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EE7A5" w14:textId="20D2F899" w:rsidR="00CA76C3" w:rsidRPr="00DF3A57" w:rsidRDefault="00CA76C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269"/>
        <w:gridCol w:w="7785"/>
      </w:tblGrid>
      <w:tr w:rsidR="0009267B" w:rsidRPr="00DF3A57" w14:paraId="451675A3" w14:textId="77777777" w:rsidTr="008E3C7E"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50395CE" w14:textId="017A0A45" w:rsidR="0009267B" w:rsidRPr="00DF3A57" w:rsidRDefault="0009267B" w:rsidP="003A25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bookmarkStart w:id="1" w:name="_Hlk63809862"/>
            <w:bookmarkStart w:id="2" w:name="_Hlk62459050"/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96E97D" w14:textId="77777777" w:rsidR="0009267B" w:rsidRPr="00DF3A57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</w:tcPr>
          <w:p w14:paraId="0988183C" w14:textId="77777777" w:rsidR="0009267B" w:rsidRPr="00DF3A57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09267B" w:rsidRPr="00DF3A57" w14:paraId="2D663AB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09ABBEC4" w14:textId="5FF41FE5" w:rsidR="0009267B" w:rsidRPr="00DF3A57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1CC222CC" w14:textId="77777777" w:rsidR="0009267B" w:rsidRPr="00DF3A57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5EBDAB6C" w14:textId="77777777" w:rsidR="0009267B" w:rsidRPr="00DF3A57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09267B" w:rsidRPr="00DF3A57" w14:paraId="112C262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5E7F25F" w14:textId="488CD4A4" w:rsidR="0073369C" w:rsidRPr="00DF3A57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69" w:type="dxa"/>
          </w:tcPr>
          <w:p w14:paraId="6E4A0990" w14:textId="77777777" w:rsidR="0009267B" w:rsidRPr="00DF3A57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95DDE76" w14:textId="77777777" w:rsidR="0073369C" w:rsidRPr="00DF3A57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</w:t>
            </w:r>
            <w:r w:rsidR="0008214C"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</w:t>
            </w:r>
          </w:p>
        </w:tc>
      </w:tr>
      <w:bookmarkEnd w:id="1"/>
      <w:tr w:rsidR="00BF4C0C" w:rsidRPr="00DF3A57" w14:paraId="21B15B6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5C0F62B" w14:textId="7AF6AB2A" w:rsidR="00BF4C0C" w:rsidRPr="00DF3A57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36B0B274" w14:textId="77777777" w:rsidR="00BF4C0C" w:rsidRPr="00DF3A57" w:rsidRDefault="00BF4C0C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3BAD605" w14:textId="4E235827" w:rsidR="00BF4C0C" w:rsidRPr="00DF3A57" w:rsidRDefault="00BF4C0C" w:rsidP="004451C9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993789" w:rsidRPr="00DF3A57" w14:paraId="615735B5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B184C9A" w14:textId="4B3E2F9D" w:rsidR="00993789" w:rsidRPr="00DF3A57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5E3F7328" w14:textId="77777777" w:rsidR="00993789" w:rsidRPr="00DF3A57" w:rsidRDefault="00993789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43319CBF" w14:textId="2D2B9F52" w:rsidR="00993789" w:rsidRPr="00DF3A57" w:rsidRDefault="00993789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  <w:tr w:rsidR="00993789" w:rsidRPr="00DF3A57" w14:paraId="0EED1E3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9B4574A" w14:textId="2A4EAD01" w:rsidR="00993789" w:rsidRPr="00DF3A57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4685995C" w14:textId="77777777" w:rsidR="00993789" w:rsidRPr="00DF3A57" w:rsidRDefault="00993789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0E593258" w14:textId="14A2B2EE" w:rsidR="00993789" w:rsidRPr="00DF3A57" w:rsidRDefault="00993789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</w:tr>
      <w:tr w:rsidR="00993789" w:rsidRPr="00DF3A57" w14:paraId="1441996D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9AD831E" w14:textId="47712CEC" w:rsidR="00993789" w:rsidRPr="00DF3A57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508BECE4" w14:textId="77777777" w:rsidR="00993789" w:rsidRPr="00DF3A57" w:rsidRDefault="00993789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30BBC40" w14:textId="61B2D67F" w:rsidR="00993789" w:rsidRPr="00DF3A57" w:rsidRDefault="00D83E93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</w:tr>
      <w:tr w:rsidR="00C6631D" w:rsidRPr="00DF3A57" w14:paraId="20637BD6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3A7AA96" w14:textId="6AB32C8E" w:rsidR="00C6631D" w:rsidRPr="00DF3A57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42481AFA" w14:textId="77777777" w:rsidR="00C6631D" w:rsidRPr="00DF3A57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633FC488" w14:textId="0F1D5167" w:rsidR="00C6631D" w:rsidRPr="00DF3A57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  <w:tr w:rsidR="00C6631D" w:rsidRPr="00DF3A57" w14:paraId="5C31D01F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3927FD5" w14:textId="47247CDA" w:rsidR="00C6631D" w:rsidRPr="00DF3A57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463EE5F8" w14:textId="77777777" w:rsidR="00C6631D" w:rsidRPr="00DF3A57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60941E4" w14:textId="72C88C72" w:rsidR="00C6631D" w:rsidRPr="00DF3A57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C6631D" w:rsidRPr="00DF3A57" w14:paraId="2D6BD75F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C9703CF" w14:textId="4C36501D" w:rsidR="00C6631D" w:rsidRPr="00DF3A57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69" w:type="dxa"/>
          </w:tcPr>
          <w:p w14:paraId="787A0A1E" w14:textId="77777777" w:rsidR="00C6631D" w:rsidRPr="00DF3A57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CE30CB8" w14:textId="2F9055F9" w:rsidR="00C6631D" w:rsidRPr="00DF3A57" w:rsidRDefault="00565925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  <w:tr w:rsidR="00C6631D" w:rsidRPr="00DF3A57" w14:paraId="00A0C10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7E0A1EAF" w14:textId="31BCB111" w:rsidR="00C6631D" w:rsidRPr="00DF3A57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69" w:type="dxa"/>
          </w:tcPr>
          <w:p w14:paraId="65480F37" w14:textId="77777777" w:rsidR="00C6631D" w:rsidRPr="00DF3A57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87CA3B3" w14:textId="507A34D8" w:rsidR="00C6631D" w:rsidRPr="00DF3A57" w:rsidRDefault="000D2C46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C6631D" w:rsidRPr="00DF3A57" w14:paraId="11AEB282" w14:textId="77777777" w:rsidTr="00034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3219E975" w14:textId="0E519762" w:rsidR="00C6631D" w:rsidRPr="00DF3A57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269" w:type="dxa"/>
          </w:tcPr>
          <w:p w14:paraId="271E0506" w14:textId="77777777" w:rsidR="00C6631D" w:rsidRPr="00DF3A57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45B37C27" w14:textId="4B59277E" w:rsidR="00C6631D" w:rsidRPr="00DF3A57" w:rsidRDefault="00703AC2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สัญญาเช่า</w:t>
            </w:r>
          </w:p>
        </w:tc>
      </w:tr>
      <w:tr w:rsidR="0043117E" w:rsidRPr="00DF3A57" w14:paraId="149BD0F6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7602E836" w14:textId="1EC0C127" w:rsidR="0043117E" w:rsidRPr="00DF3A57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269" w:type="dxa"/>
          </w:tcPr>
          <w:p w14:paraId="6893484A" w14:textId="77777777" w:rsidR="0043117E" w:rsidRPr="00DF3A57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54935A4" w14:textId="546D91E9" w:rsidR="0043117E" w:rsidRPr="00DF3A57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43117E" w:rsidRPr="00DF3A57" w14:paraId="09E76A9F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5F661728" w14:textId="0B75DF4F" w:rsidR="0043117E" w:rsidRPr="00DF3A57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269" w:type="dxa"/>
          </w:tcPr>
          <w:p w14:paraId="6A934C9E" w14:textId="77777777" w:rsidR="0043117E" w:rsidRPr="00DF3A57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FEF499A" w14:textId="0A838079" w:rsidR="0043117E" w:rsidRPr="00DF3A57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43117E" w:rsidRPr="00DF3A57" w14:paraId="111E962A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8AC34ED" w14:textId="6CFFB4F7" w:rsidR="0043117E" w:rsidRPr="00DF3A57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69" w:type="dxa"/>
          </w:tcPr>
          <w:p w14:paraId="41772D7B" w14:textId="77777777" w:rsidR="0043117E" w:rsidRPr="00DF3A57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418A92B" w14:textId="71E459DA" w:rsidR="0043117E" w:rsidRPr="00DF3A57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ส่วนเกินมูลค่าหุ้นและสำรองตามกฎหมาย</w:t>
            </w:r>
          </w:p>
        </w:tc>
      </w:tr>
      <w:tr w:rsidR="0043117E" w:rsidRPr="00DF3A57" w14:paraId="369A8E84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5D737DEE" w14:textId="3A753248" w:rsidR="0043117E" w:rsidRPr="00DF3A57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269" w:type="dxa"/>
          </w:tcPr>
          <w:p w14:paraId="32B307E7" w14:textId="77777777" w:rsidR="0043117E" w:rsidRPr="00DF3A57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942E6BD" w14:textId="6057ED5D" w:rsidR="0043117E" w:rsidRPr="00DF3A57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43117E" w:rsidRPr="00DF3A57" w14:paraId="52E23B9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25A3E16" w14:textId="1F81250C" w:rsidR="0043117E" w:rsidRPr="00DF3A57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269" w:type="dxa"/>
          </w:tcPr>
          <w:p w14:paraId="3B0CAD8E" w14:textId="77777777" w:rsidR="0043117E" w:rsidRPr="00DF3A57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06AF913" w14:textId="2839FBA7" w:rsidR="0043117E" w:rsidRPr="00DF3A57" w:rsidRDefault="0043117E" w:rsidP="004451C9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ค่าใช้จ่ายตามลักษณะ</w:t>
            </w:r>
          </w:p>
        </w:tc>
      </w:tr>
      <w:tr w:rsidR="001A08BA" w:rsidRPr="00DF3A57" w14:paraId="43A17A5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73686D8C" w14:textId="2099B63C" w:rsidR="001A08BA" w:rsidRPr="00DF3A57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269" w:type="dxa"/>
          </w:tcPr>
          <w:p w14:paraId="083F7EB6" w14:textId="77777777" w:rsidR="001A08BA" w:rsidRPr="00DF3A57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06ECC07F" w14:textId="60315AE5" w:rsidR="001A08BA" w:rsidRPr="00DF3A57" w:rsidRDefault="001A08BA" w:rsidP="001A08BA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เงินปันผล</w:t>
            </w:r>
          </w:p>
        </w:tc>
      </w:tr>
      <w:tr w:rsidR="001A08BA" w:rsidRPr="00DF3A57" w14:paraId="4C33239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C15336C" w14:textId="43F0CCE0" w:rsidR="001A08BA" w:rsidRPr="00DF3A57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</w:t>
            </w:r>
          </w:p>
        </w:tc>
        <w:tc>
          <w:tcPr>
            <w:tcW w:w="269" w:type="dxa"/>
          </w:tcPr>
          <w:p w14:paraId="6462A414" w14:textId="77777777" w:rsidR="001A08BA" w:rsidRPr="00DF3A57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73D780C" w14:textId="5377FA9A" w:rsidR="001A08BA" w:rsidRPr="00DF3A57" w:rsidRDefault="001A08BA" w:rsidP="001A08BA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</w:tr>
      <w:tr w:rsidR="001A08BA" w:rsidRPr="00DF3A57" w14:paraId="6B05F36A" w14:textId="77777777" w:rsidTr="00431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0E98A1C" w14:textId="07F0863E" w:rsidR="001A08BA" w:rsidRPr="00DF3A57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269" w:type="dxa"/>
          </w:tcPr>
          <w:p w14:paraId="7A6432BA" w14:textId="77777777" w:rsidR="001A08BA" w:rsidRPr="00DF3A57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70FB129D" w14:textId="1C0CE6F8" w:rsidR="001A08BA" w:rsidRPr="00DF3A57" w:rsidRDefault="001A08BA" w:rsidP="001A08BA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ขั้นพื้นฐาน</w:t>
            </w:r>
          </w:p>
        </w:tc>
      </w:tr>
      <w:tr w:rsidR="001A08BA" w:rsidRPr="00DF3A57" w14:paraId="739AF9CA" w14:textId="77777777" w:rsidTr="00431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B21101F" w14:textId="315ABC56" w:rsidR="001A08BA" w:rsidRPr="00DF3A57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269" w:type="dxa"/>
          </w:tcPr>
          <w:p w14:paraId="2E743567" w14:textId="77777777" w:rsidR="001A08BA" w:rsidRPr="00DF3A57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B31767A" w14:textId="6FCC4C72" w:rsidR="001A08BA" w:rsidRPr="00DF3A57" w:rsidRDefault="001A08BA" w:rsidP="001A08BA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1A08BA" w:rsidRPr="00DF3A57" w14:paraId="12DBD1BC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5E581661" w14:textId="00F7F17C" w:rsidR="001A08BA" w:rsidRPr="00DF3A57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21</w:t>
            </w:r>
          </w:p>
        </w:tc>
        <w:tc>
          <w:tcPr>
            <w:tcW w:w="269" w:type="dxa"/>
          </w:tcPr>
          <w:p w14:paraId="745F5E3A" w14:textId="77777777" w:rsidR="001A08BA" w:rsidRPr="00DF3A57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09AED2DB" w14:textId="0B9DB092" w:rsidR="001A08BA" w:rsidRPr="00DF3A57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การบริหารจัดการทุน  </w:t>
            </w:r>
          </w:p>
        </w:tc>
      </w:tr>
      <w:tr w:rsidR="001A08BA" w:rsidRPr="00DF3A57" w14:paraId="22533D55" w14:textId="77777777" w:rsidTr="00431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1609D94A" w14:textId="42F7C50A" w:rsidR="001A08BA" w:rsidRPr="00DF3A57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22</w:t>
            </w:r>
          </w:p>
        </w:tc>
        <w:tc>
          <w:tcPr>
            <w:tcW w:w="269" w:type="dxa"/>
          </w:tcPr>
          <w:p w14:paraId="12E1A402" w14:textId="77777777" w:rsidR="001A08BA" w:rsidRPr="00DF3A57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755D9613" w14:textId="3B8B8DF5" w:rsidR="001A08BA" w:rsidRPr="00DF3A57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3117E" w:rsidRPr="00DF3A57" w14:paraId="025DC84E" w14:textId="77777777" w:rsidTr="00192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01993057" w14:textId="0B862C9B" w:rsidR="0043117E" w:rsidRPr="00DF3A57" w:rsidRDefault="001A08BA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</w:t>
            </w:r>
          </w:p>
        </w:tc>
        <w:tc>
          <w:tcPr>
            <w:tcW w:w="269" w:type="dxa"/>
          </w:tcPr>
          <w:p w14:paraId="6CE0280F" w14:textId="77777777" w:rsidR="0043117E" w:rsidRPr="00DF3A57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E6DB8F7" w14:textId="73D1BD54" w:rsidR="0043117E" w:rsidRPr="00DF3A57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เหตุการณ์ภายหลังรอบระยะเวลาที่รายงาน</w:t>
            </w:r>
          </w:p>
        </w:tc>
      </w:tr>
      <w:bookmarkEnd w:id="2"/>
    </w:tbl>
    <w:p w14:paraId="78E74C3F" w14:textId="77777777" w:rsidR="006E313F" w:rsidRPr="00DF3A57" w:rsidRDefault="0009267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b/>
          <w:bCs/>
        </w:rPr>
        <w:br w:type="page"/>
      </w:r>
      <w:r w:rsidR="006E313F" w:rsidRPr="00DF3A57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C6510C2" w14:textId="77777777" w:rsidR="006E313F" w:rsidRPr="00DF3A57" w:rsidRDefault="006E313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40D6B1" w14:textId="68FE479B" w:rsidR="0009267B" w:rsidRPr="00DF3A57" w:rsidRDefault="006E313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43322A"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="000C6376">
        <w:rPr>
          <w:rFonts w:asciiTheme="majorBidi" w:hAnsiTheme="majorBidi" w:cstheme="majorBidi"/>
          <w:sz w:val="28"/>
          <w:szCs w:val="28"/>
        </w:rPr>
        <w:t xml:space="preserve">24 </w:t>
      </w:r>
      <w:r w:rsidR="000C6376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0C6376">
        <w:rPr>
          <w:rFonts w:asciiTheme="majorBidi" w:hAnsiTheme="majorBidi" w:cstheme="majorBidi"/>
          <w:sz w:val="28"/>
          <w:szCs w:val="28"/>
        </w:rPr>
        <w:t>2566</w:t>
      </w:r>
    </w:p>
    <w:p w14:paraId="4E791393" w14:textId="77777777" w:rsidR="0009267B" w:rsidRPr="00DF3A57" w:rsidRDefault="0009267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5F0CEFD" w14:textId="7C77F35C" w:rsidR="0009267B" w:rsidRPr="00DF3A57" w:rsidRDefault="0009267B" w:rsidP="004451C9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  <w:cs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ข้อมูล</w:t>
      </w:r>
      <w:r w:rsidRPr="00DF3A57">
        <w:rPr>
          <w:rFonts w:asciiTheme="majorBidi" w:hAnsiTheme="majorBidi" w:cstheme="majorBidi"/>
          <w:sz w:val="28"/>
          <w:szCs w:val="28"/>
          <w:cs/>
          <w:lang w:val="th-TH"/>
        </w:rPr>
        <w:t>ทั่วไป</w:t>
      </w:r>
    </w:p>
    <w:p w14:paraId="5241788E" w14:textId="77777777" w:rsidR="0009267B" w:rsidRPr="00DF3A57" w:rsidRDefault="0009267B" w:rsidP="004451C9">
      <w:pPr>
        <w:pStyle w:val="a0"/>
        <w:tabs>
          <w:tab w:val="clear" w:pos="360"/>
          <w:tab w:val="clear" w:pos="720"/>
          <w:tab w:val="clear" w:pos="1080"/>
        </w:tabs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14072348" w14:textId="77777777" w:rsidR="00553203" w:rsidRPr="00DF3A57" w:rsidRDefault="006E313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553203" w:rsidRPr="00DF3A57">
        <w:rPr>
          <w:rFonts w:asciiTheme="majorBidi" w:hAnsiTheme="majorBidi" w:cstheme="majorBidi"/>
          <w:sz w:val="28"/>
          <w:szCs w:val="28"/>
          <w:cs/>
        </w:rPr>
        <w:t xml:space="preserve">ห้องเย็นโชติวัฒน์หาดใหญ่ จำกัด (มหาชน) </w:t>
      </w:r>
      <w:r w:rsidRPr="00DF3A57">
        <w:rPr>
          <w:rFonts w:asciiTheme="majorBidi" w:hAnsiTheme="majorBidi" w:cstheme="majorBidi"/>
          <w:sz w:val="28"/>
          <w:szCs w:val="28"/>
        </w:rPr>
        <w:t>“</w:t>
      </w:r>
      <w:r w:rsidRPr="00DF3A57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sz w:val="28"/>
          <w:szCs w:val="28"/>
        </w:rPr>
        <w:t>”</w:t>
      </w:r>
      <w:r w:rsidR="00750A41" w:rsidRPr="00DF3A5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>เป็นนิติบุคคลที่จัดตั้งขึ้นในประเทศไทย และจดทะเบียนกับ</w:t>
      </w:r>
      <w:r w:rsidR="00560CD8" w:rsidRPr="00DF3A57">
        <w:rPr>
          <w:rFonts w:asciiTheme="majorBidi" w:hAnsiTheme="majorBidi" w:cstheme="majorBidi"/>
          <w:sz w:val="28"/>
          <w:szCs w:val="28"/>
        </w:rPr>
        <w:br/>
      </w:r>
      <w:r w:rsidRPr="00DF3A57">
        <w:rPr>
          <w:rFonts w:asciiTheme="majorBidi" w:hAnsiTheme="majorBidi" w:cstheme="majorBidi"/>
          <w:sz w:val="28"/>
          <w:szCs w:val="28"/>
          <w:cs/>
        </w:rPr>
        <w:t>ตลาดหลักทรัพย์แห่งประเทศไทย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>โดยมีที่อยู่จดทะเบียนของบริษัท</w:t>
      </w:r>
      <w:r w:rsidR="00553203" w:rsidRPr="00DF3A57">
        <w:rPr>
          <w:rFonts w:asciiTheme="majorBidi" w:hAnsiTheme="majorBidi" w:cstheme="majorBidi"/>
          <w:sz w:val="28"/>
          <w:szCs w:val="28"/>
          <w:cs/>
        </w:rPr>
        <w:t>ดังต่อไปนี้</w:t>
      </w:r>
      <w:r w:rsidR="00553203" w:rsidRPr="00DF3A57">
        <w:rPr>
          <w:rFonts w:asciiTheme="majorBidi" w:hAnsiTheme="majorBidi" w:cstheme="majorBidi"/>
          <w:sz w:val="28"/>
          <w:szCs w:val="28"/>
        </w:rPr>
        <w:t xml:space="preserve"> </w:t>
      </w:r>
    </w:p>
    <w:p w14:paraId="363142FF" w14:textId="50CD5521" w:rsidR="00553203" w:rsidRPr="00DF3A57" w:rsidRDefault="0055320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(ก)</w:t>
      </w:r>
      <w:r w:rsidRPr="00DF3A57">
        <w:rPr>
          <w:rFonts w:asciiTheme="majorBidi" w:hAnsiTheme="majorBidi" w:cstheme="majorBidi"/>
          <w:sz w:val="28"/>
          <w:szCs w:val="28"/>
          <w:cs/>
        </w:rPr>
        <w:tab/>
        <w:t>สำนักงานใหญ่</w:t>
      </w:r>
      <w:r w:rsidRPr="00DF3A57">
        <w:rPr>
          <w:rFonts w:asciiTheme="majorBidi" w:hAnsiTheme="majorBidi" w:cstheme="majorBidi"/>
          <w:sz w:val="28"/>
          <w:szCs w:val="28"/>
          <w:cs/>
        </w:rPr>
        <w:tab/>
      </w:r>
      <w:r w:rsidRPr="00DF3A57">
        <w:rPr>
          <w:rFonts w:asciiTheme="majorBidi" w:hAnsiTheme="majorBidi" w:cstheme="majorBidi"/>
          <w:sz w:val="28"/>
          <w:szCs w:val="28"/>
        </w:rPr>
        <w:t>: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   </w:t>
      </w:r>
      <w:r w:rsidR="003E0ACB" w:rsidRPr="00DF3A57">
        <w:rPr>
          <w:rFonts w:asciiTheme="majorBidi" w:hAnsiTheme="majorBidi" w:cstheme="majorBidi"/>
          <w:sz w:val="28"/>
          <w:szCs w:val="28"/>
        </w:rPr>
        <w:t>4</w:t>
      </w:r>
      <w:r w:rsidRPr="00DF3A57">
        <w:rPr>
          <w:rFonts w:asciiTheme="majorBidi" w:hAnsiTheme="majorBidi" w:cstheme="majorBidi"/>
          <w:sz w:val="28"/>
          <w:szCs w:val="28"/>
        </w:rPr>
        <w:t>/</w:t>
      </w:r>
      <w:r w:rsidR="003E0ACB" w:rsidRPr="00DF3A57">
        <w:rPr>
          <w:rFonts w:asciiTheme="majorBidi" w:hAnsiTheme="majorBidi" w:cstheme="majorBidi"/>
          <w:sz w:val="28"/>
          <w:szCs w:val="28"/>
        </w:rPr>
        <w:t>2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="003E0ACB" w:rsidRPr="00DF3A57">
        <w:rPr>
          <w:rFonts w:asciiTheme="majorBidi" w:hAnsiTheme="majorBidi" w:cstheme="majorBidi"/>
          <w:sz w:val="28"/>
          <w:szCs w:val="28"/>
        </w:rPr>
        <w:t>3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ถนนสายเอเซีย </w:t>
      </w:r>
      <w:r w:rsidR="003E0ACB" w:rsidRPr="00DF3A57">
        <w:rPr>
          <w:rFonts w:asciiTheme="majorBidi" w:hAnsiTheme="majorBidi" w:cstheme="majorBidi"/>
          <w:sz w:val="28"/>
          <w:szCs w:val="28"/>
        </w:rPr>
        <w:t>43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>ตำบลนาหม่อม อำเภอนาหม่อม จังหวัดสงขลา</w:t>
      </w:r>
    </w:p>
    <w:p w14:paraId="01895696" w14:textId="66941A6F" w:rsidR="00553203" w:rsidRPr="00DF3A57" w:rsidRDefault="0055320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(ข)</w:t>
      </w:r>
      <w:r w:rsidRPr="00DF3A57">
        <w:rPr>
          <w:rFonts w:asciiTheme="majorBidi" w:hAnsiTheme="majorBidi" w:cstheme="majorBidi"/>
          <w:sz w:val="28"/>
          <w:szCs w:val="28"/>
          <w:cs/>
        </w:rPr>
        <w:tab/>
        <w:t>สำนักงานสาขา</w:t>
      </w:r>
      <w:r w:rsidRPr="00DF3A57">
        <w:rPr>
          <w:rFonts w:asciiTheme="majorBidi" w:hAnsiTheme="majorBidi" w:cstheme="majorBidi"/>
          <w:sz w:val="28"/>
          <w:szCs w:val="28"/>
        </w:rPr>
        <w:tab/>
        <w:t>: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   </w:t>
      </w:r>
      <w:r w:rsidR="003E0ACB" w:rsidRPr="00DF3A57">
        <w:rPr>
          <w:rFonts w:asciiTheme="majorBidi" w:hAnsiTheme="majorBidi" w:cstheme="majorBidi"/>
          <w:sz w:val="28"/>
          <w:szCs w:val="28"/>
        </w:rPr>
        <w:t>55</w:t>
      </w:r>
      <w:r w:rsidRPr="00DF3A57">
        <w:rPr>
          <w:rFonts w:asciiTheme="majorBidi" w:hAnsiTheme="majorBidi" w:cstheme="majorBidi"/>
          <w:sz w:val="28"/>
          <w:szCs w:val="28"/>
        </w:rPr>
        <w:t>/</w:t>
      </w:r>
      <w:r w:rsidR="003E0ACB" w:rsidRPr="00DF3A57">
        <w:rPr>
          <w:rFonts w:asciiTheme="majorBidi" w:hAnsiTheme="majorBidi" w:cstheme="majorBidi"/>
          <w:sz w:val="28"/>
          <w:szCs w:val="28"/>
        </w:rPr>
        <w:t>83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 ชั้นที่ </w:t>
      </w:r>
      <w:r w:rsidR="003E0ACB" w:rsidRPr="00DF3A57">
        <w:rPr>
          <w:rFonts w:asciiTheme="majorBidi" w:hAnsiTheme="majorBidi" w:cstheme="majorBidi"/>
          <w:sz w:val="28"/>
          <w:szCs w:val="28"/>
        </w:rPr>
        <w:t>2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="003E0ACB" w:rsidRPr="00DF3A57">
        <w:rPr>
          <w:rFonts w:asciiTheme="majorBidi" w:hAnsiTheme="majorBidi" w:cstheme="majorBidi"/>
          <w:sz w:val="28"/>
          <w:szCs w:val="28"/>
        </w:rPr>
        <w:t>6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 ตำบลท่าทราย อำเภอเมืองสมุทรสาคร จังหวัดสมุทรสาคร</w:t>
      </w:r>
    </w:p>
    <w:p w14:paraId="50840342" w14:textId="362DEBF9" w:rsidR="00993789" w:rsidRPr="00DF3A57" w:rsidRDefault="0011163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DF3A57">
        <w:rPr>
          <w:rFonts w:asciiTheme="majorBidi" w:hAnsiTheme="majorBidi" w:cstheme="majorBidi"/>
          <w:sz w:val="28"/>
          <w:szCs w:val="28"/>
        </w:rPr>
        <w:tab/>
      </w:r>
      <w:r w:rsidRPr="00DF3A57">
        <w:rPr>
          <w:rFonts w:asciiTheme="majorBidi" w:hAnsiTheme="majorBidi" w:cstheme="majorBidi"/>
          <w:sz w:val="28"/>
          <w:szCs w:val="28"/>
        </w:rPr>
        <w:tab/>
        <w:t xml:space="preserve">    </w:t>
      </w:r>
      <w:r w:rsidR="003E0ACB" w:rsidRPr="00FD7184">
        <w:rPr>
          <w:rFonts w:asciiTheme="majorBidi" w:hAnsiTheme="majorBidi" w:cstheme="majorBidi"/>
          <w:sz w:val="28"/>
          <w:szCs w:val="28"/>
        </w:rPr>
        <w:t>93</w:t>
      </w:r>
      <w:r w:rsidRPr="00FD7184">
        <w:rPr>
          <w:rFonts w:asciiTheme="majorBidi" w:hAnsiTheme="majorBidi" w:cstheme="majorBidi"/>
          <w:sz w:val="28"/>
          <w:szCs w:val="28"/>
        </w:rPr>
        <w:t>/</w:t>
      </w:r>
      <w:r w:rsidR="003E0ACB" w:rsidRPr="00FD7184">
        <w:rPr>
          <w:rFonts w:asciiTheme="majorBidi" w:hAnsiTheme="majorBidi" w:cstheme="majorBidi"/>
          <w:sz w:val="28"/>
          <w:szCs w:val="28"/>
        </w:rPr>
        <w:t>17</w:t>
      </w:r>
      <w:r w:rsidRPr="00FD7184">
        <w:rPr>
          <w:rFonts w:asciiTheme="majorBidi" w:hAnsiTheme="majorBidi" w:cstheme="majorBidi"/>
          <w:sz w:val="28"/>
          <w:szCs w:val="28"/>
        </w:rPr>
        <w:t>-</w:t>
      </w:r>
      <w:r w:rsidR="003E0ACB" w:rsidRPr="00FD7184">
        <w:rPr>
          <w:rFonts w:asciiTheme="majorBidi" w:hAnsiTheme="majorBidi" w:cstheme="majorBidi"/>
          <w:sz w:val="28"/>
          <w:szCs w:val="28"/>
        </w:rPr>
        <w:t>18</w:t>
      </w:r>
      <w:r w:rsidRPr="00FD7184">
        <w:rPr>
          <w:rFonts w:asciiTheme="majorBidi" w:hAnsiTheme="majorBidi" w:cstheme="majorBidi"/>
          <w:sz w:val="28"/>
          <w:szCs w:val="28"/>
          <w:cs/>
        </w:rPr>
        <w:t xml:space="preserve"> หมู่ </w:t>
      </w:r>
      <w:r w:rsidR="003E0ACB" w:rsidRPr="00FD7184">
        <w:rPr>
          <w:rFonts w:asciiTheme="majorBidi" w:hAnsiTheme="majorBidi" w:cstheme="majorBidi"/>
          <w:sz w:val="28"/>
          <w:szCs w:val="28"/>
        </w:rPr>
        <w:t>5</w:t>
      </w:r>
      <w:r w:rsidRPr="00FD7184">
        <w:rPr>
          <w:rFonts w:asciiTheme="majorBidi" w:hAnsiTheme="majorBidi" w:cstheme="majorBidi"/>
          <w:sz w:val="28"/>
          <w:szCs w:val="28"/>
          <w:cs/>
        </w:rPr>
        <w:t xml:space="preserve"> ถนนสะพานปลา ตำบลบางริ้น อำเภอเมือง จังหวัดระนอง</w:t>
      </w:r>
      <w:r w:rsidRPr="00FD7184">
        <w:rPr>
          <w:rFonts w:asciiTheme="majorBidi" w:hAnsiTheme="majorBidi" w:cstheme="majorBidi"/>
          <w:sz w:val="28"/>
          <w:szCs w:val="28"/>
        </w:rPr>
        <w:t xml:space="preserve"> (</w:t>
      </w:r>
      <w:r w:rsidR="00993789" w:rsidRPr="00FD7184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3E0ACB" w:rsidRPr="00FD7184">
        <w:rPr>
          <w:rFonts w:asciiTheme="majorBidi" w:hAnsiTheme="majorBidi" w:cstheme="majorBidi"/>
          <w:sz w:val="28"/>
          <w:szCs w:val="28"/>
        </w:rPr>
        <w:t>5</w:t>
      </w:r>
      <w:r w:rsidR="00993789" w:rsidRPr="00FD7184">
        <w:rPr>
          <w:rFonts w:asciiTheme="majorBidi" w:hAnsiTheme="majorBidi" w:cstheme="majorBidi"/>
          <w:sz w:val="28"/>
          <w:szCs w:val="28"/>
        </w:rPr>
        <w:t xml:space="preserve"> </w:t>
      </w:r>
      <w:r w:rsidR="00993789" w:rsidRPr="00FD7184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FD7184">
        <w:rPr>
          <w:rFonts w:asciiTheme="majorBidi" w:hAnsiTheme="majorBidi" w:cstheme="majorBidi"/>
          <w:sz w:val="28"/>
          <w:szCs w:val="28"/>
        </w:rPr>
        <w:tab/>
      </w:r>
      <w:r w:rsidRPr="00FD7184">
        <w:rPr>
          <w:rFonts w:asciiTheme="majorBidi" w:hAnsiTheme="majorBidi" w:cstheme="majorBidi"/>
          <w:sz w:val="28"/>
          <w:szCs w:val="28"/>
        </w:rPr>
        <w:tab/>
      </w:r>
      <w:r w:rsidRPr="00FD7184">
        <w:rPr>
          <w:rFonts w:asciiTheme="majorBidi" w:hAnsiTheme="majorBidi" w:cstheme="majorBidi"/>
          <w:sz w:val="28"/>
          <w:szCs w:val="28"/>
        </w:rPr>
        <w:tab/>
      </w:r>
      <w:r w:rsidR="003E0ACB" w:rsidRPr="00FD7184">
        <w:rPr>
          <w:rFonts w:asciiTheme="majorBidi" w:hAnsiTheme="majorBidi" w:cstheme="majorBidi"/>
          <w:sz w:val="28"/>
          <w:szCs w:val="28"/>
        </w:rPr>
        <w:t>2565</w:t>
      </w:r>
      <w:r w:rsidR="00993789" w:rsidRPr="00FD7184">
        <w:rPr>
          <w:rFonts w:asciiTheme="majorBidi" w:hAnsiTheme="majorBidi" w:cstheme="majorBidi"/>
          <w:sz w:val="28"/>
          <w:szCs w:val="28"/>
        </w:rPr>
        <w:t xml:space="preserve"> </w:t>
      </w:r>
      <w:r w:rsidR="00993789" w:rsidRPr="00FD7184">
        <w:rPr>
          <w:rFonts w:asciiTheme="majorBidi" w:hAnsiTheme="majorBidi" w:cstheme="majorBidi"/>
          <w:sz w:val="28"/>
          <w:szCs w:val="28"/>
          <w:cs/>
        </w:rPr>
        <w:t>บริษัทได้จดทะเบียนยกเลิกสำนักงานสาขาที่จังหวัดระนองกับ</w:t>
      </w:r>
      <w:r w:rsidR="00E15272" w:rsidRPr="00FD7184">
        <w:rPr>
          <w:rFonts w:asciiTheme="majorBidi" w:hAnsiTheme="majorBidi" w:cstheme="majorBidi"/>
          <w:sz w:val="28"/>
          <w:szCs w:val="28"/>
          <w:cs/>
        </w:rPr>
        <w:t>กระทรวงพาณิชย์</w:t>
      </w:r>
      <w:r w:rsidRPr="00FD7184">
        <w:rPr>
          <w:rFonts w:asciiTheme="majorBidi" w:hAnsiTheme="majorBidi" w:cstheme="majorBidi"/>
          <w:sz w:val="28"/>
          <w:szCs w:val="28"/>
        </w:rPr>
        <w:t>)</w:t>
      </w:r>
    </w:p>
    <w:p w14:paraId="7C3FC70F" w14:textId="4D109461" w:rsidR="00EB7C46" w:rsidRPr="00DF3A57" w:rsidRDefault="00EB7C4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0B0446" w14:textId="5F678E98" w:rsidR="006D5F7A" w:rsidRPr="00DF3A57" w:rsidRDefault="006D5F7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 xml:space="preserve">ผู้ถือหุ้นรายใหญ่ในระหว่างปีได้แก่ บริษัท โชติวัฒน์โฮลดิ้งส์ จำกัด (ถือหุ้นร้อยละ </w:t>
      </w:r>
      <w:r w:rsidR="003E0ACB" w:rsidRPr="00DF3A57">
        <w:rPr>
          <w:rFonts w:asciiTheme="majorBidi" w:hAnsiTheme="majorBidi" w:cstheme="majorBidi"/>
          <w:sz w:val="28"/>
          <w:szCs w:val="28"/>
        </w:rPr>
        <w:t>26</w:t>
      </w:r>
      <w:r w:rsidRPr="00DF3A57">
        <w:rPr>
          <w:rFonts w:asciiTheme="majorBidi" w:hAnsiTheme="majorBidi" w:cstheme="majorBidi"/>
          <w:sz w:val="28"/>
          <w:szCs w:val="28"/>
        </w:rPr>
        <w:t xml:space="preserve">) 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ซึ่งเป็นนิติบุคคลที่จัดตั้งขึ้นใน ประเทศไทย และ </w:t>
      </w:r>
      <w:r w:rsidRPr="00DF3A57">
        <w:rPr>
          <w:rFonts w:asciiTheme="majorBidi" w:hAnsiTheme="majorBidi" w:cstheme="majorBidi"/>
          <w:sz w:val="28"/>
          <w:szCs w:val="28"/>
        </w:rPr>
        <w:t>H’NG KIM CHANG &amp; SONS SDN. BHD (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ถือหุ้นร้อยละ </w:t>
      </w:r>
      <w:r w:rsidR="003E0ACB" w:rsidRPr="00DF3A57">
        <w:rPr>
          <w:rFonts w:asciiTheme="majorBidi" w:hAnsiTheme="majorBidi" w:cstheme="majorBidi"/>
          <w:sz w:val="28"/>
          <w:szCs w:val="28"/>
        </w:rPr>
        <w:t>13</w:t>
      </w:r>
      <w:r w:rsidRPr="00DF3A57">
        <w:rPr>
          <w:rFonts w:asciiTheme="majorBidi" w:hAnsiTheme="majorBidi" w:cstheme="majorBidi"/>
          <w:sz w:val="28"/>
          <w:szCs w:val="28"/>
        </w:rPr>
        <w:t xml:space="preserve">) </w:t>
      </w:r>
      <w:r w:rsidRPr="00DF3A57">
        <w:rPr>
          <w:rFonts w:asciiTheme="majorBidi" w:hAnsiTheme="majorBidi" w:cstheme="majorBidi"/>
          <w:sz w:val="28"/>
          <w:szCs w:val="28"/>
          <w:cs/>
        </w:rPr>
        <w:t>ซึ่งเป็นนิติบุคคลที่จัดตั้งขึ้นในประเทศมาเลเซีย</w:t>
      </w:r>
    </w:p>
    <w:p w14:paraId="101934CB" w14:textId="77777777" w:rsidR="006D5F7A" w:rsidRPr="00DF3A57" w:rsidRDefault="006D5F7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8D6413" w14:textId="3D3BF57B" w:rsidR="006E313F" w:rsidRPr="00DF3A57" w:rsidRDefault="006E313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</w:t>
      </w:r>
      <w:r w:rsidR="006D5F7A" w:rsidRPr="00DF3A57">
        <w:rPr>
          <w:rFonts w:asciiTheme="majorBidi" w:hAnsiTheme="majorBidi" w:cstheme="majorBidi"/>
          <w:sz w:val="28"/>
          <w:szCs w:val="28"/>
          <w:cs/>
        </w:rPr>
        <w:t>การผลิตอาหารทะเลแช่แข็ง</w:t>
      </w:r>
      <w:r w:rsidR="006D5F7A" w:rsidRPr="00DF3A57">
        <w:rPr>
          <w:rFonts w:asciiTheme="majorBidi" w:hAnsiTheme="majorBidi" w:cstheme="majorBidi"/>
          <w:sz w:val="28"/>
          <w:szCs w:val="28"/>
        </w:rPr>
        <w:t xml:space="preserve"> </w:t>
      </w:r>
    </w:p>
    <w:p w14:paraId="05811F4D" w14:textId="459A7CED" w:rsidR="00553203" w:rsidRPr="00DF3A57" w:rsidRDefault="0055320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F01D6D" w14:textId="77777777" w:rsidR="0009267B" w:rsidRPr="00DF3A57" w:rsidRDefault="005756D0" w:rsidP="004451C9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เกณฑ์</w:t>
      </w:r>
      <w:r w:rsidR="00C714EB" w:rsidRPr="00DF3A57">
        <w:rPr>
          <w:rFonts w:asciiTheme="majorBidi" w:hAnsiTheme="majorBidi" w:cstheme="majorBidi"/>
          <w:sz w:val="28"/>
          <w:szCs w:val="28"/>
          <w:cs/>
        </w:rPr>
        <w:t>การจัดทำ</w:t>
      </w:r>
      <w:r w:rsidR="00120E21" w:rsidRPr="00DF3A57">
        <w:rPr>
          <w:rFonts w:asciiTheme="majorBidi" w:hAnsiTheme="majorBidi" w:cstheme="majorBidi"/>
          <w:sz w:val="28"/>
          <w:szCs w:val="28"/>
          <w:cs/>
        </w:rPr>
        <w:t>งบการเงิน</w:t>
      </w:r>
    </w:p>
    <w:p w14:paraId="14A5A51C" w14:textId="77777777" w:rsidR="0098009E" w:rsidRPr="00DF3A57" w:rsidRDefault="0098009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0C26D28C" w14:textId="174BB0A2" w:rsidR="00E84679" w:rsidRPr="00DF3A57" w:rsidRDefault="00E8467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DF3A57">
        <w:rPr>
          <w:rFonts w:asciiTheme="majorBidi" w:hAnsiTheme="majorBidi" w:cstheme="majorBidi"/>
          <w:sz w:val="28"/>
          <w:szCs w:val="28"/>
        </w:rPr>
        <w:t xml:space="preserve">                    </w:t>
      </w:r>
      <w:r w:rsidR="00C06DAD">
        <w:rPr>
          <w:rFonts w:asciiTheme="majorBidi" w:hAnsiTheme="majorBidi" w:cstheme="majorBidi"/>
          <w:sz w:val="28"/>
          <w:szCs w:val="28"/>
        </w:rPr>
        <w:br/>
      </w:r>
      <w:r w:rsidRPr="00DF3A57">
        <w:rPr>
          <w:rFonts w:asciiTheme="majorBidi" w:hAnsiTheme="majorBidi" w:cstheme="majorBidi"/>
          <w:sz w:val="28"/>
          <w:szCs w:val="28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4867F2B7" w14:textId="77777777" w:rsidR="00E84679" w:rsidRPr="00DF3A57" w:rsidRDefault="00E8467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56D7369D" w14:textId="686A52EB" w:rsidR="00E84679" w:rsidRPr="00DF3A57" w:rsidRDefault="00E8467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9209C">
        <w:rPr>
          <w:rFonts w:asciiTheme="majorBidi" w:eastAsia="Calibri" w:hAnsiTheme="majorBidi" w:cstheme="majorBidi"/>
          <w:color w:val="000000"/>
          <w:spacing w:val="-2"/>
          <w:sz w:val="28"/>
          <w:szCs w:val="28"/>
          <w:cs/>
          <w:lang w:eastAsia="en-GB"/>
        </w:rPr>
        <w:t>งบการเงินประกอบด้วยงบการเงินของบริษัทและส่วนได้เสียของบริษัทในบริษัทร่วม</w:t>
      </w:r>
      <w:bookmarkStart w:id="3" w:name="_Hlk31809850"/>
      <w:r w:rsidRPr="0069209C">
        <w:rPr>
          <w:rFonts w:asciiTheme="majorBidi" w:eastAsia="Calibri" w:hAnsiTheme="majorBidi" w:cstheme="majorBidi"/>
          <w:color w:val="000000"/>
          <w:spacing w:val="-2"/>
          <w:sz w:val="28"/>
          <w:szCs w:val="28"/>
          <w:cs/>
          <w:lang w:eastAsia="en-GB"/>
        </w:rPr>
        <w:t xml:space="preserve"> </w:t>
      </w:r>
      <w:r w:rsidRPr="0069209C">
        <w:rPr>
          <w:rFonts w:asciiTheme="majorBidi" w:hAnsiTheme="majorBidi" w:cstheme="majorBidi"/>
          <w:spacing w:val="-2"/>
          <w:sz w:val="28"/>
          <w:szCs w:val="28"/>
          <w:cs/>
        </w:rPr>
        <w:t>ใน</w:t>
      </w:r>
      <w:r w:rsidRPr="00DF3A57">
        <w:rPr>
          <w:rFonts w:asciiTheme="majorBidi" w:hAnsiTheme="majorBidi" w:cstheme="majorBidi"/>
          <w:spacing w:val="-2"/>
          <w:sz w:val="28"/>
          <w:szCs w:val="28"/>
          <w:cs/>
        </w:rPr>
        <w:t>การจัดทำงบการเงินให้เป็นไปตามมาตรฐานการรายงานทางการเงิน ผู้บริหารใช้วิจารณญาณการประมาณการและข้อสมมติหลายประการ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DF3A57">
        <w:rPr>
          <w:rFonts w:asciiTheme="majorBidi" w:eastAsia="Calibri" w:hAnsiTheme="majorBidi" w:cstheme="majorBidi"/>
          <w:spacing w:val="-2"/>
          <w:sz w:val="28"/>
          <w:szCs w:val="28"/>
          <w:cs/>
          <w:lang w:val="en-GB"/>
        </w:rPr>
        <w:t>บริษัท</w:t>
      </w:r>
      <w:r w:rsidR="00BF4C0C" w:rsidRPr="00DF3A57">
        <w:rPr>
          <w:rFonts w:asciiTheme="majorBidi" w:eastAsia="Calibri" w:hAnsiTheme="majorBidi" w:cstheme="majorBidi"/>
          <w:spacing w:val="-2"/>
          <w:sz w:val="28"/>
          <w:szCs w:val="28"/>
          <w:cs/>
          <w:lang w:val="en-GB"/>
        </w:rPr>
        <w:t xml:space="preserve"> </w:t>
      </w:r>
      <w:r w:rsidRPr="00DF3A57">
        <w:rPr>
          <w:rFonts w:asciiTheme="majorBidi" w:hAnsiTheme="majorBidi" w:cstheme="majorBidi"/>
          <w:spacing w:val="-2"/>
          <w:sz w:val="28"/>
          <w:szCs w:val="28"/>
          <w:cs/>
        </w:rPr>
        <w:t>ทั้งนี้</w:t>
      </w:r>
      <w:r w:rsidR="00BF4C0C" w:rsidRPr="00DF3A5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pacing w:val="-2"/>
          <w:sz w:val="28"/>
          <w:szCs w:val="28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bookmarkEnd w:id="3"/>
    <w:p w14:paraId="5AA1F2AF" w14:textId="5FC0D1CF" w:rsidR="001618A0" w:rsidRPr="00DF3A57" w:rsidRDefault="001618A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</w:p>
    <w:p w14:paraId="75166450" w14:textId="77777777" w:rsidR="00A35B4F" w:rsidRPr="00DF3A57" w:rsidRDefault="00A35B4F" w:rsidP="004451C9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  <w:shd w:val="clear" w:color="auto" w:fill="D9D9D9" w:themeFill="background1" w:themeFillShade="D9"/>
        </w:rPr>
      </w:pPr>
    </w:p>
    <w:p w14:paraId="7852EE5D" w14:textId="7DAD13F3" w:rsidR="00115C3A" w:rsidRPr="00DF3A57" w:rsidRDefault="00115C3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MS Mincho" w:hAnsiTheme="majorBidi" w:cstheme="majorBidi"/>
          <w:sz w:val="20"/>
          <w:szCs w:val="20"/>
          <w:cs/>
          <w:lang w:val="en-GB"/>
        </w:rPr>
      </w:pPr>
      <w:r w:rsidRPr="00DF3A57">
        <w:rPr>
          <w:rFonts w:asciiTheme="majorBidi" w:eastAsia="MS Mincho" w:hAnsiTheme="majorBidi" w:cstheme="majorBidi"/>
          <w:sz w:val="20"/>
          <w:szCs w:val="20"/>
          <w:cs/>
          <w:lang w:val="en-GB"/>
        </w:rPr>
        <w:br w:type="page"/>
      </w:r>
    </w:p>
    <w:p w14:paraId="00297DC3" w14:textId="5E8135DF" w:rsidR="00D84097" w:rsidRPr="00DF3A57" w:rsidRDefault="003E0ACB" w:rsidP="004451C9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DF3A57">
        <w:rPr>
          <w:rFonts w:asciiTheme="majorBidi" w:hAnsiTheme="majorBidi" w:cstheme="majorBidi"/>
          <w:sz w:val="28"/>
          <w:szCs w:val="28"/>
          <w:lang w:val="en-US"/>
        </w:rPr>
        <w:lastRenderedPageBreak/>
        <w:t>3</w:t>
      </w:r>
      <w:r w:rsidR="00E45A90" w:rsidRPr="00DF3A57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84322A" w:rsidRPr="00DF3A57">
        <w:rPr>
          <w:rFonts w:asciiTheme="majorBidi" w:hAnsiTheme="majorBidi" w:cstheme="majorBidi"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52CA4DF9" w14:textId="5C2D3F68" w:rsidR="00A8739B" w:rsidRPr="00DF3A57" w:rsidRDefault="00A8739B" w:rsidP="004451C9">
      <w:pPr>
        <w:spacing w:line="240" w:lineRule="auto"/>
        <w:rPr>
          <w:rFonts w:asciiTheme="majorBidi" w:hAnsiTheme="majorBidi" w:cstheme="majorBidi"/>
          <w:sz w:val="20"/>
          <w:szCs w:val="20"/>
          <w:lang w:val="th-TH" w:eastAsia="x-none"/>
        </w:rPr>
      </w:pPr>
    </w:p>
    <w:p w14:paraId="761342E3" w14:textId="04FB5580" w:rsidR="00F07D26" w:rsidRPr="00DF3A57" w:rsidRDefault="00F07D2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DF3A57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EE659E3" w14:textId="77777777" w:rsidR="00F07D26" w:rsidRPr="00DF3A57" w:rsidRDefault="00F07D26" w:rsidP="004451C9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th-TH" w:eastAsia="x-none"/>
        </w:rPr>
      </w:pPr>
    </w:p>
    <w:p w14:paraId="361E22C6" w14:textId="5983F8B9" w:rsidR="00763731" w:rsidRDefault="00763731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DF3A57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1A5477">
        <w:rPr>
          <w:rFonts w:asciiTheme="majorBidi" w:hAnsiTheme="majorBidi" w:cstheme="majorBidi" w:hint="cs"/>
          <w:b/>
          <w:sz w:val="28"/>
          <w:szCs w:val="28"/>
          <w:cs/>
        </w:rPr>
        <w:t xml:space="preserve">บริษัทใหญ่ </w:t>
      </w:r>
      <w:r w:rsidR="0046218E" w:rsidRPr="00DF3A57">
        <w:rPr>
          <w:rFonts w:asciiTheme="majorBidi" w:hAnsiTheme="majorBidi" w:cstheme="majorBidi"/>
          <w:b/>
          <w:sz w:val="28"/>
          <w:szCs w:val="28"/>
          <w:cs/>
        </w:rPr>
        <w:t>บริษัทย่อย และ</w:t>
      </w:r>
      <w:r w:rsidRPr="00DF3A57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="00D941EF" w:rsidRPr="00DF3A57">
        <w:rPr>
          <w:rFonts w:asciiTheme="majorBidi" w:hAnsiTheme="majorBidi" w:cstheme="majorBidi"/>
          <w:b/>
          <w:sz w:val="28"/>
          <w:szCs w:val="28"/>
          <w:cs/>
        </w:rPr>
        <w:t>ร่วม</w:t>
      </w:r>
      <w:r w:rsidRPr="00DF3A57">
        <w:rPr>
          <w:rFonts w:asciiTheme="majorBidi" w:hAnsiTheme="majorBidi" w:cstheme="majorBidi"/>
          <w:b/>
          <w:sz w:val="28"/>
          <w:szCs w:val="28"/>
          <w:cs/>
        </w:rPr>
        <w:t>ได้เปิดเผยในหมายเหตุข้อ</w:t>
      </w:r>
      <w:r w:rsidR="001A5477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1A5477" w:rsidRPr="001A5477">
        <w:rPr>
          <w:rFonts w:asciiTheme="majorBidi" w:hAnsiTheme="majorBidi" w:cstheme="majorBidi"/>
          <w:bCs/>
          <w:sz w:val="28"/>
          <w:szCs w:val="28"/>
        </w:rPr>
        <w:t>1</w:t>
      </w:r>
      <w:r w:rsidRPr="001A5477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3E0ACB" w:rsidRPr="001A5477">
        <w:rPr>
          <w:rFonts w:asciiTheme="majorBidi" w:hAnsiTheme="majorBidi" w:cstheme="majorBidi"/>
          <w:bCs/>
          <w:sz w:val="28"/>
          <w:szCs w:val="28"/>
        </w:rPr>
        <w:t>7</w:t>
      </w:r>
      <w:r w:rsidR="004B25B6" w:rsidRPr="001A547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4B25B6" w:rsidRPr="001A5477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="003E0ACB" w:rsidRPr="001A5477">
        <w:rPr>
          <w:rFonts w:asciiTheme="majorBidi" w:hAnsiTheme="majorBidi" w:cstheme="majorBidi"/>
          <w:bCs/>
          <w:sz w:val="28"/>
          <w:szCs w:val="28"/>
        </w:rPr>
        <w:t>8</w:t>
      </w:r>
      <w:r w:rsidR="004B25B6" w:rsidRPr="001A547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9D45CB" w:rsidRPr="001A5477">
        <w:rPr>
          <w:rFonts w:asciiTheme="majorBidi" w:hAnsiTheme="majorBidi" w:cstheme="majorBidi"/>
          <w:b/>
          <w:sz w:val="28"/>
          <w:szCs w:val="28"/>
          <w:cs/>
        </w:rPr>
        <w:t>สำหรับ</w:t>
      </w:r>
      <w:r w:rsidR="004B25B6" w:rsidRPr="001A5477">
        <w:rPr>
          <w:rFonts w:asciiTheme="majorBidi" w:hAnsiTheme="majorBidi" w:cstheme="majorBidi"/>
          <w:b/>
          <w:sz w:val="28"/>
          <w:szCs w:val="28"/>
          <w:cs/>
        </w:rPr>
        <w:t>บุคคลหรือ</w:t>
      </w:r>
      <w:r w:rsidRPr="001A5477">
        <w:rPr>
          <w:rFonts w:asciiTheme="majorBidi" w:hAnsiTheme="majorBidi" w:cstheme="majorBidi"/>
          <w:b/>
          <w:sz w:val="28"/>
          <w:szCs w:val="28"/>
          <w:cs/>
        </w:rPr>
        <w:t>กิจการอื่นที่เกี่ยวข้องกันที่มีรายการระหว่างกันที่มีนัยสำคัญกับ</w:t>
      </w:r>
      <w:r w:rsidR="00352815" w:rsidRPr="001A5477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Pr="001A5477">
        <w:rPr>
          <w:rFonts w:asciiTheme="majorBidi" w:hAnsiTheme="majorBidi" w:cstheme="majorBidi"/>
          <w:b/>
          <w:sz w:val="28"/>
          <w:szCs w:val="28"/>
          <w:cs/>
        </w:rPr>
        <w:t xml:space="preserve"> ในระหว่างปีมีดัง</w:t>
      </w:r>
      <w:r w:rsidR="00D51FAF" w:rsidRPr="001A5477">
        <w:rPr>
          <w:rFonts w:asciiTheme="majorBidi" w:hAnsiTheme="majorBidi" w:cstheme="majorBidi"/>
          <w:b/>
          <w:sz w:val="28"/>
          <w:szCs w:val="28"/>
          <w:cs/>
        </w:rPr>
        <w:t>ต่อไป</w:t>
      </w:r>
      <w:r w:rsidRPr="001A5477">
        <w:rPr>
          <w:rFonts w:asciiTheme="majorBidi" w:hAnsiTheme="majorBidi" w:cstheme="majorBidi"/>
          <w:b/>
          <w:sz w:val="28"/>
          <w:szCs w:val="28"/>
          <w:cs/>
        </w:rPr>
        <w:t>นี้</w:t>
      </w:r>
    </w:p>
    <w:p w14:paraId="3D28DB93" w14:textId="77777777" w:rsidR="0034446A" w:rsidRPr="00DF3A57" w:rsidRDefault="0034446A" w:rsidP="002C0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620"/>
        <w:gridCol w:w="3150"/>
      </w:tblGrid>
      <w:tr w:rsidR="00763731" w:rsidRPr="00DF3A57" w14:paraId="60AC24DD" w14:textId="77777777" w:rsidTr="00F07D26">
        <w:trPr>
          <w:trHeight w:val="20"/>
          <w:tblHeader/>
        </w:trPr>
        <w:tc>
          <w:tcPr>
            <w:tcW w:w="4230" w:type="dxa"/>
            <w:hideMark/>
          </w:tcPr>
          <w:p w14:paraId="637C617B" w14:textId="77777777" w:rsidR="00763731" w:rsidRPr="00DF3A57" w:rsidRDefault="00763731" w:rsidP="004451C9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620" w:type="dxa"/>
            <w:hideMark/>
          </w:tcPr>
          <w:p w14:paraId="35B485AC" w14:textId="77777777" w:rsidR="00763731" w:rsidRPr="00DF3A57" w:rsidRDefault="00763731" w:rsidP="004451C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3150" w:type="dxa"/>
            <w:hideMark/>
          </w:tcPr>
          <w:p w14:paraId="6978F717" w14:textId="77777777" w:rsidR="00763731" w:rsidRPr="00DF3A57" w:rsidRDefault="00763731" w:rsidP="004451C9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C342F" w:rsidRPr="00DF3A57" w14:paraId="21AF4304" w14:textId="77777777" w:rsidTr="00F07D26">
        <w:trPr>
          <w:trHeight w:val="20"/>
        </w:trPr>
        <w:tc>
          <w:tcPr>
            <w:tcW w:w="4230" w:type="dxa"/>
            <w:hideMark/>
          </w:tcPr>
          <w:p w14:paraId="4612D552" w14:textId="5178389B" w:rsidR="006C342F" w:rsidRPr="00DF3A57" w:rsidRDefault="006C342F" w:rsidP="004451C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F07D26"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07D26"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โชติวัฒน์อุตสาหกรรมการผลิต จำกัด (มหาชน)</w:t>
            </w:r>
          </w:p>
        </w:tc>
        <w:tc>
          <w:tcPr>
            <w:tcW w:w="1620" w:type="dxa"/>
            <w:hideMark/>
          </w:tcPr>
          <w:p w14:paraId="5B8E792A" w14:textId="77777777" w:rsidR="006C342F" w:rsidRPr="00DF3A57" w:rsidRDefault="006C342F" w:rsidP="004451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150" w:type="dxa"/>
            <w:hideMark/>
          </w:tcPr>
          <w:p w14:paraId="03CB19F3" w14:textId="56CCF257" w:rsidR="006C342F" w:rsidRPr="00DF3A57" w:rsidRDefault="006C342F" w:rsidP="004451C9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F3A5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</w:tbl>
    <w:p w14:paraId="10BC6CCA" w14:textId="77777777" w:rsidR="004319F7" w:rsidRPr="00DF3A57" w:rsidRDefault="004319F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262"/>
        <w:gridCol w:w="8"/>
        <w:gridCol w:w="1170"/>
        <w:gridCol w:w="262"/>
        <w:gridCol w:w="998"/>
        <w:gridCol w:w="270"/>
        <w:gridCol w:w="990"/>
      </w:tblGrid>
      <w:tr w:rsidR="001A08BA" w:rsidRPr="00DF3A57" w14:paraId="21D6B66A" w14:textId="77777777" w:rsidTr="00214CB6">
        <w:trPr>
          <w:tblHeader/>
        </w:trPr>
        <w:tc>
          <w:tcPr>
            <w:tcW w:w="3960" w:type="dxa"/>
            <w:shd w:val="clear" w:color="auto" w:fill="auto"/>
          </w:tcPr>
          <w:p w14:paraId="1EA09A8D" w14:textId="77777777" w:rsidR="00324FA4" w:rsidRDefault="00324FA4" w:rsidP="0049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0FEF765" w14:textId="77777777" w:rsidR="00324FA4" w:rsidRDefault="00324FA4" w:rsidP="0049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EB097B3" w14:textId="1C48695E" w:rsidR="001A08BA" w:rsidRPr="00DF3A57" w:rsidRDefault="001A08BA" w:rsidP="0049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6C10F8" w14:textId="687EF4AB" w:rsidR="001A08BA" w:rsidRPr="00DF3A57" w:rsidRDefault="001A08BA" w:rsidP="001A08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แสดงเงินลงทุนตาม</w:t>
            </w:r>
            <w:r w:rsidR="00214CB6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วิธี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ส่ว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ได้เสีย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1D3B9F0" w14:textId="77777777" w:rsidR="001A08BA" w:rsidRPr="00DF3A57" w:rsidRDefault="001A08BA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B89D26" w14:textId="5E79ABE5" w:rsidR="001A08BA" w:rsidRPr="001A08BA" w:rsidRDefault="001A08BA" w:rsidP="001A08B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A08B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50717CAA" w14:textId="77777777" w:rsidR="001A08BA" w:rsidRPr="00DF3A57" w:rsidRDefault="001A08B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CC87900" w14:textId="77777777" w:rsidR="001A08BA" w:rsidRPr="00DF3A57" w:rsidRDefault="001A08BA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303B0" w:rsidRPr="00DF3A57" w14:paraId="66AE0290" w14:textId="77777777" w:rsidTr="00214CB6">
        <w:trPr>
          <w:tblHeader/>
        </w:trPr>
        <w:tc>
          <w:tcPr>
            <w:tcW w:w="3960" w:type="dxa"/>
            <w:shd w:val="clear" w:color="auto" w:fill="auto"/>
          </w:tcPr>
          <w:p w14:paraId="4520C9F0" w14:textId="7CA7A25B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  <w:shd w:val="clear" w:color="auto" w:fill="auto"/>
          </w:tcPr>
          <w:p w14:paraId="15EFD654" w14:textId="4252E597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2CFE1BB3" w14:textId="77777777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2B796AEF" w14:textId="5E5BA5AB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6C08228C" w14:textId="77777777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F2238E4" w14:textId="08B38276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EED4930" w14:textId="77777777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1D7F6B" w14:textId="508999ED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E303B0" w:rsidRPr="00DF3A57" w14:paraId="7E865FA3" w14:textId="77777777" w:rsidTr="00214CB6">
        <w:trPr>
          <w:tblHeader/>
        </w:trPr>
        <w:tc>
          <w:tcPr>
            <w:tcW w:w="3960" w:type="dxa"/>
            <w:shd w:val="clear" w:color="auto" w:fill="auto"/>
          </w:tcPr>
          <w:p w14:paraId="3CA52E39" w14:textId="77777777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8"/>
            <w:shd w:val="clear" w:color="auto" w:fill="auto"/>
            <w:vAlign w:val="bottom"/>
          </w:tcPr>
          <w:p w14:paraId="27EB075E" w14:textId="77777777" w:rsidR="00E303B0" w:rsidRPr="00DF3A57" w:rsidRDefault="00E303B0" w:rsidP="00E303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303B0" w:rsidRPr="00DF3A57" w14:paraId="3192C7D8" w14:textId="77777777" w:rsidTr="00214CB6">
        <w:tc>
          <w:tcPr>
            <w:tcW w:w="3960" w:type="dxa"/>
            <w:shd w:val="clear" w:color="auto" w:fill="auto"/>
          </w:tcPr>
          <w:p w14:paraId="67B12E51" w14:textId="77777777" w:rsidR="00E303B0" w:rsidRPr="00DF3A57" w:rsidRDefault="00E303B0" w:rsidP="00E30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4AD489" w14:textId="77777777" w:rsidR="00E303B0" w:rsidRPr="00DF3A57" w:rsidRDefault="00E303B0" w:rsidP="00E303B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8C84FF4" w14:textId="77777777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77B028B7" w14:textId="77777777" w:rsidR="00E303B0" w:rsidRPr="00DF3A57" w:rsidRDefault="00E303B0" w:rsidP="00E303B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C16F5F5" w14:textId="77777777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7E68D0C" w14:textId="77777777" w:rsidR="00E303B0" w:rsidRPr="00DF3A57" w:rsidRDefault="00E303B0" w:rsidP="00E303B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BDE56B" w14:textId="77777777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170E78" w14:textId="77777777" w:rsidR="00E303B0" w:rsidRPr="00DF3A57" w:rsidRDefault="00E303B0" w:rsidP="00E303B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F06E2" w:rsidRPr="00DF3A57" w14:paraId="463C0F09" w14:textId="77777777" w:rsidTr="00214CB6">
        <w:tc>
          <w:tcPr>
            <w:tcW w:w="3960" w:type="dxa"/>
            <w:shd w:val="clear" w:color="auto" w:fill="auto"/>
          </w:tcPr>
          <w:p w14:paraId="6709706C" w14:textId="6746AF24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2ADFF5" w14:textId="56F07536" w:rsidR="00EF06E2" w:rsidRPr="00DF3A57" w:rsidRDefault="00EF06E2" w:rsidP="00EF06E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7DEBC74" w14:textId="77777777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76F0911E" w14:textId="3D2FE0C4" w:rsidR="00EF06E2" w:rsidRPr="00DF3A57" w:rsidRDefault="00EF06E2" w:rsidP="00EF06E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5FC2A15" w14:textId="77777777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5E7169C" w14:textId="4E2C3D9C" w:rsidR="00EF06E2" w:rsidRPr="00DF3A57" w:rsidRDefault="00EF06E2" w:rsidP="00EF06E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5B343D" w14:textId="77777777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EEFF2A2" w14:textId="49E9F842" w:rsidR="00EF06E2" w:rsidRPr="00DF3A57" w:rsidRDefault="00EF06E2" w:rsidP="00EF06E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142,848</w:t>
            </w:r>
          </w:p>
        </w:tc>
      </w:tr>
      <w:tr w:rsidR="00EF06E2" w:rsidRPr="00DF3A57" w14:paraId="7FDD5193" w14:textId="77777777" w:rsidTr="00214CB6">
        <w:tc>
          <w:tcPr>
            <w:tcW w:w="3960" w:type="dxa"/>
            <w:shd w:val="clear" w:color="auto" w:fill="auto"/>
          </w:tcPr>
          <w:p w14:paraId="0A8A6967" w14:textId="66CD7C08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FA39A8" w14:textId="61CD729B" w:rsidR="00EF06E2" w:rsidRPr="00DF3A57" w:rsidRDefault="00EF06E2" w:rsidP="00EF06E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C82D1EF" w14:textId="77777777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71BCB5A2" w14:textId="76D07E74" w:rsidR="00EF06E2" w:rsidRPr="00DF3A57" w:rsidRDefault="00EF06E2" w:rsidP="00EF06E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F90F2C6" w14:textId="77777777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6BE7790" w14:textId="124477D2" w:rsidR="00EF06E2" w:rsidRPr="00DF3A57" w:rsidRDefault="00EF06E2" w:rsidP="00EF06E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FD9CDC" w14:textId="77777777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77A40C" w14:textId="218D2A7A" w:rsidR="00EF06E2" w:rsidRPr="00DF3A57" w:rsidRDefault="00EF06E2" w:rsidP="00EF06E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28,536</w:t>
            </w:r>
          </w:p>
        </w:tc>
      </w:tr>
      <w:tr w:rsidR="00EF06E2" w:rsidRPr="00DF3A57" w14:paraId="2990D00C" w14:textId="77777777" w:rsidTr="00214CB6">
        <w:tc>
          <w:tcPr>
            <w:tcW w:w="3960" w:type="dxa"/>
            <w:shd w:val="clear" w:color="auto" w:fill="auto"/>
          </w:tcPr>
          <w:p w14:paraId="0919B27A" w14:textId="77777777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E09C81" w14:textId="21B283EB" w:rsidR="00EF06E2" w:rsidRPr="00DF3A57" w:rsidRDefault="00EF06E2" w:rsidP="00EF06E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8E0E4D1" w14:textId="77777777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66B70B9A" w14:textId="2F23B868" w:rsidR="00EF06E2" w:rsidRPr="00DF3A57" w:rsidRDefault="00EF06E2" w:rsidP="00EF06E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744FF85" w14:textId="77777777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D0B4C5C" w14:textId="67B56736" w:rsidR="00EF06E2" w:rsidRPr="00DF3A57" w:rsidRDefault="00EF06E2" w:rsidP="00EF06E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7D445B" w14:textId="77777777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1B43637" w14:textId="762FF9A3" w:rsidR="00EF06E2" w:rsidRPr="00DF3A57" w:rsidRDefault="00EF06E2" w:rsidP="00EF06E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110</w:t>
            </w:r>
          </w:p>
        </w:tc>
      </w:tr>
      <w:tr w:rsidR="00EF06E2" w:rsidRPr="00DF3A57" w14:paraId="7B032351" w14:textId="77777777" w:rsidTr="00214CB6">
        <w:tc>
          <w:tcPr>
            <w:tcW w:w="3960" w:type="dxa"/>
            <w:shd w:val="clear" w:color="auto" w:fill="auto"/>
          </w:tcPr>
          <w:p w14:paraId="655D84D9" w14:textId="4493B36B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BE7238" w14:textId="587B9F84" w:rsidR="00EF06E2" w:rsidRPr="00DF3A57" w:rsidRDefault="00EF06E2" w:rsidP="00EF06E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830A2B6" w14:textId="77777777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5CDF0E2F" w14:textId="08663411" w:rsidR="00EF06E2" w:rsidRPr="00DF3A57" w:rsidRDefault="00EF06E2" w:rsidP="00EF06E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4301AC1" w14:textId="77777777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47F5DB7" w14:textId="35457E1A" w:rsidR="00EF06E2" w:rsidRPr="00DF3A57" w:rsidRDefault="00EF06E2" w:rsidP="00EF06E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3B1C35" w14:textId="77777777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7B5F84A" w14:textId="03E72EAC" w:rsidR="00EF06E2" w:rsidRPr="00DF3A57" w:rsidRDefault="00EF06E2" w:rsidP="00EF06E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6,706</w:t>
            </w:r>
          </w:p>
        </w:tc>
      </w:tr>
      <w:tr w:rsidR="00EF06E2" w:rsidRPr="00DF3A57" w14:paraId="39732309" w14:textId="77777777" w:rsidTr="00214CB6">
        <w:tc>
          <w:tcPr>
            <w:tcW w:w="3960" w:type="dxa"/>
            <w:shd w:val="clear" w:color="auto" w:fill="auto"/>
          </w:tcPr>
          <w:p w14:paraId="78A3CE70" w14:textId="04A6D819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ซื้อสินทรัพย์และวัสดุ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33A51C" w14:textId="19A3804B" w:rsidR="00EF06E2" w:rsidRPr="00DF3A57" w:rsidRDefault="00EF06E2" w:rsidP="00EF06E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B51F7EB" w14:textId="77777777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52A0B68E" w14:textId="53E83230" w:rsidR="00EF06E2" w:rsidRPr="00DF3A57" w:rsidRDefault="00EF06E2" w:rsidP="00EF06E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A884AA9" w14:textId="77777777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9A536DF" w14:textId="46036C1C" w:rsidR="00EF06E2" w:rsidRPr="00DF3A57" w:rsidRDefault="00EF06E2" w:rsidP="00EF06E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36DE0E" w14:textId="77777777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F19F24" w14:textId="3EEB12E9" w:rsidR="00EF06E2" w:rsidRPr="00DF3A57" w:rsidRDefault="00EF06E2" w:rsidP="00EF06E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820</w:t>
            </w:r>
          </w:p>
        </w:tc>
      </w:tr>
      <w:tr w:rsidR="00EF06E2" w:rsidRPr="00DF3A57" w14:paraId="64A8A399" w14:textId="77777777" w:rsidTr="00214CB6">
        <w:tc>
          <w:tcPr>
            <w:tcW w:w="3960" w:type="dxa"/>
            <w:shd w:val="clear" w:color="auto" w:fill="auto"/>
          </w:tcPr>
          <w:p w14:paraId="3F466D12" w14:textId="77777777" w:rsidR="00EF06E2" w:rsidRPr="00490AEA" w:rsidRDefault="00EF06E2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D33319" w14:textId="77777777" w:rsidR="00EF06E2" w:rsidRPr="00490AEA" w:rsidRDefault="00EF06E2" w:rsidP="00E303B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05BEB3F" w14:textId="77777777" w:rsidR="00EF06E2" w:rsidRPr="00490AEA" w:rsidRDefault="00EF06E2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215CAD53" w14:textId="77777777" w:rsidR="00EF06E2" w:rsidRPr="00490AEA" w:rsidRDefault="00EF06E2" w:rsidP="00E303B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B721008" w14:textId="77777777" w:rsidR="00EF06E2" w:rsidRPr="00490AEA" w:rsidRDefault="00EF06E2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61DDFCAA" w14:textId="77777777" w:rsidR="00EF06E2" w:rsidRPr="00490AEA" w:rsidRDefault="00EF06E2" w:rsidP="00E303B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32E60B" w14:textId="77777777" w:rsidR="00EF06E2" w:rsidRPr="00490AEA" w:rsidRDefault="00EF06E2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7AFF721" w14:textId="77777777" w:rsidR="00EF06E2" w:rsidRPr="00490AEA" w:rsidRDefault="00EF06E2" w:rsidP="00E303B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F06E2" w:rsidRPr="00DF3A57" w14:paraId="078ACA1E" w14:textId="77777777" w:rsidTr="00214CB6">
        <w:tc>
          <w:tcPr>
            <w:tcW w:w="3960" w:type="dxa"/>
            <w:shd w:val="clear" w:color="auto" w:fill="auto"/>
          </w:tcPr>
          <w:p w14:paraId="46966FAC" w14:textId="1CA39A4D" w:rsidR="00EF06E2" w:rsidRPr="00DF3A57" w:rsidRDefault="00EF06E2" w:rsidP="00EF0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6E2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4706CF" w14:textId="77777777" w:rsidR="00EF06E2" w:rsidRPr="00DF3A57" w:rsidRDefault="00EF06E2" w:rsidP="00EF06E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3DCE734" w14:textId="77777777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4C9E6B9D" w14:textId="77777777" w:rsidR="00EF06E2" w:rsidRPr="00DF3A57" w:rsidRDefault="00EF06E2" w:rsidP="00EF06E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49348F0" w14:textId="77777777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1621666" w14:textId="77777777" w:rsidR="00EF06E2" w:rsidRPr="00DF3A57" w:rsidRDefault="00EF06E2" w:rsidP="00EF06E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022098" w14:textId="77777777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A94361" w14:textId="77777777" w:rsidR="00EF06E2" w:rsidRPr="00DF3A57" w:rsidRDefault="00EF06E2" w:rsidP="00EF06E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F06E2" w:rsidRPr="00DF3A57" w14:paraId="2E79EECA" w14:textId="77777777" w:rsidTr="00214CB6">
        <w:tc>
          <w:tcPr>
            <w:tcW w:w="3960" w:type="dxa"/>
            <w:shd w:val="clear" w:color="auto" w:fill="auto"/>
          </w:tcPr>
          <w:p w14:paraId="09880827" w14:textId="4B6335E4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6E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50" w:type="dxa"/>
            <w:shd w:val="clear" w:color="auto" w:fill="auto"/>
          </w:tcPr>
          <w:p w14:paraId="42AD73CB" w14:textId="079484D4" w:rsidR="00EF06E2" w:rsidRPr="00DF3A57" w:rsidRDefault="00EF06E2" w:rsidP="00EF06E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06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340125C" w14:textId="77777777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1C0CFE35" w14:textId="67B87149" w:rsidR="00EF06E2" w:rsidRPr="00DF3A57" w:rsidRDefault="00EF06E2" w:rsidP="00EF06E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06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981063B" w14:textId="77777777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5D8CA25" w14:textId="29DEE72C" w:rsidR="00EF06E2" w:rsidRPr="00DF3A57" w:rsidRDefault="00EF06E2" w:rsidP="00EF06E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06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1,593</w:t>
            </w:r>
          </w:p>
        </w:tc>
        <w:tc>
          <w:tcPr>
            <w:tcW w:w="270" w:type="dxa"/>
            <w:shd w:val="clear" w:color="auto" w:fill="auto"/>
          </w:tcPr>
          <w:p w14:paraId="08CFB693" w14:textId="77777777" w:rsidR="00EF06E2" w:rsidRPr="00DF3A57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9BE3AB" w14:textId="67573ACE" w:rsidR="00EF06E2" w:rsidRPr="00DF3A57" w:rsidRDefault="00EF06E2" w:rsidP="00EF06E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06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F06E2" w:rsidRPr="00DF3A57" w14:paraId="6D46278D" w14:textId="77777777" w:rsidTr="00214CB6">
        <w:trPr>
          <w:trHeight w:val="299"/>
        </w:trPr>
        <w:tc>
          <w:tcPr>
            <w:tcW w:w="3960" w:type="dxa"/>
            <w:shd w:val="clear" w:color="auto" w:fill="auto"/>
          </w:tcPr>
          <w:p w14:paraId="6A3BC6FC" w14:textId="77777777" w:rsidR="00EF06E2" w:rsidRPr="00490AEA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4D920F" w14:textId="77777777" w:rsidR="00EF06E2" w:rsidRPr="00490AEA" w:rsidRDefault="00EF06E2" w:rsidP="00EF06E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4E8FB20" w14:textId="77777777" w:rsidR="00EF06E2" w:rsidRPr="00490AEA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38F6E4E0" w14:textId="77777777" w:rsidR="00EF06E2" w:rsidRPr="00490AEA" w:rsidRDefault="00EF06E2" w:rsidP="00EF06E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2B72E94" w14:textId="77777777" w:rsidR="00EF06E2" w:rsidRPr="00490AEA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7882CF5C" w14:textId="77777777" w:rsidR="00EF06E2" w:rsidRPr="00490AEA" w:rsidRDefault="00EF06E2" w:rsidP="00EF06E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59F654" w14:textId="77777777" w:rsidR="00EF06E2" w:rsidRPr="00490AEA" w:rsidRDefault="00EF06E2" w:rsidP="00EF0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F4BE2BD" w14:textId="77777777" w:rsidR="00EF06E2" w:rsidRPr="00490AEA" w:rsidRDefault="00EF06E2" w:rsidP="00EF06E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303B0" w:rsidRPr="00DF3A57" w14:paraId="666306EF" w14:textId="77777777" w:rsidTr="00214CB6">
        <w:tc>
          <w:tcPr>
            <w:tcW w:w="3960" w:type="dxa"/>
            <w:shd w:val="clear" w:color="auto" w:fill="auto"/>
          </w:tcPr>
          <w:p w14:paraId="3241D71C" w14:textId="084E79D6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E61D7F" w14:textId="77777777" w:rsidR="00E303B0" w:rsidRPr="00DF3A57" w:rsidRDefault="00E303B0" w:rsidP="00E303B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106602F" w14:textId="77777777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1CA4DD1E" w14:textId="77777777" w:rsidR="00E303B0" w:rsidRPr="00DF3A57" w:rsidRDefault="00E303B0" w:rsidP="00E303B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BC38D0E" w14:textId="77777777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8074507" w14:textId="77777777" w:rsidR="00E303B0" w:rsidRPr="00DF3A57" w:rsidRDefault="00E303B0" w:rsidP="00E303B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EFE998" w14:textId="77777777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E15412" w14:textId="77777777" w:rsidR="00E303B0" w:rsidRPr="00DF3A57" w:rsidRDefault="00E303B0" w:rsidP="00E303B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303B0" w:rsidRPr="00DF3A57" w14:paraId="235C6FB2" w14:textId="77777777" w:rsidTr="00214CB6">
        <w:tc>
          <w:tcPr>
            <w:tcW w:w="3960" w:type="dxa"/>
            <w:shd w:val="clear" w:color="auto" w:fill="auto"/>
          </w:tcPr>
          <w:p w14:paraId="1CEBCD64" w14:textId="45A4BB91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33370B" w14:textId="77777777" w:rsidR="00E303B0" w:rsidRPr="00DF3A57" w:rsidRDefault="00E303B0" w:rsidP="00E303B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0D35FEF" w14:textId="77777777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581443D7" w14:textId="77777777" w:rsidR="00E303B0" w:rsidRPr="00DF3A57" w:rsidRDefault="00E303B0" w:rsidP="00E303B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C7B7E27" w14:textId="77777777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8A358FD" w14:textId="77777777" w:rsidR="00E303B0" w:rsidRPr="00DF3A57" w:rsidRDefault="00E303B0" w:rsidP="00E303B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99ABF1" w14:textId="77777777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6601B6" w14:textId="77777777" w:rsidR="00E303B0" w:rsidRPr="00DF3A57" w:rsidRDefault="00E303B0" w:rsidP="00E303B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303B0" w:rsidRPr="00DF3A57" w14:paraId="50860573" w14:textId="77777777" w:rsidTr="00214CB6">
        <w:tc>
          <w:tcPr>
            <w:tcW w:w="3960" w:type="dxa"/>
            <w:shd w:val="clear" w:color="auto" w:fill="auto"/>
          </w:tcPr>
          <w:p w14:paraId="66A6D92F" w14:textId="5BBC85B0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ผลประโยชน์ระยะสั้นของผู้บริหาร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E6C2D5" w14:textId="77777777" w:rsidR="00E303B0" w:rsidRPr="00DF3A57" w:rsidRDefault="00E303B0" w:rsidP="00E303B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4CD284B" w14:textId="77777777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1D8F8097" w14:textId="77777777" w:rsidR="00E303B0" w:rsidRPr="00DF3A57" w:rsidRDefault="00E303B0" w:rsidP="00E303B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544F54D" w14:textId="77777777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18359A5" w14:textId="77777777" w:rsidR="00E303B0" w:rsidRPr="00DF3A57" w:rsidRDefault="00E303B0" w:rsidP="00E303B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130482" w14:textId="77777777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A0A279" w14:textId="77777777" w:rsidR="00E303B0" w:rsidRPr="00DF3A57" w:rsidRDefault="00E303B0" w:rsidP="00E303B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D48A6" w:rsidRPr="00DF3A57" w14:paraId="4362E35E" w14:textId="77777777" w:rsidTr="00214CB6">
        <w:tc>
          <w:tcPr>
            <w:tcW w:w="3960" w:type="dxa"/>
            <w:shd w:val="clear" w:color="auto" w:fill="auto"/>
          </w:tcPr>
          <w:p w14:paraId="0AA632E6" w14:textId="6A618CDF" w:rsidR="00AD48A6" w:rsidRPr="00DF3A57" w:rsidRDefault="00AD48A6" w:rsidP="00AD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 (รวมค่าตอบแทนกรรมการ)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FB4BF7" w14:textId="6B6FC117" w:rsidR="00AD48A6" w:rsidRPr="00DF3A57" w:rsidRDefault="00AD48A6" w:rsidP="00214CB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43,156</w:t>
            </w:r>
          </w:p>
        </w:tc>
        <w:tc>
          <w:tcPr>
            <w:tcW w:w="262" w:type="dxa"/>
            <w:shd w:val="clear" w:color="auto" w:fill="auto"/>
          </w:tcPr>
          <w:p w14:paraId="579E153A" w14:textId="77777777" w:rsidR="00AD48A6" w:rsidRPr="00DF3A57" w:rsidRDefault="00AD48A6" w:rsidP="00AD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66A12B62" w14:textId="2D884F49" w:rsidR="00AD48A6" w:rsidRPr="00DF3A57" w:rsidRDefault="00AD48A6" w:rsidP="00AD48A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25,659</w:t>
            </w:r>
          </w:p>
        </w:tc>
        <w:tc>
          <w:tcPr>
            <w:tcW w:w="262" w:type="dxa"/>
            <w:shd w:val="clear" w:color="auto" w:fill="auto"/>
          </w:tcPr>
          <w:p w14:paraId="500A3C39" w14:textId="77777777" w:rsidR="00AD48A6" w:rsidRPr="00DF3A57" w:rsidRDefault="00AD48A6" w:rsidP="00AD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3B52695" w14:textId="090BD3E6" w:rsidR="00AD48A6" w:rsidRPr="00DF3A57" w:rsidRDefault="00AD48A6" w:rsidP="00AD48A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43,156</w:t>
            </w:r>
          </w:p>
        </w:tc>
        <w:tc>
          <w:tcPr>
            <w:tcW w:w="270" w:type="dxa"/>
            <w:shd w:val="clear" w:color="auto" w:fill="auto"/>
          </w:tcPr>
          <w:p w14:paraId="4795EDBB" w14:textId="77777777" w:rsidR="00AD48A6" w:rsidRPr="00DF3A57" w:rsidRDefault="00AD48A6" w:rsidP="00AD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CE0356" w14:textId="691AF7B8" w:rsidR="00AD48A6" w:rsidRPr="00DF3A57" w:rsidRDefault="00AD48A6" w:rsidP="00AD48A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25,659</w:t>
            </w:r>
          </w:p>
        </w:tc>
      </w:tr>
      <w:tr w:rsidR="00AD48A6" w:rsidRPr="00DF3A57" w14:paraId="2637860C" w14:textId="77777777" w:rsidTr="00214CB6">
        <w:tc>
          <w:tcPr>
            <w:tcW w:w="3960" w:type="dxa"/>
            <w:shd w:val="clear" w:color="auto" w:fill="auto"/>
          </w:tcPr>
          <w:p w14:paraId="1FDB126E" w14:textId="343518A7" w:rsidR="00AD48A6" w:rsidRPr="00DF3A57" w:rsidRDefault="00AD48A6" w:rsidP="00AD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ECDD1" w14:textId="394F8D29" w:rsidR="00AD48A6" w:rsidRPr="00DF3A57" w:rsidRDefault="00AD48A6" w:rsidP="00214CB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271</w:t>
            </w:r>
          </w:p>
        </w:tc>
        <w:tc>
          <w:tcPr>
            <w:tcW w:w="262" w:type="dxa"/>
            <w:shd w:val="clear" w:color="auto" w:fill="auto"/>
          </w:tcPr>
          <w:p w14:paraId="7A0AAC2E" w14:textId="77777777" w:rsidR="00AD48A6" w:rsidRPr="00DF3A57" w:rsidRDefault="00AD48A6" w:rsidP="00AD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C5813" w14:textId="4DD1E711" w:rsidR="00AD48A6" w:rsidRPr="00DF3A57" w:rsidRDefault="00AD48A6" w:rsidP="00AD48A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333</w:t>
            </w:r>
          </w:p>
        </w:tc>
        <w:tc>
          <w:tcPr>
            <w:tcW w:w="262" w:type="dxa"/>
            <w:shd w:val="clear" w:color="auto" w:fill="auto"/>
          </w:tcPr>
          <w:p w14:paraId="6B4B9203" w14:textId="77777777" w:rsidR="00AD48A6" w:rsidRPr="00DF3A57" w:rsidRDefault="00AD48A6" w:rsidP="00AD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D775F" w14:textId="441F721F" w:rsidR="00AD48A6" w:rsidRPr="00DF3A57" w:rsidRDefault="00AD48A6" w:rsidP="00AD48A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271</w:t>
            </w:r>
          </w:p>
        </w:tc>
        <w:tc>
          <w:tcPr>
            <w:tcW w:w="270" w:type="dxa"/>
            <w:shd w:val="clear" w:color="auto" w:fill="auto"/>
          </w:tcPr>
          <w:p w14:paraId="64496222" w14:textId="77777777" w:rsidR="00AD48A6" w:rsidRPr="00DF3A57" w:rsidRDefault="00AD48A6" w:rsidP="00AD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69E65" w14:textId="347B872C" w:rsidR="00AD48A6" w:rsidRPr="00DF3A57" w:rsidRDefault="00AD48A6" w:rsidP="00AD48A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333</w:t>
            </w:r>
          </w:p>
        </w:tc>
      </w:tr>
      <w:tr w:rsidR="00AD48A6" w:rsidRPr="00DF3A57" w14:paraId="51E493E8" w14:textId="77777777" w:rsidTr="00214CB6">
        <w:tc>
          <w:tcPr>
            <w:tcW w:w="3960" w:type="dxa"/>
            <w:shd w:val="clear" w:color="auto" w:fill="auto"/>
          </w:tcPr>
          <w:p w14:paraId="2733795F" w14:textId="29C4B5CB" w:rsidR="00AD48A6" w:rsidRPr="00DF3A57" w:rsidRDefault="00AD48A6" w:rsidP="00AD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C40727" w14:textId="3BE736D6" w:rsidR="00AD48A6" w:rsidRPr="00AD48A6" w:rsidRDefault="00AD48A6" w:rsidP="00214CB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D48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43,427</w:t>
            </w:r>
          </w:p>
        </w:tc>
        <w:tc>
          <w:tcPr>
            <w:tcW w:w="262" w:type="dxa"/>
            <w:shd w:val="clear" w:color="auto" w:fill="auto"/>
          </w:tcPr>
          <w:p w14:paraId="0753549D" w14:textId="77777777" w:rsidR="00AD48A6" w:rsidRPr="00DF3A57" w:rsidRDefault="00AD48A6" w:rsidP="00AD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E1BED0" w14:textId="25C659BC" w:rsidR="00AD48A6" w:rsidRPr="00DF3A57" w:rsidRDefault="00AD48A6" w:rsidP="00AD48A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25,992</w:t>
            </w:r>
          </w:p>
        </w:tc>
        <w:tc>
          <w:tcPr>
            <w:tcW w:w="262" w:type="dxa"/>
            <w:shd w:val="clear" w:color="auto" w:fill="auto"/>
          </w:tcPr>
          <w:p w14:paraId="4961F8BE" w14:textId="77777777" w:rsidR="00AD48A6" w:rsidRPr="00DF3A57" w:rsidRDefault="00AD48A6" w:rsidP="00AD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90804B" w14:textId="34180009" w:rsidR="00AD48A6" w:rsidRPr="00AD48A6" w:rsidRDefault="00AD48A6" w:rsidP="00AD48A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D48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43,427</w:t>
            </w:r>
          </w:p>
        </w:tc>
        <w:tc>
          <w:tcPr>
            <w:tcW w:w="270" w:type="dxa"/>
            <w:shd w:val="clear" w:color="auto" w:fill="auto"/>
          </w:tcPr>
          <w:p w14:paraId="18968CF9" w14:textId="77777777" w:rsidR="00AD48A6" w:rsidRPr="00DF3A57" w:rsidRDefault="00AD48A6" w:rsidP="00AD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AAEA1F" w14:textId="7403C3D2" w:rsidR="00AD48A6" w:rsidRPr="00DF3A57" w:rsidRDefault="00AD48A6" w:rsidP="00AD48A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25,992</w:t>
            </w:r>
          </w:p>
        </w:tc>
      </w:tr>
      <w:tr w:rsidR="00AD48A6" w:rsidRPr="00DF3A57" w14:paraId="5A3F3B41" w14:textId="77777777" w:rsidTr="00214CB6">
        <w:tc>
          <w:tcPr>
            <w:tcW w:w="3960" w:type="dxa"/>
            <w:shd w:val="clear" w:color="auto" w:fill="auto"/>
          </w:tcPr>
          <w:p w14:paraId="16452D3A" w14:textId="77777777" w:rsidR="00AD48A6" w:rsidRPr="00490AEA" w:rsidRDefault="00AD48A6" w:rsidP="00AD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4B839" w14:textId="77777777" w:rsidR="00AD48A6" w:rsidRPr="00490AEA" w:rsidRDefault="00AD48A6" w:rsidP="00AD48A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F7C5EB7" w14:textId="77777777" w:rsidR="00AD48A6" w:rsidRPr="00490AEA" w:rsidRDefault="00AD48A6" w:rsidP="00AD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A5DA3" w14:textId="77777777" w:rsidR="00AD48A6" w:rsidRPr="00490AEA" w:rsidRDefault="00AD48A6" w:rsidP="00AD48A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CF6F0CF" w14:textId="77777777" w:rsidR="00AD48A6" w:rsidRPr="00490AEA" w:rsidRDefault="00AD48A6" w:rsidP="00AD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110AF" w14:textId="77777777" w:rsidR="00AD48A6" w:rsidRPr="00490AEA" w:rsidRDefault="00AD48A6" w:rsidP="00AD48A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6A0176" w14:textId="77777777" w:rsidR="00AD48A6" w:rsidRPr="00490AEA" w:rsidRDefault="00AD48A6" w:rsidP="00AD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D753" w14:textId="77777777" w:rsidR="00AD48A6" w:rsidRPr="00490AEA" w:rsidRDefault="00AD48A6" w:rsidP="00AD48A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AD48A6" w:rsidRPr="00DF3A57" w14:paraId="1366BB53" w14:textId="77777777" w:rsidTr="00214CB6">
        <w:tc>
          <w:tcPr>
            <w:tcW w:w="3960" w:type="dxa"/>
            <w:shd w:val="clear" w:color="auto" w:fill="auto"/>
          </w:tcPr>
          <w:p w14:paraId="477FDF7E" w14:textId="77777777" w:rsidR="00AD48A6" w:rsidRPr="00DF3A57" w:rsidRDefault="00AD48A6" w:rsidP="00AD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ADC522" w14:textId="77777777" w:rsidR="00AD48A6" w:rsidRPr="00DF3A57" w:rsidRDefault="00AD48A6" w:rsidP="00214CB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8707375" w14:textId="77777777" w:rsidR="00AD48A6" w:rsidRPr="00DF3A57" w:rsidRDefault="00AD48A6" w:rsidP="00AD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2D0A1BA2" w14:textId="77777777" w:rsidR="00AD48A6" w:rsidRPr="00DF3A57" w:rsidRDefault="00AD48A6" w:rsidP="00AD48A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7D2DE4E" w14:textId="77777777" w:rsidR="00AD48A6" w:rsidRPr="00DF3A57" w:rsidRDefault="00AD48A6" w:rsidP="00AD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FA748F9" w14:textId="77777777" w:rsidR="00AD48A6" w:rsidRPr="00DF3A57" w:rsidRDefault="00AD48A6" w:rsidP="00AD48A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A7755C" w14:textId="77777777" w:rsidR="00AD48A6" w:rsidRPr="00DF3A57" w:rsidRDefault="00AD48A6" w:rsidP="00AD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4E42D5" w14:textId="77777777" w:rsidR="00AD48A6" w:rsidRPr="00DF3A57" w:rsidRDefault="00AD48A6" w:rsidP="00AD48A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41538" w:rsidRPr="00AD48A6" w14:paraId="5231C026" w14:textId="77777777" w:rsidTr="00214CB6">
        <w:tc>
          <w:tcPr>
            <w:tcW w:w="3960" w:type="dxa"/>
            <w:shd w:val="clear" w:color="auto" w:fill="auto"/>
          </w:tcPr>
          <w:p w14:paraId="00A203D6" w14:textId="45749E97" w:rsidR="00941538" w:rsidRPr="00AD48A6" w:rsidRDefault="00941538" w:rsidP="0094153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D48A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ขายสินค้า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79D553" w14:textId="714C9317" w:rsidR="00941538" w:rsidRPr="00DF3A57" w:rsidRDefault="00941538" w:rsidP="00214CB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262" w:type="dxa"/>
            <w:shd w:val="clear" w:color="auto" w:fill="auto"/>
          </w:tcPr>
          <w:p w14:paraId="76F9ADE9" w14:textId="77777777" w:rsidR="00941538" w:rsidRPr="00AD48A6" w:rsidRDefault="00941538" w:rsidP="0094153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6391CA5D" w14:textId="42B66488" w:rsidR="00941538" w:rsidRPr="00DF3A57" w:rsidRDefault="00941538" w:rsidP="0094153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B0D4266" w14:textId="77777777" w:rsidR="00941538" w:rsidRPr="00DF3A57" w:rsidRDefault="00941538" w:rsidP="0094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6B9437B" w14:textId="05EF2303" w:rsidR="00941538" w:rsidRPr="00DF3A57" w:rsidRDefault="00941538" w:rsidP="009415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270" w:type="dxa"/>
            <w:shd w:val="clear" w:color="auto" w:fill="auto"/>
          </w:tcPr>
          <w:p w14:paraId="3C5EAC69" w14:textId="77777777" w:rsidR="00941538" w:rsidRPr="00DF3A57" w:rsidRDefault="00941538" w:rsidP="0094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09132F" w14:textId="2C27AF07" w:rsidR="00941538" w:rsidRPr="00DF3A57" w:rsidRDefault="00941538" w:rsidP="0094153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41538" w:rsidRPr="00DF3A57" w14:paraId="79956A5F" w14:textId="77777777" w:rsidTr="00214CB6">
        <w:tc>
          <w:tcPr>
            <w:tcW w:w="3960" w:type="dxa"/>
            <w:shd w:val="clear" w:color="auto" w:fill="auto"/>
          </w:tcPr>
          <w:p w14:paraId="672D1FBD" w14:textId="1544F248" w:rsidR="00941538" w:rsidRPr="00DF3A57" w:rsidRDefault="00941538" w:rsidP="0094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1350" w:type="dxa"/>
            <w:shd w:val="clear" w:color="auto" w:fill="auto"/>
          </w:tcPr>
          <w:p w14:paraId="49278587" w14:textId="21B3C195" w:rsidR="00941538" w:rsidRPr="00DF3A57" w:rsidRDefault="00941538" w:rsidP="00214CB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12,912</w:t>
            </w:r>
          </w:p>
        </w:tc>
        <w:tc>
          <w:tcPr>
            <w:tcW w:w="262" w:type="dxa"/>
            <w:shd w:val="clear" w:color="auto" w:fill="auto"/>
          </w:tcPr>
          <w:p w14:paraId="0C3A6D27" w14:textId="77777777" w:rsidR="00941538" w:rsidRPr="00DF3A57" w:rsidRDefault="00941538" w:rsidP="0094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387A343B" w14:textId="0DD59055" w:rsidR="00941538" w:rsidRPr="00DF3A57" w:rsidRDefault="00941538" w:rsidP="009415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5,906</w:t>
            </w:r>
          </w:p>
        </w:tc>
        <w:tc>
          <w:tcPr>
            <w:tcW w:w="262" w:type="dxa"/>
            <w:shd w:val="clear" w:color="auto" w:fill="auto"/>
          </w:tcPr>
          <w:p w14:paraId="433284B7" w14:textId="77777777" w:rsidR="00941538" w:rsidRPr="00DF3A57" w:rsidRDefault="00941538" w:rsidP="0094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41A2CB0" w14:textId="705210D3" w:rsidR="00941538" w:rsidRPr="00DF3A57" w:rsidRDefault="00941538" w:rsidP="009415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12,912</w:t>
            </w:r>
          </w:p>
        </w:tc>
        <w:tc>
          <w:tcPr>
            <w:tcW w:w="270" w:type="dxa"/>
            <w:shd w:val="clear" w:color="auto" w:fill="auto"/>
          </w:tcPr>
          <w:p w14:paraId="7B3104FF" w14:textId="77777777" w:rsidR="00941538" w:rsidRPr="00DF3A57" w:rsidRDefault="00941538" w:rsidP="0094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999928" w14:textId="70446EF6" w:rsidR="00941538" w:rsidRPr="00DF3A57" w:rsidRDefault="00941538" w:rsidP="009415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5,906</w:t>
            </w:r>
          </w:p>
        </w:tc>
      </w:tr>
      <w:tr w:rsidR="00941538" w:rsidRPr="00DF3A57" w14:paraId="1D364B0D" w14:textId="77777777" w:rsidTr="00214CB6">
        <w:tc>
          <w:tcPr>
            <w:tcW w:w="3960" w:type="dxa"/>
            <w:shd w:val="clear" w:color="auto" w:fill="auto"/>
          </w:tcPr>
          <w:p w14:paraId="741EAC5B" w14:textId="17358175" w:rsidR="00941538" w:rsidRPr="00DF3A57" w:rsidRDefault="00941538" w:rsidP="0094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57C703FC" w14:textId="08163E16" w:rsidR="00941538" w:rsidRPr="00DF3A57" w:rsidRDefault="00941538" w:rsidP="00214CB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8F0CE2A" w14:textId="77777777" w:rsidR="00941538" w:rsidRPr="00DF3A57" w:rsidRDefault="00941538" w:rsidP="0094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1921DF27" w14:textId="324F50B9" w:rsidR="00941538" w:rsidRPr="00DF3A57" w:rsidRDefault="00941538" w:rsidP="0094153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37A8FFE" w14:textId="77777777" w:rsidR="00941538" w:rsidRPr="00DF3A57" w:rsidRDefault="00941538" w:rsidP="0094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FF2DF49" w14:textId="4CDF7E4B" w:rsidR="00941538" w:rsidRPr="00DF3A57" w:rsidRDefault="00941538" w:rsidP="0094153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6CCF75" w14:textId="77777777" w:rsidR="00941538" w:rsidRPr="00DF3A57" w:rsidRDefault="00941538" w:rsidP="0094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5F9078" w14:textId="1E634C35" w:rsidR="00941538" w:rsidRPr="00DF3A57" w:rsidRDefault="00941538" w:rsidP="0094153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41538" w:rsidRPr="00DF3A57" w14:paraId="672D6054" w14:textId="77777777" w:rsidTr="00214CB6">
        <w:tc>
          <w:tcPr>
            <w:tcW w:w="3960" w:type="dxa"/>
            <w:shd w:val="clear" w:color="auto" w:fill="auto"/>
          </w:tcPr>
          <w:p w14:paraId="46E9E426" w14:textId="6BBBD502" w:rsidR="00941538" w:rsidRPr="00DF3A57" w:rsidRDefault="00941538" w:rsidP="0094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  <w:r w:rsidRPr="00DF3A5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สินค้า</w:t>
            </w:r>
          </w:p>
        </w:tc>
        <w:tc>
          <w:tcPr>
            <w:tcW w:w="1350" w:type="dxa"/>
            <w:shd w:val="clear" w:color="auto" w:fill="auto"/>
          </w:tcPr>
          <w:p w14:paraId="15E26903" w14:textId="58587402" w:rsidR="00941538" w:rsidRPr="00DF3A57" w:rsidRDefault="00941538" w:rsidP="00214CB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E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9E35E73" w14:textId="77777777" w:rsidR="00941538" w:rsidRPr="00DF3A57" w:rsidRDefault="00941538" w:rsidP="0094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12AB2AC3" w14:textId="3AFCCBAA" w:rsidR="00941538" w:rsidRPr="00DF3A57" w:rsidRDefault="00941538" w:rsidP="009415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62" w:type="dxa"/>
            <w:shd w:val="clear" w:color="auto" w:fill="auto"/>
          </w:tcPr>
          <w:p w14:paraId="4B942B2B" w14:textId="77777777" w:rsidR="00941538" w:rsidRPr="00DF3A57" w:rsidRDefault="00941538" w:rsidP="0094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E48F088" w14:textId="42E2CDEC" w:rsidR="00941538" w:rsidRPr="00DF3A57" w:rsidRDefault="00941538" w:rsidP="0094153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E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405811" w14:textId="77777777" w:rsidR="00941538" w:rsidRPr="00DF3A57" w:rsidRDefault="00941538" w:rsidP="0094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7F42AC" w14:textId="6315A074" w:rsidR="00941538" w:rsidRPr="00DF3A57" w:rsidRDefault="00941538" w:rsidP="009415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</w:tr>
      <w:tr w:rsidR="00941538" w:rsidRPr="00DF3A57" w14:paraId="5DDCDEBA" w14:textId="77777777" w:rsidTr="00214CB6">
        <w:tc>
          <w:tcPr>
            <w:tcW w:w="3960" w:type="dxa"/>
            <w:shd w:val="clear" w:color="auto" w:fill="auto"/>
          </w:tcPr>
          <w:p w14:paraId="43E80BDE" w14:textId="093327B1" w:rsidR="00941538" w:rsidRPr="00DF3A57" w:rsidRDefault="00941538" w:rsidP="0094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350" w:type="dxa"/>
            <w:shd w:val="clear" w:color="auto" w:fill="auto"/>
          </w:tcPr>
          <w:p w14:paraId="381C09EF" w14:textId="54675C66" w:rsidR="00941538" w:rsidRPr="00DF3A57" w:rsidRDefault="00941538" w:rsidP="00214CB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E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6B5D7D7" w14:textId="77777777" w:rsidR="00941538" w:rsidRPr="00DF3A57" w:rsidRDefault="00941538" w:rsidP="0094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2926078F" w14:textId="0E82F75B" w:rsidR="00941538" w:rsidRPr="00DF3A57" w:rsidRDefault="00941538" w:rsidP="009415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</w:t>
            </w:r>
          </w:p>
        </w:tc>
        <w:tc>
          <w:tcPr>
            <w:tcW w:w="262" w:type="dxa"/>
            <w:shd w:val="clear" w:color="auto" w:fill="auto"/>
          </w:tcPr>
          <w:p w14:paraId="32FCB21F" w14:textId="77777777" w:rsidR="00941538" w:rsidRPr="00DF3A57" w:rsidRDefault="00941538" w:rsidP="0094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34A1971" w14:textId="1202B57C" w:rsidR="00941538" w:rsidRPr="00DF3A57" w:rsidRDefault="00941538" w:rsidP="0094153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E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BED725" w14:textId="77777777" w:rsidR="00941538" w:rsidRPr="00DF3A57" w:rsidRDefault="00941538" w:rsidP="0094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509123" w14:textId="1968AB8D" w:rsidR="00941538" w:rsidRPr="00DF3A57" w:rsidRDefault="00941538" w:rsidP="009415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</w:t>
            </w:r>
          </w:p>
        </w:tc>
      </w:tr>
    </w:tbl>
    <w:p w14:paraId="76DC264F" w14:textId="77777777" w:rsidR="002C0EE6" w:rsidRDefault="002C0EE6" w:rsidP="002C0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highlight w:val="yellow"/>
        </w:rPr>
      </w:pPr>
      <w:bookmarkStart w:id="4" w:name="_Hlk33138761"/>
    </w:p>
    <w:p w14:paraId="63946F83" w14:textId="5770E8A2" w:rsidR="002C0EE6" w:rsidRDefault="002C0EE6" w:rsidP="002C0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2C0EE6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2C0EE6">
        <w:rPr>
          <w:rFonts w:ascii="Angsana New" w:hAnsi="Angsana New"/>
          <w:sz w:val="28"/>
          <w:szCs w:val="28"/>
          <w:cs/>
        </w:rPr>
        <w:t xml:space="preserve"> </w:t>
      </w:r>
      <w:r w:rsidRPr="002C0EE6">
        <w:rPr>
          <w:rFonts w:ascii="Angsana New" w:hAnsi="Angsana New"/>
          <w:sz w:val="28"/>
          <w:szCs w:val="28"/>
        </w:rPr>
        <w:t>11</w:t>
      </w:r>
      <w:r w:rsidRPr="002C0EE6">
        <w:rPr>
          <w:rFonts w:ascii="Angsana New" w:hAnsi="Angsana New"/>
          <w:sz w:val="28"/>
          <w:szCs w:val="28"/>
          <w:cs/>
        </w:rPr>
        <w:t xml:space="preserve"> </w:t>
      </w:r>
      <w:r w:rsidRPr="002C0EE6">
        <w:rPr>
          <w:rFonts w:ascii="Angsana New" w:hAnsi="Angsana New" w:hint="cs"/>
          <w:sz w:val="28"/>
          <w:szCs w:val="28"/>
          <w:cs/>
        </w:rPr>
        <w:t>ธันวาคม</w:t>
      </w:r>
      <w:r w:rsidRPr="002C0EE6">
        <w:rPr>
          <w:rFonts w:ascii="Angsana New" w:hAnsi="Angsana New"/>
          <w:sz w:val="28"/>
          <w:szCs w:val="28"/>
          <w:cs/>
        </w:rPr>
        <w:t xml:space="preserve"> </w:t>
      </w:r>
      <w:r w:rsidRPr="002C0EE6">
        <w:rPr>
          <w:rFonts w:ascii="Angsana New" w:hAnsi="Angsana New"/>
          <w:sz w:val="28"/>
          <w:szCs w:val="28"/>
        </w:rPr>
        <w:t>2564</w:t>
      </w:r>
      <w:r w:rsidRPr="002C0EE6">
        <w:rPr>
          <w:rFonts w:ascii="Angsana New" w:hAnsi="Angsana New"/>
          <w:sz w:val="28"/>
          <w:szCs w:val="28"/>
          <w:cs/>
        </w:rPr>
        <w:t xml:space="preserve"> </w:t>
      </w:r>
      <w:r w:rsidRPr="002C0EE6">
        <w:rPr>
          <w:rFonts w:ascii="Angsana New" w:hAnsi="Angsana New" w:hint="cs"/>
          <w:sz w:val="28"/>
          <w:szCs w:val="28"/>
          <w:cs/>
        </w:rPr>
        <w:t>ที่ประชุมวิสามัญผู้ถือหุ้นของบริษัท</w:t>
      </w:r>
      <w:r w:rsidRPr="002C0EE6">
        <w:rPr>
          <w:rFonts w:ascii="Angsana New" w:hAnsi="Angsana New"/>
          <w:sz w:val="28"/>
          <w:szCs w:val="28"/>
          <w:cs/>
        </w:rPr>
        <w:t xml:space="preserve"> </w:t>
      </w:r>
      <w:r w:rsidRPr="002C0EE6">
        <w:rPr>
          <w:rFonts w:ascii="Angsana New" w:hAnsi="Angsana New" w:hint="cs"/>
          <w:sz w:val="28"/>
          <w:szCs w:val="28"/>
          <w:cs/>
        </w:rPr>
        <w:t>เทพพิทักษ์ซีฟูดส์</w:t>
      </w:r>
      <w:r w:rsidRPr="002C0EE6">
        <w:rPr>
          <w:rFonts w:ascii="Angsana New" w:hAnsi="Angsana New"/>
          <w:sz w:val="28"/>
          <w:szCs w:val="28"/>
          <w:cs/>
        </w:rPr>
        <w:t xml:space="preserve"> </w:t>
      </w:r>
      <w:r w:rsidRPr="002C0EE6">
        <w:rPr>
          <w:rFonts w:ascii="Angsana New" w:hAnsi="Angsana New" w:hint="cs"/>
          <w:sz w:val="28"/>
          <w:szCs w:val="28"/>
          <w:cs/>
        </w:rPr>
        <w:t>จำกัด</w:t>
      </w:r>
      <w:r w:rsidRPr="002C0EE6">
        <w:rPr>
          <w:rFonts w:ascii="Angsana New" w:hAnsi="Angsana New"/>
          <w:sz w:val="28"/>
          <w:szCs w:val="28"/>
          <w:cs/>
        </w:rPr>
        <w:t xml:space="preserve"> </w:t>
      </w:r>
      <w:r w:rsidRPr="002C0EE6">
        <w:rPr>
          <w:rFonts w:ascii="Angsana New" w:hAnsi="Angsana New" w:hint="cs"/>
          <w:sz w:val="28"/>
          <w:szCs w:val="28"/>
          <w:cs/>
        </w:rPr>
        <w:t>มีมติอนุมัติให้เลิกกิจการ</w:t>
      </w:r>
      <w:r w:rsidRPr="002C0EE6">
        <w:rPr>
          <w:rFonts w:ascii="Angsana New" w:hAnsi="Angsana New"/>
          <w:sz w:val="28"/>
          <w:szCs w:val="28"/>
          <w:cs/>
        </w:rPr>
        <w:t xml:space="preserve"> </w:t>
      </w:r>
      <w:r w:rsidRPr="002C0EE6">
        <w:rPr>
          <w:rFonts w:ascii="Angsana New" w:hAnsi="Angsana New" w:hint="cs"/>
          <w:sz w:val="28"/>
          <w:szCs w:val="28"/>
          <w:cs/>
        </w:rPr>
        <w:t>และจดทะเบียนเสร็จการชำระบัญชีกับกระทรวงพาณิชย์แล้วเมื่อวันที่</w:t>
      </w:r>
      <w:r w:rsidRPr="002C0EE6">
        <w:rPr>
          <w:rFonts w:ascii="Angsana New" w:hAnsi="Angsana New"/>
          <w:sz w:val="28"/>
          <w:szCs w:val="28"/>
          <w:cs/>
        </w:rPr>
        <w:t xml:space="preserve"> </w:t>
      </w:r>
      <w:r w:rsidRPr="002C0EE6">
        <w:rPr>
          <w:rFonts w:ascii="Angsana New" w:hAnsi="Angsana New"/>
          <w:sz w:val="28"/>
          <w:szCs w:val="28"/>
        </w:rPr>
        <w:t xml:space="preserve">27 </w:t>
      </w:r>
      <w:r w:rsidRPr="002C0EE6">
        <w:rPr>
          <w:rFonts w:ascii="Angsana New" w:hAnsi="Angsana New" w:hint="cs"/>
          <w:sz w:val="28"/>
          <w:szCs w:val="28"/>
          <w:cs/>
        </w:rPr>
        <w:t>มกราคม</w:t>
      </w:r>
      <w:r w:rsidRPr="002C0EE6">
        <w:rPr>
          <w:rFonts w:ascii="Angsana New" w:hAnsi="Angsana New"/>
          <w:sz w:val="28"/>
          <w:szCs w:val="28"/>
          <w:cs/>
        </w:rPr>
        <w:t xml:space="preserve"> </w:t>
      </w:r>
      <w:r w:rsidRPr="002C0EE6">
        <w:rPr>
          <w:rFonts w:ascii="Angsana New" w:hAnsi="Angsana New"/>
          <w:sz w:val="28"/>
          <w:szCs w:val="28"/>
        </w:rPr>
        <w:t>2565</w:t>
      </w:r>
    </w:p>
    <w:p w14:paraId="77EE8A4D" w14:textId="55265979" w:rsidR="00026A32" w:rsidRPr="00490AEA" w:rsidRDefault="00026A32" w:rsidP="0049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bookmarkEnd w:id="4"/>
    <w:p w14:paraId="566413CC" w14:textId="6C560699" w:rsidR="001F2BAF" w:rsidRPr="00DF3A57" w:rsidRDefault="003E0ACB" w:rsidP="004451C9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1F2BAF" w:rsidRPr="00DF3A57">
        <w:rPr>
          <w:rFonts w:asciiTheme="majorBidi" w:hAnsiTheme="majorBidi" w:cstheme="majorBidi"/>
          <w:sz w:val="28"/>
          <w:szCs w:val="28"/>
          <w:lang w:val="en-US"/>
        </w:rPr>
        <w:tab/>
      </w:r>
      <w:r w:rsidR="001F2BAF" w:rsidRPr="00DF3A57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</w:t>
      </w:r>
    </w:p>
    <w:p w14:paraId="468E13AD" w14:textId="77777777" w:rsidR="006569D8" w:rsidRPr="00490AEA" w:rsidRDefault="006569D8" w:rsidP="0049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lang w:val="x-none" w:eastAsia="x-none"/>
        </w:rPr>
      </w:pPr>
    </w:p>
    <w:p w14:paraId="18AB4734" w14:textId="4238B353" w:rsidR="006569D8" w:rsidRPr="00DF3A57" w:rsidRDefault="006569D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F3A5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</w:t>
      </w:r>
    </w:p>
    <w:p w14:paraId="1444430F" w14:textId="77777777" w:rsidR="0006356C" w:rsidRPr="00DF3A57" w:rsidRDefault="0006356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303407E6" w14:textId="1C679D68" w:rsidR="006569D8" w:rsidRPr="00DF3A57" w:rsidRDefault="006569D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เงินสดและรายการเทียบเท่าเงินสดในงบกระแสเงินสดประกอบด้วย ยอดเงินสด</w:t>
      </w:r>
      <w:r w:rsidR="00F8662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ยอดเงินฝากธนาคาร </w:t>
      </w:r>
    </w:p>
    <w:p w14:paraId="6971075A" w14:textId="77777777" w:rsidR="006569D8" w:rsidRPr="00DF3A57" w:rsidRDefault="006569D8" w:rsidP="004451C9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262"/>
        <w:gridCol w:w="8"/>
        <w:gridCol w:w="1170"/>
        <w:gridCol w:w="262"/>
        <w:gridCol w:w="998"/>
        <w:gridCol w:w="270"/>
        <w:gridCol w:w="990"/>
      </w:tblGrid>
      <w:tr w:rsidR="001A08BA" w:rsidRPr="00DF3A57" w14:paraId="2B840366" w14:textId="77777777" w:rsidTr="00214CB6">
        <w:tc>
          <w:tcPr>
            <w:tcW w:w="3960" w:type="dxa"/>
            <w:shd w:val="clear" w:color="auto" w:fill="auto"/>
          </w:tcPr>
          <w:p w14:paraId="6E3B7014" w14:textId="576FAE95" w:rsidR="001A08BA" w:rsidRPr="00DF3A57" w:rsidRDefault="001A08B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  <w:tab/>
            </w:r>
            <w:r w:rsidRPr="00DF3A57"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  <w:tab/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68B850" w14:textId="71E6AC08" w:rsidR="001A08BA" w:rsidRPr="00DF3A57" w:rsidRDefault="00214CB6" w:rsidP="001A08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แสดงเงินลงทุนตาม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วิธี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ส่ว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ได้เสีย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B73DE41" w14:textId="77777777" w:rsidR="001A08BA" w:rsidRPr="00DF3A57" w:rsidRDefault="001A08BA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47946A" w14:textId="55ED285F" w:rsidR="001A08BA" w:rsidRPr="00DF3A57" w:rsidRDefault="001A08BA" w:rsidP="00C474F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200" w:right="-20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4A15AF1A" w14:textId="77777777" w:rsidR="001A08BA" w:rsidRPr="00DF3A57" w:rsidRDefault="001A08B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3CEB5761" w14:textId="77777777" w:rsidR="001A08BA" w:rsidRPr="00DF3A57" w:rsidRDefault="001A08BA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303B0" w:rsidRPr="00DF3A57" w14:paraId="6D2A803B" w14:textId="77777777" w:rsidTr="00214CB6">
        <w:tc>
          <w:tcPr>
            <w:tcW w:w="3960" w:type="dxa"/>
            <w:shd w:val="clear" w:color="auto" w:fill="auto"/>
          </w:tcPr>
          <w:p w14:paraId="02832DC2" w14:textId="77777777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D7F2CD0" w14:textId="5E90576D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12E71065" w14:textId="77777777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456C9B3A" w14:textId="057CD71E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728BE42C" w14:textId="77777777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BBD5F98" w14:textId="60D0EA2F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B0954EA" w14:textId="77777777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0B50E1" w14:textId="3D2AE3BF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E303B0" w:rsidRPr="00DF3A57" w14:paraId="27957922" w14:textId="77777777" w:rsidTr="00214CB6">
        <w:tc>
          <w:tcPr>
            <w:tcW w:w="3960" w:type="dxa"/>
            <w:shd w:val="clear" w:color="auto" w:fill="auto"/>
          </w:tcPr>
          <w:p w14:paraId="128655FE" w14:textId="77777777" w:rsidR="00E303B0" w:rsidRPr="00DF3A57" w:rsidRDefault="00E303B0" w:rsidP="00E30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07" w:type="dxa"/>
            <w:gridSpan w:val="8"/>
            <w:shd w:val="clear" w:color="auto" w:fill="auto"/>
            <w:vAlign w:val="bottom"/>
          </w:tcPr>
          <w:p w14:paraId="469D9CCF" w14:textId="77777777" w:rsidR="00E303B0" w:rsidRPr="00DF3A57" w:rsidRDefault="00E303B0" w:rsidP="00E303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D7184" w:rsidRPr="00DF3A57" w14:paraId="4D6B42EF" w14:textId="77777777" w:rsidTr="00214CB6">
        <w:tc>
          <w:tcPr>
            <w:tcW w:w="3960" w:type="dxa"/>
            <w:shd w:val="clear" w:color="auto" w:fill="auto"/>
          </w:tcPr>
          <w:p w14:paraId="2C54CF37" w14:textId="77777777" w:rsidR="00FD7184" w:rsidRPr="00DF3A57" w:rsidRDefault="00FD7184" w:rsidP="00FD718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350" w:type="dxa"/>
            <w:shd w:val="clear" w:color="auto" w:fill="auto"/>
          </w:tcPr>
          <w:p w14:paraId="4C9E3DDB" w14:textId="0804687B" w:rsidR="00FD7184" w:rsidRPr="00DF3A57" w:rsidRDefault="00FD7184" w:rsidP="00214CB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262" w:type="dxa"/>
            <w:shd w:val="clear" w:color="auto" w:fill="auto"/>
          </w:tcPr>
          <w:p w14:paraId="6DB7E255" w14:textId="77777777" w:rsidR="00FD7184" w:rsidRPr="00DF3A57" w:rsidRDefault="00FD7184" w:rsidP="00FD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4272C6AC" w14:textId="6FF1FE50" w:rsidR="00FD7184" w:rsidRPr="00DF3A57" w:rsidRDefault="00FD7184" w:rsidP="0081267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62" w:type="dxa"/>
            <w:shd w:val="clear" w:color="auto" w:fill="auto"/>
          </w:tcPr>
          <w:p w14:paraId="483C8E9F" w14:textId="77777777" w:rsidR="00FD7184" w:rsidRPr="00DF3A57" w:rsidRDefault="00FD7184" w:rsidP="00FD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638574E" w14:textId="7B598D9A" w:rsidR="00FD7184" w:rsidRPr="00DF3A57" w:rsidRDefault="00FD7184" w:rsidP="00FD7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4A7A3A9B" w14:textId="77777777" w:rsidR="00FD7184" w:rsidRPr="00DF3A57" w:rsidRDefault="00FD7184" w:rsidP="00FD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271C08" w14:textId="7EFD7A05" w:rsidR="00FD7184" w:rsidRPr="00DF3A57" w:rsidRDefault="00FD7184" w:rsidP="00C474F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</w:tr>
      <w:tr w:rsidR="00FD7184" w:rsidRPr="00DF3A57" w14:paraId="38641298" w14:textId="77777777" w:rsidTr="00214CB6">
        <w:tc>
          <w:tcPr>
            <w:tcW w:w="3960" w:type="dxa"/>
            <w:shd w:val="clear" w:color="auto" w:fill="auto"/>
          </w:tcPr>
          <w:p w14:paraId="26F3B779" w14:textId="2F6BA6F2" w:rsidR="00FD7184" w:rsidRPr="00DF3A57" w:rsidRDefault="00FD7184" w:rsidP="00FD718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D25EF7" w14:textId="622E1FCC" w:rsidR="00FD7184" w:rsidRPr="00DF3A57" w:rsidRDefault="00FD7184" w:rsidP="00214CB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7,667</w:t>
            </w:r>
          </w:p>
        </w:tc>
        <w:tc>
          <w:tcPr>
            <w:tcW w:w="262" w:type="dxa"/>
            <w:shd w:val="clear" w:color="auto" w:fill="auto"/>
          </w:tcPr>
          <w:p w14:paraId="17922AE9" w14:textId="77777777" w:rsidR="00FD7184" w:rsidRPr="00DF3A57" w:rsidRDefault="00FD7184" w:rsidP="00FD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5D84E5D0" w14:textId="3653CF7E" w:rsidR="00FD7184" w:rsidRPr="00DF3A57" w:rsidRDefault="00FD7184" w:rsidP="0081267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707</w:t>
            </w:r>
          </w:p>
        </w:tc>
        <w:tc>
          <w:tcPr>
            <w:tcW w:w="262" w:type="dxa"/>
            <w:shd w:val="clear" w:color="auto" w:fill="auto"/>
          </w:tcPr>
          <w:p w14:paraId="4E714D1B" w14:textId="77777777" w:rsidR="00FD7184" w:rsidRPr="00DF3A57" w:rsidRDefault="00FD7184" w:rsidP="00FD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BA7D7E7" w14:textId="359A4907" w:rsidR="00FD7184" w:rsidRPr="00DF3A57" w:rsidRDefault="00FD7184" w:rsidP="00FD7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7,667</w:t>
            </w:r>
          </w:p>
        </w:tc>
        <w:tc>
          <w:tcPr>
            <w:tcW w:w="270" w:type="dxa"/>
            <w:shd w:val="clear" w:color="auto" w:fill="auto"/>
          </w:tcPr>
          <w:p w14:paraId="2112A39E" w14:textId="77777777" w:rsidR="00FD7184" w:rsidRPr="00DF3A57" w:rsidRDefault="00FD7184" w:rsidP="00FD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1BB10C" w14:textId="54C05CE0" w:rsidR="00FD7184" w:rsidRPr="00DF3A57" w:rsidRDefault="00FD7184" w:rsidP="00FD7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707</w:t>
            </w:r>
          </w:p>
        </w:tc>
      </w:tr>
      <w:tr w:rsidR="00FD7184" w:rsidRPr="00DF3A57" w14:paraId="3D3AA0C7" w14:textId="77777777" w:rsidTr="00214CB6">
        <w:tc>
          <w:tcPr>
            <w:tcW w:w="3960" w:type="dxa"/>
            <w:shd w:val="clear" w:color="auto" w:fill="auto"/>
          </w:tcPr>
          <w:p w14:paraId="76A30365" w14:textId="0BD2BA1F" w:rsidR="00FD7184" w:rsidRPr="00DF3A57" w:rsidRDefault="00FD7184" w:rsidP="00FD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C638EB" w14:textId="24B8875D" w:rsidR="00FD7184" w:rsidRPr="00DF3A57" w:rsidRDefault="00FD7184" w:rsidP="00214CB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7,745</w:t>
            </w:r>
          </w:p>
        </w:tc>
        <w:tc>
          <w:tcPr>
            <w:tcW w:w="262" w:type="dxa"/>
            <w:shd w:val="clear" w:color="auto" w:fill="auto"/>
          </w:tcPr>
          <w:p w14:paraId="5D8279B1" w14:textId="77777777" w:rsidR="00FD7184" w:rsidRPr="00DF3A57" w:rsidRDefault="00FD7184" w:rsidP="00FD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8371D6" w14:textId="205C1942" w:rsidR="00FD7184" w:rsidRPr="00DF3A57" w:rsidRDefault="00FD7184" w:rsidP="0081267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768</w:t>
            </w:r>
          </w:p>
        </w:tc>
        <w:tc>
          <w:tcPr>
            <w:tcW w:w="262" w:type="dxa"/>
            <w:shd w:val="clear" w:color="auto" w:fill="auto"/>
          </w:tcPr>
          <w:p w14:paraId="5AB30638" w14:textId="77777777" w:rsidR="00FD7184" w:rsidRPr="00DF3A57" w:rsidRDefault="00FD7184" w:rsidP="00FD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026657" w14:textId="7AF06396" w:rsidR="00FD7184" w:rsidRPr="00DF3A57" w:rsidRDefault="00FD7184" w:rsidP="00FD718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7,745</w:t>
            </w:r>
          </w:p>
        </w:tc>
        <w:tc>
          <w:tcPr>
            <w:tcW w:w="270" w:type="dxa"/>
            <w:shd w:val="clear" w:color="auto" w:fill="auto"/>
          </w:tcPr>
          <w:p w14:paraId="741CE2D5" w14:textId="77777777" w:rsidR="00FD7184" w:rsidRPr="00DF3A57" w:rsidRDefault="00FD7184" w:rsidP="00FD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6ED4F" w14:textId="118BCD5F" w:rsidR="00FD7184" w:rsidRPr="00DF3A57" w:rsidRDefault="00FD7184" w:rsidP="00FD718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768</w:t>
            </w:r>
          </w:p>
        </w:tc>
      </w:tr>
    </w:tbl>
    <w:p w14:paraId="2CE5E90F" w14:textId="77777777" w:rsidR="00C474F0" w:rsidRDefault="00C474F0" w:rsidP="004451C9">
      <w:pPr>
        <w:pStyle w:val="Heading6"/>
        <w:tabs>
          <w:tab w:val="left" w:pos="540"/>
        </w:tabs>
        <w:ind w:left="720" w:hanging="72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01EFAD44" w14:textId="77777777" w:rsidR="00C474F0" w:rsidRDefault="00C47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CD39429" w14:textId="0B2ABF0B" w:rsidR="00EC6792" w:rsidRPr="00DF3A57" w:rsidRDefault="003E0ACB" w:rsidP="004451C9">
      <w:pPr>
        <w:pStyle w:val="Heading6"/>
        <w:tabs>
          <w:tab w:val="left" w:pos="540"/>
        </w:tabs>
        <w:ind w:left="720" w:hanging="72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F3A57">
        <w:rPr>
          <w:rFonts w:asciiTheme="majorBidi" w:hAnsiTheme="majorBidi" w:cstheme="majorBidi"/>
          <w:sz w:val="28"/>
          <w:szCs w:val="28"/>
          <w:lang w:val="en-US"/>
        </w:rPr>
        <w:lastRenderedPageBreak/>
        <w:t>5</w:t>
      </w:r>
      <w:r w:rsidR="0062376B" w:rsidRPr="00DF3A57">
        <w:rPr>
          <w:rFonts w:asciiTheme="majorBidi" w:hAnsiTheme="majorBidi" w:cstheme="majorBidi"/>
          <w:sz w:val="28"/>
          <w:szCs w:val="28"/>
          <w:cs/>
        </w:rPr>
        <w:tab/>
      </w:r>
      <w:r w:rsidR="00EC6792" w:rsidRPr="00DF3A57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A90672" w:rsidRPr="00DF3A57">
        <w:rPr>
          <w:rFonts w:asciiTheme="majorBidi" w:hAnsiTheme="majorBidi" w:cstheme="majorBidi"/>
          <w:sz w:val="28"/>
          <w:szCs w:val="28"/>
          <w:cs/>
        </w:rPr>
        <w:t>และลูกหนี้อื่น</w:t>
      </w:r>
    </w:p>
    <w:p w14:paraId="4BE7A9DB" w14:textId="1262F9E9" w:rsidR="00C1234E" w:rsidRPr="00DF3A57" w:rsidRDefault="00C1234E" w:rsidP="004451C9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54E6833C" w14:textId="182FA652" w:rsidR="008C5EB7" w:rsidRPr="00DF3A57" w:rsidRDefault="008C5EB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 w:rsidRPr="00DF3A5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</w:t>
      </w:r>
    </w:p>
    <w:p w14:paraId="770C5D9F" w14:textId="77777777" w:rsidR="0006356C" w:rsidRPr="00DF3A57" w:rsidRDefault="0006356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38FB03FB" w14:textId="62E03B19" w:rsidR="008C5EB7" w:rsidRPr="00DF3A57" w:rsidRDefault="008C5EB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F3A57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ลูกหนี้รับรู้เมื่อบริษัทมีสิทธิที่ปราศจากเงื่อนไขในการได้รับสิ่งตอบแทนตามสัญญา </w:t>
      </w:r>
      <w:r w:rsidRPr="00DF3A57">
        <w:rPr>
          <w:rFonts w:asciiTheme="majorBidi" w:hAnsiTheme="majorBidi" w:cstheme="majorBidi"/>
          <w:sz w:val="28"/>
          <w:szCs w:val="28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10D47B5E" w14:textId="77777777" w:rsidR="008C5EB7" w:rsidRPr="00DF3A57" w:rsidRDefault="008C5EB7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8D8E0E" w14:textId="71C30D40" w:rsidR="008C5EB7" w:rsidRPr="00DF3A57" w:rsidRDefault="008C5EB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A03A5C3" w14:textId="77777777" w:rsidR="008C5EB7" w:rsidRPr="00DF3A57" w:rsidRDefault="008C5EB7" w:rsidP="004451C9">
      <w:pPr>
        <w:spacing w:line="240" w:lineRule="auto"/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1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270"/>
        <w:gridCol w:w="1350"/>
        <w:gridCol w:w="260"/>
        <w:gridCol w:w="10"/>
        <w:gridCol w:w="1170"/>
        <w:gridCol w:w="260"/>
        <w:gridCol w:w="1090"/>
        <w:gridCol w:w="270"/>
        <w:gridCol w:w="1174"/>
      </w:tblGrid>
      <w:tr w:rsidR="00214CB6" w:rsidRPr="00DF3A57" w14:paraId="40737932" w14:textId="77777777" w:rsidTr="00214CB6">
        <w:trPr>
          <w:tblHeader/>
        </w:trPr>
        <w:tc>
          <w:tcPr>
            <w:tcW w:w="3330" w:type="dxa"/>
            <w:shd w:val="clear" w:color="auto" w:fill="auto"/>
          </w:tcPr>
          <w:p w14:paraId="116C22E8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C83EAC8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B60C12" w14:textId="70495DD9" w:rsidR="00214CB6" w:rsidRPr="00DF3A57" w:rsidRDefault="00214CB6" w:rsidP="00214CB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แสดงเงินลงทุนตาม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วิธี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ส่ว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ได้เสีย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4F9CC21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D2E5F4" w14:textId="6E48AD40" w:rsidR="00214CB6" w:rsidRPr="00DF3A57" w:rsidRDefault="00214CB6" w:rsidP="00214C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14:paraId="14CC9FAE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0" w:type="dxa"/>
            <w:gridSpan w:val="3"/>
            <w:shd w:val="clear" w:color="auto" w:fill="auto"/>
            <w:vAlign w:val="bottom"/>
          </w:tcPr>
          <w:p w14:paraId="09168831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14CB6" w:rsidRPr="00DF3A57" w14:paraId="350E26C2" w14:textId="77777777" w:rsidTr="00214CB6">
        <w:trPr>
          <w:tblHeader/>
        </w:trPr>
        <w:tc>
          <w:tcPr>
            <w:tcW w:w="3330" w:type="dxa"/>
            <w:shd w:val="clear" w:color="auto" w:fill="auto"/>
          </w:tcPr>
          <w:p w14:paraId="28FD5240" w14:textId="1B777331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94927FC" w14:textId="6CB5241B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68FB402" w14:textId="188E258E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0" w:type="dxa"/>
            <w:shd w:val="clear" w:color="auto" w:fill="auto"/>
          </w:tcPr>
          <w:p w14:paraId="71F972D0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09B67759" w14:textId="59164B22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0" w:type="dxa"/>
            <w:shd w:val="clear" w:color="auto" w:fill="auto"/>
          </w:tcPr>
          <w:p w14:paraId="380D4675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0" w:type="dxa"/>
            <w:shd w:val="clear" w:color="auto" w:fill="auto"/>
          </w:tcPr>
          <w:p w14:paraId="7054C806" w14:textId="7A1C972C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F8A7FFE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5D302D" w14:textId="7EA44AB3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214CB6" w:rsidRPr="00DF3A57" w14:paraId="47BD9C61" w14:textId="77777777" w:rsidTr="00214CB6">
        <w:trPr>
          <w:trHeight w:val="281"/>
          <w:tblHeader/>
        </w:trPr>
        <w:tc>
          <w:tcPr>
            <w:tcW w:w="3330" w:type="dxa"/>
            <w:shd w:val="clear" w:color="auto" w:fill="auto"/>
          </w:tcPr>
          <w:p w14:paraId="7AF1B66B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5F00DD3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4" w:type="dxa"/>
            <w:gridSpan w:val="8"/>
            <w:shd w:val="clear" w:color="auto" w:fill="auto"/>
            <w:vAlign w:val="bottom"/>
          </w:tcPr>
          <w:p w14:paraId="054F2150" w14:textId="77777777" w:rsidR="00214CB6" w:rsidRPr="00DF3A57" w:rsidRDefault="00214CB6" w:rsidP="00214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14CB6" w:rsidRPr="00DF3A57" w14:paraId="0B983538" w14:textId="77777777" w:rsidTr="00214CB6">
        <w:tc>
          <w:tcPr>
            <w:tcW w:w="3330" w:type="dxa"/>
            <w:shd w:val="clear" w:color="auto" w:fill="auto"/>
          </w:tcPr>
          <w:p w14:paraId="5025166B" w14:textId="77777777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9D9F744" w14:textId="77777777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9EFB0DC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7B60DADC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4DB91C56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5180F72B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0" w:type="dxa"/>
            <w:shd w:val="clear" w:color="auto" w:fill="auto"/>
          </w:tcPr>
          <w:p w14:paraId="5B9703FC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80D2CE" w14:textId="77777777" w:rsidR="00214CB6" w:rsidRPr="00DF3A57" w:rsidRDefault="00214CB6" w:rsidP="00214CB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241722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4CB6" w:rsidRPr="00DF3A57" w14:paraId="2FA8CA33" w14:textId="77777777" w:rsidTr="00214CB6">
        <w:tc>
          <w:tcPr>
            <w:tcW w:w="3330" w:type="dxa"/>
            <w:shd w:val="clear" w:color="auto" w:fill="auto"/>
          </w:tcPr>
          <w:p w14:paraId="067985D0" w14:textId="762F355D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F0F3282" w14:textId="77777777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5119D0A" w14:textId="6702691D" w:rsidR="00214CB6" w:rsidRPr="00672D0A" w:rsidRDefault="00214CB6" w:rsidP="00214CB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129,643</w:t>
            </w:r>
          </w:p>
        </w:tc>
        <w:tc>
          <w:tcPr>
            <w:tcW w:w="260" w:type="dxa"/>
            <w:shd w:val="clear" w:color="auto" w:fill="auto"/>
          </w:tcPr>
          <w:p w14:paraId="0FC24D32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2C18325C" w14:textId="2908F505" w:rsidR="00214CB6" w:rsidRPr="00DF3A57" w:rsidRDefault="00214CB6" w:rsidP="00214CB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</w:t>
            </w:r>
          </w:p>
        </w:tc>
        <w:tc>
          <w:tcPr>
            <w:tcW w:w="260" w:type="dxa"/>
            <w:shd w:val="clear" w:color="auto" w:fill="auto"/>
          </w:tcPr>
          <w:p w14:paraId="3750B9EE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0" w:type="dxa"/>
            <w:shd w:val="clear" w:color="auto" w:fill="auto"/>
          </w:tcPr>
          <w:p w14:paraId="2EF9B661" w14:textId="6AEC2762" w:rsidR="00214CB6" w:rsidRPr="00DF3A57" w:rsidRDefault="00214CB6" w:rsidP="00214CB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129,643</w:t>
            </w:r>
          </w:p>
        </w:tc>
        <w:tc>
          <w:tcPr>
            <w:tcW w:w="270" w:type="dxa"/>
            <w:shd w:val="clear" w:color="auto" w:fill="auto"/>
          </w:tcPr>
          <w:p w14:paraId="3CD675B0" w14:textId="77777777" w:rsidR="00214CB6" w:rsidRPr="00DF3A57" w:rsidRDefault="00214CB6" w:rsidP="00214CB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6DC199" w14:textId="764A4849" w:rsidR="00214CB6" w:rsidRPr="00DF3A57" w:rsidRDefault="00214CB6" w:rsidP="00214CB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</w:t>
            </w:r>
          </w:p>
        </w:tc>
      </w:tr>
      <w:tr w:rsidR="00214CB6" w:rsidRPr="00DF3A57" w14:paraId="7FEC4B97" w14:textId="77777777" w:rsidTr="00214CB6">
        <w:tc>
          <w:tcPr>
            <w:tcW w:w="3330" w:type="dxa"/>
            <w:shd w:val="clear" w:color="auto" w:fill="auto"/>
          </w:tcPr>
          <w:p w14:paraId="2593E27B" w14:textId="0C1F18B7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5645F3A" w14:textId="77777777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6A6060A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0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0A42A2E6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39700F4C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B07A3DD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0" w:type="dxa"/>
            <w:shd w:val="clear" w:color="auto" w:fill="auto"/>
          </w:tcPr>
          <w:p w14:paraId="0F26132E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BA8089" w14:textId="77777777" w:rsidR="00214CB6" w:rsidRPr="00DF3A57" w:rsidRDefault="00214CB6" w:rsidP="00214CB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E1E3C9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14CB6" w:rsidRPr="00DF3A57" w14:paraId="7284CFD9" w14:textId="77777777" w:rsidTr="00214CB6">
        <w:trPr>
          <w:trHeight w:val="68"/>
        </w:trPr>
        <w:tc>
          <w:tcPr>
            <w:tcW w:w="3330" w:type="dxa"/>
            <w:shd w:val="clear" w:color="auto" w:fill="auto"/>
          </w:tcPr>
          <w:p w14:paraId="0CF21D47" w14:textId="383E5800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F59E2D1" w14:textId="77777777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65F4457" w14:textId="7A6D1FD6" w:rsidR="00214CB6" w:rsidRPr="00DF3A57" w:rsidRDefault="00214CB6" w:rsidP="00214CB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25,893</w:t>
            </w:r>
          </w:p>
        </w:tc>
        <w:tc>
          <w:tcPr>
            <w:tcW w:w="260" w:type="dxa"/>
            <w:shd w:val="clear" w:color="auto" w:fill="auto"/>
          </w:tcPr>
          <w:p w14:paraId="3FCDA455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262BEB" w14:textId="1168AB38" w:rsidR="00214CB6" w:rsidRPr="00DF3A57" w:rsidRDefault="00214CB6" w:rsidP="00214CB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260" w:type="dxa"/>
            <w:shd w:val="clear" w:color="auto" w:fill="auto"/>
          </w:tcPr>
          <w:p w14:paraId="066FA473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04048D99" w14:textId="00AFCA40" w:rsidR="00214CB6" w:rsidRPr="00DF3A57" w:rsidRDefault="00214CB6" w:rsidP="00214CB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25,893</w:t>
            </w:r>
          </w:p>
        </w:tc>
        <w:tc>
          <w:tcPr>
            <w:tcW w:w="270" w:type="dxa"/>
            <w:shd w:val="clear" w:color="auto" w:fill="auto"/>
          </w:tcPr>
          <w:p w14:paraId="3DB8D470" w14:textId="77777777" w:rsidR="00214CB6" w:rsidRPr="00DF3A57" w:rsidRDefault="00214CB6" w:rsidP="00214CB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BAACD1" w14:textId="702BE092" w:rsidR="00214CB6" w:rsidRPr="00DF3A57" w:rsidRDefault="00214CB6" w:rsidP="00214CB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</w:tr>
      <w:tr w:rsidR="00214CB6" w:rsidRPr="00DF3A57" w14:paraId="29036AE2" w14:textId="77777777" w:rsidTr="00214CB6">
        <w:tc>
          <w:tcPr>
            <w:tcW w:w="3330" w:type="dxa"/>
            <w:shd w:val="clear" w:color="auto" w:fill="auto"/>
          </w:tcPr>
          <w:p w14:paraId="027BB588" w14:textId="0A1C31C2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EEFD235" w14:textId="77777777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160371D" w14:textId="6DE6DBF4" w:rsidR="00214CB6" w:rsidRPr="00DF3A57" w:rsidRDefault="00214CB6" w:rsidP="00214CB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71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155,536</w:t>
            </w:r>
          </w:p>
        </w:tc>
        <w:tc>
          <w:tcPr>
            <w:tcW w:w="260" w:type="dxa"/>
            <w:shd w:val="clear" w:color="auto" w:fill="auto"/>
          </w:tcPr>
          <w:p w14:paraId="532F27AE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121760" w14:textId="19BB4751" w:rsidR="00214CB6" w:rsidRPr="00DF3A57" w:rsidRDefault="00214CB6" w:rsidP="00214CB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517</w:t>
            </w:r>
          </w:p>
        </w:tc>
        <w:tc>
          <w:tcPr>
            <w:tcW w:w="260" w:type="dxa"/>
            <w:shd w:val="clear" w:color="auto" w:fill="auto"/>
          </w:tcPr>
          <w:p w14:paraId="78179D8E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</w:tcPr>
          <w:p w14:paraId="3D044F11" w14:textId="4CB56F48" w:rsidR="00214CB6" w:rsidRPr="00DF3A57" w:rsidRDefault="00214CB6" w:rsidP="00214CB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71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155,536</w:t>
            </w:r>
          </w:p>
        </w:tc>
        <w:tc>
          <w:tcPr>
            <w:tcW w:w="270" w:type="dxa"/>
            <w:shd w:val="clear" w:color="auto" w:fill="auto"/>
          </w:tcPr>
          <w:p w14:paraId="695A0A07" w14:textId="77777777" w:rsidR="00214CB6" w:rsidRPr="00DF3A57" w:rsidRDefault="00214CB6" w:rsidP="00214CB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E3F99FE" w14:textId="370406FF" w:rsidR="00214CB6" w:rsidRPr="00DF3A57" w:rsidRDefault="00214CB6" w:rsidP="00214CB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517</w:t>
            </w:r>
          </w:p>
        </w:tc>
      </w:tr>
      <w:tr w:rsidR="00214CB6" w:rsidRPr="00DF3A57" w14:paraId="5C4BAC0F" w14:textId="77777777" w:rsidTr="00214CB6">
        <w:tc>
          <w:tcPr>
            <w:tcW w:w="3330" w:type="dxa"/>
            <w:shd w:val="clear" w:color="auto" w:fill="auto"/>
          </w:tcPr>
          <w:p w14:paraId="4362D2C2" w14:textId="0B16C237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13C3318" w14:textId="77777777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D80F8A9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0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17D0362D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BB1A77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9F310F7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</w:tcPr>
          <w:p w14:paraId="4CDE7D04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6EDF84" w14:textId="77777777" w:rsidR="00214CB6" w:rsidRPr="00DF3A57" w:rsidRDefault="00214CB6" w:rsidP="00214CB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E81955B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214CB6" w:rsidRPr="00DF3A57" w14:paraId="03D8A926" w14:textId="77777777" w:rsidTr="00214CB6">
        <w:tc>
          <w:tcPr>
            <w:tcW w:w="3330" w:type="dxa"/>
            <w:shd w:val="clear" w:color="auto" w:fill="auto"/>
          </w:tcPr>
          <w:p w14:paraId="1194D89D" w14:textId="7570C5BD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646BC54" w14:textId="7C371179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2B3AC52" w14:textId="0846B702" w:rsidR="00214CB6" w:rsidRPr="00DF3A57" w:rsidRDefault="00214CB6" w:rsidP="00214CB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4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1E69C68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0B1AB8" w14:textId="1609CE97" w:rsidR="00214CB6" w:rsidRPr="00DF3A57" w:rsidRDefault="00214CB6" w:rsidP="00214CB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140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00CF5FD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0C45A92E" w14:textId="70D3CC04" w:rsidR="00214CB6" w:rsidRPr="00DF3A57" w:rsidRDefault="00214CB6" w:rsidP="00214CB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140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77FB03" w14:textId="77777777" w:rsidR="00214CB6" w:rsidRPr="00DF3A57" w:rsidRDefault="00214CB6" w:rsidP="00214CB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E59D85" w14:textId="37322E04" w:rsidR="00214CB6" w:rsidRPr="00DF3A57" w:rsidRDefault="00214CB6" w:rsidP="00214CB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40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14CB6" w:rsidRPr="00DF3A57" w14:paraId="184F0E12" w14:textId="77777777" w:rsidTr="00214CB6">
        <w:tc>
          <w:tcPr>
            <w:tcW w:w="3330" w:type="dxa"/>
            <w:shd w:val="clear" w:color="auto" w:fill="auto"/>
          </w:tcPr>
          <w:p w14:paraId="29DDC244" w14:textId="0B22D49A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B72772A" w14:textId="67A63DEC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2533F" w14:textId="0096156D" w:rsidR="00214CB6" w:rsidRPr="00DF3A57" w:rsidRDefault="00214CB6" w:rsidP="00214CB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71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155,536</w:t>
            </w:r>
          </w:p>
        </w:tc>
        <w:tc>
          <w:tcPr>
            <w:tcW w:w="260" w:type="dxa"/>
            <w:shd w:val="clear" w:color="auto" w:fill="auto"/>
          </w:tcPr>
          <w:p w14:paraId="3E5076E5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E1552" w14:textId="72918C27" w:rsidR="00214CB6" w:rsidRPr="00DF3A57" w:rsidRDefault="00214CB6" w:rsidP="00214CB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517</w:t>
            </w:r>
          </w:p>
        </w:tc>
        <w:tc>
          <w:tcPr>
            <w:tcW w:w="260" w:type="dxa"/>
            <w:shd w:val="clear" w:color="auto" w:fill="auto"/>
          </w:tcPr>
          <w:p w14:paraId="5BB4B45E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86239" w14:textId="18C0A9B4" w:rsidR="00214CB6" w:rsidRPr="00DF3A57" w:rsidRDefault="00214CB6" w:rsidP="00214CB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71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155,536</w:t>
            </w:r>
          </w:p>
        </w:tc>
        <w:tc>
          <w:tcPr>
            <w:tcW w:w="270" w:type="dxa"/>
            <w:shd w:val="clear" w:color="auto" w:fill="auto"/>
          </w:tcPr>
          <w:p w14:paraId="2B5D0A03" w14:textId="77777777" w:rsidR="00214CB6" w:rsidRPr="00DF3A57" w:rsidRDefault="00214CB6" w:rsidP="00214CB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5DEBF" w14:textId="22BC502B" w:rsidR="00214CB6" w:rsidRPr="00DF3A57" w:rsidRDefault="00214CB6" w:rsidP="00214CB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517</w:t>
            </w:r>
          </w:p>
        </w:tc>
      </w:tr>
      <w:tr w:rsidR="00214CB6" w:rsidRPr="00DF3A57" w14:paraId="1ADA9E7C" w14:textId="77777777" w:rsidTr="00214CB6">
        <w:trPr>
          <w:trHeight w:val="58"/>
        </w:trPr>
        <w:tc>
          <w:tcPr>
            <w:tcW w:w="3330" w:type="dxa"/>
            <w:shd w:val="clear" w:color="auto" w:fill="auto"/>
          </w:tcPr>
          <w:p w14:paraId="0E2672B0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40A8C65" w14:textId="77777777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3B90350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7BC10161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5EE6F7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0" w:type="dxa"/>
            <w:shd w:val="clear" w:color="auto" w:fill="auto"/>
          </w:tcPr>
          <w:p w14:paraId="71CF6DF7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</w:tcPr>
          <w:p w14:paraId="3DBA8D93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D60929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2A2BAF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214CB6" w:rsidRPr="00DF3A57" w14:paraId="2064312B" w14:textId="77777777" w:rsidTr="00214CB6">
        <w:trPr>
          <w:trHeight w:val="58"/>
        </w:trPr>
        <w:tc>
          <w:tcPr>
            <w:tcW w:w="3330" w:type="dxa"/>
            <w:shd w:val="clear" w:color="auto" w:fill="auto"/>
          </w:tcPr>
          <w:p w14:paraId="32FF7D8B" w14:textId="6912CC0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E800EA6" w14:textId="77777777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1BE9EEA" w14:textId="5AF143F8" w:rsidR="00214CB6" w:rsidRPr="00DF3A57" w:rsidRDefault="00214CB6" w:rsidP="00214CB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D71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28,</w:t>
            </w:r>
            <w:r w:rsidRPr="00FD7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074</w:t>
            </w:r>
          </w:p>
        </w:tc>
        <w:tc>
          <w:tcPr>
            <w:tcW w:w="260" w:type="dxa"/>
            <w:shd w:val="clear" w:color="auto" w:fill="auto"/>
          </w:tcPr>
          <w:p w14:paraId="68E36214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3688C2" w14:textId="15D51E3B" w:rsidR="00214CB6" w:rsidRPr="00DF3A57" w:rsidRDefault="00214CB6" w:rsidP="00214CB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19,382</w:t>
            </w:r>
          </w:p>
        </w:tc>
        <w:tc>
          <w:tcPr>
            <w:tcW w:w="260" w:type="dxa"/>
            <w:shd w:val="clear" w:color="auto" w:fill="auto"/>
          </w:tcPr>
          <w:p w14:paraId="25295F1B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3F32668D" w14:textId="3B6A519A" w:rsidR="00214CB6" w:rsidRPr="00DF3A57" w:rsidRDefault="00214CB6" w:rsidP="00214CB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D71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28,074</w:t>
            </w:r>
          </w:p>
        </w:tc>
        <w:tc>
          <w:tcPr>
            <w:tcW w:w="270" w:type="dxa"/>
            <w:shd w:val="clear" w:color="auto" w:fill="auto"/>
          </w:tcPr>
          <w:p w14:paraId="0B94FD9A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D1B045" w14:textId="4A72B7F2" w:rsidR="00214CB6" w:rsidRPr="00DF3A57" w:rsidRDefault="00214CB6" w:rsidP="00214CB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19,382</w:t>
            </w:r>
          </w:p>
        </w:tc>
      </w:tr>
      <w:tr w:rsidR="00214CB6" w:rsidRPr="00DF3A57" w14:paraId="43A26EEF" w14:textId="77777777" w:rsidTr="00214CB6">
        <w:trPr>
          <w:trHeight w:val="58"/>
        </w:trPr>
        <w:tc>
          <w:tcPr>
            <w:tcW w:w="3330" w:type="dxa"/>
            <w:shd w:val="clear" w:color="auto" w:fill="auto"/>
          </w:tcPr>
          <w:p w14:paraId="5823587F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F06F553" w14:textId="77777777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8FE4E4A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3F0E3E41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77277F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0" w:type="dxa"/>
            <w:shd w:val="clear" w:color="auto" w:fill="auto"/>
          </w:tcPr>
          <w:p w14:paraId="1632EB7C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</w:tcPr>
          <w:p w14:paraId="3A80BE4D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116A09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F1DC1D9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214CB6" w:rsidRPr="00DF3A57" w14:paraId="6A822E14" w14:textId="77777777" w:rsidTr="00214CB6">
        <w:trPr>
          <w:trHeight w:val="50"/>
        </w:trPr>
        <w:tc>
          <w:tcPr>
            <w:tcW w:w="3330" w:type="dxa"/>
            <w:shd w:val="clear" w:color="auto" w:fill="auto"/>
          </w:tcPr>
          <w:p w14:paraId="44CAEA56" w14:textId="67D55006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78CCB25" w14:textId="77777777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F5A257B" w14:textId="75438A7C" w:rsidR="00214CB6" w:rsidRPr="00DF3A57" w:rsidRDefault="00214CB6" w:rsidP="00214CB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D71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183,610</w:t>
            </w:r>
          </w:p>
        </w:tc>
        <w:tc>
          <w:tcPr>
            <w:tcW w:w="260" w:type="dxa"/>
            <w:shd w:val="clear" w:color="auto" w:fill="auto"/>
          </w:tcPr>
          <w:p w14:paraId="305CADC3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E82CFA7" w14:textId="05F5DE69" w:rsidR="00214CB6" w:rsidRPr="00DF3A57" w:rsidRDefault="00214CB6" w:rsidP="00214CB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33,899</w:t>
            </w:r>
          </w:p>
        </w:tc>
        <w:tc>
          <w:tcPr>
            <w:tcW w:w="260" w:type="dxa"/>
            <w:shd w:val="clear" w:color="auto" w:fill="auto"/>
          </w:tcPr>
          <w:p w14:paraId="2B653441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</w:tcPr>
          <w:p w14:paraId="64925B62" w14:textId="3078770C" w:rsidR="00214CB6" w:rsidRPr="00DF3A57" w:rsidRDefault="00214CB6" w:rsidP="00214CB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D71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183,610</w:t>
            </w:r>
          </w:p>
        </w:tc>
        <w:tc>
          <w:tcPr>
            <w:tcW w:w="270" w:type="dxa"/>
            <w:shd w:val="clear" w:color="auto" w:fill="auto"/>
          </w:tcPr>
          <w:p w14:paraId="5DC89A2A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3CF15BF" w14:textId="7450D7B9" w:rsidR="00214CB6" w:rsidRPr="00DF3A57" w:rsidRDefault="00214CB6" w:rsidP="00214CB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33,899</w:t>
            </w:r>
          </w:p>
        </w:tc>
      </w:tr>
    </w:tbl>
    <w:p w14:paraId="1033B2A6" w14:textId="1441EA2D" w:rsidR="004E7C5A" w:rsidRPr="00DF3A57" w:rsidRDefault="004E7C5A" w:rsidP="004451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3FC18249" w14:textId="71A35469" w:rsidR="00B43FAD" w:rsidRPr="00DF3A57" w:rsidRDefault="00B43FAD" w:rsidP="004451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ข้อมูลเกี่ยวกับความเสี่ยงด้านเครดิตเปิดผยในหมายเหตุข้อ </w:t>
      </w:r>
      <w:r w:rsidR="00324FA4">
        <w:rPr>
          <w:rFonts w:asciiTheme="majorBidi" w:hAnsiTheme="majorBidi" w:cstheme="majorBidi"/>
          <w:sz w:val="28"/>
          <w:szCs w:val="28"/>
        </w:rPr>
        <w:t>20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 (ข.</w:t>
      </w:r>
      <w:r w:rsidR="003E0ACB" w:rsidRPr="00DF3A57">
        <w:rPr>
          <w:rFonts w:asciiTheme="majorBidi" w:hAnsiTheme="majorBidi" w:cstheme="majorBidi"/>
          <w:sz w:val="28"/>
          <w:szCs w:val="28"/>
        </w:rPr>
        <w:t>1</w:t>
      </w:r>
      <w:r w:rsidRPr="00DF3A57">
        <w:rPr>
          <w:rFonts w:asciiTheme="majorBidi" w:hAnsiTheme="majorBidi" w:cstheme="majorBidi"/>
          <w:sz w:val="28"/>
          <w:szCs w:val="28"/>
          <w:cs/>
        </w:rPr>
        <w:t>)</w:t>
      </w:r>
    </w:p>
    <w:p w14:paraId="789D8379" w14:textId="04B09235" w:rsidR="00490AEA" w:rsidRDefault="0049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38C99F4" w14:textId="381679E4" w:rsidR="00C7724F" w:rsidRPr="00DF3A57" w:rsidRDefault="003E0ACB" w:rsidP="004451C9">
      <w:pPr>
        <w:pStyle w:val="Heading6"/>
        <w:ind w:left="540" w:hanging="54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F3A57">
        <w:rPr>
          <w:rFonts w:asciiTheme="majorBidi" w:hAnsiTheme="majorBidi" w:cstheme="majorBidi"/>
          <w:sz w:val="28"/>
          <w:szCs w:val="28"/>
          <w:lang w:val="en-US"/>
        </w:rPr>
        <w:lastRenderedPageBreak/>
        <w:t>6</w:t>
      </w:r>
      <w:r w:rsidR="00C7724F" w:rsidRPr="00DF3A57">
        <w:rPr>
          <w:rFonts w:asciiTheme="majorBidi" w:hAnsiTheme="majorBidi" w:cstheme="majorBidi"/>
          <w:sz w:val="28"/>
          <w:szCs w:val="28"/>
          <w:lang w:val="en-US"/>
        </w:rPr>
        <w:tab/>
      </w:r>
      <w:r w:rsidR="00DB4640" w:rsidRPr="00DF3A57">
        <w:rPr>
          <w:rFonts w:asciiTheme="majorBidi" w:hAnsiTheme="majorBidi" w:cstheme="majorBidi"/>
          <w:sz w:val="28"/>
          <w:szCs w:val="28"/>
          <w:cs/>
          <w:lang w:val="en-US"/>
        </w:rPr>
        <w:t>สินค้าคงเหลือ</w:t>
      </w:r>
    </w:p>
    <w:p w14:paraId="6F000B1F" w14:textId="243FE5F0" w:rsidR="00D83E93" w:rsidRPr="00DF3A57" w:rsidRDefault="00D83E9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rPr>
          <w:rFonts w:asciiTheme="majorBidi" w:hAnsiTheme="majorBidi" w:cstheme="majorBidi"/>
          <w:sz w:val="20"/>
          <w:szCs w:val="20"/>
          <w:lang w:eastAsia="x-none"/>
        </w:rPr>
      </w:pPr>
      <w:r w:rsidRPr="00DF3A57">
        <w:rPr>
          <w:rFonts w:asciiTheme="majorBidi" w:hAnsiTheme="majorBidi" w:cstheme="majorBidi"/>
          <w:sz w:val="20"/>
          <w:szCs w:val="20"/>
          <w:lang w:eastAsia="x-none"/>
        </w:rPr>
        <w:tab/>
      </w:r>
    </w:p>
    <w:p w14:paraId="4F12EDF6" w14:textId="5F99689E" w:rsidR="00D83E93" w:rsidRPr="00DF3A57" w:rsidRDefault="00D83E9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F3A5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</w:t>
      </w:r>
    </w:p>
    <w:p w14:paraId="1B4F6784" w14:textId="77777777" w:rsidR="0006356C" w:rsidRPr="00DF3A57" w:rsidRDefault="0006356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6F5FE4B2" w14:textId="74FE401D" w:rsidR="00D83E93" w:rsidRPr="00DF3A57" w:rsidRDefault="00D83E93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 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23078A8" w14:textId="758B07E6" w:rsidR="0043117E" w:rsidRPr="00DF3A57" w:rsidRDefault="0043117E" w:rsidP="004451C9">
      <w:pPr>
        <w:rPr>
          <w:rFonts w:asciiTheme="majorBidi" w:hAnsiTheme="majorBidi" w:cstheme="majorBidi"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49"/>
        <w:gridCol w:w="271"/>
        <w:gridCol w:w="1350"/>
        <w:gridCol w:w="262"/>
        <w:gridCol w:w="8"/>
        <w:gridCol w:w="1170"/>
        <w:gridCol w:w="239"/>
        <w:gridCol w:w="1201"/>
        <w:gridCol w:w="270"/>
        <w:gridCol w:w="1261"/>
      </w:tblGrid>
      <w:tr w:rsidR="00214CB6" w:rsidRPr="00DF3A57" w14:paraId="3C933228" w14:textId="77777777" w:rsidTr="00214CB6">
        <w:trPr>
          <w:tblHeader/>
        </w:trPr>
        <w:tc>
          <w:tcPr>
            <w:tcW w:w="3150" w:type="dxa"/>
            <w:shd w:val="clear" w:color="auto" w:fill="auto"/>
          </w:tcPr>
          <w:p w14:paraId="02A8BB16" w14:textId="7D6DA3C3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E1DE148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3139E6" w14:textId="6FFE878A" w:rsidR="00214CB6" w:rsidRPr="00DF3A57" w:rsidRDefault="00214CB6" w:rsidP="00214C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แสดงเงินลงทุนตาม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วิธี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ส่ว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ได้เสีย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86ED84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585A07" w14:textId="242F91B8" w:rsidR="00214CB6" w:rsidRPr="00DF3A57" w:rsidRDefault="00214CB6" w:rsidP="00214C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0782AB58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31" w:type="dxa"/>
            <w:gridSpan w:val="3"/>
            <w:shd w:val="clear" w:color="auto" w:fill="auto"/>
            <w:vAlign w:val="bottom"/>
          </w:tcPr>
          <w:p w14:paraId="3AF3F88E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14CB6" w:rsidRPr="00DF3A57" w14:paraId="1DD155B1" w14:textId="77777777" w:rsidTr="00214CB6">
        <w:trPr>
          <w:tblHeader/>
        </w:trPr>
        <w:tc>
          <w:tcPr>
            <w:tcW w:w="3150" w:type="dxa"/>
            <w:shd w:val="clear" w:color="auto" w:fill="auto"/>
          </w:tcPr>
          <w:p w14:paraId="75F808D0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776FD10" w14:textId="6F008251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AD71F10" w14:textId="324AF87C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69CF70E4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562AD0FD" w14:textId="7BB1FD5A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39" w:type="dxa"/>
            <w:shd w:val="clear" w:color="auto" w:fill="auto"/>
          </w:tcPr>
          <w:p w14:paraId="43A064E8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7B4C00CE" w14:textId="2B602A09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DC7C796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4409CEE" w14:textId="6B7A256E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214CB6" w:rsidRPr="00DF3A57" w14:paraId="762F9CB1" w14:textId="77777777" w:rsidTr="00214CB6">
        <w:trPr>
          <w:tblHeader/>
        </w:trPr>
        <w:tc>
          <w:tcPr>
            <w:tcW w:w="3150" w:type="dxa"/>
            <w:shd w:val="clear" w:color="auto" w:fill="auto"/>
          </w:tcPr>
          <w:p w14:paraId="02D12B1D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D6FB9C6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1" w:type="dxa"/>
            <w:gridSpan w:val="8"/>
            <w:shd w:val="clear" w:color="auto" w:fill="auto"/>
            <w:vAlign w:val="bottom"/>
          </w:tcPr>
          <w:p w14:paraId="3236AA4A" w14:textId="77777777" w:rsidR="00214CB6" w:rsidRPr="00DF3A57" w:rsidRDefault="00214CB6" w:rsidP="00214C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14CB6" w:rsidRPr="00DF3A57" w14:paraId="74B8FBE8" w14:textId="77777777" w:rsidTr="00214CB6">
        <w:trPr>
          <w:trHeight w:val="80"/>
        </w:trPr>
        <w:tc>
          <w:tcPr>
            <w:tcW w:w="3150" w:type="dxa"/>
            <w:shd w:val="clear" w:color="auto" w:fill="auto"/>
          </w:tcPr>
          <w:p w14:paraId="1B9B1AE7" w14:textId="77777777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863D946" w14:textId="77777777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993259A" w14:textId="3939A180" w:rsidR="00214CB6" w:rsidRPr="00DF3A57" w:rsidRDefault="00214CB6" w:rsidP="00214CB6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2D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980,7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Pr="00B82D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3D165040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1C116FC8" w14:textId="398EB888" w:rsidR="00214CB6" w:rsidRPr="00DF3A57" w:rsidRDefault="00214CB6" w:rsidP="00214CB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585,717</w:t>
            </w:r>
          </w:p>
        </w:tc>
        <w:tc>
          <w:tcPr>
            <w:tcW w:w="239" w:type="dxa"/>
            <w:shd w:val="clear" w:color="auto" w:fill="auto"/>
          </w:tcPr>
          <w:p w14:paraId="63FA1EE6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</w:tcPr>
          <w:p w14:paraId="0D805631" w14:textId="3DDD0047" w:rsidR="00214CB6" w:rsidRPr="00B82DF3" w:rsidRDefault="00214CB6" w:rsidP="00214C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D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980,7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Pr="00B82D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F775A37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0CC9D3C" w14:textId="08B52D2A" w:rsidR="00214CB6" w:rsidRPr="00DF3A57" w:rsidRDefault="00214CB6" w:rsidP="00214C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717</w:t>
            </w:r>
          </w:p>
        </w:tc>
      </w:tr>
      <w:tr w:rsidR="00214CB6" w:rsidRPr="00DF3A57" w14:paraId="749199EF" w14:textId="77777777" w:rsidTr="00214CB6">
        <w:trPr>
          <w:trHeight w:val="80"/>
        </w:trPr>
        <w:tc>
          <w:tcPr>
            <w:tcW w:w="3150" w:type="dxa"/>
            <w:shd w:val="clear" w:color="auto" w:fill="auto"/>
          </w:tcPr>
          <w:p w14:paraId="77A4EFE2" w14:textId="2C174A18" w:rsidR="00214CB6" w:rsidRPr="00DF3A57" w:rsidRDefault="00214CB6" w:rsidP="00214CB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D93B401" w14:textId="77777777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66D4A6D" w14:textId="2F178F9B" w:rsidR="00214CB6" w:rsidRPr="00DF3A57" w:rsidRDefault="00214CB6" w:rsidP="00214CB6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2D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514,930 </w:t>
            </w:r>
          </w:p>
        </w:tc>
        <w:tc>
          <w:tcPr>
            <w:tcW w:w="262" w:type="dxa"/>
            <w:shd w:val="clear" w:color="auto" w:fill="auto"/>
          </w:tcPr>
          <w:p w14:paraId="59CD1D0D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2CE05377" w14:textId="3C32E529" w:rsidR="00214CB6" w:rsidRPr="00DF3A57" w:rsidRDefault="00214CB6" w:rsidP="00214CB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182,128 </w:t>
            </w:r>
          </w:p>
        </w:tc>
        <w:tc>
          <w:tcPr>
            <w:tcW w:w="239" w:type="dxa"/>
            <w:shd w:val="clear" w:color="auto" w:fill="auto"/>
          </w:tcPr>
          <w:p w14:paraId="34EECA9B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</w:tcPr>
          <w:p w14:paraId="47DF75FF" w14:textId="0970EE0A" w:rsidR="00214CB6" w:rsidRPr="00B82DF3" w:rsidRDefault="00214CB6" w:rsidP="00214C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D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514,930 </w:t>
            </w:r>
          </w:p>
        </w:tc>
        <w:tc>
          <w:tcPr>
            <w:tcW w:w="270" w:type="dxa"/>
            <w:shd w:val="clear" w:color="auto" w:fill="auto"/>
          </w:tcPr>
          <w:p w14:paraId="62BEA1BC" w14:textId="77777777" w:rsidR="00214CB6" w:rsidRPr="00DF3A57" w:rsidRDefault="00214CB6" w:rsidP="00214CB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64F8AEE" w14:textId="6DA9FF90" w:rsidR="00214CB6" w:rsidRPr="00DF3A57" w:rsidRDefault="00214CB6" w:rsidP="00214C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14CB6" w:rsidRPr="00DF3A57" w14:paraId="529E621C" w14:textId="77777777" w:rsidTr="00214CB6">
        <w:trPr>
          <w:trHeight w:val="68"/>
        </w:trPr>
        <w:tc>
          <w:tcPr>
            <w:tcW w:w="3150" w:type="dxa"/>
            <w:shd w:val="clear" w:color="auto" w:fill="auto"/>
          </w:tcPr>
          <w:p w14:paraId="10CB5EFD" w14:textId="5E7E2A5B" w:rsidR="00214CB6" w:rsidRPr="00DF3A57" w:rsidRDefault="00214CB6" w:rsidP="00214CB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หีบห่อและวัสดุ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507B872" w14:textId="77777777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43BD184" w14:textId="34F7344F" w:rsidR="00214CB6" w:rsidRPr="00DF3A57" w:rsidRDefault="00214CB6" w:rsidP="00214CB6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2D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17,40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B82D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35E1A892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2D0CA702" w14:textId="76B87AB9" w:rsidR="00214CB6" w:rsidRPr="00DF3A57" w:rsidRDefault="00214CB6" w:rsidP="00214CB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17,715 </w:t>
            </w:r>
          </w:p>
        </w:tc>
        <w:tc>
          <w:tcPr>
            <w:tcW w:w="239" w:type="dxa"/>
            <w:shd w:val="clear" w:color="auto" w:fill="auto"/>
          </w:tcPr>
          <w:p w14:paraId="596FB385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</w:tcPr>
          <w:p w14:paraId="2D46CD35" w14:textId="16556407" w:rsidR="00214CB6" w:rsidRPr="00B82DF3" w:rsidRDefault="00214CB6" w:rsidP="00214C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D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17,40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B82D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03B4692" w14:textId="77777777" w:rsidR="00214CB6" w:rsidRPr="00DF3A57" w:rsidRDefault="00214CB6" w:rsidP="00214CB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D0EFA1F" w14:textId="7253D814" w:rsidR="00214CB6" w:rsidRPr="00DF3A57" w:rsidRDefault="00214CB6" w:rsidP="00214C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715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14CB6" w:rsidRPr="00DF3A57" w14:paraId="068628E6" w14:textId="77777777" w:rsidTr="00214CB6">
        <w:tc>
          <w:tcPr>
            <w:tcW w:w="3150" w:type="dxa"/>
          </w:tcPr>
          <w:p w14:paraId="2126A6C3" w14:textId="77777777" w:rsidR="00214CB6" w:rsidRPr="00DF3A57" w:rsidRDefault="00214CB6" w:rsidP="00214CB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2D85177" w14:textId="77777777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BA3F23" w14:textId="60D09321" w:rsidR="00214CB6" w:rsidRPr="00DF3A57" w:rsidRDefault="00214CB6" w:rsidP="00214CB6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2D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182,599 </w:t>
            </w:r>
          </w:p>
        </w:tc>
        <w:tc>
          <w:tcPr>
            <w:tcW w:w="262" w:type="dxa"/>
            <w:shd w:val="clear" w:color="auto" w:fill="auto"/>
          </w:tcPr>
          <w:p w14:paraId="4714F3B0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D575D7" w14:textId="7078ED38" w:rsidR="00214CB6" w:rsidRPr="00DF3A57" w:rsidRDefault="00214CB6" w:rsidP="00214CB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14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D1676D8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41DA3015" w14:textId="64F03711" w:rsidR="00214CB6" w:rsidRPr="00B82DF3" w:rsidRDefault="00214CB6" w:rsidP="00214C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D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182,599 </w:t>
            </w:r>
          </w:p>
        </w:tc>
        <w:tc>
          <w:tcPr>
            <w:tcW w:w="270" w:type="dxa"/>
            <w:shd w:val="clear" w:color="auto" w:fill="auto"/>
          </w:tcPr>
          <w:p w14:paraId="6A7379E1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17AE49" w14:textId="203ABDC2" w:rsidR="00214CB6" w:rsidRPr="00DF3A57" w:rsidRDefault="00214CB6" w:rsidP="00214CB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14CB6" w:rsidRPr="00DF3A57" w14:paraId="09289D0D" w14:textId="77777777" w:rsidTr="00214CB6">
        <w:tc>
          <w:tcPr>
            <w:tcW w:w="3150" w:type="dxa"/>
            <w:shd w:val="clear" w:color="auto" w:fill="auto"/>
          </w:tcPr>
          <w:p w14:paraId="63DBB520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EC087F4" w14:textId="77777777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B2C9B18" w14:textId="0A3D8494" w:rsidR="00214CB6" w:rsidRPr="00DF3A57" w:rsidRDefault="00214CB6" w:rsidP="00214CB6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1,695,696</w:t>
            </w:r>
          </w:p>
        </w:tc>
        <w:tc>
          <w:tcPr>
            <w:tcW w:w="262" w:type="dxa"/>
            <w:shd w:val="clear" w:color="auto" w:fill="auto"/>
          </w:tcPr>
          <w:p w14:paraId="3946C082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541E6E" w14:textId="07CF93DB" w:rsidR="00214CB6" w:rsidRPr="00DF3A57" w:rsidRDefault="00214CB6" w:rsidP="00214CB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785,560</w:t>
            </w:r>
          </w:p>
        </w:tc>
        <w:tc>
          <w:tcPr>
            <w:tcW w:w="239" w:type="dxa"/>
            <w:shd w:val="clear" w:color="auto" w:fill="auto"/>
          </w:tcPr>
          <w:p w14:paraId="38204EAF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</w:tcPr>
          <w:p w14:paraId="4A77588E" w14:textId="285C3D12" w:rsidR="00214CB6" w:rsidRPr="00DF3A57" w:rsidRDefault="00214CB6" w:rsidP="00214C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1,695,696</w:t>
            </w:r>
          </w:p>
        </w:tc>
        <w:tc>
          <w:tcPr>
            <w:tcW w:w="270" w:type="dxa"/>
            <w:shd w:val="clear" w:color="auto" w:fill="auto"/>
          </w:tcPr>
          <w:p w14:paraId="5F8D1647" w14:textId="77777777" w:rsidR="00214CB6" w:rsidRPr="00DF3A57" w:rsidRDefault="00214CB6" w:rsidP="00214CB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29C81B4" w14:textId="5BB37344" w:rsidR="00214CB6" w:rsidRPr="00DF3A57" w:rsidRDefault="00214CB6" w:rsidP="00214C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785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560</w:t>
            </w:r>
          </w:p>
        </w:tc>
      </w:tr>
      <w:tr w:rsidR="00214CB6" w:rsidRPr="00DF3A57" w14:paraId="206EFF8B" w14:textId="77777777" w:rsidTr="00214CB6">
        <w:tc>
          <w:tcPr>
            <w:tcW w:w="3150" w:type="dxa"/>
            <w:shd w:val="clear" w:color="auto" w:fill="auto"/>
          </w:tcPr>
          <w:p w14:paraId="761DBA36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D7D9630" w14:textId="77777777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5F790EC" w14:textId="34B62D2C" w:rsidR="00214CB6" w:rsidRPr="00DF3A57" w:rsidRDefault="00214CB6" w:rsidP="00214CB6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</w:t>
            </w:r>
            <w:r w:rsidRPr="00D316C6">
              <w:rPr>
                <w:rFonts w:asciiTheme="majorBidi" w:hAnsiTheme="majorBidi" w:cstheme="majorBidi"/>
                <w:sz w:val="28"/>
                <w:szCs w:val="28"/>
              </w:rPr>
              <w:t>,660)</w:t>
            </w:r>
          </w:p>
        </w:tc>
        <w:tc>
          <w:tcPr>
            <w:tcW w:w="262" w:type="dxa"/>
            <w:shd w:val="clear" w:color="auto" w:fill="auto"/>
          </w:tcPr>
          <w:p w14:paraId="057F6D5A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92D158" w14:textId="487E21F8" w:rsidR="00214CB6" w:rsidRPr="00DF3A57" w:rsidRDefault="00214CB6" w:rsidP="00214CB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(9,996)</w:t>
            </w:r>
          </w:p>
        </w:tc>
        <w:tc>
          <w:tcPr>
            <w:tcW w:w="239" w:type="dxa"/>
            <w:shd w:val="clear" w:color="auto" w:fill="auto"/>
          </w:tcPr>
          <w:p w14:paraId="0F75C090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33691281" w14:textId="58991707" w:rsidR="00214CB6" w:rsidRPr="00DF3A57" w:rsidRDefault="00214CB6" w:rsidP="00214C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16C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D316C6">
              <w:rPr>
                <w:rFonts w:asciiTheme="majorBidi" w:hAnsiTheme="majorBidi" w:cstheme="majorBidi"/>
                <w:sz w:val="28"/>
                <w:szCs w:val="28"/>
              </w:rPr>
              <w:t>,660)</w:t>
            </w:r>
          </w:p>
        </w:tc>
        <w:tc>
          <w:tcPr>
            <w:tcW w:w="270" w:type="dxa"/>
            <w:shd w:val="clear" w:color="auto" w:fill="auto"/>
          </w:tcPr>
          <w:p w14:paraId="60F7AF8F" w14:textId="77777777" w:rsidR="00214CB6" w:rsidRPr="00DF3A57" w:rsidRDefault="00214CB6" w:rsidP="00214CB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916F2D8" w14:textId="2B603E46" w:rsidR="00214CB6" w:rsidRPr="00DF3A57" w:rsidRDefault="00214CB6" w:rsidP="00214C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996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14CB6" w:rsidRPr="00DF3A57" w14:paraId="72A00789" w14:textId="77777777" w:rsidTr="00214CB6">
        <w:tc>
          <w:tcPr>
            <w:tcW w:w="3150" w:type="dxa"/>
            <w:shd w:val="clear" w:color="auto" w:fill="auto"/>
          </w:tcPr>
          <w:p w14:paraId="5D4E3E60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DBBE2A3" w14:textId="77777777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2410F" w14:textId="55AF2D69" w:rsidR="00214CB6" w:rsidRPr="00DF3A57" w:rsidRDefault="00214CB6" w:rsidP="00214CB6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1,649,036</w:t>
            </w:r>
          </w:p>
        </w:tc>
        <w:tc>
          <w:tcPr>
            <w:tcW w:w="262" w:type="dxa"/>
            <w:shd w:val="clear" w:color="auto" w:fill="auto"/>
          </w:tcPr>
          <w:p w14:paraId="27B6BEFB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9778E" w14:textId="13B96567" w:rsidR="00214CB6" w:rsidRPr="00DF3A57" w:rsidRDefault="00214CB6" w:rsidP="00214CB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775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564</w:t>
            </w:r>
          </w:p>
        </w:tc>
        <w:tc>
          <w:tcPr>
            <w:tcW w:w="239" w:type="dxa"/>
            <w:shd w:val="clear" w:color="auto" w:fill="auto"/>
          </w:tcPr>
          <w:p w14:paraId="53FC4A4B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AF292" w14:textId="7D858A66" w:rsidR="00214CB6" w:rsidRPr="00DF3A57" w:rsidRDefault="00214CB6" w:rsidP="00214C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1,649,036</w:t>
            </w:r>
          </w:p>
        </w:tc>
        <w:tc>
          <w:tcPr>
            <w:tcW w:w="270" w:type="dxa"/>
            <w:shd w:val="clear" w:color="auto" w:fill="auto"/>
          </w:tcPr>
          <w:p w14:paraId="6EF87DEA" w14:textId="77777777" w:rsidR="00214CB6" w:rsidRPr="00DF3A57" w:rsidRDefault="00214CB6" w:rsidP="00214CB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360A9" w14:textId="48200E3F" w:rsidR="00214CB6" w:rsidRPr="00DF3A57" w:rsidRDefault="00214CB6" w:rsidP="00214C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775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564</w:t>
            </w:r>
          </w:p>
        </w:tc>
      </w:tr>
      <w:tr w:rsidR="00214CB6" w:rsidRPr="00DF3A57" w14:paraId="6984293A" w14:textId="77777777" w:rsidTr="00214CB6">
        <w:trPr>
          <w:trHeight w:val="80"/>
        </w:trPr>
        <w:tc>
          <w:tcPr>
            <w:tcW w:w="3150" w:type="dxa"/>
            <w:shd w:val="clear" w:color="auto" w:fill="auto"/>
          </w:tcPr>
          <w:p w14:paraId="004E124D" w14:textId="77777777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E20CD71" w14:textId="77777777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5B764E1A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649F32CE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4A6CF03D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04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dxa"/>
            <w:shd w:val="clear" w:color="auto" w:fill="auto"/>
          </w:tcPr>
          <w:p w14:paraId="5049211C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</w:tcPr>
          <w:p w14:paraId="20881DEB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0F085AF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6453EB9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214CB6" w:rsidRPr="00DF3A57" w14:paraId="2621B09E" w14:textId="77777777" w:rsidTr="00214CB6">
        <w:trPr>
          <w:trHeight w:val="80"/>
        </w:trPr>
        <w:tc>
          <w:tcPr>
            <w:tcW w:w="3421" w:type="dxa"/>
            <w:gridSpan w:val="2"/>
            <w:shd w:val="clear" w:color="auto" w:fill="auto"/>
          </w:tcPr>
          <w:p w14:paraId="0FBFCF1F" w14:textId="26F91AC3" w:rsidR="00214CB6" w:rsidRPr="00DF3A57" w:rsidRDefault="00214CB6" w:rsidP="00214CB6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ต้นทุนของสินค้าคงเหลือที่บันทึกรวม</w:t>
            </w:r>
          </w:p>
        </w:tc>
        <w:tc>
          <w:tcPr>
            <w:tcW w:w="1349" w:type="dxa"/>
            <w:shd w:val="clear" w:color="auto" w:fill="auto"/>
          </w:tcPr>
          <w:p w14:paraId="4C799CD2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08205D8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47271C57" w14:textId="74BF90BD" w:rsidR="00214CB6" w:rsidRPr="00DF3A57" w:rsidRDefault="00214CB6" w:rsidP="00214CB6">
            <w:pPr>
              <w:pStyle w:val="acctfourfigures"/>
              <w:tabs>
                <w:tab w:val="clear" w:pos="765"/>
                <w:tab w:val="decimal" w:pos="704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42770C99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</w:tcPr>
          <w:p w14:paraId="6C2B1EFF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511F89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C33B132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4CB6" w:rsidRPr="00DF3A57" w14:paraId="06C8BBDC" w14:textId="77777777" w:rsidTr="00214CB6">
        <w:trPr>
          <w:trHeight w:val="80"/>
        </w:trPr>
        <w:tc>
          <w:tcPr>
            <w:tcW w:w="3421" w:type="dxa"/>
            <w:gridSpan w:val="2"/>
            <w:shd w:val="clear" w:color="auto" w:fill="auto"/>
          </w:tcPr>
          <w:p w14:paraId="7FF47E05" w14:textId="1E1A6C89" w:rsidR="00214CB6" w:rsidRPr="00DF3A57" w:rsidRDefault="00214CB6" w:rsidP="00214CB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ในบัญชีต้นทุนขาย</w:t>
            </w:r>
          </w:p>
        </w:tc>
        <w:tc>
          <w:tcPr>
            <w:tcW w:w="1349" w:type="dxa"/>
            <w:shd w:val="clear" w:color="auto" w:fill="auto"/>
          </w:tcPr>
          <w:p w14:paraId="61937455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0E2DE15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4A6EB979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04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14CE3BE3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</w:tcPr>
          <w:p w14:paraId="46DC40A4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A8B0DE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495ED99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4CB6" w:rsidRPr="00DF3A57" w14:paraId="30D843B1" w14:textId="77777777" w:rsidTr="00214CB6">
        <w:tc>
          <w:tcPr>
            <w:tcW w:w="3150" w:type="dxa"/>
          </w:tcPr>
          <w:p w14:paraId="592DF26E" w14:textId="60A1B694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  -</w:t>
            </w:r>
            <w:r w:rsidRPr="00DF3A57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DF3A5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2BA4F9C" w14:textId="627CF644" w:rsidR="00214CB6" w:rsidRPr="00DF3A57" w:rsidRDefault="00214CB6" w:rsidP="00214C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08CF1DB" w14:textId="6BEC7707" w:rsidR="00214CB6" w:rsidRPr="00DF3A57" w:rsidRDefault="00214CB6" w:rsidP="00214CB6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DF3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785</w:t>
            </w:r>
            <w:r w:rsidRPr="00B82D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262" w:type="dxa"/>
            <w:shd w:val="clear" w:color="auto" w:fill="auto"/>
          </w:tcPr>
          <w:p w14:paraId="4A2744C3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5F85BD63" w14:textId="55F65E66" w:rsidR="00214CB6" w:rsidRPr="00DF3A57" w:rsidRDefault="00214CB6" w:rsidP="00214CB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2,279,426 </w:t>
            </w:r>
          </w:p>
        </w:tc>
        <w:tc>
          <w:tcPr>
            <w:tcW w:w="239" w:type="dxa"/>
            <w:shd w:val="clear" w:color="auto" w:fill="auto"/>
          </w:tcPr>
          <w:p w14:paraId="28BF62EC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</w:tcPr>
          <w:p w14:paraId="5142B70C" w14:textId="44BF8360" w:rsidR="00214CB6" w:rsidRPr="00DF3A57" w:rsidRDefault="00214CB6" w:rsidP="00214C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82DF3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785</w:t>
            </w:r>
            <w:r w:rsidRPr="00B82D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077533DC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65332FF" w14:textId="6EEBA703" w:rsidR="00214CB6" w:rsidRPr="00DF3A57" w:rsidRDefault="00214CB6" w:rsidP="00214C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2,252,951</w:t>
            </w:r>
          </w:p>
        </w:tc>
      </w:tr>
      <w:tr w:rsidR="00214CB6" w:rsidRPr="00DF3A57" w14:paraId="2F1EBDFE" w14:textId="77777777" w:rsidTr="00214CB6">
        <w:tc>
          <w:tcPr>
            <w:tcW w:w="3421" w:type="dxa"/>
            <w:gridSpan w:val="2"/>
          </w:tcPr>
          <w:p w14:paraId="57A575C4" w14:textId="1E49C842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 </w:t>
            </w:r>
            <w:r w:rsidRPr="00DF3A5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)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ขาดทุน</w:t>
            </w:r>
            <w:r w:rsidRPr="00DF3A5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การปรับลดมูลค่า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1A3B57A" w14:textId="789C8A05" w:rsidR="00214CB6" w:rsidRPr="00795C28" w:rsidRDefault="00214CB6" w:rsidP="00214CB6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95C28">
              <w:rPr>
                <w:rFonts w:asciiTheme="majorBidi" w:hAnsiTheme="majorBidi" w:cstheme="majorBidi"/>
                <w:sz w:val="28"/>
                <w:szCs w:val="28"/>
              </w:rPr>
              <w:t>36,664</w:t>
            </w:r>
          </w:p>
        </w:tc>
        <w:tc>
          <w:tcPr>
            <w:tcW w:w="262" w:type="dxa"/>
            <w:shd w:val="clear" w:color="auto" w:fill="auto"/>
          </w:tcPr>
          <w:p w14:paraId="0075B190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29832F" w14:textId="23F61A20" w:rsidR="00214CB6" w:rsidRPr="00DF3A57" w:rsidRDefault="00214CB6" w:rsidP="00214CB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(20,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599A64F2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131F725B" w14:textId="31D5BF68" w:rsidR="00214CB6" w:rsidRPr="00795C28" w:rsidRDefault="00214CB6" w:rsidP="00214C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5C28">
              <w:rPr>
                <w:rFonts w:asciiTheme="majorBidi" w:hAnsiTheme="majorBidi" w:cstheme="majorBidi"/>
                <w:sz w:val="28"/>
                <w:szCs w:val="28"/>
              </w:rPr>
              <w:t>36,664</w:t>
            </w:r>
          </w:p>
        </w:tc>
        <w:tc>
          <w:tcPr>
            <w:tcW w:w="270" w:type="dxa"/>
            <w:shd w:val="clear" w:color="auto" w:fill="auto"/>
          </w:tcPr>
          <w:p w14:paraId="3872C9C0" w14:textId="77777777" w:rsidR="00214CB6" w:rsidRPr="00795C28" w:rsidRDefault="00214CB6" w:rsidP="00214CB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6B2A989" w14:textId="4194DB78" w:rsidR="00214CB6" w:rsidRPr="00DF3A57" w:rsidRDefault="00214CB6" w:rsidP="00214C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(17,784)</w:t>
            </w:r>
          </w:p>
        </w:tc>
      </w:tr>
      <w:tr w:rsidR="00214CB6" w:rsidRPr="00DF3A57" w14:paraId="11046E02" w14:textId="77777777" w:rsidTr="00214CB6">
        <w:tc>
          <w:tcPr>
            <w:tcW w:w="3150" w:type="dxa"/>
            <w:shd w:val="clear" w:color="auto" w:fill="auto"/>
          </w:tcPr>
          <w:p w14:paraId="6AE9F8CB" w14:textId="154BDB70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CFA68AD" w14:textId="77777777" w:rsidR="00214CB6" w:rsidRPr="00DF3A57" w:rsidRDefault="00214CB6" w:rsidP="0021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821A" w14:textId="5350EF0F" w:rsidR="00214CB6" w:rsidRPr="00795C28" w:rsidRDefault="00214CB6" w:rsidP="00214CB6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2D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821,875</w:t>
            </w:r>
          </w:p>
        </w:tc>
        <w:tc>
          <w:tcPr>
            <w:tcW w:w="262" w:type="dxa"/>
            <w:shd w:val="clear" w:color="auto" w:fill="auto"/>
          </w:tcPr>
          <w:p w14:paraId="7F21DD55" w14:textId="77777777" w:rsidR="00214CB6" w:rsidRPr="00DF3A57" w:rsidRDefault="00214CB6" w:rsidP="00214C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5076E" w14:textId="60839825" w:rsidR="00214CB6" w:rsidRPr="00DF3A57" w:rsidRDefault="00214CB6" w:rsidP="00214CB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2,259,203 </w:t>
            </w:r>
          </w:p>
        </w:tc>
        <w:tc>
          <w:tcPr>
            <w:tcW w:w="239" w:type="dxa"/>
            <w:shd w:val="clear" w:color="auto" w:fill="auto"/>
          </w:tcPr>
          <w:p w14:paraId="7A6AE30B" w14:textId="77777777" w:rsidR="00214CB6" w:rsidRPr="00DF3A57" w:rsidRDefault="00214CB6" w:rsidP="002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52643" w14:textId="3B7B6DCB" w:rsidR="00214CB6" w:rsidRPr="00795C28" w:rsidRDefault="00214CB6" w:rsidP="00214C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2D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821,875</w:t>
            </w:r>
          </w:p>
        </w:tc>
        <w:tc>
          <w:tcPr>
            <w:tcW w:w="270" w:type="dxa"/>
            <w:shd w:val="clear" w:color="auto" w:fill="auto"/>
          </w:tcPr>
          <w:p w14:paraId="01E9CF8E" w14:textId="77777777" w:rsidR="00214CB6" w:rsidRPr="00DF3A57" w:rsidRDefault="00214CB6" w:rsidP="00214CB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C2DC4" w14:textId="741D7886" w:rsidR="00214CB6" w:rsidRPr="00DF3A57" w:rsidRDefault="00214CB6" w:rsidP="00214C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2,235,167</w:t>
            </w:r>
          </w:p>
        </w:tc>
      </w:tr>
    </w:tbl>
    <w:p w14:paraId="1248A1FC" w14:textId="7BA19F4F" w:rsidR="000F2573" w:rsidRDefault="000F257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26997BC" w14:textId="77777777" w:rsidR="000F2573" w:rsidRDefault="000F2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B12B5E4" w14:textId="163E1F48" w:rsidR="004B5EFF" w:rsidRPr="00DF3A57" w:rsidRDefault="003E0ACB" w:rsidP="004451C9">
      <w:pPr>
        <w:pStyle w:val="Heading6"/>
        <w:tabs>
          <w:tab w:val="left" w:pos="540"/>
          <w:tab w:val="left" w:pos="216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F3A57">
        <w:rPr>
          <w:rFonts w:asciiTheme="majorBidi" w:hAnsiTheme="majorBidi" w:cstheme="majorBidi"/>
          <w:sz w:val="28"/>
          <w:szCs w:val="28"/>
          <w:lang w:val="en-US"/>
        </w:rPr>
        <w:lastRenderedPageBreak/>
        <w:t>7</w:t>
      </w:r>
      <w:r w:rsidR="004B5EFF" w:rsidRPr="00DF3A57">
        <w:rPr>
          <w:rFonts w:asciiTheme="majorBidi" w:hAnsiTheme="majorBidi" w:cstheme="majorBidi"/>
          <w:sz w:val="28"/>
          <w:szCs w:val="28"/>
          <w:lang w:val="en-US"/>
        </w:rPr>
        <w:tab/>
      </w:r>
      <w:r w:rsidR="004B5EFF" w:rsidRPr="00DF3A57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เงินลงทุนในบริษัทร่วม</w:t>
      </w:r>
    </w:p>
    <w:p w14:paraId="27D8D5A1" w14:textId="5988F8BE" w:rsidR="004B5EFF" w:rsidRPr="00DF3A57" w:rsidRDefault="004B5E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F145997" w14:textId="2A0670FF" w:rsidR="005D48A5" w:rsidRPr="00DF3A57" w:rsidRDefault="005D48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F3A5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</w:t>
      </w:r>
    </w:p>
    <w:p w14:paraId="5429A99F" w14:textId="77777777" w:rsidR="00B13266" w:rsidRPr="00DF3A57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1FA39B0C" w14:textId="43C320AF" w:rsidR="005D48A5" w:rsidRPr="00DF3A57" w:rsidRDefault="005D48A5" w:rsidP="00324FA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5E67DFCE" w14:textId="4C9B5B81" w:rsidR="005D48A5" w:rsidRPr="00DF3A57" w:rsidRDefault="00352815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5D48A5" w:rsidRPr="00DF3A57">
        <w:rPr>
          <w:rFonts w:asciiTheme="majorBidi" w:hAnsiTheme="majorBidi" w:cstheme="majorBidi"/>
          <w:sz w:val="28"/>
          <w:szCs w:val="28"/>
          <w:cs/>
        </w:rPr>
        <w:t>รับรู้เงินลงทุนใน</w:t>
      </w:r>
      <w:r w:rsidR="005D48A5" w:rsidRPr="00901465">
        <w:rPr>
          <w:rFonts w:asciiTheme="majorBidi" w:hAnsiTheme="majorBidi" w:cstheme="majorBidi"/>
          <w:sz w:val="28"/>
          <w:szCs w:val="28"/>
          <w:cs/>
        </w:rPr>
        <w:t>บริษัทร่วมใน</w:t>
      </w:r>
      <w:r w:rsidR="00E2157D" w:rsidRPr="00901465">
        <w:rPr>
          <w:rFonts w:asciiTheme="majorBidi" w:hAnsiTheme="majorBidi" w:cstheme="majorBidi" w:hint="cs"/>
          <w:sz w:val="28"/>
          <w:szCs w:val="28"/>
          <w:cs/>
        </w:rPr>
        <w:t>งบการเงินที่แสดงเงินลงทุนตาม</w:t>
      </w:r>
      <w:r w:rsidR="00214CB6">
        <w:rPr>
          <w:rFonts w:asciiTheme="majorBidi" w:hAnsiTheme="majorBidi" w:cstheme="majorBidi" w:hint="cs"/>
          <w:sz w:val="28"/>
          <w:szCs w:val="28"/>
          <w:cs/>
        </w:rPr>
        <w:t>วิธี</w:t>
      </w:r>
      <w:r w:rsidR="00E2157D" w:rsidRPr="00901465">
        <w:rPr>
          <w:rFonts w:asciiTheme="majorBidi" w:hAnsiTheme="majorBidi" w:cstheme="majorBidi" w:hint="cs"/>
          <w:sz w:val="28"/>
          <w:szCs w:val="28"/>
          <w:cs/>
        </w:rPr>
        <w:t>ส่วนได้เสียและ</w:t>
      </w:r>
      <w:r w:rsidR="005D48A5" w:rsidRPr="00901465">
        <w:rPr>
          <w:rFonts w:asciiTheme="majorBidi" w:hAnsiTheme="majorBidi" w:cstheme="majorBidi"/>
          <w:sz w:val="28"/>
          <w:szCs w:val="28"/>
          <w:cs/>
        </w:rPr>
        <w:t>งบการเงินรวม โดยรับรู้</w:t>
      </w:r>
      <w:r w:rsidR="005D48A5" w:rsidRPr="00DF3A57">
        <w:rPr>
          <w:rFonts w:asciiTheme="majorBidi" w:hAnsiTheme="majorBidi" w:cstheme="majorBidi"/>
          <w:sz w:val="28"/>
          <w:szCs w:val="28"/>
          <w:cs/>
        </w:rPr>
        <w:t>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</w:t>
      </w: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5D48A5" w:rsidRPr="00DF3A57">
        <w:rPr>
          <w:rFonts w:asciiTheme="majorBidi" w:hAnsiTheme="majorBidi" w:cstheme="majorBidi"/>
          <w:sz w:val="28"/>
          <w:szCs w:val="28"/>
          <w:cs/>
        </w:rPr>
        <w:t>จะถูกบันทึกใน</w:t>
      </w:r>
      <w:r w:rsidR="00E2157D">
        <w:rPr>
          <w:rFonts w:asciiTheme="majorBidi" w:hAnsiTheme="majorBidi" w:cstheme="majorBidi" w:hint="cs"/>
          <w:sz w:val="28"/>
          <w:szCs w:val="28"/>
          <w:cs/>
        </w:rPr>
        <w:t>งบการเงินที่แสดงเงินลงทุนตาม</w:t>
      </w:r>
      <w:r w:rsidR="00214CB6">
        <w:rPr>
          <w:rFonts w:asciiTheme="majorBidi" w:hAnsiTheme="majorBidi" w:cstheme="majorBidi" w:hint="cs"/>
          <w:sz w:val="28"/>
          <w:szCs w:val="28"/>
          <w:cs/>
        </w:rPr>
        <w:t>วิธี</w:t>
      </w:r>
      <w:r w:rsidR="00E2157D">
        <w:rPr>
          <w:rFonts w:asciiTheme="majorBidi" w:hAnsiTheme="majorBidi" w:cstheme="majorBidi" w:hint="cs"/>
          <w:sz w:val="28"/>
          <w:szCs w:val="28"/>
          <w:cs/>
        </w:rPr>
        <w:t>ส่วนได้เสียและ</w:t>
      </w:r>
      <w:r w:rsidR="005D48A5" w:rsidRPr="00DF3A57">
        <w:rPr>
          <w:rFonts w:asciiTheme="majorBidi" w:hAnsiTheme="majorBidi" w:cstheme="majorBidi"/>
          <w:sz w:val="28"/>
          <w:szCs w:val="28"/>
          <w:cs/>
        </w:rPr>
        <w:t>งบการเงินรวมจนถึงวันที่ความมีอิทธิพลอย่างมีนัยสำคัญสิ้นสุดลง</w:t>
      </w:r>
    </w:p>
    <w:p w14:paraId="69E04A03" w14:textId="5C8432E6" w:rsidR="005D48A5" w:rsidRPr="00FD7184" w:rsidRDefault="005D48A5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167447D" w14:textId="0D990BFB" w:rsidR="005E04FF" w:rsidRPr="008E2056" w:rsidRDefault="005D48A5" w:rsidP="0090146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755AE5B5" w14:textId="77777777" w:rsidR="00E2157D" w:rsidRPr="00901465" w:rsidRDefault="00E2157D" w:rsidP="0090146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75E417F" w14:textId="1A060E2F" w:rsidR="005E04FF" w:rsidRPr="00901465" w:rsidRDefault="005E04FF" w:rsidP="0090146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901465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0FC93BF0" w14:textId="77777777" w:rsidR="005E04FF" w:rsidRPr="00FD7184" w:rsidRDefault="005E04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16036C79" w14:textId="6CEF301E" w:rsidR="005E04FF" w:rsidRPr="00DF3A57" w:rsidRDefault="005E04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รายได้และค่าใช้จ่ายของหน่วยงานในต่างประเทศ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ผลต่างจากอัตราแลกเปลี่ยนที่เกิดจากการแปลงค่าบันทึกในกำไรขาดทุนเบ็ดเสร็จอื่น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แสดงเป็นรายการสำรองการแปลงค่างบการเงินในส่วนของผู้ถือหุ้นจนกว่ามีการจำหน่ายเงินลงทุนนั้นออกไป</w:t>
      </w:r>
    </w:p>
    <w:p w14:paraId="1C650E70" w14:textId="77777777" w:rsidR="005E04FF" w:rsidRPr="00FD7184" w:rsidRDefault="005E04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BE7A62B" w14:textId="2BEFF6BA" w:rsidR="005E04FF" w:rsidRPr="00DF3A57" w:rsidRDefault="005E04FF" w:rsidP="004451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eastAsia="Times New Roman" w:hAnsiTheme="majorBidi" w:cstheme="majorBidi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ความมีอิทธิพลอย่างมีสาระสำคัญ </w:t>
      </w:r>
      <w:r w:rsidRPr="00DF3A57">
        <w:rPr>
          <w:rFonts w:asciiTheme="majorBidi" w:eastAsia="Times New Roman" w:hAnsiTheme="majorBidi" w:cstheme="majorBidi"/>
          <w:sz w:val="28"/>
          <w:szCs w:val="28"/>
          <w:cs/>
        </w:rPr>
        <w:t xml:space="preserve"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</w:t>
      </w:r>
      <w:r w:rsidRPr="00DF3A57">
        <w:rPr>
          <w:rFonts w:asciiTheme="majorBidi" w:hAnsiTheme="majorBidi" w:cstheme="majorBidi"/>
          <w:sz w:val="28"/>
          <w:szCs w:val="28"/>
          <w:cs/>
        </w:rPr>
        <w:t>หาก</w:t>
      </w:r>
      <w:r w:rsidR="003528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sz w:val="28"/>
          <w:szCs w:val="28"/>
          <w:cs/>
        </w:rPr>
        <w:t>จำหน่ายเงินลงทุนในบริษัทร่วมเพียงบางส่วนโดยที่</w:t>
      </w:r>
      <w:r w:rsidR="003528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ยังคงมีอิทธิพลที่มีสาระสำคัญอยู่ </w:t>
      </w:r>
      <w:r w:rsidR="003528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sz w:val="28"/>
          <w:szCs w:val="28"/>
          <w:cs/>
        </w:rPr>
        <w:t>ต้องจัดประเภทยอดสะสมบางส่วนที่เกี่ยวข้องเป็นกำไรหรือขาดทุน</w:t>
      </w:r>
    </w:p>
    <w:p w14:paraId="26599A92" w14:textId="26F72BD5" w:rsidR="005E04FF" w:rsidRPr="00FD7184" w:rsidRDefault="00C66083" w:rsidP="00214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sz w:val="24"/>
          <w:szCs w:val="24"/>
          <w:cs/>
        </w:rPr>
      </w:pPr>
      <w:r>
        <w:rPr>
          <w:rFonts w:asciiTheme="majorBidi" w:hAnsiTheme="majorBidi" w:cstheme="majorBidi"/>
          <w:i/>
          <w:sz w:val="24"/>
          <w:szCs w:val="24"/>
          <w:cs/>
        </w:rPr>
        <w:br w:type="page"/>
      </w:r>
    </w:p>
    <w:tbl>
      <w:tblPr>
        <w:tblW w:w="91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6"/>
        <w:gridCol w:w="274"/>
        <w:gridCol w:w="1352"/>
        <w:gridCol w:w="262"/>
        <w:gridCol w:w="8"/>
        <w:gridCol w:w="1177"/>
        <w:gridCol w:w="262"/>
        <w:gridCol w:w="997"/>
        <w:gridCol w:w="270"/>
        <w:gridCol w:w="1079"/>
      </w:tblGrid>
      <w:tr w:rsidR="008E2056" w:rsidRPr="00DF3A57" w14:paraId="0C935D00" w14:textId="77777777" w:rsidTr="00214CB6">
        <w:tc>
          <w:tcPr>
            <w:tcW w:w="3510" w:type="dxa"/>
            <w:shd w:val="clear" w:color="auto" w:fill="auto"/>
          </w:tcPr>
          <w:p w14:paraId="7C1BE74B" w14:textId="2E2CA6EA" w:rsidR="008E2056" w:rsidRPr="00DF3A57" w:rsidRDefault="008E2056" w:rsidP="008E2056">
            <w:pPr>
              <w:pStyle w:val="Heading6"/>
              <w:tabs>
                <w:tab w:val="left" w:pos="540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69" w:type="dxa"/>
            <w:tcBorders>
              <w:left w:val="nil"/>
            </w:tcBorders>
            <w:shd w:val="clear" w:color="auto" w:fill="auto"/>
          </w:tcPr>
          <w:p w14:paraId="55853556" w14:textId="77777777" w:rsidR="008E2056" w:rsidRPr="00DF3A57" w:rsidRDefault="008E2056" w:rsidP="008E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0249D6F" w14:textId="0BBE3891" w:rsidR="008E2056" w:rsidRPr="00DF3A57" w:rsidRDefault="008E2056" w:rsidP="008E20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แสดงเงินลงทุนตาม</w:t>
            </w:r>
            <w:r w:rsidR="00214CB6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วิธี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ส่ว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ได้เสีย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7B86ADC" w14:textId="77777777" w:rsidR="008E2056" w:rsidRPr="00DF3A57" w:rsidRDefault="008E2056" w:rsidP="008E20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5BFF47" w14:textId="7669F3E9" w:rsidR="008E2056" w:rsidRPr="00DF3A57" w:rsidRDefault="008E2056" w:rsidP="008E20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4E5D3B3B" w14:textId="77777777" w:rsidR="008E2056" w:rsidRPr="00DF3A57" w:rsidRDefault="008E2056" w:rsidP="008E2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48" w:type="dxa"/>
            <w:gridSpan w:val="3"/>
            <w:shd w:val="clear" w:color="auto" w:fill="auto"/>
            <w:vAlign w:val="bottom"/>
          </w:tcPr>
          <w:p w14:paraId="69B62AC3" w14:textId="77777777" w:rsidR="008E2056" w:rsidRPr="00DF3A57" w:rsidRDefault="008E2056" w:rsidP="008E205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6631D" w:rsidRPr="00DF3A57" w14:paraId="0705C7E4" w14:textId="77777777" w:rsidTr="00214CB6">
        <w:tc>
          <w:tcPr>
            <w:tcW w:w="3510" w:type="dxa"/>
            <w:shd w:val="clear" w:color="auto" w:fill="auto"/>
          </w:tcPr>
          <w:p w14:paraId="0C637A88" w14:textId="020C3B53" w:rsidR="00C6631D" w:rsidRPr="00DF3A57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  <w:tcBorders>
              <w:left w:val="nil"/>
            </w:tcBorders>
            <w:shd w:val="clear" w:color="auto" w:fill="auto"/>
          </w:tcPr>
          <w:p w14:paraId="5F60695A" w14:textId="77777777" w:rsidR="00C6631D" w:rsidRPr="00DF3A57" w:rsidRDefault="00C6631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10B69982" w14:textId="448B176E" w:rsidR="00C6631D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256</w:t>
            </w:r>
            <w:r w:rsidR="000B782B" w:rsidRPr="00DF3A57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482BD4B6" w14:textId="77777777" w:rsidR="00C6631D" w:rsidRPr="00DF3A57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548C24B4" w14:textId="78260B36" w:rsidR="00C6631D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256</w:t>
            </w:r>
            <w:r w:rsidR="000B782B" w:rsidRPr="00DF3A57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1F68FE63" w14:textId="77777777" w:rsidR="00C6631D" w:rsidRPr="00DF3A57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9F3CC25" w14:textId="35347CEA" w:rsidR="00C6631D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256</w:t>
            </w:r>
            <w:r w:rsidR="000B782B" w:rsidRPr="00DF3A57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8EB796A" w14:textId="77777777" w:rsidR="00C6631D" w:rsidRPr="00DF3A57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9DA668" w14:textId="21AE1908" w:rsidR="00C6631D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256</w:t>
            </w:r>
            <w:r w:rsidR="000B782B" w:rsidRPr="00DF3A57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4</w:t>
            </w:r>
          </w:p>
        </w:tc>
      </w:tr>
      <w:tr w:rsidR="00C6631D" w:rsidRPr="00DF3A57" w14:paraId="22C25810" w14:textId="77777777" w:rsidTr="00214CB6">
        <w:tc>
          <w:tcPr>
            <w:tcW w:w="3510" w:type="dxa"/>
            <w:shd w:val="clear" w:color="auto" w:fill="auto"/>
          </w:tcPr>
          <w:p w14:paraId="03D21CB8" w14:textId="77777777" w:rsidR="00C6631D" w:rsidRPr="00DF3A57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  <w:tcBorders>
              <w:left w:val="nil"/>
            </w:tcBorders>
            <w:shd w:val="clear" w:color="auto" w:fill="auto"/>
          </w:tcPr>
          <w:p w14:paraId="2EA47CBC" w14:textId="77777777" w:rsidR="00C6631D" w:rsidRPr="00DF3A57" w:rsidRDefault="00C6631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3" w:type="dxa"/>
            <w:gridSpan w:val="8"/>
            <w:shd w:val="clear" w:color="auto" w:fill="auto"/>
            <w:vAlign w:val="bottom"/>
          </w:tcPr>
          <w:p w14:paraId="7752137B" w14:textId="77777777" w:rsidR="00C6631D" w:rsidRPr="00DF3A57" w:rsidRDefault="00C6631D" w:rsidP="004451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82DF3" w:rsidRPr="00DF3A57" w14:paraId="3F59FD4A" w14:textId="77777777" w:rsidTr="00214CB6">
        <w:tc>
          <w:tcPr>
            <w:tcW w:w="3510" w:type="dxa"/>
            <w:shd w:val="clear" w:color="auto" w:fill="auto"/>
          </w:tcPr>
          <w:p w14:paraId="14B91364" w14:textId="3C031B86" w:rsidR="00B82DF3" w:rsidRPr="00DF3A57" w:rsidRDefault="00B82DF3" w:rsidP="00B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69" w:type="dxa"/>
            <w:tcBorders>
              <w:left w:val="nil"/>
            </w:tcBorders>
            <w:shd w:val="clear" w:color="auto" w:fill="auto"/>
          </w:tcPr>
          <w:p w14:paraId="1B2991F0" w14:textId="77777777" w:rsidR="00B82DF3" w:rsidRPr="00DF3A57" w:rsidRDefault="00B82DF3" w:rsidP="00B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24D056EA" w14:textId="539F850D" w:rsidR="00B82DF3" w:rsidRPr="00324FA4" w:rsidRDefault="00B82DF3" w:rsidP="00214CB6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D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142,219</w:t>
            </w:r>
          </w:p>
        </w:tc>
        <w:tc>
          <w:tcPr>
            <w:tcW w:w="262" w:type="dxa"/>
            <w:shd w:val="clear" w:color="auto" w:fill="auto"/>
          </w:tcPr>
          <w:p w14:paraId="67A327B9" w14:textId="77777777" w:rsidR="00B82DF3" w:rsidRPr="00DF3A57" w:rsidRDefault="00B82DF3" w:rsidP="00B82D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7937C071" w14:textId="74941C83" w:rsidR="00B82DF3" w:rsidRPr="00DF3A57" w:rsidRDefault="00B82DF3" w:rsidP="00B82DF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130,417</w:t>
            </w:r>
          </w:p>
        </w:tc>
        <w:tc>
          <w:tcPr>
            <w:tcW w:w="262" w:type="dxa"/>
            <w:shd w:val="clear" w:color="auto" w:fill="auto"/>
          </w:tcPr>
          <w:p w14:paraId="6ADE9FE4" w14:textId="77777777" w:rsidR="00B82DF3" w:rsidRPr="00DF3A57" w:rsidRDefault="00B82DF3" w:rsidP="00B8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9A8DCF2" w14:textId="41C7D432" w:rsidR="00B82DF3" w:rsidRPr="00DF3A57" w:rsidRDefault="00B82DF3" w:rsidP="00B82D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42,177</w:t>
            </w:r>
          </w:p>
        </w:tc>
        <w:tc>
          <w:tcPr>
            <w:tcW w:w="270" w:type="dxa"/>
            <w:shd w:val="clear" w:color="auto" w:fill="auto"/>
          </w:tcPr>
          <w:p w14:paraId="5E311823" w14:textId="77777777" w:rsidR="00B82DF3" w:rsidRPr="00DF3A57" w:rsidRDefault="00B82DF3" w:rsidP="00B82DF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77EA08" w14:textId="7A60C079" w:rsidR="00B82DF3" w:rsidRPr="00DF3A57" w:rsidRDefault="00B82DF3" w:rsidP="00B82DF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42,177</w:t>
            </w:r>
          </w:p>
        </w:tc>
      </w:tr>
      <w:tr w:rsidR="00B82DF3" w:rsidRPr="00DF3A57" w14:paraId="6C5641C5" w14:textId="77777777" w:rsidTr="00214CB6">
        <w:tc>
          <w:tcPr>
            <w:tcW w:w="3510" w:type="dxa"/>
            <w:shd w:val="clear" w:color="auto" w:fill="auto"/>
          </w:tcPr>
          <w:p w14:paraId="7A56C530" w14:textId="229DC232" w:rsidR="00B82DF3" w:rsidRPr="00DF3A57" w:rsidRDefault="00B82DF3" w:rsidP="00B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269" w:type="dxa"/>
            <w:tcBorders>
              <w:left w:val="nil"/>
            </w:tcBorders>
            <w:shd w:val="clear" w:color="auto" w:fill="auto"/>
          </w:tcPr>
          <w:p w14:paraId="6DD7C350" w14:textId="77777777" w:rsidR="00B82DF3" w:rsidRPr="00DF3A57" w:rsidRDefault="00B82DF3" w:rsidP="00B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096CBE17" w14:textId="11182A6E" w:rsidR="00B82DF3" w:rsidRPr="00324FA4" w:rsidRDefault="00324FA4" w:rsidP="00214CB6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4F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</w:p>
        </w:tc>
        <w:tc>
          <w:tcPr>
            <w:tcW w:w="262" w:type="dxa"/>
            <w:shd w:val="clear" w:color="auto" w:fill="auto"/>
          </w:tcPr>
          <w:p w14:paraId="2BC52CBB" w14:textId="77777777" w:rsidR="00B82DF3" w:rsidRPr="00DF3A57" w:rsidRDefault="00B82DF3" w:rsidP="00B82D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4651DA80" w14:textId="60912D23" w:rsidR="00B82DF3" w:rsidRPr="00DF3A57" w:rsidRDefault="00B82DF3" w:rsidP="00B82DF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1,971</w:t>
            </w:r>
          </w:p>
        </w:tc>
        <w:tc>
          <w:tcPr>
            <w:tcW w:w="262" w:type="dxa"/>
            <w:shd w:val="clear" w:color="auto" w:fill="auto"/>
          </w:tcPr>
          <w:p w14:paraId="4D382ECD" w14:textId="77777777" w:rsidR="00B82DF3" w:rsidRPr="00DF3A57" w:rsidRDefault="00B82DF3" w:rsidP="00B8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F684131" w14:textId="2A245496" w:rsidR="00B82DF3" w:rsidRPr="00DF3A57" w:rsidRDefault="00B82DF3" w:rsidP="00B82DF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99E305" w14:textId="77777777" w:rsidR="00B82DF3" w:rsidRPr="00DF3A57" w:rsidRDefault="00B82DF3" w:rsidP="00B82DF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A71825" w14:textId="77777777" w:rsidR="00B82DF3" w:rsidRPr="00DF3A57" w:rsidRDefault="00B82DF3" w:rsidP="00B82DF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82DF3" w:rsidRPr="00DF3A57" w14:paraId="35667D8E" w14:textId="77777777" w:rsidTr="00214CB6">
        <w:tc>
          <w:tcPr>
            <w:tcW w:w="3510" w:type="dxa"/>
            <w:shd w:val="clear" w:color="auto" w:fill="auto"/>
          </w:tcPr>
          <w:p w14:paraId="2A2B3770" w14:textId="077E5DAB" w:rsidR="00B82DF3" w:rsidRPr="00DF3A57" w:rsidRDefault="00E142C4" w:rsidP="00B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2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269" w:type="dxa"/>
            <w:tcBorders>
              <w:left w:val="nil"/>
            </w:tcBorders>
            <w:shd w:val="clear" w:color="auto" w:fill="auto"/>
          </w:tcPr>
          <w:p w14:paraId="56FA95A8" w14:textId="77777777" w:rsidR="00B82DF3" w:rsidRPr="00DF3A57" w:rsidRDefault="00B82DF3" w:rsidP="00B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664C434B" w14:textId="19166655" w:rsidR="00B82DF3" w:rsidRPr="00324FA4" w:rsidRDefault="00B82DF3" w:rsidP="00214CB6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D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(1,593)</w:t>
            </w:r>
          </w:p>
        </w:tc>
        <w:tc>
          <w:tcPr>
            <w:tcW w:w="262" w:type="dxa"/>
            <w:shd w:val="clear" w:color="auto" w:fill="auto"/>
          </w:tcPr>
          <w:p w14:paraId="16BE785A" w14:textId="77777777" w:rsidR="00B82DF3" w:rsidRPr="00DF3A57" w:rsidRDefault="00B82DF3" w:rsidP="00B82D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241BE1F3" w14:textId="1A63FBA8" w:rsidR="00B82DF3" w:rsidRPr="00DF3A57" w:rsidRDefault="00E142C4" w:rsidP="00E142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CB7E52B" w14:textId="77777777" w:rsidR="00B82DF3" w:rsidRPr="00DF3A57" w:rsidRDefault="00B82DF3" w:rsidP="00B8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5DF7DD0" w14:textId="08BA1AE6" w:rsidR="00B82DF3" w:rsidRPr="00DF3A57" w:rsidRDefault="00E142C4" w:rsidP="00B82DF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EA4A36" w14:textId="77777777" w:rsidR="00B82DF3" w:rsidRPr="00DF3A57" w:rsidRDefault="00B82DF3" w:rsidP="00B82DF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2DD58D" w14:textId="232A9354" w:rsidR="00B82DF3" w:rsidRPr="00DF3A57" w:rsidRDefault="00E142C4" w:rsidP="00B82DF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82DF3" w:rsidRPr="00DF3A57" w14:paraId="3079E5F7" w14:textId="77777777" w:rsidTr="00214CB6">
        <w:tc>
          <w:tcPr>
            <w:tcW w:w="3510" w:type="dxa"/>
            <w:shd w:val="clear" w:color="auto" w:fill="auto"/>
          </w:tcPr>
          <w:p w14:paraId="52CAFADE" w14:textId="50922DEC" w:rsidR="00B82DF3" w:rsidRPr="00DF3A57" w:rsidRDefault="00B82DF3" w:rsidP="00B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</w:t>
            </w:r>
          </w:p>
        </w:tc>
        <w:tc>
          <w:tcPr>
            <w:tcW w:w="269" w:type="dxa"/>
            <w:tcBorders>
              <w:left w:val="nil"/>
            </w:tcBorders>
            <w:shd w:val="clear" w:color="auto" w:fill="auto"/>
          </w:tcPr>
          <w:p w14:paraId="5006F31C" w14:textId="77777777" w:rsidR="00B82DF3" w:rsidRPr="00DF3A57" w:rsidRDefault="00B82DF3" w:rsidP="00B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35A9588E" w14:textId="77777777" w:rsidR="00B82DF3" w:rsidRPr="00324FA4" w:rsidRDefault="00B82DF3" w:rsidP="00214CB6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3CB72231" w14:textId="77777777" w:rsidR="00B82DF3" w:rsidRPr="00DF3A57" w:rsidRDefault="00B82DF3" w:rsidP="00B82D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58A78D23" w14:textId="77777777" w:rsidR="00B82DF3" w:rsidRPr="00DF3A57" w:rsidRDefault="00B82DF3" w:rsidP="00B82DF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EDE61AA" w14:textId="77777777" w:rsidR="00B82DF3" w:rsidRPr="00DF3A57" w:rsidRDefault="00B82DF3" w:rsidP="00B8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4558A74" w14:textId="77777777" w:rsidR="00B82DF3" w:rsidRPr="00DF3A57" w:rsidRDefault="00B82DF3" w:rsidP="00B82DF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AD59DD" w14:textId="77777777" w:rsidR="00B82DF3" w:rsidRPr="00DF3A57" w:rsidRDefault="00B82DF3" w:rsidP="00B82DF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5D1EF9" w14:textId="77777777" w:rsidR="00B82DF3" w:rsidRPr="00DF3A57" w:rsidRDefault="00B82DF3" w:rsidP="00B82DF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82DF3" w:rsidRPr="00DF3A57" w14:paraId="78D8C3FF" w14:textId="77777777" w:rsidTr="00214CB6">
        <w:tc>
          <w:tcPr>
            <w:tcW w:w="3784" w:type="dxa"/>
            <w:gridSpan w:val="2"/>
            <w:shd w:val="clear" w:color="auto" w:fill="auto"/>
          </w:tcPr>
          <w:p w14:paraId="5FD05467" w14:textId="273C280A" w:rsidR="00B82DF3" w:rsidRPr="00DF3A57" w:rsidRDefault="00B82DF3" w:rsidP="00B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1353" w:type="dxa"/>
            <w:shd w:val="clear" w:color="auto" w:fill="auto"/>
          </w:tcPr>
          <w:p w14:paraId="609D4E0A" w14:textId="1CF8598F" w:rsidR="00B82DF3" w:rsidRPr="00324FA4" w:rsidRDefault="00324FA4" w:rsidP="00214CB6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4F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(3,246)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0DC7C4FB" w14:textId="77777777" w:rsidR="00B82DF3" w:rsidRPr="00DF3A57" w:rsidRDefault="00B82DF3" w:rsidP="00B82D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7D615E7F" w14:textId="16A89BBF" w:rsidR="00B82DF3" w:rsidRPr="00DF3A57" w:rsidRDefault="00B82DF3" w:rsidP="00B82DF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9,831</w:t>
            </w:r>
          </w:p>
        </w:tc>
        <w:tc>
          <w:tcPr>
            <w:tcW w:w="262" w:type="dxa"/>
            <w:shd w:val="clear" w:color="auto" w:fill="auto"/>
          </w:tcPr>
          <w:p w14:paraId="1B731B29" w14:textId="77777777" w:rsidR="00B82DF3" w:rsidRPr="00DF3A57" w:rsidRDefault="00B82DF3" w:rsidP="00B8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FC260A" w14:textId="317488FC" w:rsidR="00B82DF3" w:rsidRPr="00DF3A57" w:rsidRDefault="00B82DF3" w:rsidP="00B82DF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4C5148" w14:textId="2B13CB8C" w:rsidR="00B82DF3" w:rsidRPr="00DF3A57" w:rsidRDefault="00B82DF3" w:rsidP="00B82DF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3888EBE" w14:textId="77777777" w:rsidR="00B82DF3" w:rsidRPr="00DF3A57" w:rsidRDefault="00B82DF3" w:rsidP="00B82DF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82DF3" w:rsidRPr="00DF3A57" w14:paraId="6E528019" w14:textId="77777777" w:rsidTr="00214CB6">
        <w:tc>
          <w:tcPr>
            <w:tcW w:w="3510" w:type="dxa"/>
            <w:shd w:val="clear" w:color="auto" w:fill="auto"/>
          </w:tcPr>
          <w:p w14:paraId="2EE3F796" w14:textId="08885C5B" w:rsidR="00B82DF3" w:rsidRPr="00DF3A57" w:rsidRDefault="00B82DF3" w:rsidP="00B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9" w:type="dxa"/>
            <w:tcBorders>
              <w:left w:val="nil"/>
            </w:tcBorders>
            <w:shd w:val="clear" w:color="auto" w:fill="auto"/>
          </w:tcPr>
          <w:p w14:paraId="7A9E0955" w14:textId="77777777" w:rsidR="00B82DF3" w:rsidRPr="00DF3A57" w:rsidRDefault="00B82DF3" w:rsidP="00B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90BE6" w14:textId="7510AE45" w:rsidR="00B82DF3" w:rsidRPr="00DF3A57" w:rsidRDefault="00324FA4" w:rsidP="00214CB6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4F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137,586</w:t>
            </w:r>
          </w:p>
        </w:tc>
        <w:tc>
          <w:tcPr>
            <w:tcW w:w="262" w:type="dxa"/>
            <w:shd w:val="clear" w:color="auto" w:fill="auto"/>
          </w:tcPr>
          <w:p w14:paraId="70AA4082" w14:textId="77777777" w:rsidR="00B82DF3" w:rsidRPr="00DF3A57" w:rsidRDefault="00B82DF3" w:rsidP="00B82D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99FC8" w14:textId="43A94D03" w:rsidR="00B82DF3" w:rsidRPr="00DF3A57" w:rsidRDefault="00B82DF3" w:rsidP="00B82DF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142,219</w:t>
            </w:r>
          </w:p>
        </w:tc>
        <w:tc>
          <w:tcPr>
            <w:tcW w:w="262" w:type="dxa"/>
            <w:shd w:val="clear" w:color="auto" w:fill="auto"/>
          </w:tcPr>
          <w:p w14:paraId="2AF38C81" w14:textId="77777777" w:rsidR="00B82DF3" w:rsidRPr="00DF3A57" w:rsidRDefault="00B82DF3" w:rsidP="00B8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620A54" w14:textId="48D1937C" w:rsidR="00B82DF3" w:rsidRPr="00DF3A57" w:rsidRDefault="00B82DF3" w:rsidP="00B82D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42,177</w:t>
            </w:r>
          </w:p>
        </w:tc>
        <w:tc>
          <w:tcPr>
            <w:tcW w:w="270" w:type="dxa"/>
            <w:shd w:val="clear" w:color="auto" w:fill="auto"/>
          </w:tcPr>
          <w:p w14:paraId="38330DB6" w14:textId="77777777" w:rsidR="00B82DF3" w:rsidRPr="00DF3A57" w:rsidRDefault="00B82DF3" w:rsidP="00B82DF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A1C6C0" w14:textId="51C785BD" w:rsidR="00B82DF3" w:rsidRPr="00DF3A57" w:rsidRDefault="00B82DF3" w:rsidP="00B82DF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42,177</w:t>
            </w:r>
          </w:p>
        </w:tc>
      </w:tr>
    </w:tbl>
    <w:p w14:paraId="2C903DFA" w14:textId="77777777" w:rsidR="00A46FDF" w:rsidRDefault="00A46FD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E0F02" w14:textId="6FD72AC2" w:rsidR="00662CE6" w:rsidRPr="00DF3A57" w:rsidRDefault="0035281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lang w:val="x-none" w:eastAsia="x-none"/>
        </w:rPr>
      </w:pP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662CE6" w:rsidRPr="00DF3A57">
        <w:rPr>
          <w:rFonts w:asciiTheme="majorBidi" w:hAnsiTheme="majorBidi" w:cstheme="majorBidi"/>
          <w:sz w:val="28"/>
          <w:szCs w:val="28"/>
          <w:cs/>
        </w:rPr>
        <w:t>บันทึกเงินลงทุนในบริษัทร่วมในต่างประเทศตามวิธีส่วนได้เสีย มูลค่าตามบัญชีของเงินลงทุนดังกล่าว</w:t>
      </w:r>
      <w:r w:rsidR="00662CE6"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="00662CE6" w:rsidRPr="00DF3A57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662CE6"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="003E0ACB" w:rsidRPr="00DF3A57">
        <w:rPr>
          <w:rFonts w:asciiTheme="majorBidi" w:hAnsiTheme="majorBidi" w:cstheme="majorBidi"/>
          <w:sz w:val="28"/>
          <w:szCs w:val="28"/>
        </w:rPr>
        <w:t>31</w:t>
      </w:r>
      <w:r w:rsidR="00662CE6"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="00662CE6" w:rsidRPr="00DF3A57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662CE6"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="003E0ACB" w:rsidRPr="00DF3A57">
        <w:rPr>
          <w:rFonts w:asciiTheme="majorBidi" w:hAnsiTheme="majorBidi" w:cstheme="majorBidi"/>
          <w:sz w:val="28"/>
          <w:szCs w:val="28"/>
        </w:rPr>
        <w:t>256</w:t>
      </w:r>
      <w:r w:rsidR="000B782B" w:rsidRPr="00DF3A57">
        <w:rPr>
          <w:rFonts w:asciiTheme="majorBidi" w:hAnsiTheme="majorBidi" w:cstheme="majorBidi"/>
          <w:sz w:val="28"/>
          <w:szCs w:val="28"/>
        </w:rPr>
        <w:t>5</w:t>
      </w:r>
      <w:r w:rsidR="00662CE6" w:rsidRPr="00DF3A57">
        <w:rPr>
          <w:rFonts w:asciiTheme="majorBidi" w:hAnsiTheme="majorBidi" w:cstheme="majorBidi"/>
          <w:sz w:val="28"/>
          <w:szCs w:val="28"/>
          <w:cs/>
        </w:rPr>
        <w:t xml:space="preserve"> มี</w:t>
      </w:r>
      <w:r w:rsidR="00662CE6" w:rsidRPr="00324FA4">
        <w:rPr>
          <w:rFonts w:asciiTheme="majorBidi" w:hAnsiTheme="majorBidi" w:cstheme="majorBidi"/>
          <w:sz w:val="28"/>
          <w:szCs w:val="28"/>
          <w:cs/>
        </w:rPr>
        <w:t xml:space="preserve">จำนวนเงิน </w:t>
      </w:r>
      <w:r w:rsidR="00324FA4" w:rsidRPr="00324FA4">
        <w:rPr>
          <w:rFonts w:asciiTheme="majorBidi" w:hAnsiTheme="majorBidi" w:cstheme="majorBidi"/>
          <w:sz w:val="28"/>
          <w:szCs w:val="28"/>
        </w:rPr>
        <w:t>137.59</w:t>
      </w:r>
      <w:r w:rsidR="002D2EA1">
        <w:rPr>
          <w:rFonts w:asciiTheme="majorBidi" w:hAnsiTheme="majorBidi" w:cstheme="majorBidi"/>
          <w:sz w:val="28"/>
          <w:szCs w:val="28"/>
        </w:rPr>
        <w:t xml:space="preserve"> </w:t>
      </w:r>
      <w:r w:rsidR="00662CE6" w:rsidRPr="00DF3A57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662CE6" w:rsidRPr="00DF3A57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3E0ACB" w:rsidRPr="00DF3A5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B782B" w:rsidRPr="00DF3A57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662CE6" w:rsidRPr="00DF3A5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3E0ACB" w:rsidRPr="00DF3A57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0B782B" w:rsidRPr="00DF3A57">
        <w:rPr>
          <w:rFonts w:asciiTheme="majorBidi" w:hAnsiTheme="majorBidi" w:cstheme="majorBidi"/>
          <w:i/>
          <w:iCs/>
          <w:sz w:val="28"/>
          <w:szCs w:val="28"/>
        </w:rPr>
        <w:t>42</w:t>
      </w:r>
      <w:r w:rsidR="00662CE6" w:rsidRPr="00DF3A57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B782B" w:rsidRPr="00DF3A57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3E0ACB" w:rsidRPr="00DF3A57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662CE6" w:rsidRPr="00DF3A5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62CE6" w:rsidRPr="00DF3A5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662CE6" w:rsidRPr="00DF3A57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662CE6" w:rsidRPr="00DF3A57">
        <w:rPr>
          <w:rFonts w:asciiTheme="majorBidi" w:hAnsiTheme="majorBidi" w:cstheme="majorBidi"/>
          <w:sz w:val="28"/>
          <w:szCs w:val="28"/>
          <w:cs/>
        </w:rPr>
        <w:t>และรับรู้ส่วนแบ่งกำไรจากเงินลงทุนในบริษัทร่วมดังกล่าวสำหรับปีสิ้นสุดวันเดียวกัน</w:t>
      </w:r>
      <w:bookmarkStart w:id="5" w:name="_Hlk70997652"/>
      <w:r w:rsidR="00662CE6" w:rsidRPr="00DF3A5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2CE6" w:rsidRPr="00324FA4">
        <w:rPr>
          <w:rFonts w:asciiTheme="majorBidi" w:hAnsiTheme="majorBidi" w:cstheme="majorBidi"/>
          <w:sz w:val="28"/>
          <w:szCs w:val="28"/>
          <w:cs/>
        </w:rPr>
        <w:t xml:space="preserve">จำนวนเงิน </w:t>
      </w:r>
      <w:bookmarkEnd w:id="5"/>
      <w:r w:rsidR="00324FA4" w:rsidRPr="00324FA4">
        <w:rPr>
          <w:rFonts w:asciiTheme="majorBidi" w:hAnsiTheme="majorBidi" w:cstheme="majorBidi"/>
          <w:sz w:val="28"/>
          <w:szCs w:val="28"/>
        </w:rPr>
        <w:t>0.2</w:t>
      </w:r>
      <w:r w:rsidR="00467EEC">
        <w:rPr>
          <w:rFonts w:asciiTheme="majorBidi" w:hAnsiTheme="majorBidi" w:cstheme="majorBidi"/>
          <w:sz w:val="28"/>
          <w:szCs w:val="28"/>
        </w:rPr>
        <w:t>6</w:t>
      </w:r>
      <w:r w:rsidR="002D2EA1">
        <w:rPr>
          <w:rFonts w:asciiTheme="majorBidi" w:hAnsiTheme="majorBidi" w:cstheme="majorBidi"/>
          <w:sz w:val="28"/>
          <w:szCs w:val="28"/>
        </w:rPr>
        <w:t xml:space="preserve"> </w:t>
      </w:r>
      <w:r w:rsidR="00662CE6" w:rsidRPr="00DF3A5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62CE6"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="00662CE6" w:rsidRPr="00DF3A57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3E0ACB" w:rsidRPr="00DF3A5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B782B" w:rsidRPr="00DF3A57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662CE6" w:rsidRPr="00DF3A57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662CE6" w:rsidRPr="00DF3A5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B782B" w:rsidRPr="00DF3A57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662CE6" w:rsidRPr="00DF3A57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B782B" w:rsidRPr="00DF3A57">
        <w:rPr>
          <w:rFonts w:asciiTheme="majorBidi" w:hAnsiTheme="majorBidi" w:cstheme="majorBidi"/>
          <w:i/>
          <w:iCs/>
          <w:sz w:val="28"/>
          <w:szCs w:val="28"/>
        </w:rPr>
        <w:t>97</w:t>
      </w:r>
      <w:r w:rsidR="00662CE6" w:rsidRPr="00DF3A5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62CE6" w:rsidRPr="00DF3A5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662CE6" w:rsidRPr="00DF3A57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662CE6" w:rsidRPr="00DF3A57">
        <w:rPr>
          <w:rFonts w:asciiTheme="majorBidi" w:hAnsiTheme="majorBidi" w:cstheme="majorBidi"/>
          <w:sz w:val="28"/>
          <w:szCs w:val="28"/>
          <w:cs/>
        </w:rPr>
        <w:t>โดยใช้ข้อมูลทางการเงินของบริษัทร่วมในต่างประเทศซึ่งจัดทำโดยผู้บริหารของบริษัทร่วมและยังมิได้ตรวจสอบโดยผู้สอบบัญชี</w:t>
      </w:r>
    </w:p>
    <w:p w14:paraId="0F582B00" w14:textId="77777777" w:rsidR="00A76D72" w:rsidRPr="00DF3A57" w:rsidRDefault="00A76D7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EA42BAF" w14:textId="77777777" w:rsidR="004B5EFF" w:rsidRPr="00DF3A57" w:rsidRDefault="004B5E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0B53BA60" w14:textId="77777777" w:rsidR="00C6631D" w:rsidRPr="00DF3A57" w:rsidRDefault="00C6631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0EB426EC" w14:textId="2C24656C" w:rsidR="00C6631D" w:rsidRPr="00DF3A57" w:rsidRDefault="00C6631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C6631D" w:rsidRPr="00DF3A57" w:rsidSect="00941B8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245"/>
        </w:sectPr>
      </w:pPr>
    </w:p>
    <w:p w14:paraId="71731490" w14:textId="43EA4D61" w:rsidR="00FA6869" w:rsidRPr="00DF3A57" w:rsidRDefault="00FA686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เงินลงทุนในบริษัท</w:t>
      </w:r>
      <w:r w:rsidR="004C05E4" w:rsidRPr="00DF3A57">
        <w:rPr>
          <w:rFonts w:asciiTheme="majorBidi" w:hAnsiTheme="majorBidi" w:cstheme="majorBidi"/>
          <w:sz w:val="28"/>
          <w:szCs w:val="28"/>
          <w:cs/>
        </w:rPr>
        <w:t>ร่วม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3E0ACB" w:rsidRPr="00DF3A57">
        <w:rPr>
          <w:rFonts w:asciiTheme="majorBidi" w:hAnsiTheme="majorBidi" w:cstheme="majorBidi"/>
          <w:sz w:val="28"/>
          <w:szCs w:val="28"/>
        </w:rPr>
        <w:t>31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E0ACB" w:rsidRPr="00DF3A57">
        <w:rPr>
          <w:rFonts w:asciiTheme="majorBidi" w:hAnsiTheme="majorBidi" w:cstheme="majorBidi"/>
          <w:sz w:val="28"/>
          <w:szCs w:val="28"/>
        </w:rPr>
        <w:t>256</w:t>
      </w:r>
      <w:r w:rsidR="000B782B" w:rsidRPr="00DF3A57">
        <w:rPr>
          <w:rFonts w:asciiTheme="majorBidi" w:hAnsiTheme="majorBidi" w:cstheme="majorBidi"/>
          <w:sz w:val="28"/>
          <w:szCs w:val="28"/>
        </w:rPr>
        <w:t>5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3E0ACB" w:rsidRPr="00DF3A57">
        <w:rPr>
          <w:rFonts w:asciiTheme="majorBidi" w:hAnsiTheme="majorBidi" w:cstheme="majorBidi"/>
          <w:sz w:val="28"/>
          <w:szCs w:val="28"/>
        </w:rPr>
        <w:t>256</w:t>
      </w:r>
      <w:r w:rsidR="000B782B" w:rsidRPr="00DF3A57">
        <w:rPr>
          <w:rFonts w:asciiTheme="majorBidi" w:hAnsiTheme="majorBidi" w:cstheme="majorBidi"/>
          <w:sz w:val="28"/>
          <w:szCs w:val="28"/>
        </w:rPr>
        <w:t>4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</w:p>
    <w:p w14:paraId="052ED9AC" w14:textId="77777777" w:rsidR="004B5EFF" w:rsidRPr="00DF3A57" w:rsidRDefault="004B5EFF" w:rsidP="004451C9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pPr w:leftFromText="180" w:rightFromText="180" w:vertAnchor="text" w:horzAnchor="margin" w:tblpX="-112" w:tblpY="47"/>
        <w:tblW w:w="1485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450"/>
        <w:gridCol w:w="810"/>
        <w:gridCol w:w="180"/>
        <w:gridCol w:w="630"/>
        <w:gridCol w:w="180"/>
        <w:gridCol w:w="720"/>
        <w:gridCol w:w="180"/>
        <w:gridCol w:w="720"/>
        <w:gridCol w:w="181"/>
        <w:gridCol w:w="719"/>
        <w:gridCol w:w="180"/>
        <w:gridCol w:w="1170"/>
        <w:gridCol w:w="180"/>
        <w:gridCol w:w="993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7426D9" w:rsidRPr="007426D9" w14:paraId="616C4456" w14:textId="77777777" w:rsidTr="00214CB6">
        <w:trPr>
          <w:cantSplit/>
          <w:trHeight w:val="68"/>
          <w:tblHeader/>
        </w:trPr>
        <w:tc>
          <w:tcPr>
            <w:tcW w:w="3600" w:type="dxa"/>
            <w:vAlign w:val="bottom"/>
          </w:tcPr>
          <w:p w14:paraId="726768EB" w14:textId="67F47F4A" w:rsidR="007426D9" w:rsidRPr="007426D9" w:rsidRDefault="007426D9" w:rsidP="004451C9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dxa"/>
          </w:tcPr>
          <w:p w14:paraId="0430E487" w14:textId="77777777" w:rsidR="007426D9" w:rsidRPr="007426D9" w:rsidRDefault="007426D9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9642B81" w14:textId="7A63F680" w:rsidR="007426D9" w:rsidRPr="007426D9" w:rsidRDefault="007426D9" w:rsidP="004451C9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2E5CC0D" w14:textId="77777777" w:rsidR="007426D9" w:rsidRPr="007426D9" w:rsidRDefault="007426D9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85FD99C" w14:textId="240F4F5A" w:rsidR="007426D9" w:rsidRPr="007426D9" w:rsidRDefault="007426D9" w:rsidP="004451C9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02BFBBB" w14:textId="77777777" w:rsidR="007426D9" w:rsidRPr="007426D9" w:rsidRDefault="007426D9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9003E98" w14:textId="72042513" w:rsidR="007426D9" w:rsidRPr="007426D9" w:rsidRDefault="007426D9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6E2BA1" w14:textId="77777777" w:rsidR="007426D9" w:rsidRPr="007426D9" w:rsidRDefault="007426D9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DD523EE" w14:textId="79C3D0D0" w:rsidR="007426D9" w:rsidRPr="007426D9" w:rsidRDefault="007426D9" w:rsidP="007426D9">
            <w:pPr>
              <w:pStyle w:val="acctfourfigures"/>
              <w:tabs>
                <w:tab w:val="left" w:pos="720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26D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</w:t>
            </w:r>
            <w:r w:rsidRPr="007426D9">
              <w:rPr>
                <w:rFonts w:asciiTheme="majorBidi" w:hAnsiTheme="majorBidi" w:cstheme="majorBidi" w:hint="cs"/>
                <w:bCs/>
                <w:sz w:val="24"/>
                <w:szCs w:val="24"/>
                <w:cs/>
              </w:rPr>
              <w:t>นที่</w:t>
            </w:r>
            <w:r w:rsidRPr="007426D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br/>
            </w:r>
            <w:r w:rsidRPr="007426D9">
              <w:rPr>
                <w:rFonts w:asciiTheme="majorBidi" w:hAnsiTheme="majorBidi" w:cstheme="majorBidi" w:hint="cs"/>
                <w:bCs/>
                <w:sz w:val="24"/>
                <w:szCs w:val="24"/>
                <w:cs/>
              </w:rPr>
              <w:t>แสดงเงินลงทุนตาม</w:t>
            </w:r>
            <w:r w:rsidR="00214CB6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bidi="th-TH"/>
              </w:rPr>
              <w:t>วิธี</w:t>
            </w:r>
            <w:r w:rsidRPr="007426D9">
              <w:rPr>
                <w:rFonts w:asciiTheme="majorBidi" w:hAnsiTheme="majorBidi" w:cstheme="majorBidi" w:hint="cs"/>
                <w:bCs/>
                <w:sz w:val="24"/>
                <w:szCs w:val="24"/>
                <w:cs/>
              </w:rPr>
              <w:t>ส่ว</w:t>
            </w:r>
            <w:r w:rsidRPr="007426D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bidi="th-TH"/>
              </w:rPr>
              <w:t>น</w:t>
            </w:r>
            <w:r w:rsidRPr="007426D9">
              <w:rPr>
                <w:rFonts w:asciiTheme="majorBidi" w:hAnsiTheme="majorBidi" w:cstheme="majorBidi" w:hint="cs"/>
                <w:bCs/>
                <w:sz w:val="24"/>
                <w:szCs w:val="24"/>
                <w:cs/>
              </w:rPr>
              <w:t>ได้เสีย</w:t>
            </w:r>
          </w:p>
        </w:tc>
        <w:tc>
          <w:tcPr>
            <w:tcW w:w="180" w:type="dxa"/>
            <w:vAlign w:val="bottom"/>
          </w:tcPr>
          <w:p w14:paraId="54D03861" w14:textId="77777777" w:rsidR="007426D9" w:rsidRPr="007426D9" w:rsidRDefault="007426D9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61F85FC" w14:textId="69072E2C" w:rsidR="007426D9" w:rsidRPr="007426D9" w:rsidRDefault="007426D9" w:rsidP="007426D9">
            <w:pPr>
              <w:pStyle w:val="acctfourfigures"/>
              <w:tabs>
                <w:tab w:val="left" w:pos="720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426D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263D369" w14:textId="77777777" w:rsidR="007426D9" w:rsidRPr="007426D9" w:rsidRDefault="007426D9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0521E6F8" w14:textId="11A1029B" w:rsidR="007426D9" w:rsidRPr="007426D9" w:rsidRDefault="007426D9" w:rsidP="004451C9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26D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00A6728B" w14:textId="77777777" w:rsidR="007426D9" w:rsidRPr="007426D9" w:rsidRDefault="007426D9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0C84E5B0" w14:textId="68ED9F64" w:rsidR="007426D9" w:rsidRPr="007426D9" w:rsidRDefault="007426D9" w:rsidP="004451C9">
            <w:pPr>
              <w:pStyle w:val="acctfourfigures"/>
              <w:tabs>
                <w:tab w:val="left" w:pos="720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D48A5" w:rsidRPr="007426D9" w14:paraId="6A26E14B" w14:textId="77777777" w:rsidTr="00214CB6">
        <w:trPr>
          <w:cantSplit/>
          <w:trHeight w:val="68"/>
          <w:tblHeader/>
        </w:trPr>
        <w:tc>
          <w:tcPr>
            <w:tcW w:w="3600" w:type="dxa"/>
            <w:vAlign w:val="bottom"/>
          </w:tcPr>
          <w:p w14:paraId="5E844FDA" w14:textId="14C502A8" w:rsidR="005D48A5" w:rsidRPr="007426D9" w:rsidRDefault="003737E6" w:rsidP="004451C9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ind w:left="15" w:hanging="1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426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ab/>
            </w:r>
            <w:r w:rsidR="005D48A5" w:rsidRPr="007426D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450" w:type="dxa"/>
          </w:tcPr>
          <w:p w14:paraId="14F852A3" w14:textId="77777777" w:rsidR="005D48A5" w:rsidRPr="007426D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586F509" w14:textId="3CB1D482" w:rsidR="005D48A5" w:rsidRPr="007426D9" w:rsidRDefault="005D48A5" w:rsidP="004451C9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426D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7573081F" w14:textId="77777777" w:rsidR="005D48A5" w:rsidRPr="007426D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D32558C" w14:textId="77777777" w:rsidR="005D48A5" w:rsidRPr="007426D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426D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590B93C2" w14:textId="5F0898ED" w:rsidR="005D48A5" w:rsidRPr="007426D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426D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2C30551E" w14:textId="77777777" w:rsidR="005D48A5" w:rsidRPr="007426D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7DF975C" w14:textId="77777777" w:rsidR="005D48A5" w:rsidRPr="007426D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3E18FE" w14:textId="07BE8768" w:rsidR="005D48A5" w:rsidRPr="007426D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26D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A51B1D9" w14:textId="77777777" w:rsidR="005D48A5" w:rsidRPr="007426D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2343" w:type="dxa"/>
            <w:gridSpan w:val="3"/>
            <w:vAlign w:val="bottom"/>
          </w:tcPr>
          <w:p w14:paraId="4B8E24C1" w14:textId="77777777" w:rsidR="003737E6" w:rsidRPr="007426D9" w:rsidRDefault="003737E6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26D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3B20A90D" w14:textId="2724D310" w:rsidR="005D48A5" w:rsidRPr="007426D9" w:rsidRDefault="003737E6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426D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vAlign w:val="bottom"/>
          </w:tcPr>
          <w:p w14:paraId="6F021BAE" w14:textId="77777777" w:rsidR="005D48A5" w:rsidRPr="007426D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EECD8BF" w14:textId="1FCE04F5" w:rsidR="005D48A5" w:rsidRPr="007426D9" w:rsidRDefault="003737E6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426D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F43FF04" w14:textId="77777777" w:rsidR="005D48A5" w:rsidRPr="007426D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E9AF7F3" w14:textId="722CFB69" w:rsidR="005D48A5" w:rsidRPr="007426D9" w:rsidRDefault="005D48A5" w:rsidP="004451C9">
            <w:pPr>
              <w:pStyle w:val="acctfourfigures"/>
              <w:tabs>
                <w:tab w:val="clear" w:pos="765"/>
              </w:tabs>
              <w:spacing w:line="240" w:lineRule="auto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426D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เงินปันผลรับสำหรับปี</w:t>
            </w:r>
          </w:p>
        </w:tc>
      </w:tr>
      <w:tr w:rsidR="005D48A5" w:rsidRPr="007426D9" w14:paraId="7B8D4770" w14:textId="77777777" w:rsidTr="00214CB6">
        <w:trPr>
          <w:cantSplit/>
          <w:trHeight w:val="68"/>
          <w:tblHeader/>
        </w:trPr>
        <w:tc>
          <w:tcPr>
            <w:tcW w:w="3600" w:type="dxa"/>
          </w:tcPr>
          <w:p w14:paraId="5875405C" w14:textId="77777777" w:rsidR="005D48A5" w:rsidRPr="007426D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2532E510" w14:textId="77777777" w:rsidR="005D48A5" w:rsidRPr="007426D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8A4FE9" w14:textId="77777777" w:rsidR="005D48A5" w:rsidRPr="007426D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12860DB" w14:textId="77777777" w:rsidR="005D48A5" w:rsidRPr="007426D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151888C7" w14:textId="470E0B38" w:rsidR="005D48A5" w:rsidRPr="007426D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26D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</w:t>
            </w:r>
            <w:r w:rsidR="000B782B" w:rsidRPr="007426D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0" w:type="dxa"/>
          </w:tcPr>
          <w:p w14:paraId="6943FE40" w14:textId="77777777" w:rsidR="005D48A5" w:rsidRPr="007426D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07DD3C9" w14:textId="77B493C4" w:rsidR="005D48A5" w:rsidRPr="007426D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26D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</w:t>
            </w:r>
            <w:r w:rsidR="000B782B" w:rsidRPr="007426D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0" w:type="dxa"/>
          </w:tcPr>
          <w:p w14:paraId="2632AD7F" w14:textId="77777777" w:rsidR="005D48A5" w:rsidRPr="007426D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14:paraId="0136B523" w14:textId="3E3CBD3E" w:rsidR="005D48A5" w:rsidRPr="007426D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26D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</w:t>
            </w:r>
            <w:r w:rsidR="000B782B" w:rsidRPr="007426D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1" w:type="dxa"/>
          </w:tcPr>
          <w:p w14:paraId="2ACFA495" w14:textId="77777777" w:rsidR="005D48A5" w:rsidRPr="007426D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hideMark/>
          </w:tcPr>
          <w:p w14:paraId="7AE9A9B0" w14:textId="72D424AC" w:rsidR="005D48A5" w:rsidRPr="007426D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26D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</w:t>
            </w:r>
            <w:r w:rsidR="000B782B" w:rsidRPr="007426D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0" w:type="dxa"/>
          </w:tcPr>
          <w:p w14:paraId="711FCE2A" w14:textId="77777777" w:rsidR="005D48A5" w:rsidRPr="007426D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6C352834" w14:textId="59C0268C" w:rsidR="005D48A5" w:rsidRPr="007426D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26D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</w:t>
            </w:r>
            <w:r w:rsidR="000B782B" w:rsidRPr="007426D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0" w:type="dxa"/>
          </w:tcPr>
          <w:p w14:paraId="4E5431F9" w14:textId="77777777" w:rsidR="005D48A5" w:rsidRPr="007426D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14:paraId="0F0E0AA2" w14:textId="2B428E47" w:rsidR="005D48A5" w:rsidRPr="007426D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26D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</w:t>
            </w:r>
            <w:r w:rsidR="000B782B" w:rsidRPr="007426D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0" w:type="dxa"/>
          </w:tcPr>
          <w:p w14:paraId="28BA8EEB" w14:textId="77777777" w:rsidR="005D48A5" w:rsidRPr="007426D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18098B57" w14:textId="77900AD8" w:rsidR="005D48A5" w:rsidRPr="007426D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26D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</w:t>
            </w:r>
            <w:r w:rsidR="000B782B" w:rsidRPr="007426D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0" w:type="dxa"/>
          </w:tcPr>
          <w:p w14:paraId="41334466" w14:textId="77777777" w:rsidR="005D48A5" w:rsidRPr="007426D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66D3D4F2" w14:textId="63EA39FC" w:rsidR="005D48A5" w:rsidRPr="007426D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26D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</w:t>
            </w:r>
            <w:r w:rsidR="000B782B" w:rsidRPr="007426D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0" w:type="dxa"/>
          </w:tcPr>
          <w:p w14:paraId="679D2439" w14:textId="77777777" w:rsidR="005D48A5" w:rsidRPr="007426D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12839685" w14:textId="6A183FF9" w:rsidR="005D48A5" w:rsidRPr="007426D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26D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0B782B" w:rsidRPr="007426D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D3230CD" w14:textId="77777777" w:rsidR="005D48A5" w:rsidRPr="007426D9" w:rsidRDefault="005D48A5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6987030F" w14:textId="27587D66" w:rsidR="005D48A5" w:rsidRPr="007426D9" w:rsidRDefault="003E0ACB" w:rsidP="004451C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26D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0B782B" w:rsidRPr="007426D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3737E6" w:rsidRPr="007426D9" w14:paraId="3EBA944A" w14:textId="77777777" w:rsidTr="00214CB6">
        <w:trPr>
          <w:cantSplit/>
        </w:trPr>
        <w:tc>
          <w:tcPr>
            <w:tcW w:w="3600" w:type="dxa"/>
          </w:tcPr>
          <w:p w14:paraId="29DB14F1" w14:textId="180F6183" w:rsidR="003737E6" w:rsidRPr="007426D9" w:rsidRDefault="003737E6" w:rsidP="004451C9">
            <w:pPr>
              <w:spacing w:line="240" w:lineRule="auto"/>
              <w:ind w:left="191" w:right="-468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0" w:type="dxa"/>
          </w:tcPr>
          <w:p w14:paraId="54BF188C" w14:textId="50D50AE2" w:rsidR="003737E6" w:rsidRPr="007426D9" w:rsidRDefault="003737E6" w:rsidP="004451C9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21D9923" w14:textId="4F001290" w:rsidR="003737E6" w:rsidRPr="007426D9" w:rsidRDefault="003737E6" w:rsidP="004451C9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488AB3C" w14:textId="77777777" w:rsidR="003737E6" w:rsidRPr="007426D9" w:rsidRDefault="003737E6" w:rsidP="004451C9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23BD918" w14:textId="69C4DA7B" w:rsidR="003737E6" w:rsidRPr="007426D9" w:rsidRDefault="003737E6" w:rsidP="004451C9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26D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7426D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ร้อยละ</w:t>
            </w:r>
            <w:r w:rsidRPr="007426D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D040D30" w14:textId="77777777" w:rsidR="003737E6" w:rsidRPr="007426D9" w:rsidRDefault="003737E6" w:rsidP="004451C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841C3BC" w14:textId="14CAD536" w:rsidR="003737E6" w:rsidRPr="007426D9" w:rsidRDefault="003737E6" w:rsidP="004451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426D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7426D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ล้านริงกิต</w:t>
            </w:r>
            <w:r w:rsidR="00DA4598" w:rsidRPr="007426D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-</w:t>
            </w:r>
            <w:r w:rsidR="00DA4598" w:rsidRPr="007426D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มาเลเซีย</w:t>
            </w:r>
            <w:r w:rsidRPr="007426D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DFEE36D" w14:textId="77777777" w:rsidR="003737E6" w:rsidRPr="007426D9" w:rsidRDefault="003737E6" w:rsidP="004451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3" w:type="dxa"/>
            <w:gridSpan w:val="11"/>
          </w:tcPr>
          <w:p w14:paraId="56A97A02" w14:textId="0EC3D3EC" w:rsidR="003737E6" w:rsidRPr="007426D9" w:rsidRDefault="003737E6" w:rsidP="004451C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26D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7426D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7426D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0B782B" w:rsidRPr="007426D9" w14:paraId="7B70D61C" w14:textId="77777777" w:rsidTr="00214CB6">
        <w:trPr>
          <w:cantSplit/>
        </w:trPr>
        <w:tc>
          <w:tcPr>
            <w:tcW w:w="3600" w:type="dxa"/>
          </w:tcPr>
          <w:p w14:paraId="70642634" w14:textId="6503AE96" w:rsidR="000B782B" w:rsidRPr="007426D9" w:rsidRDefault="000B782B" w:rsidP="000B782B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ind w:left="15" w:right="-75" w:hanging="15"/>
              <w:rPr>
                <w:rFonts w:asciiTheme="majorBidi" w:hAnsiTheme="majorBidi" w:cstheme="majorBidi"/>
                <w:sz w:val="24"/>
                <w:szCs w:val="24"/>
              </w:rPr>
            </w:pPr>
            <w:r w:rsidRPr="007426D9">
              <w:rPr>
                <w:rFonts w:asciiTheme="majorBidi" w:hAnsiTheme="majorBidi" w:cstheme="majorBidi"/>
                <w:sz w:val="24"/>
                <w:szCs w:val="24"/>
              </w:rPr>
              <w:tab/>
              <w:t xml:space="preserve">Kiang </w:t>
            </w:r>
            <w:proofErr w:type="spellStart"/>
            <w:r w:rsidRPr="007426D9">
              <w:rPr>
                <w:rFonts w:asciiTheme="majorBidi" w:hAnsiTheme="majorBidi" w:cstheme="majorBidi"/>
                <w:sz w:val="24"/>
                <w:szCs w:val="24"/>
              </w:rPr>
              <w:t>Huat</w:t>
            </w:r>
            <w:proofErr w:type="spellEnd"/>
            <w:r w:rsidRPr="007426D9">
              <w:rPr>
                <w:rFonts w:asciiTheme="majorBidi" w:hAnsiTheme="majorBidi" w:cstheme="majorBidi"/>
                <w:sz w:val="24"/>
                <w:szCs w:val="24"/>
              </w:rPr>
              <w:t xml:space="preserve"> Seagull Trading Frozen Food </w:t>
            </w:r>
            <w:proofErr w:type="spellStart"/>
            <w:r w:rsidRPr="007426D9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7426D9">
              <w:rPr>
                <w:rFonts w:asciiTheme="majorBidi" w:hAnsiTheme="majorBidi" w:cstheme="majorBidi"/>
                <w:sz w:val="24"/>
                <w:szCs w:val="24"/>
              </w:rPr>
              <w:t>. Bhd.</w:t>
            </w:r>
          </w:p>
        </w:tc>
        <w:tc>
          <w:tcPr>
            <w:tcW w:w="450" w:type="dxa"/>
          </w:tcPr>
          <w:p w14:paraId="4D1A8995" w14:textId="0F017CB3" w:rsidR="000B782B" w:rsidRPr="007426D9" w:rsidRDefault="000B782B" w:rsidP="000B782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26D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(1)</w:t>
            </w:r>
          </w:p>
        </w:tc>
        <w:tc>
          <w:tcPr>
            <w:tcW w:w="810" w:type="dxa"/>
          </w:tcPr>
          <w:p w14:paraId="0E1CFA2A" w14:textId="3EA32669" w:rsidR="000B782B" w:rsidRPr="007426D9" w:rsidRDefault="000B782B" w:rsidP="000B782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426D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มาเลเซีย</w:t>
            </w:r>
          </w:p>
        </w:tc>
        <w:tc>
          <w:tcPr>
            <w:tcW w:w="180" w:type="dxa"/>
          </w:tcPr>
          <w:p w14:paraId="08B5D95B" w14:textId="77777777" w:rsidR="000B782B" w:rsidRPr="007426D9" w:rsidRDefault="000B782B" w:rsidP="000B782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3601F19" w14:textId="0AA2A7E7" w:rsidR="000B782B" w:rsidRPr="007426D9" w:rsidRDefault="00B82DF3" w:rsidP="000B78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26D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5995CDE9" w14:textId="77777777" w:rsidR="000B782B" w:rsidRPr="007426D9" w:rsidRDefault="000B782B" w:rsidP="000B782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3093697" w14:textId="5BEFBC2A" w:rsidR="000B782B" w:rsidRPr="007426D9" w:rsidRDefault="000B782B" w:rsidP="000B782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26D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73801B9D" w14:textId="77777777" w:rsidR="000B782B" w:rsidRPr="007426D9" w:rsidRDefault="000B782B" w:rsidP="000B782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4B0514C" w14:textId="1A77499E" w:rsidR="000B782B" w:rsidRPr="007426D9" w:rsidRDefault="00B82DF3" w:rsidP="00B82DF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26D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8.55</w:t>
            </w:r>
          </w:p>
        </w:tc>
        <w:tc>
          <w:tcPr>
            <w:tcW w:w="181" w:type="dxa"/>
            <w:vAlign w:val="bottom"/>
          </w:tcPr>
          <w:p w14:paraId="4B2B7C71" w14:textId="77777777" w:rsidR="000B782B" w:rsidRPr="007426D9" w:rsidRDefault="000B782B" w:rsidP="000B782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5E51DEDB" w14:textId="1CF5CD6D" w:rsidR="000B782B" w:rsidRPr="007426D9" w:rsidRDefault="000B782B" w:rsidP="000B782B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26D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8.55</w:t>
            </w:r>
          </w:p>
        </w:tc>
        <w:tc>
          <w:tcPr>
            <w:tcW w:w="180" w:type="dxa"/>
            <w:vAlign w:val="bottom"/>
          </w:tcPr>
          <w:p w14:paraId="05DF4F4E" w14:textId="77777777" w:rsidR="000B782B" w:rsidRPr="007426D9" w:rsidRDefault="000B782B" w:rsidP="000B782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2F20B59" w14:textId="25F7CA27" w:rsidR="000B782B" w:rsidRPr="007426D9" w:rsidRDefault="00324FA4" w:rsidP="00214CB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137,586</w:t>
            </w:r>
          </w:p>
        </w:tc>
        <w:tc>
          <w:tcPr>
            <w:tcW w:w="180" w:type="dxa"/>
            <w:vAlign w:val="bottom"/>
          </w:tcPr>
          <w:p w14:paraId="7AAA2F05" w14:textId="77777777" w:rsidR="000B782B" w:rsidRPr="007426D9" w:rsidRDefault="000B782B" w:rsidP="000B782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DDABCEA" w14:textId="15D85A32" w:rsidR="000B782B" w:rsidRPr="007426D9" w:rsidRDefault="000B782B" w:rsidP="007426D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426D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142,219</w:t>
            </w:r>
          </w:p>
        </w:tc>
        <w:tc>
          <w:tcPr>
            <w:tcW w:w="180" w:type="dxa"/>
            <w:vAlign w:val="bottom"/>
          </w:tcPr>
          <w:p w14:paraId="7B8E3EA3" w14:textId="77777777" w:rsidR="000B782B" w:rsidRPr="007426D9" w:rsidRDefault="000B782B" w:rsidP="000B782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B05E722" w14:textId="042845D4" w:rsidR="000B782B" w:rsidRPr="007426D9" w:rsidRDefault="00E142C4" w:rsidP="000B782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426D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42,177</w:t>
            </w:r>
          </w:p>
        </w:tc>
        <w:tc>
          <w:tcPr>
            <w:tcW w:w="180" w:type="dxa"/>
            <w:vAlign w:val="bottom"/>
          </w:tcPr>
          <w:p w14:paraId="4C80B6D4" w14:textId="77777777" w:rsidR="000B782B" w:rsidRPr="007426D9" w:rsidRDefault="000B782B" w:rsidP="000B782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0F2B4B1" w14:textId="788C16E6" w:rsidR="000B782B" w:rsidRPr="007426D9" w:rsidRDefault="000B782B" w:rsidP="000B782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426D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42,177</w:t>
            </w:r>
          </w:p>
        </w:tc>
        <w:tc>
          <w:tcPr>
            <w:tcW w:w="180" w:type="dxa"/>
            <w:vAlign w:val="bottom"/>
          </w:tcPr>
          <w:p w14:paraId="7A0A9D53" w14:textId="77777777" w:rsidR="000B782B" w:rsidRPr="007426D9" w:rsidRDefault="000B782B" w:rsidP="00E142C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4426DBF" w14:textId="773DD8A1" w:rsidR="000B782B" w:rsidRPr="0037450C" w:rsidRDefault="00E142C4" w:rsidP="00E142C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7450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1,593</w:t>
            </w:r>
          </w:p>
        </w:tc>
        <w:tc>
          <w:tcPr>
            <w:tcW w:w="180" w:type="dxa"/>
            <w:vAlign w:val="bottom"/>
          </w:tcPr>
          <w:p w14:paraId="0378E952" w14:textId="77777777" w:rsidR="000B782B" w:rsidRPr="007426D9" w:rsidRDefault="000B782B" w:rsidP="000B782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09B935A" w14:textId="22469A1A" w:rsidR="000B782B" w:rsidRPr="007426D9" w:rsidRDefault="000B782B" w:rsidP="000B78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426D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0A067559" w14:textId="77777777" w:rsidR="004B5EFF" w:rsidRPr="00DF3A57" w:rsidRDefault="004B5EFF" w:rsidP="004451C9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34D08A5C" w14:textId="5E06DF4E" w:rsidR="004B5EFF" w:rsidRPr="00DF3A57" w:rsidRDefault="004B5E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DF3A57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ลักษณะธุรกิจ</w:t>
      </w:r>
    </w:p>
    <w:p w14:paraId="48B1987D" w14:textId="77777777" w:rsidR="00114BF0" w:rsidRPr="00DF3A57" w:rsidRDefault="00114BF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20"/>
          <w:szCs w:val="20"/>
        </w:rPr>
      </w:pPr>
    </w:p>
    <w:p w14:paraId="49D6E10F" w14:textId="0C91E9A8" w:rsidR="004B5EFF" w:rsidRPr="00DF3A57" w:rsidRDefault="004B5E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</w:rPr>
        <w:t>(</w:t>
      </w:r>
      <w:r w:rsidR="003E0ACB" w:rsidRPr="00DF3A57">
        <w:rPr>
          <w:rFonts w:asciiTheme="majorBidi" w:hAnsiTheme="majorBidi" w:cstheme="majorBidi"/>
          <w:sz w:val="28"/>
          <w:szCs w:val="28"/>
        </w:rPr>
        <w:t>1</w:t>
      </w:r>
      <w:r w:rsidRPr="00DF3A57">
        <w:rPr>
          <w:rFonts w:asciiTheme="majorBidi" w:hAnsiTheme="majorBidi" w:cstheme="majorBidi"/>
          <w:sz w:val="28"/>
          <w:szCs w:val="28"/>
        </w:rPr>
        <w:t xml:space="preserve">) </w:t>
      </w:r>
      <w:bookmarkStart w:id="6" w:name="_Hlk95191382"/>
      <w:r w:rsidR="003737E6" w:rsidRPr="00DF3A57">
        <w:rPr>
          <w:rFonts w:asciiTheme="majorBidi" w:hAnsiTheme="majorBidi" w:cstheme="majorBidi"/>
          <w:sz w:val="28"/>
          <w:szCs w:val="28"/>
          <w:cs/>
        </w:rPr>
        <w:t>ผลิตอาหารทะเลแช่แข็ง</w:t>
      </w:r>
      <w:bookmarkEnd w:id="6"/>
    </w:p>
    <w:p w14:paraId="2BDD81A2" w14:textId="77777777" w:rsidR="003737E6" w:rsidRPr="00DF3A57" w:rsidRDefault="003737E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eastAsia="MS Mincho" w:hAnsiTheme="majorBidi" w:cstheme="majorBidi"/>
          <w:sz w:val="20"/>
          <w:szCs w:val="20"/>
          <w:cs/>
        </w:rPr>
      </w:pPr>
    </w:p>
    <w:p w14:paraId="5528AA6C" w14:textId="48C34D17" w:rsidR="004B5EFF" w:rsidRPr="00DF3A57" w:rsidRDefault="0035281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</w:rPr>
      </w:pPr>
      <w:r>
        <w:rPr>
          <w:rFonts w:asciiTheme="majorBidi" w:eastAsia="MS Mincho" w:hAnsiTheme="majorBidi" w:cstheme="majorBidi"/>
          <w:sz w:val="28"/>
          <w:szCs w:val="28"/>
          <w:cs/>
        </w:rPr>
        <w:t>บริษัท</w:t>
      </w:r>
      <w:r w:rsidR="004B5EFF" w:rsidRPr="00DF3A57">
        <w:rPr>
          <w:rFonts w:asciiTheme="majorBidi" w:eastAsia="MS Mincho" w:hAnsiTheme="majorBidi" w:cstheme="majorBidi"/>
          <w:sz w:val="28"/>
          <w:szCs w:val="28"/>
          <w:cs/>
        </w:rPr>
        <w:t>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5913D4D6" w14:textId="77777777" w:rsidR="000B782B" w:rsidRPr="00DF3A57" w:rsidRDefault="000B782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5384C86D" w14:textId="002CFDDE" w:rsidR="000B782B" w:rsidRPr="00DF3A57" w:rsidRDefault="000B782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cs/>
        </w:rPr>
        <w:sectPr w:rsidR="000B782B" w:rsidRPr="00DF3A57" w:rsidSect="00941B8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9235D90" w14:textId="73DC3B8D" w:rsidR="00170060" w:rsidRPr="00DF3A57" w:rsidRDefault="00170060" w:rsidP="004451C9">
      <w:pPr>
        <w:pStyle w:val="block"/>
        <w:spacing w:after="0"/>
        <w:ind w:left="540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cs/>
          <w:lang w:val="en-US" w:bidi="th-TH"/>
        </w:rPr>
      </w:pPr>
      <w:r w:rsidRPr="003D0E9F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lastRenderedPageBreak/>
        <w:t>บริษัทร่วมที่</w:t>
      </w:r>
      <w:r w:rsidR="003D0E9F" w:rsidRPr="003D0E9F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>ไม่</w:t>
      </w:r>
      <w:r w:rsidRPr="003D0E9F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มีสาระสำคัญ</w:t>
      </w:r>
    </w:p>
    <w:p w14:paraId="59533BA0" w14:textId="77777777" w:rsidR="00170060" w:rsidRPr="00A46FDF" w:rsidRDefault="0017006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53B99BBA" w14:textId="4F735101" w:rsidR="00DC02C9" w:rsidRPr="00DF3A57" w:rsidRDefault="00E4522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4522E">
        <w:rPr>
          <w:rFonts w:asciiTheme="majorBidi" w:hAnsiTheme="majorBidi" w:hint="cs"/>
          <w:sz w:val="28"/>
          <w:szCs w:val="28"/>
          <w:cs/>
        </w:rPr>
        <w:t>ตารางต่อไปนี้สรุปข้อมูลทางการเงินของส่วนได้เสียของบริษัทในบริษัทร่วมที่ไม่มีสาระสำคัญจากจำนวนเงินที่รายงานในงบการเงินของบริษัท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080"/>
        <w:gridCol w:w="236"/>
        <w:gridCol w:w="1114"/>
      </w:tblGrid>
      <w:tr w:rsidR="00DC02C9" w:rsidRPr="00DF3A57" w14:paraId="7730191B" w14:textId="77777777" w:rsidTr="00BA234F">
        <w:trPr>
          <w:tblHeader/>
        </w:trPr>
        <w:tc>
          <w:tcPr>
            <w:tcW w:w="6480" w:type="dxa"/>
            <w:shd w:val="clear" w:color="auto" w:fill="auto"/>
          </w:tcPr>
          <w:p w14:paraId="76444F23" w14:textId="77777777" w:rsidR="00DC02C9" w:rsidRPr="00DF3A57" w:rsidRDefault="00DC02C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30C1002A" w14:textId="72D3CD29" w:rsidR="00DC02C9" w:rsidRPr="00DF3A57" w:rsidRDefault="00DC02C9" w:rsidP="004451C9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 xml:space="preserve">Kiang </w:t>
            </w:r>
            <w:proofErr w:type="spellStart"/>
            <w:r w:rsidRPr="00DF3A57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Huat</w:t>
            </w:r>
            <w:proofErr w:type="spellEnd"/>
            <w:r w:rsidRPr="00DF3A57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 xml:space="preserve"> Seagull Trading Frozen Food </w:t>
            </w:r>
            <w:proofErr w:type="spellStart"/>
            <w:r w:rsidRPr="00DF3A57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Sdn</w:t>
            </w:r>
            <w:proofErr w:type="spellEnd"/>
            <w:r w:rsidRPr="00DF3A57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. Bhd.</w:t>
            </w:r>
          </w:p>
        </w:tc>
      </w:tr>
      <w:tr w:rsidR="00DC02C9" w:rsidRPr="00DF3A57" w14:paraId="25DAAF09" w14:textId="77777777" w:rsidTr="00BA234F">
        <w:trPr>
          <w:tblHeader/>
        </w:trPr>
        <w:tc>
          <w:tcPr>
            <w:tcW w:w="6480" w:type="dxa"/>
            <w:shd w:val="clear" w:color="auto" w:fill="auto"/>
          </w:tcPr>
          <w:p w14:paraId="0B401673" w14:textId="2D4065B4" w:rsidR="00DC02C9" w:rsidRPr="00DF3A57" w:rsidRDefault="00DC02C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F46D95" w14:textId="4BCD32F3" w:rsidR="00DC02C9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602E8"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F1CCB77" w14:textId="77777777" w:rsidR="00DC02C9" w:rsidRPr="00DF3A57" w:rsidRDefault="00DC02C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EB66202" w14:textId="1B3230CA" w:rsidR="00DC02C9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602E8"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DC02C9" w:rsidRPr="00DF3A57" w14:paraId="22F3FA07" w14:textId="77777777" w:rsidTr="00BA234F">
        <w:trPr>
          <w:tblHeader/>
        </w:trPr>
        <w:tc>
          <w:tcPr>
            <w:tcW w:w="6480" w:type="dxa"/>
            <w:shd w:val="clear" w:color="auto" w:fill="auto"/>
          </w:tcPr>
          <w:p w14:paraId="13D314E0" w14:textId="77777777" w:rsidR="00DC02C9" w:rsidRPr="00DF3A57" w:rsidRDefault="00DC02C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BB32734" w14:textId="10ED09AE" w:rsidR="00DC02C9" w:rsidRPr="00DF3A57" w:rsidRDefault="00DC02C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A234F" w:rsidRPr="00DF3A57" w14:paraId="417FB86A" w14:textId="77777777" w:rsidTr="00BA234F">
        <w:trPr>
          <w:tblHeader/>
        </w:trPr>
        <w:tc>
          <w:tcPr>
            <w:tcW w:w="6480" w:type="dxa"/>
            <w:shd w:val="clear" w:color="auto" w:fill="auto"/>
          </w:tcPr>
          <w:p w14:paraId="50B91BA6" w14:textId="218B4C5C" w:rsidR="00BA234F" w:rsidRPr="00E4522E" w:rsidRDefault="00B65F99" w:rsidP="00BA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5F99">
              <w:rPr>
                <w:rFonts w:asciiTheme="majorBidi" w:hAnsiTheme="majorBidi" w:hint="cs"/>
                <w:sz w:val="28"/>
                <w:szCs w:val="28"/>
                <w:cs/>
              </w:rPr>
              <w:t>มูลค่าตามบัญชีของส่วนได้เสียในบริษัทร่วม</w:t>
            </w:r>
          </w:p>
        </w:tc>
        <w:tc>
          <w:tcPr>
            <w:tcW w:w="1080" w:type="dxa"/>
            <w:shd w:val="clear" w:color="auto" w:fill="auto"/>
          </w:tcPr>
          <w:p w14:paraId="1B833DF6" w14:textId="04AA1E20" w:rsidR="00BA234F" w:rsidRPr="00700968" w:rsidRDefault="00BA234F" w:rsidP="00BA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968">
              <w:rPr>
                <w:rFonts w:asciiTheme="majorBidi" w:hAnsiTheme="majorBidi" w:cstheme="majorBidi"/>
                <w:sz w:val="28"/>
                <w:szCs w:val="28"/>
              </w:rPr>
              <w:t>137,586</w:t>
            </w:r>
          </w:p>
        </w:tc>
        <w:tc>
          <w:tcPr>
            <w:tcW w:w="236" w:type="dxa"/>
            <w:shd w:val="clear" w:color="auto" w:fill="auto"/>
          </w:tcPr>
          <w:p w14:paraId="14ECBA72" w14:textId="77777777" w:rsidR="00BA234F" w:rsidRPr="00700968" w:rsidRDefault="00BA234F" w:rsidP="00BA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68668EC3" w14:textId="0D52682D" w:rsidR="00BA234F" w:rsidRPr="00700968" w:rsidRDefault="00BA234F" w:rsidP="00BA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968">
              <w:rPr>
                <w:rFonts w:asciiTheme="majorBidi" w:hAnsiTheme="majorBidi" w:cstheme="majorBidi"/>
                <w:sz w:val="28"/>
                <w:szCs w:val="28"/>
              </w:rPr>
              <w:t>142,219</w:t>
            </w:r>
          </w:p>
        </w:tc>
      </w:tr>
      <w:tr w:rsidR="00700968" w:rsidRPr="00DF3A57" w14:paraId="295608EB" w14:textId="77777777" w:rsidTr="00BA234F">
        <w:trPr>
          <w:tblHeader/>
        </w:trPr>
        <w:tc>
          <w:tcPr>
            <w:tcW w:w="6480" w:type="dxa"/>
            <w:shd w:val="clear" w:color="auto" w:fill="auto"/>
          </w:tcPr>
          <w:p w14:paraId="77EC742F" w14:textId="2E3C9238" w:rsidR="00700968" w:rsidRPr="00E4522E" w:rsidRDefault="00700968" w:rsidP="0070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158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ส่วนแบ่งของบริษัทใน</w:t>
            </w:r>
            <w:r w:rsidRPr="0010158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080" w:type="dxa"/>
            <w:shd w:val="clear" w:color="auto" w:fill="auto"/>
          </w:tcPr>
          <w:p w14:paraId="45321C3F" w14:textId="1807D4D1" w:rsidR="00700968" w:rsidRPr="00700968" w:rsidRDefault="00700968" w:rsidP="0070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0968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236" w:type="dxa"/>
            <w:shd w:val="clear" w:color="auto" w:fill="auto"/>
          </w:tcPr>
          <w:p w14:paraId="2E728051" w14:textId="77777777" w:rsidR="00700968" w:rsidRPr="00700968" w:rsidRDefault="00700968" w:rsidP="0070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79B17EAF" w14:textId="7F7C0B7F" w:rsidR="00700968" w:rsidRPr="00700968" w:rsidRDefault="00700968" w:rsidP="0070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0968">
              <w:rPr>
                <w:rFonts w:asciiTheme="majorBidi" w:hAnsiTheme="majorBidi" w:cstheme="majorBidi"/>
                <w:sz w:val="28"/>
                <w:szCs w:val="28"/>
              </w:rPr>
              <w:t>1,971</w:t>
            </w:r>
          </w:p>
        </w:tc>
      </w:tr>
    </w:tbl>
    <w:p w14:paraId="7158C9D8" w14:textId="77777777" w:rsidR="00DC02C9" w:rsidRPr="00A46FDF" w:rsidRDefault="00DC02C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097AB6A" w14:textId="4948EA8A" w:rsidR="00F524D2" w:rsidRPr="00C474F0" w:rsidRDefault="003E0ACB" w:rsidP="004451C9">
      <w:pPr>
        <w:pStyle w:val="Heading6"/>
        <w:tabs>
          <w:tab w:val="left" w:pos="540"/>
          <w:tab w:val="left" w:pos="216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F3A57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5A5C8C" w:rsidRPr="00DF3A57">
        <w:rPr>
          <w:rFonts w:asciiTheme="majorBidi" w:hAnsiTheme="majorBidi" w:cstheme="majorBidi"/>
          <w:sz w:val="30"/>
          <w:szCs w:val="30"/>
          <w:lang w:val="en-US"/>
        </w:rPr>
        <w:tab/>
      </w:r>
      <w:r w:rsidR="00F524D2" w:rsidRPr="00C474F0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เงินลงทุนในบริษัทย่อย</w:t>
      </w:r>
    </w:p>
    <w:p w14:paraId="1208B795" w14:textId="77777777" w:rsidR="001602E8" w:rsidRPr="00A46FDF" w:rsidRDefault="001602E8" w:rsidP="004451C9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229A01FF" w14:textId="3C472FFC" w:rsidR="005E04FF" w:rsidRPr="00C474F0" w:rsidRDefault="005E04FF" w:rsidP="004451C9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474F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</w:t>
      </w:r>
    </w:p>
    <w:p w14:paraId="4C24D71C" w14:textId="77777777" w:rsidR="001602E8" w:rsidRPr="00A46FDF" w:rsidRDefault="001602E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5897E1D" w14:textId="2B356808" w:rsidR="000D2C46" w:rsidRDefault="005E04FF" w:rsidP="00700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474F0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</w:t>
      </w:r>
      <w:r w:rsidR="00352815" w:rsidRPr="00C474F0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C474F0">
        <w:rPr>
          <w:rFonts w:asciiTheme="majorBidi" w:hAnsiTheme="majorBidi" w:cstheme="majorBidi"/>
          <w:sz w:val="28"/>
          <w:szCs w:val="28"/>
          <w:cs/>
        </w:rPr>
        <w:t xml:space="preserve"> การควบคุมเกิดขึ้นเมื่อ</w:t>
      </w:r>
      <w:r w:rsidR="00352815" w:rsidRPr="00C474F0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C474F0">
        <w:rPr>
          <w:rFonts w:asciiTheme="majorBidi" w:hAnsiTheme="majorBidi" w:cstheme="majorBidi"/>
          <w:sz w:val="28"/>
          <w:szCs w:val="28"/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</w:t>
      </w:r>
      <w:r w:rsidR="00352815" w:rsidRPr="00C474F0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C474F0">
        <w:rPr>
          <w:rFonts w:asciiTheme="majorBidi" w:hAnsiTheme="majorBidi" w:cstheme="majorBidi"/>
          <w:sz w:val="28"/>
          <w:szCs w:val="28"/>
          <w:cs/>
        </w:rPr>
        <w:t xml:space="preserve">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</w:t>
      </w:r>
      <w:r w:rsidRPr="00C474F0">
        <w:rPr>
          <w:rFonts w:asciiTheme="majorBidi" w:hAnsiTheme="majorBidi" w:cstheme="majorBidi"/>
          <w:sz w:val="28"/>
          <w:szCs w:val="28"/>
        </w:rPr>
        <w:t xml:space="preserve"> </w:t>
      </w:r>
      <w:r w:rsidRPr="00C474F0">
        <w:rPr>
          <w:rFonts w:asciiTheme="majorBidi" w:hAnsiTheme="majorBidi" w:cstheme="majorBidi"/>
          <w:sz w:val="28"/>
          <w:szCs w:val="28"/>
          <w:cs/>
        </w:rPr>
        <w:t>รวมถึงรายได้</w:t>
      </w:r>
      <w:r w:rsidRPr="00C474F0">
        <w:rPr>
          <w:rFonts w:asciiTheme="majorBidi" w:hAnsiTheme="majorBidi" w:cstheme="majorBidi"/>
          <w:sz w:val="28"/>
          <w:szCs w:val="28"/>
        </w:rPr>
        <w:t xml:space="preserve"> </w:t>
      </w:r>
      <w:r w:rsidRPr="00C474F0">
        <w:rPr>
          <w:rFonts w:asciiTheme="majorBidi" w:hAnsiTheme="majorBidi" w:cstheme="majorBidi"/>
          <w:sz w:val="28"/>
          <w:szCs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C474F0">
        <w:rPr>
          <w:rFonts w:asciiTheme="majorBidi" w:hAnsiTheme="majorBidi" w:cstheme="majorBidi"/>
          <w:sz w:val="28"/>
          <w:szCs w:val="28"/>
        </w:rPr>
        <w:t xml:space="preserve"> </w:t>
      </w:r>
      <w:r w:rsidRPr="00C474F0">
        <w:rPr>
          <w:rFonts w:asciiTheme="majorBidi" w:hAnsiTheme="majorBidi" w:cstheme="majorBidi"/>
          <w:sz w:val="28"/>
          <w:szCs w:val="28"/>
          <w:cs/>
        </w:rPr>
        <w:t>ถูกตัดรายการในการจัดทำงบการเงินรวม</w:t>
      </w:r>
      <w:r w:rsidRPr="00C474F0">
        <w:rPr>
          <w:rFonts w:asciiTheme="majorBidi" w:hAnsiTheme="majorBidi" w:cstheme="majorBidi"/>
          <w:sz w:val="28"/>
          <w:szCs w:val="28"/>
        </w:rPr>
        <w:t xml:space="preserve"> </w:t>
      </w:r>
      <w:r w:rsidRPr="00C474F0">
        <w:rPr>
          <w:rFonts w:asciiTheme="majorBidi" w:hAnsiTheme="majorBidi" w:cstheme="majorBidi"/>
          <w:sz w:val="28"/>
          <w:szCs w:val="28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3AE4CEE7" w14:textId="77777777" w:rsidR="00700968" w:rsidRPr="00A46FDF" w:rsidRDefault="00700968" w:rsidP="00700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482E8EF9" w14:textId="59F47EBD" w:rsidR="005E04FF" w:rsidRPr="00C474F0" w:rsidRDefault="005E04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474F0">
        <w:rPr>
          <w:rFonts w:asciiTheme="majorBidi" w:hAnsiTheme="majorBidi" w:cstheme="majorBidi"/>
          <w:sz w:val="28"/>
          <w:szCs w:val="28"/>
          <w:cs/>
        </w:rPr>
        <w:t>เมื่อ</w:t>
      </w:r>
      <w:r w:rsidR="00352815" w:rsidRPr="00C474F0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C474F0">
        <w:rPr>
          <w:rFonts w:asciiTheme="majorBidi" w:hAnsiTheme="majorBidi" w:cstheme="majorBidi"/>
          <w:sz w:val="28"/>
          <w:szCs w:val="28"/>
          <w:cs/>
        </w:rPr>
        <w:t xml:space="preserve">สูญเสียการควบคุมในบริษัทย่อย </w:t>
      </w:r>
      <w:r w:rsidR="00352815" w:rsidRPr="00C474F0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C474F0">
        <w:rPr>
          <w:rFonts w:asciiTheme="majorBidi" w:hAnsiTheme="majorBidi" w:cstheme="majorBidi"/>
          <w:sz w:val="28"/>
          <w:szCs w:val="28"/>
          <w:cs/>
        </w:rPr>
        <w:t>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A97C7D1" w14:textId="77777777" w:rsidR="001602E8" w:rsidRPr="00A46FDF" w:rsidRDefault="001602E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15AACB9" w14:textId="77777777" w:rsidR="003C616C" w:rsidRDefault="005E04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474F0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</w:t>
      </w:r>
      <w:r w:rsidR="00352815" w:rsidRPr="00C474F0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C474F0">
        <w:rPr>
          <w:rFonts w:asciiTheme="majorBidi" w:hAnsiTheme="majorBidi" w:cstheme="majorBidi"/>
          <w:sz w:val="28"/>
          <w:szCs w:val="28"/>
          <w:cs/>
        </w:rPr>
        <w:t xml:space="preserve">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</w:t>
      </w:r>
    </w:p>
    <w:p w14:paraId="6CA2E775" w14:textId="77777777" w:rsidR="003737E6" w:rsidRPr="00C474F0" w:rsidRDefault="003737E6" w:rsidP="003C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2EEB04C" w14:textId="7BA134C4" w:rsidR="00AE0B4D" w:rsidRDefault="00C474F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C23748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/>
          <w:sz w:val="28"/>
          <w:szCs w:val="28"/>
        </w:rPr>
        <w:t>11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ธันวาคม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/>
          <w:sz w:val="28"/>
          <w:szCs w:val="28"/>
        </w:rPr>
        <w:t>2564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ที่ประชุมวิสามัญผู้ถือหุ้นของบริษัท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เทพพิทักษ์ซีฟูดส์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จำกัด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มีมติอนุมัติให้เลิกกิจการ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เนื่องจากบริษัทย่อยได้หยุดดำเนินการในส่วนของโรงงานผลิต</w:t>
      </w:r>
      <w:r w:rsidR="0068244C">
        <w:rPr>
          <w:rFonts w:ascii="Angsana New" w:hAnsi="Angsana New"/>
          <w:sz w:val="28"/>
          <w:szCs w:val="28"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ทั้งนี้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บริษัท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เทพพิทักษ์ซีฟูดส์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จำกัด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 w:hint="cs"/>
          <w:sz w:val="28"/>
          <w:szCs w:val="28"/>
          <w:cs/>
        </w:rPr>
        <w:t>ได้จดทะเบียนเลิกกิจการกับกระทรวงพาณิชย์แล้วเมื่อวันที่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/>
          <w:sz w:val="28"/>
          <w:szCs w:val="28"/>
        </w:rPr>
        <w:t xml:space="preserve">14 </w:t>
      </w:r>
      <w:r w:rsidRPr="00C23748">
        <w:rPr>
          <w:rFonts w:ascii="Angsana New" w:hAnsi="Angsana New" w:hint="cs"/>
          <w:sz w:val="28"/>
          <w:szCs w:val="28"/>
          <w:cs/>
        </w:rPr>
        <w:t>ธันวาคม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/>
          <w:sz w:val="28"/>
          <w:szCs w:val="28"/>
        </w:rPr>
        <w:t xml:space="preserve">2564 </w:t>
      </w:r>
      <w:r w:rsidRPr="00C23748">
        <w:rPr>
          <w:rFonts w:ascii="Angsana New" w:hAnsi="Angsana New" w:hint="cs"/>
          <w:sz w:val="28"/>
          <w:szCs w:val="28"/>
          <w:cs/>
        </w:rPr>
        <w:t>และจดทะเบียนเสร็จการชำระบัญชีกับกระทรวงพาณิชย์แล้วเมื่อวันที่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br/>
      </w:r>
      <w:r w:rsidRPr="00C23748">
        <w:rPr>
          <w:rFonts w:ascii="Angsana New" w:hAnsi="Angsana New"/>
          <w:sz w:val="28"/>
          <w:szCs w:val="28"/>
        </w:rPr>
        <w:t xml:space="preserve">27 </w:t>
      </w:r>
      <w:r w:rsidRPr="00C23748">
        <w:rPr>
          <w:rFonts w:ascii="Angsana New" w:hAnsi="Angsana New" w:hint="cs"/>
          <w:sz w:val="28"/>
          <w:szCs w:val="28"/>
          <w:cs/>
        </w:rPr>
        <w:t>มกราคม</w:t>
      </w:r>
      <w:r w:rsidRPr="00C23748">
        <w:rPr>
          <w:rFonts w:ascii="Angsana New" w:hAnsi="Angsana New"/>
          <w:sz w:val="28"/>
          <w:szCs w:val="28"/>
          <w:cs/>
        </w:rPr>
        <w:t xml:space="preserve"> </w:t>
      </w:r>
      <w:r w:rsidRPr="00C23748">
        <w:rPr>
          <w:rFonts w:ascii="Angsana New" w:hAnsi="Angsana New"/>
          <w:sz w:val="28"/>
          <w:szCs w:val="28"/>
        </w:rPr>
        <w:t>2565</w:t>
      </w:r>
    </w:p>
    <w:p w14:paraId="1E32BD52" w14:textId="77777777" w:rsidR="008C3BB8" w:rsidRPr="00AC5474" w:rsidRDefault="008C3BB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5348DC05" w14:textId="41905B8A" w:rsidR="00FC6C94" w:rsidRPr="00DF3A57" w:rsidRDefault="003E0ACB" w:rsidP="008C3BB8">
      <w:pPr>
        <w:pStyle w:val="Heading6"/>
        <w:tabs>
          <w:tab w:val="left" w:pos="540"/>
          <w:tab w:val="left" w:pos="216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F3A57">
        <w:rPr>
          <w:rFonts w:asciiTheme="majorBidi" w:hAnsiTheme="majorBidi" w:cstheme="majorBidi"/>
          <w:sz w:val="28"/>
          <w:szCs w:val="28"/>
          <w:lang w:val="en-US"/>
        </w:rPr>
        <w:lastRenderedPageBreak/>
        <w:t>9</w:t>
      </w:r>
      <w:r w:rsidR="005A5C8C" w:rsidRPr="00DF3A57">
        <w:rPr>
          <w:rFonts w:asciiTheme="majorBidi" w:hAnsiTheme="majorBidi" w:cstheme="majorBidi"/>
          <w:sz w:val="28"/>
          <w:szCs w:val="28"/>
          <w:lang w:val="en-US"/>
        </w:rPr>
        <w:tab/>
      </w:r>
      <w:r w:rsidR="00565925" w:rsidRPr="00DF3A57">
        <w:rPr>
          <w:rFonts w:asciiTheme="majorBidi" w:hAnsiTheme="majorBidi" w:cstheme="majorBidi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2D2D8043" w14:textId="5DC5E119" w:rsidR="00FC6C94" w:rsidRPr="00DF3A57" w:rsidRDefault="00FC6C94" w:rsidP="004451C9">
      <w:pPr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7E02A7BD" w14:textId="548EC692" w:rsidR="00565925" w:rsidRPr="00DF3A57" w:rsidRDefault="00565925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DF3A57">
        <w:rPr>
          <w:rFonts w:asciiTheme="majorBidi" w:hAnsiTheme="majorBidi" w:cstheme="majorBidi"/>
          <w:bCs/>
          <w:i/>
          <w:iCs/>
          <w:sz w:val="28"/>
          <w:szCs w:val="28"/>
          <w:cs/>
        </w:rPr>
        <w:t>นโยบายการบัญชี</w:t>
      </w:r>
    </w:p>
    <w:p w14:paraId="0464ADC1" w14:textId="77777777" w:rsidR="00B13266" w:rsidRPr="00DF3A57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shd w:val="clear" w:color="auto" w:fill="E0E0E0"/>
        </w:rPr>
      </w:pPr>
    </w:p>
    <w:p w14:paraId="46E9F5D8" w14:textId="550A3D6F" w:rsidR="00565925" w:rsidRDefault="0056592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</w:t>
      </w:r>
      <w:r w:rsidR="0043117E" w:rsidRPr="00DF3A57">
        <w:rPr>
          <w:rFonts w:asciiTheme="majorBidi" w:hAnsiTheme="majorBidi" w:cstheme="majorBidi"/>
          <w:sz w:val="28"/>
          <w:szCs w:val="28"/>
          <w:cs/>
        </w:rPr>
        <w:t>ได้แก่ที่ดิน ซึ่ง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วัดมูลค่าด้วยราคาทุนหักขาดทุนจากการด้อยค่า ต้นทุนรวมค่าใช้จ่ายทางตรงเพื่อให้ได้มาซึ่งอสังหาริมทรัพย์เพื่อการลงทุน </w:t>
      </w:r>
    </w:p>
    <w:p w14:paraId="04E3AC5C" w14:textId="77777777" w:rsidR="003C616C" w:rsidRDefault="003C616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D499832" w14:textId="07F28BAD" w:rsidR="00565925" w:rsidRPr="00DF3A57" w:rsidRDefault="0056592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7EBABAC7" w14:textId="150E5BD4" w:rsidR="00565925" w:rsidRPr="00DF3A57" w:rsidRDefault="00565925" w:rsidP="004451C9">
      <w:pPr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62E594E7" w14:textId="15B77399" w:rsidR="00DA4598" w:rsidRPr="00DF3A57" w:rsidRDefault="00DA459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F3A57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="003E0ACB" w:rsidRPr="00DF3A57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DF3A5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3E0ACB" w:rsidRPr="00DF3A57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6905D4">
        <w:rPr>
          <w:rFonts w:asciiTheme="majorBidi" w:hAnsiTheme="majorBidi" w:cstheme="majorBidi"/>
          <w:spacing w:val="-2"/>
          <w:sz w:val="28"/>
          <w:szCs w:val="28"/>
        </w:rPr>
        <w:t>5</w:t>
      </w:r>
      <w:r w:rsidRPr="00DF3A5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3E0ACB" w:rsidRPr="00DF3A57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6905D4">
        <w:rPr>
          <w:rFonts w:asciiTheme="majorBidi" w:hAnsiTheme="majorBidi" w:cstheme="majorBidi"/>
          <w:spacing w:val="-2"/>
          <w:sz w:val="28"/>
          <w:szCs w:val="28"/>
        </w:rPr>
        <w:t>4</w:t>
      </w:r>
      <w:r w:rsidRPr="00DF3A5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pacing w:val="-2"/>
          <w:sz w:val="28"/>
          <w:szCs w:val="28"/>
          <w:cs/>
        </w:rPr>
        <w:t>จำนวน</w:t>
      </w:r>
      <w:r w:rsidR="008F7563" w:rsidRPr="00DF3A57">
        <w:rPr>
          <w:rFonts w:asciiTheme="majorBidi" w:hAnsiTheme="majorBidi" w:cstheme="majorBidi"/>
          <w:spacing w:val="-2"/>
          <w:sz w:val="28"/>
          <w:szCs w:val="28"/>
          <w:cs/>
        </w:rPr>
        <w:t>เงิน</w:t>
      </w:r>
      <w:r w:rsidRPr="00DF3A5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3E0ACB" w:rsidRPr="00DF3A57">
        <w:rPr>
          <w:rFonts w:asciiTheme="majorBidi" w:hAnsiTheme="majorBidi" w:cstheme="majorBidi"/>
          <w:spacing w:val="-2"/>
          <w:sz w:val="28"/>
          <w:szCs w:val="28"/>
        </w:rPr>
        <w:t>46</w:t>
      </w:r>
      <w:r w:rsidRPr="00DF3A57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3E0ACB" w:rsidRPr="00DF3A57">
        <w:rPr>
          <w:rFonts w:asciiTheme="majorBidi" w:hAnsiTheme="majorBidi" w:cstheme="majorBidi"/>
          <w:spacing w:val="-2"/>
          <w:sz w:val="28"/>
          <w:szCs w:val="28"/>
        </w:rPr>
        <w:t>72</w:t>
      </w:r>
      <w:r w:rsidRPr="00DF3A5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pacing w:val="-2"/>
          <w:sz w:val="28"/>
          <w:szCs w:val="28"/>
          <w:cs/>
        </w:rPr>
        <w:t>ล้านบาท ประเมินราคาโดยผู้ประเมินราคาอิสระ</w:t>
      </w:r>
      <w:r w:rsidR="00D12B6D" w:rsidRPr="00DF3A57">
        <w:rPr>
          <w:rFonts w:asciiTheme="majorBidi" w:hAnsiTheme="majorBidi" w:cstheme="majorBidi"/>
          <w:spacing w:val="-2"/>
          <w:sz w:val="28"/>
          <w:szCs w:val="28"/>
          <w:cs/>
        </w:rPr>
        <w:t>โดยใช้วิธีเปรียบเทียบราคาตลาด (</w:t>
      </w:r>
      <w:r w:rsidR="00D12B6D" w:rsidRPr="00DF3A57">
        <w:rPr>
          <w:rFonts w:asciiTheme="majorBidi" w:hAnsiTheme="majorBidi" w:cstheme="majorBidi"/>
          <w:spacing w:val="-2"/>
          <w:sz w:val="28"/>
          <w:szCs w:val="28"/>
        </w:rPr>
        <w:t xml:space="preserve">Market Comparison Approach) </w:t>
      </w:r>
      <w:r w:rsidRPr="00DF3A5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3E0ACB" w:rsidRPr="00DF3A57">
        <w:rPr>
          <w:rFonts w:asciiTheme="majorBidi" w:hAnsiTheme="majorBidi" w:cstheme="majorBidi"/>
          <w:spacing w:val="-2"/>
          <w:sz w:val="28"/>
          <w:szCs w:val="28"/>
        </w:rPr>
        <w:t>3</w:t>
      </w:r>
    </w:p>
    <w:p w14:paraId="307FB50F" w14:textId="77777777" w:rsidR="00DA4598" w:rsidRPr="00DF3A57" w:rsidRDefault="00DA4598" w:rsidP="004451C9">
      <w:pPr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5A41D680" w14:textId="4B511136" w:rsidR="009D12FE" w:rsidRPr="00DF3A57" w:rsidRDefault="003E0ACB" w:rsidP="004451C9">
      <w:pPr>
        <w:pStyle w:val="Heading6"/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F3A57">
        <w:rPr>
          <w:rFonts w:asciiTheme="majorBidi" w:hAnsiTheme="majorBidi" w:cstheme="majorBidi"/>
          <w:sz w:val="28"/>
          <w:szCs w:val="28"/>
          <w:lang w:val="en-US"/>
        </w:rPr>
        <w:t>10</w:t>
      </w:r>
      <w:r w:rsidR="005A5C8C" w:rsidRPr="00DF3A57">
        <w:rPr>
          <w:rFonts w:asciiTheme="majorBidi" w:hAnsiTheme="majorBidi" w:cstheme="majorBidi"/>
          <w:sz w:val="28"/>
          <w:szCs w:val="28"/>
          <w:lang w:val="en-US"/>
        </w:rPr>
        <w:tab/>
      </w:r>
      <w:r w:rsidR="000D2C46" w:rsidRPr="00DF3A57">
        <w:rPr>
          <w:rFonts w:asciiTheme="majorBidi" w:hAnsiTheme="majorBidi" w:cstheme="majorBidi"/>
          <w:sz w:val="28"/>
          <w:szCs w:val="28"/>
          <w:cs/>
          <w:lang w:val="en-US"/>
        </w:rPr>
        <w:t>ที่ดิน อาคารและอุปกรณ์</w:t>
      </w:r>
    </w:p>
    <w:p w14:paraId="2ACED208" w14:textId="3BB7847E" w:rsidR="002A0540" w:rsidRPr="00DF3A57" w:rsidRDefault="002A0540" w:rsidP="004451C9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7B1E01D5" w14:textId="2E77BA5B" w:rsidR="00263502" w:rsidRPr="00DF3A57" w:rsidRDefault="00263502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DF3A57">
        <w:rPr>
          <w:rFonts w:asciiTheme="majorBidi" w:hAnsiTheme="majorBidi" w:cstheme="majorBidi"/>
          <w:bCs/>
          <w:i/>
          <w:iCs/>
          <w:sz w:val="28"/>
          <w:szCs w:val="28"/>
          <w:cs/>
        </w:rPr>
        <w:t>นโยบายการบัญชี</w:t>
      </w:r>
    </w:p>
    <w:p w14:paraId="4234F533" w14:textId="77777777" w:rsidR="00B13266" w:rsidRPr="00DF3A57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49394AAE" w14:textId="60610A1F" w:rsidR="00263502" w:rsidRPr="00DF3A57" w:rsidRDefault="00263502" w:rsidP="004451C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5F2CA41" w14:textId="77777777" w:rsidR="00263502" w:rsidRPr="00DF3A57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E45FFAC" w14:textId="71BF9E4D" w:rsidR="00263502" w:rsidRPr="00DF3A57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1E6E3E15" w14:textId="77777777" w:rsidR="00263502" w:rsidRPr="00DF3A57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0C54F166" w14:textId="3DF65B13" w:rsidR="00263502" w:rsidRPr="00DF3A57" w:rsidRDefault="00263502" w:rsidP="004451C9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Pr="00DF3A57">
        <w:rPr>
          <w:rFonts w:asciiTheme="majorBidi" w:hAnsiTheme="majorBidi" w:cstheme="majorBidi"/>
          <w:color w:val="auto"/>
          <w:sz w:val="28"/>
          <w:szCs w:val="28"/>
          <w:cs/>
        </w:rPr>
        <w:t>ที่ดิน อาคาร และอุปกรณ์ รับรู้ในกำไรหรือขาดทุน</w:t>
      </w:r>
    </w:p>
    <w:p w14:paraId="65A54DC6" w14:textId="1AFD3768" w:rsidR="00263502" w:rsidRPr="00DF3A57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F4345D4" w14:textId="1BC044F8" w:rsidR="00B13266" w:rsidRPr="00DF3A57" w:rsidRDefault="00B13266" w:rsidP="004451C9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28"/>
          <w:szCs w:val="28"/>
        </w:rPr>
      </w:pPr>
      <w:r w:rsidRPr="00DF3A57">
        <w:rPr>
          <w:rFonts w:asciiTheme="majorBidi" w:hAnsiTheme="majorBidi" w:cstheme="majorBidi"/>
          <w:i/>
          <w:iCs/>
          <w:color w:val="auto"/>
          <w:sz w:val="28"/>
          <w:szCs w:val="28"/>
          <w:cs/>
        </w:rPr>
        <w:t>ต้นทุนที่เกิดขึ้นในภายหลัง</w:t>
      </w:r>
    </w:p>
    <w:p w14:paraId="67466120" w14:textId="77777777" w:rsidR="00B13266" w:rsidRPr="00DF3A57" w:rsidRDefault="00B13266" w:rsidP="004451C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</w:p>
    <w:p w14:paraId="18025A74" w14:textId="5FB5117E" w:rsidR="00263502" w:rsidRPr="00DF3A57" w:rsidRDefault="00263502" w:rsidP="004451C9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</w:rPr>
      </w:pPr>
      <w:r w:rsidRPr="00DF3A57">
        <w:rPr>
          <w:rFonts w:asciiTheme="majorBidi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DF3A5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color w:val="auto"/>
          <w:sz w:val="28"/>
          <w:szCs w:val="28"/>
          <w:cs/>
        </w:rPr>
        <w:t>อาคารและอุปกรณ์ เมื่อ</w:t>
      </w:r>
      <w:r w:rsidR="00352815">
        <w:rPr>
          <w:rFonts w:asciiTheme="majorBidi" w:hAnsiTheme="majorBidi" w:cstheme="majorBidi"/>
          <w:color w:val="auto"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color w:val="auto"/>
          <w:sz w:val="28"/>
          <w:szCs w:val="28"/>
          <w:cs/>
        </w:rPr>
        <w:t>จะได้รับ</w:t>
      </w:r>
      <w:r w:rsidRPr="00DF3A57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DF3A57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DF3A57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47D80D45" w14:textId="39C59500" w:rsidR="008C3BB8" w:rsidRDefault="008C3BB8" w:rsidP="004451C9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28"/>
          <w:szCs w:val="28"/>
        </w:rPr>
      </w:pPr>
    </w:p>
    <w:p w14:paraId="6BF203D4" w14:textId="77777777" w:rsidR="00A827E0" w:rsidRDefault="00A827E0" w:rsidP="004451C9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28"/>
          <w:szCs w:val="28"/>
        </w:rPr>
      </w:pPr>
    </w:p>
    <w:p w14:paraId="0D9687BF" w14:textId="388B01FD" w:rsidR="00B13266" w:rsidRPr="00DF3A57" w:rsidRDefault="00B13266" w:rsidP="004451C9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28"/>
          <w:szCs w:val="28"/>
        </w:rPr>
      </w:pPr>
      <w:r w:rsidRPr="00DF3A57">
        <w:rPr>
          <w:rFonts w:asciiTheme="majorBidi" w:hAnsiTheme="majorBidi" w:cstheme="majorBidi"/>
          <w:i/>
          <w:iCs/>
          <w:color w:val="auto"/>
          <w:sz w:val="28"/>
          <w:szCs w:val="28"/>
          <w:cs/>
        </w:rPr>
        <w:lastRenderedPageBreak/>
        <w:t>ค่าเสื่อมราคา</w:t>
      </w:r>
    </w:p>
    <w:p w14:paraId="2D54CB24" w14:textId="77777777" w:rsidR="00263502" w:rsidRPr="00DF3A57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8945ECA" w14:textId="2F74C611" w:rsidR="00263502" w:rsidRPr="00DF3A57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ค่าเสื่อมราคาคำนวณ</w:t>
      </w:r>
      <w:r w:rsidRPr="00DF3A57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โดย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DF3A57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และรับรู้ในกำไรหรือ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ขาดทุน ทั้งนี้ </w:t>
      </w:r>
      <w:r w:rsidR="003528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ไม่คิดค่าเสื่อมราคาสำหรับที่ดินและสินทรัพย์ที่อยู่ระหว่างการก่อสร้างและติดตั้ง </w:t>
      </w:r>
    </w:p>
    <w:p w14:paraId="56EFD281" w14:textId="7AF18ED6" w:rsidR="00263502" w:rsidRPr="00DF3A57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9236309" w14:textId="5FD34CD9" w:rsidR="00263502" w:rsidRPr="00DF3A57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4837FF3E" w14:textId="77777777" w:rsidR="00B13266" w:rsidRPr="00DF3A57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263502" w:rsidRPr="00DF3A57" w14:paraId="005E6FB3" w14:textId="77777777" w:rsidTr="00A26348">
        <w:tc>
          <w:tcPr>
            <w:tcW w:w="5390" w:type="dxa"/>
          </w:tcPr>
          <w:p w14:paraId="2D9B1308" w14:textId="4D70C3EC" w:rsidR="00263502" w:rsidRPr="00DF3A57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195" w:type="dxa"/>
            <w:shd w:val="clear" w:color="auto" w:fill="auto"/>
          </w:tcPr>
          <w:p w14:paraId="3135EDAD" w14:textId="3F8946C6" w:rsidR="00263502" w:rsidRPr="00EF4BE3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F4BE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63502" w:rsidRPr="00EF4BE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F4BE3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7CEBE288" w14:textId="77777777" w:rsidR="00263502" w:rsidRPr="00DF3A57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263502" w:rsidRPr="00DF3A57" w14:paraId="36F5208F" w14:textId="77777777" w:rsidTr="004424F5">
        <w:tc>
          <w:tcPr>
            <w:tcW w:w="5390" w:type="dxa"/>
          </w:tcPr>
          <w:p w14:paraId="41EFD5E8" w14:textId="6B750C6A" w:rsidR="00263502" w:rsidRPr="00DF3A57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28EE01BF" w14:textId="1F5A0F4F" w:rsidR="00263502" w:rsidRPr="00EF4BE3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B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63502" w:rsidRPr="00EF4BE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F4BE3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4DC5C3CB" w14:textId="77777777" w:rsidR="00263502" w:rsidRPr="00DF3A57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263502" w:rsidRPr="00DF3A57" w14:paraId="6A035574" w14:textId="77777777" w:rsidTr="004424F5">
        <w:tc>
          <w:tcPr>
            <w:tcW w:w="5390" w:type="dxa"/>
          </w:tcPr>
          <w:p w14:paraId="74EED14F" w14:textId="16378CF0" w:rsidR="00263502" w:rsidRPr="00DF3A57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08E0A8DB" w14:textId="3C4F9B14" w:rsidR="00263502" w:rsidRPr="00EF4BE3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 w:rsidRPr="00EF4BE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63502" w:rsidRPr="00EF4BE3">
              <w:rPr>
                <w:rFonts w:asciiTheme="majorBidi" w:hAnsiTheme="majorBidi" w:cstheme="majorBidi"/>
                <w:sz w:val="28"/>
                <w:szCs w:val="28"/>
              </w:rPr>
              <w:t xml:space="preserve"> ,</w:t>
            </w:r>
            <w:proofErr w:type="gramEnd"/>
            <w:r w:rsidR="00263502" w:rsidRPr="00EF4B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4BE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75" w:type="dxa"/>
          </w:tcPr>
          <w:p w14:paraId="2DBA956E" w14:textId="77777777" w:rsidR="00263502" w:rsidRPr="00DF3A57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26348" w:rsidRPr="00DF3A57" w14:paraId="4D3F0DC7" w14:textId="77777777" w:rsidTr="004424F5">
        <w:tc>
          <w:tcPr>
            <w:tcW w:w="5390" w:type="dxa"/>
            <w:shd w:val="clear" w:color="auto" w:fill="auto"/>
            <w:vAlign w:val="bottom"/>
          </w:tcPr>
          <w:p w14:paraId="00632F6E" w14:textId="77777777" w:rsidR="00A26348" w:rsidRPr="00DF3A57" w:rsidRDefault="00A2634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781F2D87" w14:textId="0EA5093C" w:rsidR="00A26348" w:rsidRPr="00EF4BE3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 w:rsidRPr="00EF4BE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26348" w:rsidRPr="00EF4BE3">
              <w:rPr>
                <w:rFonts w:asciiTheme="majorBidi" w:hAnsiTheme="majorBidi" w:cstheme="majorBidi"/>
                <w:sz w:val="28"/>
                <w:szCs w:val="28"/>
              </w:rPr>
              <w:t xml:space="preserve"> ,</w:t>
            </w:r>
            <w:proofErr w:type="gramEnd"/>
            <w:r w:rsidR="00A26348" w:rsidRPr="00EF4B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4BE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14:paraId="5F229871" w14:textId="77777777" w:rsidR="00A26348" w:rsidRPr="00DF3A57" w:rsidRDefault="00A2634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47A3DFEB" w14:textId="77777777" w:rsidR="008C3BB8" w:rsidRDefault="008C3BB8" w:rsidP="00700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55FB916" w14:textId="497C7BBD" w:rsidR="00263502" w:rsidRPr="00DF3A57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DF3A57">
        <w:rPr>
          <w:rFonts w:asciiTheme="majorBidi" w:hAnsiTheme="majorBidi" w:cstheme="majorBidi"/>
          <w:i/>
          <w:iCs/>
          <w:sz w:val="28"/>
          <w:szCs w:val="28"/>
          <w:cs/>
        </w:rPr>
        <w:t>ขาดทุนจากการด้อยค่า</w:t>
      </w:r>
      <w:r w:rsidRPr="00DF3A57"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  <w:t xml:space="preserve"> </w:t>
      </w:r>
    </w:p>
    <w:p w14:paraId="745F5937" w14:textId="77777777" w:rsidR="00B13266" w:rsidRPr="00DF3A57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  <w:cs/>
        </w:rPr>
      </w:pPr>
    </w:p>
    <w:p w14:paraId="344C42EE" w14:textId="37027128" w:rsidR="00263502" w:rsidRPr="00DF3A57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</w:t>
      </w:r>
      <w:r w:rsidR="003528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 ได้รับการทบทวน ณ ทุกวันที่รายงานว่ามีข้อบ่งชี้เรื่องการด้อยค่าหรือไม่ ในกรณีที่มีข้อบ่งชี้</w:t>
      </w:r>
      <w:r w:rsidR="003528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ขาดทุนจากการด้อยค่ารับรู้ในกำไรหรือขาดทุนเมื่อมูลค่าตามบัญชีสูงกว่ามูลค่าที่คาดว่าจะได้รับคืน </w:t>
      </w:r>
      <w:bookmarkStart w:id="7" w:name="_Hlk87298023"/>
      <w:bookmarkStart w:id="8" w:name="_Hlk87102061"/>
      <w:r w:rsidRPr="00DF3A57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7"/>
    </w:p>
    <w:p w14:paraId="19DD8112" w14:textId="163CA097" w:rsidR="00AF5A98" w:rsidRPr="00DF3A57" w:rsidRDefault="00AF5A98" w:rsidP="004451C9">
      <w:pPr>
        <w:rPr>
          <w:rFonts w:asciiTheme="majorBidi" w:hAnsiTheme="majorBidi" w:cstheme="majorBidi"/>
        </w:rPr>
      </w:pPr>
    </w:p>
    <w:p w14:paraId="4DF848DA" w14:textId="77777777" w:rsidR="003D4B52" w:rsidRPr="00DF3A57" w:rsidRDefault="003D4B5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  <w:sectPr w:rsidR="003D4B52" w:rsidRPr="00DF3A57" w:rsidSect="00941B8E">
          <w:headerReference w:type="even" r:id="rId10"/>
          <w:head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76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780"/>
        <w:gridCol w:w="1440"/>
        <w:gridCol w:w="180"/>
        <w:gridCol w:w="1350"/>
        <w:gridCol w:w="180"/>
        <w:gridCol w:w="1260"/>
        <w:gridCol w:w="180"/>
        <w:gridCol w:w="1800"/>
        <w:gridCol w:w="180"/>
        <w:gridCol w:w="1260"/>
        <w:gridCol w:w="180"/>
        <w:gridCol w:w="1440"/>
        <w:gridCol w:w="180"/>
        <w:gridCol w:w="1350"/>
      </w:tblGrid>
      <w:tr w:rsidR="006D7674" w:rsidRPr="00DF3A57" w14:paraId="33AECEF5" w14:textId="77777777" w:rsidTr="003C2CD5">
        <w:trPr>
          <w:trHeight w:val="378"/>
          <w:tblHeader/>
        </w:trPr>
        <w:tc>
          <w:tcPr>
            <w:tcW w:w="3780" w:type="dxa"/>
            <w:shd w:val="clear" w:color="auto" w:fill="auto"/>
          </w:tcPr>
          <w:p w14:paraId="446FA610" w14:textId="2EE979F4" w:rsidR="006D7674" w:rsidRPr="00DF3A57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13"/>
          </w:tcPr>
          <w:p w14:paraId="0A427C7F" w14:textId="6A39E55C" w:rsidR="006D7674" w:rsidRPr="00DF3A57" w:rsidRDefault="00464F9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งบการเงินที่แ</w:t>
            </w:r>
            <w:r w:rsidRPr="00352815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สดงเงินลงทุนตาม</w:t>
            </w:r>
            <w:r w:rsidR="00214CB6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วิธี</w:t>
            </w:r>
            <w:r w:rsidRPr="00352815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ส่วนได้เสีย</w:t>
            </w:r>
            <w:r w:rsidR="00AC5474" w:rsidRPr="003528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="00AC5474" w:rsidRPr="003528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7674" w:rsidRPr="00DF3A57" w14:paraId="689CF619" w14:textId="77777777" w:rsidTr="003C2CD5">
        <w:trPr>
          <w:trHeight w:val="68"/>
          <w:tblHeader/>
        </w:trPr>
        <w:tc>
          <w:tcPr>
            <w:tcW w:w="3780" w:type="dxa"/>
            <w:shd w:val="clear" w:color="auto" w:fill="auto"/>
          </w:tcPr>
          <w:p w14:paraId="54465708" w14:textId="77777777" w:rsidR="006D7674" w:rsidRPr="00DF3A57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985B96E" w14:textId="77777777" w:rsidR="006D7674" w:rsidRPr="00DF3A57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80" w:type="dxa"/>
            <w:shd w:val="clear" w:color="auto" w:fill="auto"/>
          </w:tcPr>
          <w:p w14:paraId="366032C0" w14:textId="77777777" w:rsidR="006D7674" w:rsidRPr="00DF3A57" w:rsidRDefault="006D7674" w:rsidP="004451C9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auto"/>
          </w:tcPr>
          <w:p w14:paraId="299E4AEE" w14:textId="591C7C69" w:rsidR="006D7674" w:rsidRPr="00DF3A57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72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80" w:type="dxa"/>
            <w:shd w:val="clear" w:color="auto" w:fill="auto"/>
          </w:tcPr>
          <w:p w14:paraId="38AD43D5" w14:textId="77777777" w:rsidR="006D7674" w:rsidRPr="00DF3A57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102522" w14:textId="77777777" w:rsidR="006D7674" w:rsidRPr="00DF3A57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  <w:p w14:paraId="086D72A1" w14:textId="77777777" w:rsidR="006D7674" w:rsidRPr="00DF3A57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80" w:type="dxa"/>
          </w:tcPr>
          <w:p w14:paraId="69D345D4" w14:textId="77777777" w:rsidR="006D7674" w:rsidRPr="00DF3A57" w:rsidRDefault="006D7674" w:rsidP="004451C9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718C1BF" w14:textId="77777777" w:rsidR="003D4B52" w:rsidRPr="00DF3A57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  <w:p w14:paraId="2A99FD54" w14:textId="185D4DAC" w:rsidR="006D7674" w:rsidRPr="00DF3A57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  <w:tc>
          <w:tcPr>
            <w:tcW w:w="180" w:type="dxa"/>
            <w:shd w:val="clear" w:color="auto" w:fill="auto"/>
          </w:tcPr>
          <w:p w14:paraId="70984EB6" w14:textId="77777777" w:rsidR="006D7674" w:rsidRPr="00DF3A57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4127D8" w14:textId="5C71F4A0" w:rsidR="006D7674" w:rsidRPr="00DF3A57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</w:tcPr>
          <w:p w14:paraId="24A29596" w14:textId="77777777" w:rsidR="006D7674" w:rsidRPr="00DF3A57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5168BF" w14:textId="77777777" w:rsidR="006D7674" w:rsidRPr="00DF3A57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80" w:type="dxa"/>
            <w:shd w:val="clear" w:color="auto" w:fill="auto"/>
          </w:tcPr>
          <w:p w14:paraId="2A2C2547" w14:textId="77777777" w:rsidR="006D7674" w:rsidRPr="00DF3A57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AB0FE0C" w14:textId="77777777" w:rsidR="003D4B52" w:rsidRPr="00DF3A57" w:rsidRDefault="003D4B5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694C32" w14:textId="122A454B" w:rsidR="006D7674" w:rsidRPr="00DF3A57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D7674" w:rsidRPr="00DF3A57" w14:paraId="050A8D4D" w14:textId="77777777" w:rsidTr="003C2CD5">
        <w:trPr>
          <w:trHeight w:val="252"/>
          <w:tblHeader/>
        </w:trPr>
        <w:tc>
          <w:tcPr>
            <w:tcW w:w="3780" w:type="dxa"/>
            <w:shd w:val="clear" w:color="auto" w:fill="auto"/>
          </w:tcPr>
          <w:p w14:paraId="689A1869" w14:textId="77777777" w:rsidR="006D7674" w:rsidRPr="00DF3A57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13"/>
          </w:tcPr>
          <w:p w14:paraId="7AA77398" w14:textId="77777777" w:rsidR="006D7674" w:rsidRPr="00DF3A57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7674" w:rsidRPr="00DF3A57" w14:paraId="398131D3" w14:textId="77777777" w:rsidTr="003C2CD5">
        <w:trPr>
          <w:trHeight w:val="360"/>
        </w:trPr>
        <w:tc>
          <w:tcPr>
            <w:tcW w:w="3780" w:type="dxa"/>
            <w:shd w:val="clear" w:color="auto" w:fill="auto"/>
          </w:tcPr>
          <w:p w14:paraId="00DB78DA" w14:textId="77777777" w:rsidR="006D7674" w:rsidRPr="00DF3A57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B7E74F" w14:textId="77777777" w:rsidR="006D7674" w:rsidRPr="00DF3A57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31B0AB" w14:textId="77777777" w:rsidR="006D7674" w:rsidRPr="00DF3A57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5375F3" w14:textId="77777777" w:rsidR="006D7674" w:rsidRPr="00DF3A57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5E0BF6C" w14:textId="77777777" w:rsidR="006D7674" w:rsidRPr="00DF3A57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1C6B66" w14:textId="77777777" w:rsidR="006D7674" w:rsidRPr="00DF3A57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5107BE" w14:textId="77777777" w:rsidR="006D7674" w:rsidRPr="00DF3A57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2A2B5C7" w14:textId="77777777" w:rsidR="006D7674" w:rsidRPr="00DF3A57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7245E26" w14:textId="77777777" w:rsidR="006D7674" w:rsidRPr="00DF3A57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3C9CE4" w14:textId="77777777" w:rsidR="006D7674" w:rsidRPr="00DF3A57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55B9C6F" w14:textId="77777777" w:rsidR="006D7674" w:rsidRPr="00DF3A57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8D44B7" w14:textId="77777777" w:rsidR="006D7674" w:rsidRPr="00DF3A57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491D3A7" w14:textId="77777777" w:rsidR="006D7674" w:rsidRPr="00DF3A57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971B032" w14:textId="77777777" w:rsidR="006D7674" w:rsidRPr="00DF3A57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941B8E" w:rsidRPr="00DF3A57" w14:paraId="24A007C0" w14:textId="77777777" w:rsidTr="003C2CD5">
        <w:tc>
          <w:tcPr>
            <w:tcW w:w="3780" w:type="dxa"/>
            <w:shd w:val="clear" w:color="auto" w:fill="auto"/>
          </w:tcPr>
          <w:p w14:paraId="2C614651" w14:textId="3CE2B04B" w:rsidR="00941B8E" w:rsidRPr="00DF3A57" w:rsidRDefault="00941B8E" w:rsidP="0094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AD36306" w14:textId="64406B1F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33,982</w:t>
            </w:r>
          </w:p>
        </w:tc>
        <w:tc>
          <w:tcPr>
            <w:tcW w:w="180" w:type="dxa"/>
            <w:shd w:val="clear" w:color="auto" w:fill="auto"/>
          </w:tcPr>
          <w:p w14:paraId="0A8AAF9B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7F794C" w14:textId="26F7F92B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325,453 </w:t>
            </w:r>
          </w:p>
        </w:tc>
        <w:tc>
          <w:tcPr>
            <w:tcW w:w="180" w:type="dxa"/>
            <w:shd w:val="clear" w:color="auto" w:fill="auto"/>
          </w:tcPr>
          <w:p w14:paraId="065CFDA1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7AB2A0" w14:textId="3BC27A7A" w:rsidR="00941B8E" w:rsidRPr="00DF3A57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444,715 </w:t>
            </w:r>
          </w:p>
        </w:tc>
        <w:tc>
          <w:tcPr>
            <w:tcW w:w="180" w:type="dxa"/>
          </w:tcPr>
          <w:p w14:paraId="56237340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90930E6" w14:textId="1AD8D311" w:rsidR="00941B8E" w:rsidRPr="00DF3A57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34,767 </w:t>
            </w:r>
          </w:p>
        </w:tc>
        <w:tc>
          <w:tcPr>
            <w:tcW w:w="180" w:type="dxa"/>
            <w:shd w:val="clear" w:color="auto" w:fill="auto"/>
          </w:tcPr>
          <w:p w14:paraId="60A5A871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3BDC6E" w14:textId="4C69B429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37,385 </w:t>
            </w:r>
          </w:p>
        </w:tc>
        <w:tc>
          <w:tcPr>
            <w:tcW w:w="180" w:type="dxa"/>
          </w:tcPr>
          <w:p w14:paraId="69843895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7B970E" w14:textId="196BC38A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2,532 </w:t>
            </w:r>
          </w:p>
        </w:tc>
        <w:tc>
          <w:tcPr>
            <w:tcW w:w="180" w:type="dxa"/>
            <w:shd w:val="clear" w:color="auto" w:fill="auto"/>
          </w:tcPr>
          <w:p w14:paraId="705EAF47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7723A9" w14:textId="6C54894F" w:rsidR="00941B8E" w:rsidRPr="00DF3A57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878,834 </w:t>
            </w:r>
          </w:p>
        </w:tc>
      </w:tr>
      <w:tr w:rsidR="00941B8E" w:rsidRPr="00DF3A57" w14:paraId="647DEBF6" w14:textId="77777777" w:rsidTr="003C2CD5">
        <w:tc>
          <w:tcPr>
            <w:tcW w:w="3780" w:type="dxa"/>
            <w:shd w:val="clear" w:color="auto" w:fill="auto"/>
          </w:tcPr>
          <w:p w14:paraId="2A56263F" w14:textId="77777777" w:rsidR="00941B8E" w:rsidRPr="00DF3A57" w:rsidRDefault="00941B8E" w:rsidP="0094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4605FC07" w14:textId="4C7BB858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A27AC5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4CDCC9" w14:textId="7D688591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21BF09BA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E4DDF7" w14:textId="7CA93176" w:rsidR="00941B8E" w:rsidRPr="00DF3A57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3,688</w:t>
            </w:r>
          </w:p>
        </w:tc>
        <w:tc>
          <w:tcPr>
            <w:tcW w:w="180" w:type="dxa"/>
          </w:tcPr>
          <w:p w14:paraId="3F242BD1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9B1B7A8" w14:textId="5C7B6CFA" w:rsidR="00941B8E" w:rsidRPr="00DF3A57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180" w:type="dxa"/>
            <w:shd w:val="clear" w:color="auto" w:fill="auto"/>
          </w:tcPr>
          <w:p w14:paraId="61DF93DA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7FAA5" w14:textId="45AEA406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" w:type="dxa"/>
          </w:tcPr>
          <w:p w14:paraId="53976DB9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592D9E" w14:textId="7B548EC3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34,717</w:t>
            </w:r>
          </w:p>
        </w:tc>
        <w:tc>
          <w:tcPr>
            <w:tcW w:w="180" w:type="dxa"/>
            <w:shd w:val="clear" w:color="auto" w:fill="auto"/>
          </w:tcPr>
          <w:p w14:paraId="3F37F751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117AE13" w14:textId="6EA51250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39,029</w:t>
            </w:r>
          </w:p>
        </w:tc>
      </w:tr>
      <w:tr w:rsidR="00941B8E" w:rsidRPr="00DF3A57" w14:paraId="0CB1915C" w14:textId="77777777" w:rsidTr="003C2CD5">
        <w:tc>
          <w:tcPr>
            <w:tcW w:w="3780" w:type="dxa"/>
            <w:shd w:val="clear" w:color="auto" w:fill="auto"/>
          </w:tcPr>
          <w:p w14:paraId="4DD22D22" w14:textId="77777777" w:rsidR="00941B8E" w:rsidRPr="00DF3A57" w:rsidRDefault="00941B8E" w:rsidP="0094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440" w:type="dxa"/>
            <w:shd w:val="clear" w:color="auto" w:fill="auto"/>
          </w:tcPr>
          <w:p w14:paraId="131A595B" w14:textId="54DD4A9B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E2B007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87F0AF" w14:textId="086A4E49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3,161</w:t>
            </w:r>
          </w:p>
        </w:tc>
        <w:tc>
          <w:tcPr>
            <w:tcW w:w="180" w:type="dxa"/>
            <w:shd w:val="clear" w:color="auto" w:fill="auto"/>
          </w:tcPr>
          <w:p w14:paraId="75293207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71292F" w14:textId="3BDDB645" w:rsidR="00941B8E" w:rsidRPr="00DF3A57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15,640</w:t>
            </w:r>
          </w:p>
        </w:tc>
        <w:tc>
          <w:tcPr>
            <w:tcW w:w="180" w:type="dxa"/>
          </w:tcPr>
          <w:p w14:paraId="3845C69E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7E16D5E" w14:textId="5C95BE51" w:rsidR="00941B8E" w:rsidRPr="00DF3A57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80" w:type="dxa"/>
            <w:shd w:val="clear" w:color="auto" w:fill="auto"/>
          </w:tcPr>
          <w:p w14:paraId="4E2DA469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093440" w14:textId="2AF58957" w:rsidR="00941B8E" w:rsidRPr="00DF3A57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4264881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BB83AC0" w14:textId="014204D1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(18,951)</w:t>
            </w:r>
          </w:p>
        </w:tc>
        <w:tc>
          <w:tcPr>
            <w:tcW w:w="180" w:type="dxa"/>
            <w:shd w:val="clear" w:color="auto" w:fill="auto"/>
          </w:tcPr>
          <w:p w14:paraId="15B2D94E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473B10" w14:textId="38D4F3C4" w:rsidR="00941B8E" w:rsidRPr="00DF3A57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1B8E" w:rsidRPr="00DF3A57" w14:paraId="4A730D4D" w14:textId="77777777" w:rsidTr="003C2CD5">
        <w:tc>
          <w:tcPr>
            <w:tcW w:w="3780" w:type="dxa"/>
            <w:shd w:val="clear" w:color="auto" w:fill="auto"/>
          </w:tcPr>
          <w:p w14:paraId="132220E9" w14:textId="77777777" w:rsidR="00941B8E" w:rsidRPr="00DF3A57" w:rsidRDefault="00941B8E" w:rsidP="0094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553DBF" w14:textId="5DBD8279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2E9D95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B6024C3" w14:textId="1295A0B4" w:rsidR="00941B8E" w:rsidRPr="00DF3A57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(28,071)</w:t>
            </w:r>
          </w:p>
        </w:tc>
        <w:tc>
          <w:tcPr>
            <w:tcW w:w="180" w:type="dxa"/>
            <w:shd w:val="clear" w:color="auto" w:fill="auto"/>
          </w:tcPr>
          <w:p w14:paraId="226F1932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264A2A" w14:textId="4AD41128" w:rsidR="00941B8E" w:rsidRPr="00DF3A57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(65,402)</w:t>
            </w:r>
          </w:p>
        </w:tc>
        <w:tc>
          <w:tcPr>
            <w:tcW w:w="180" w:type="dxa"/>
          </w:tcPr>
          <w:p w14:paraId="26F7ED2C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0528881" w14:textId="3D317DC3" w:rsidR="00941B8E" w:rsidRPr="00DF3A57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(2,839)</w:t>
            </w:r>
          </w:p>
        </w:tc>
        <w:tc>
          <w:tcPr>
            <w:tcW w:w="180" w:type="dxa"/>
            <w:shd w:val="clear" w:color="auto" w:fill="auto"/>
          </w:tcPr>
          <w:p w14:paraId="494B7655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F0780EE" w14:textId="0F2300B0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(3,212)</w:t>
            </w:r>
          </w:p>
        </w:tc>
        <w:tc>
          <w:tcPr>
            <w:tcW w:w="180" w:type="dxa"/>
          </w:tcPr>
          <w:p w14:paraId="0DEA1370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F87598" w14:textId="023091EE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(1,250)</w:t>
            </w:r>
          </w:p>
        </w:tc>
        <w:tc>
          <w:tcPr>
            <w:tcW w:w="180" w:type="dxa"/>
            <w:shd w:val="clear" w:color="auto" w:fill="auto"/>
          </w:tcPr>
          <w:p w14:paraId="41C4341E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102BF5" w14:textId="6A245D5A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(100,774)</w:t>
            </w:r>
          </w:p>
        </w:tc>
      </w:tr>
      <w:tr w:rsidR="00941B8E" w:rsidRPr="00DF3A57" w14:paraId="15B01B1C" w14:textId="77777777" w:rsidTr="003C2CD5">
        <w:trPr>
          <w:trHeight w:val="58"/>
        </w:trPr>
        <w:tc>
          <w:tcPr>
            <w:tcW w:w="3780" w:type="dxa"/>
            <w:shd w:val="clear" w:color="auto" w:fill="auto"/>
          </w:tcPr>
          <w:p w14:paraId="3AD21EC3" w14:textId="6D80241E" w:rsidR="00941B8E" w:rsidRPr="00DF3A57" w:rsidRDefault="00941B8E" w:rsidP="0094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697D57" w14:textId="101E43F4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33,982</w:t>
            </w:r>
          </w:p>
        </w:tc>
        <w:tc>
          <w:tcPr>
            <w:tcW w:w="180" w:type="dxa"/>
            <w:shd w:val="clear" w:color="auto" w:fill="auto"/>
          </w:tcPr>
          <w:p w14:paraId="77FA70EE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DCB641A" w14:textId="74219D96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300,565</w:t>
            </w:r>
          </w:p>
        </w:tc>
        <w:tc>
          <w:tcPr>
            <w:tcW w:w="180" w:type="dxa"/>
            <w:shd w:val="clear" w:color="auto" w:fill="auto"/>
          </w:tcPr>
          <w:p w14:paraId="5ECC2D35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EF3C72" w14:textId="48A77B4D" w:rsidR="00941B8E" w:rsidRPr="00DF3A57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398,641</w:t>
            </w:r>
          </w:p>
        </w:tc>
        <w:tc>
          <w:tcPr>
            <w:tcW w:w="180" w:type="dxa"/>
          </w:tcPr>
          <w:p w14:paraId="49EEB45C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58A0A2E" w14:textId="5C3223E5" w:rsidR="00941B8E" w:rsidRPr="00DF3A57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32,670</w:t>
            </w:r>
          </w:p>
        </w:tc>
        <w:tc>
          <w:tcPr>
            <w:tcW w:w="180" w:type="dxa"/>
            <w:shd w:val="clear" w:color="auto" w:fill="auto"/>
          </w:tcPr>
          <w:p w14:paraId="7BB581F7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7D936" w14:textId="0A97E9C0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34,183</w:t>
            </w:r>
          </w:p>
        </w:tc>
        <w:tc>
          <w:tcPr>
            <w:tcW w:w="180" w:type="dxa"/>
          </w:tcPr>
          <w:p w14:paraId="4864EFD1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5100DC" w14:textId="00EF3143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17,048</w:t>
            </w:r>
          </w:p>
        </w:tc>
        <w:tc>
          <w:tcPr>
            <w:tcW w:w="180" w:type="dxa"/>
            <w:shd w:val="clear" w:color="auto" w:fill="auto"/>
          </w:tcPr>
          <w:p w14:paraId="359AF341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2DDB5" w14:textId="734187E4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817,089</w:t>
            </w:r>
          </w:p>
        </w:tc>
      </w:tr>
      <w:tr w:rsidR="00AF3500" w:rsidRPr="00DF3A57" w14:paraId="2A65B9A4" w14:textId="77777777" w:rsidTr="00D71E2D">
        <w:tc>
          <w:tcPr>
            <w:tcW w:w="3780" w:type="dxa"/>
            <w:shd w:val="clear" w:color="auto" w:fill="auto"/>
          </w:tcPr>
          <w:p w14:paraId="65EAAEC8" w14:textId="283A38DB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774018AD" w14:textId="43AF5EC6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sz w:val="28"/>
                <w:szCs w:val="28"/>
              </w:rPr>
              <w:t>1,045</w:t>
            </w:r>
          </w:p>
        </w:tc>
        <w:tc>
          <w:tcPr>
            <w:tcW w:w="180" w:type="dxa"/>
            <w:shd w:val="clear" w:color="auto" w:fill="auto"/>
          </w:tcPr>
          <w:p w14:paraId="70FFA5DF" w14:textId="77777777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A8B5420" w14:textId="4B2FFF9F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2709B1" w14:textId="77777777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ABC2BC" w14:textId="6C59E8C6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sz w:val="28"/>
                <w:szCs w:val="28"/>
              </w:rPr>
              <w:t>3,979</w:t>
            </w:r>
          </w:p>
        </w:tc>
        <w:tc>
          <w:tcPr>
            <w:tcW w:w="180" w:type="dxa"/>
          </w:tcPr>
          <w:p w14:paraId="5A5A94D1" w14:textId="77777777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00BECB1" w14:textId="0378C501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180" w:type="dxa"/>
            <w:shd w:val="clear" w:color="auto" w:fill="auto"/>
          </w:tcPr>
          <w:p w14:paraId="4484292D" w14:textId="77777777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2C8C40" w14:textId="60BC656F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180" w:type="dxa"/>
          </w:tcPr>
          <w:p w14:paraId="510D321D" w14:textId="77777777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486B97" w14:textId="7EB95AF3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sz w:val="28"/>
                <w:szCs w:val="28"/>
              </w:rPr>
              <w:t>103,196</w:t>
            </w:r>
          </w:p>
        </w:tc>
        <w:tc>
          <w:tcPr>
            <w:tcW w:w="180" w:type="dxa"/>
            <w:shd w:val="clear" w:color="auto" w:fill="auto"/>
          </w:tcPr>
          <w:p w14:paraId="2F54264C" w14:textId="77777777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A4DEC0E" w14:textId="61D9743B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sz w:val="28"/>
                <w:szCs w:val="28"/>
              </w:rPr>
              <w:t>109,488</w:t>
            </w:r>
          </w:p>
        </w:tc>
      </w:tr>
      <w:tr w:rsidR="00AF3500" w:rsidRPr="00DF3A57" w14:paraId="6B9C3412" w14:textId="77777777" w:rsidTr="00D71E2D">
        <w:tc>
          <w:tcPr>
            <w:tcW w:w="3780" w:type="dxa"/>
            <w:shd w:val="clear" w:color="auto" w:fill="auto"/>
          </w:tcPr>
          <w:p w14:paraId="157FB9E5" w14:textId="5CA40113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440" w:type="dxa"/>
            <w:shd w:val="clear" w:color="auto" w:fill="auto"/>
          </w:tcPr>
          <w:p w14:paraId="600B4A60" w14:textId="6793AB8A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3129F4" w14:textId="77777777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52350C0" w14:textId="1CBD1AAC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19,175</w:t>
            </w:r>
          </w:p>
        </w:tc>
        <w:tc>
          <w:tcPr>
            <w:tcW w:w="180" w:type="dxa"/>
            <w:shd w:val="clear" w:color="auto" w:fill="auto"/>
          </w:tcPr>
          <w:p w14:paraId="66DDD128" w14:textId="77777777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ADCBAA" w14:textId="54A0D69F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sz w:val="28"/>
                <w:szCs w:val="28"/>
              </w:rPr>
              <w:t>35,402</w:t>
            </w:r>
          </w:p>
        </w:tc>
        <w:tc>
          <w:tcPr>
            <w:tcW w:w="180" w:type="dxa"/>
          </w:tcPr>
          <w:p w14:paraId="346B1452" w14:textId="77777777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AF76648" w14:textId="758589A2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501B9F7D" w14:textId="77777777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C25540" w14:textId="368C4C1C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4D6619" w14:textId="77777777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528B80" w14:textId="7011E781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sz w:val="28"/>
                <w:szCs w:val="28"/>
              </w:rPr>
              <w:t>(54,664)</w:t>
            </w:r>
          </w:p>
        </w:tc>
        <w:tc>
          <w:tcPr>
            <w:tcW w:w="180" w:type="dxa"/>
            <w:shd w:val="clear" w:color="auto" w:fill="auto"/>
          </w:tcPr>
          <w:p w14:paraId="6DBE6CBD" w14:textId="77777777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5E7430" w14:textId="62CD0607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F3500" w:rsidRPr="00DF3A57" w14:paraId="7A8FD09E" w14:textId="77777777" w:rsidTr="003C2CD5">
        <w:tc>
          <w:tcPr>
            <w:tcW w:w="3780" w:type="dxa"/>
            <w:shd w:val="clear" w:color="auto" w:fill="auto"/>
          </w:tcPr>
          <w:p w14:paraId="23CA9748" w14:textId="1ACA15BD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1A5842" w14:textId="2728BAFB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B8B12C" w14:textId="77777777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71AC9E" w14:textId="5089BF59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(49)</w:t>
            </w:r>
          </w:p>
        </w:tc>
        <w:tc>
          <w:tcPr>
            <w:tcW w:w="180" w:type="dxa"/>
            <w:shd w:val="clear" w:color="auto" w:fill="auto"/>
          </w:tcPr>
          <w:p w14:paraId="66F7F5C0" w14:textId="77777777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9BA41C" w14:textId="4093B261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sz w:val="28"/>
                <w:szCs w:val="28"/>
              </w:rPr>
              <w:t>(22,460)</w:t>
            </w:r>
          </w:p>
        </w:tc>
        <w:tc>
          <w:tcPr>
            <w:tcW w:w="180" w:type="dxa"/>
          </w:tcPr>
          <w:p w14:paraId="5AF3AC73" w14:textId="77777777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12B8F4B" w14:textId="153186FC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sz w:val="28"/>
                <w:szCs w:val="28"/>
              </w:rPr>
              <w:t>(1,621)</w:t>
            </w:r>
          </w:p>
        </w:tc>
        <w:tc>
          <w:tcPr>
            <w:tcW w:w="180" w:type="dxa"/>
            <w:shd w:val="clear" w:color="auto" w:fill="auto"/>
          </w:tcPr>
          <w:p w14:paraId="0F251015" w14:textId="77777777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E6B552" w14:textId="6DEE5129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0" w:type="dxa"/>
          </w:tcPr>
          <w:p w14:paraId="7CC6CD66" w14:textId="77777777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C2AE40" w14:textId="79EB42C3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A3B22D" w14:textId="77777777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6F75BF7" w14:textId="5D70C1EA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sz w:val="28"/>
                <w:szCs w:val="28"/>
              </w:rPr>
              <w:t>(24,132)</w:t>
            </w:r>
          </w:p>
        </w:tc>
      </w:tr>
      <w:tr w:rsidR="00AF3500" w:rsidRPr="00DF3A57" w14:paraId="6D6B2A88" w14:textId="77777777" w:rsidTr="003C2CD5">
        <w:tc>
          <w:tcPr>
            <w:tcW w:w="3780" w:type="dxa"/>
            <w:shd w:val="clear" w:color="auto" w:fill="auto"/>
          </w:tcPr>
          <w:p w14:paraId="5EECF5CD" w14:textId="754BAE18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EAB83" w14:textId="678DEBE4" w:rsidR="00AF3500" w:rsidRPr="00AF3500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35,02</w:t>
            </w:r>
            <w:r w:rsidR="00EF4B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3926ABF6" w14:textId="77777777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FE160" w14:textId="40015055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319,691</w:t>
            </w:r>
            <w:r w:rsidRPr="00723EDC">
              <w:t xml:space="preserve">   </w:t>
            </w:r>
          </w:p>
        </w:tc>
        <w:tc>
          <w:tcPr>
            <w:tcW w:w="180" w:type="dxa"/>
            <w:shd w:val="clear" w:color="auto" w:fill="auto"/>
          </w:tcPr>
          <w:p w14:paraId="5F95CDA8" w14:textId="77777777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FF7F33" w14:textId="207B5FA6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415,562</w:t>
            </w:r>
          </w:p>
        </w:tc>
        <w:tc>
          <w:tcPr>
            <w:tcW w:w="180" w:type="dxa"/>
          </w:tcPr>
          <w:p w14:paraId="34BF80D9" w14:textId="77777777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EDCF3" w14:textId="2DBB5C85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32,048</w:t>
            </w:r>
          </w:p>
        </w:tc>
        <w:tc>
          <w:tcPr>
            <w:tcW w:w="180" w:type="dxa"/>
            <w:shd w:val="clear" w:color="auto" w:fill="auto"/>
          </w:tcPr>
          <w:p w14:paraId="022F2123" w14:textId="77777777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6DA6F" w14:textId="153C8115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34,537</w:t>
            </w:r>
          </w:p>
        </w:tc>
        <w:tc>
          <w:tcPr>
            <w:tcW w:w="180" w:type="dxa"/>
          </w:tcPr>
          <w:p w14:paraId="38C6C04D" w14:textId="77777777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CC0AA3" w14:textId="57582C6E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65,580</w:t>
            </w:r>
          </w:p>
        </w:tc>
        <w:tc>
          <w:tcPr>
            <w:tcW w:w="180" w:type="dxa"/>
            <w:shd w:val="clear" w:color="auto" w:fill="auto"/>
          </w:tcPr>
          <w:p w14:paraId="1DC0DFB1" w14:textId="77777777" w:rsidR="00AF3500" w:rsidRPr="00DF3A57" w:rsidRDefault="00AF3500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23FED" w14:textId="4ED4DF20" w:rsidR="00AF3500" w:rsidRPr="00DF3A57" w:rsidRDefault="00AF3500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902,445</w:t>
            </w:r>
          </w:p>
        </w:tc>
      </w:tr>
      <w:tr w:rsidR="002F1AB4" w:rsidRPr="00DF3A57" w14:paraId="1E3A9B11" w14:textId="77777777" w:rsidTr="002F1AB4">
        <w:tc>
          <w:tcPr>
            <w:tcW w:w="3780" w:type="dxa"/>
            <w:shd w:val="clear" w:color="auto" w:fill="auto"/>
          </w:tcPr>
          <w:p w14:paraId="4D757521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1B4D81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791185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7A21C59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1262D90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AEE618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0BE1F6E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8C88A58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06FFB1C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109EF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9E6E878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712AD8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28585D9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CA674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F1AB4" w:rsidRPr="00DF3A57" w14:paraId="696AA83D" w14:textId="77777777" w:rsidTr="002F1AB4">
        <w:tc>
          <w:tcPr>
            <w:tcW w:w="3780" w:type="dxa"/>
            <w:shd w:val="clear" w:color="auto" w:fill="auto"/>
          </w:tcPr>
          <w:p w14:paraId="3AA3B2A5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5094786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009A284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CAC7CB1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0386ADF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6894F2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A2700FF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55E24DB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B8C6D1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B010ED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B861523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E5ACAA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1DE481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D3EE52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F1AB4" w:rsidRPr="00DF3A57" w14:paraId="3FBFC86B" w14:textId="77777777" w:rsidTr="002F1AB4">
        <w:tc>
          <w:tcPr>
            <w:tcW w:w="3780" w:type="dxa"/>
            <w:shd w:val="clear" w:color="auto" w:fill="auto"/>
          </w:tcPr>
          <w:p w14:paraId="7042B679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A5F427B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8652B5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31FC46C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4BF0E78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9AE403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12A3FCE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CDE66ED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1F6892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FB5924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B97AB72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990770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DBF110E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FE16DC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F1AB4" w:rsidRPr="00DF3A57" w14:paraId="255AA3B8" w14:textId="77777777" w:rsidTr="002F1AB4">
        <w:tc>
          <w:tcPr>
            <w:tcW w:w="3780" w:type="dxa"/>
            <w:shd w:val="clear" w:color="auto" w:fill="auto"/>
          </w:tcPr>
          <w:p w14:paraId="3B9856EA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E4B2F37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5F3384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047FCF6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C03113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277938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6258F2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4FB22A3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16CC88A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5643C1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97212FC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4F3F84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3446913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7FA144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F1AB4" w:rsidRPr="00DF3A57" w14:paraId="5183D17C" w14:textId="77777777" w:rsidTr="002F1AB4">
        <w:tc>
          <w:tcPr>
            <w:tcW w:w="3780" w:type="dxa"/>
            <w:shd w:val="clear" w:color="auto" w:fill="auto"/>
          </w:tcPr>
          <w:p w14:paraId="752FF4B5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BCBBE90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25A690F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17D60FB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1FE52AE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B69A5B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C4C50EE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6C989F5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CBE717F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14C16C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44D0D20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FD43A3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118C6B5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8BBAA2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F1AB4" w:rsidRPr="00DF3A57" w14:paraId="65007F1F" w14:textId="77777777" w:rsidTr="002F1AB4">
        <w:tc>
          <w:tcPr>
            <w:tcW w:w="3780" w:type="dxa"/>
            <w:shd w:val="clear" w:color="auto" w:fill="auto"/>
          </w:tcPr>
          <w:p w14:paraId="09698AA9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0F9280C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182261B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8FCBA2A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27ECDB9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A724B4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837AF7B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B53F454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D0EAB2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C880A3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9FBBC1D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6C88A3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C2C8D4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9F5158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F1AB4" w:rsidRPr="00DF3A57" w14:paraId="2FD9065D" w14:textId="77777777" w:rsidTr="002F1AB4">
        <w:tc>
          <w:tcPr>
            <w:tcW w:w="3780" w:type="dxa"/>
            <w:shd w:val="clear" w:color="auto" w:fill="auto"/>
          </w:tcPr>
          <w:p w14:paraId="7BEBE7E6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42C623C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5C15F0D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6686BF5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F0287F9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271993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A0CE621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BE57600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ECBB0F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D11F37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1A7690F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762364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5387CFB" w14:textId="77777777" w:rsidR="002F1AB4" w:rsidRPr="00DF3A57" w:rsidRDefault="002F1AB4" w:rsidP="00AF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1FA3BB" w14:textId="77777777" w:rsidR="002F1AB4" w:rsidRPr="00AF3500" w:rsidRDefault="002F1AB4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1B8E" w:rsidRPr="00DF3A57" w14:paraId="7EBE0235" w14:textId="77777777" w:rsidTr="002F1AB4">
        <w:tc>
          <w:tcPr>
            <w:tcW w:w="3780" w:type="dxa"/>
            <w:shd w:val="clear" w:color="auto" w:fill="auto"/>
          </w:tcPr>
          <w:p w14:paraId="2DB687F9" w14:textId="68AE93F3" w:rsidR="00941B8E" w:rsidRPr="00DF3A57" w:rsidRDefault="00941B8E" w:rsidP="0094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8B2676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B4F4FE3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B89B32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1269DF1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85D2B0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F05CE3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1285E17" w14:textId="77777777" w:rsidR="00941B8E" w:rsidRPr="00DF3A57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AE41DF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21AD41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006027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7581EF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069424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6DF0DB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1B8E" w:rsidRPr="00DF3A57" w14:paraId="4A5FCA1B" w14:textId="77777777" w:rsidTr="003C2CD5">
        <w:tc>
          <w:tcPr>
            <w:tcW w:w="3780" w:type="dxa"/>
            <w:shd w:val="clear" w:color="auto" w:fill="auto"/>
          </w:tcPr>
          <w:p w14:paraId="5A67A6CF" w14:textId="2FC03008" w:rsidR="00941B8E" w:rsidRPr="00DF3A57" w:rsidRDefault="00941B8E" w:rsidP="0094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5774145" w14:textId="45B1748B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0FC763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60FA35" w14:textId="3E8C2E9F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234,009</w:t>
            </w:r>
          </w:p>
        </w:tc>
        <w:tc>
          <w:tcPr>
            <w:tcW w:w="180" w:type="dxa"/>
            <w:shd w:val="clear" w:color="auto" w:fill="auto"/>
          </w:tcPr>
          <w:p w14:paraId="2E6B838B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A23F7D" w14:textId="520600D4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335,068</w:t>
            </w:r>
          </w:p>
        </w:tc>
        <w:tc>
          <w:tcPr>
            <w:tcW w:w="180" w:type="dxa"/>
          </w:tcPr>
          <w:p w14:paraId="046A9001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72337EE" w14:textId="6EEEC4D5" w:rsidR="00941B8E" w:rsidRPr="00DF3A57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25,149</w:t>
            </w:r>
          </w:p>
        </w:tc>
        <w:tc>
          <w:tcPr>
            <w:tcW w:w="180" w:type="dxa"/>
            <w:shd w:val="clear" w:color="auto" w:fill="auto"/>
          </w:tcPr>
          <w:p w14:paraId="6D255676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72E520" w14:textId="3DB114D9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21,039</w:t>
            </w:r>
          </w:p>
        </w:tc>
        <w:tc>
          <w:tcPr>
            <w:tcW w:w="180" w:type="dxa"/>
          </w:tcPr>
          <w:p w14:paraId="6ECCEAFE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600178" w14:textId="4C9F2676" w:rsidR="00941B8E" w:rsidRPr="00DF3A57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252159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7D3B7B" w14:textId="7E9A991F" w:rsidR="00941B8E" w:rsidRPr="00DF3A57" w:rsidRDefault="00941B8E" w:rsidP="002F1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615,265</w:t>
            </w:r>
          </w:p>
        </w:tc>
      </w:tr>
      <w:tr w:rsidR="00941B8E" w:rsidRPr="00DF3A57" w14:paraId="240657F7" w14:textId="77777777" w:rsidTr="003C2CD5">
        <w:tc>
          <w:tcPr>
            <w:tcW w:w="3780" w:type="dxa"/>
            <w:shd w:val="clear" w:color="auto" w:fill="auto"/>
          </w:tcPr>
          <w:p w14:paraId="57D94147" w14:textId="77777777" w:rsidR="00941B8E" w:rsidRPr="00DF3A57" w:rsidRDefault="00941B8E" w:rsidP="0094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</w:tcPr>
          <w:p w14:paraId="44AA27F8" w14:textId="330F89CE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CC3381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E0B09C" w14:textId="3C31D8B8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9,793</w:t>
            </w:r>
          </w:p>
        </w:tc>
        <w:tc>
          <w:tcPr>
            <w:tcW w:w="180" w:type="dxa"/>
            <w:shd w:val="clear" w:color="auto" w:fill="auto"/>
          </w:tcPr>
          <w:p w14:paraId="68E414DB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00FAA4" w14:textId="32110CE2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21,101</w:t>
            </w:r>
          </w:p>
        </w:tc>
        <w:tc>
          <w:tcPr>
            <w:tcW w:w="180" w:type="dxa"/>
          </w:tcPr>
          <w:p w14:paraId="6D9C1A53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8AADD90" w14:textId="420AE7D0" w:rsidR="00941B8E" w:rsidRPr="00DF3A57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3,064</w:t>
            </w:r>
          </w:p>
        </w:tc>
        <w:tc>
          <w:tcPr>
            <w:tcW w:w="180" w:type="dxa"/>
            <w:shd w:val="clear" w:color="auto" w:fill="auto"/>
          </w:tcPr>
          <w:p w14:paraId="6E029714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46ADC30" w14:textId="40A24BBB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1,248</w:t>
            </w:r>
          </w:p>
        </w:tc>
        <w:tc>
          <w:tcPr>
            <w:tcW w:w="180" w:type="dxa"/>
          </w:tcPr>
          <w:p w14:paraId="428E1C71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E5F064" w14:textId="1095DBD8" w:rsidR="00941B8E" w:rsidRPr="00AF3500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442842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1C95674" w14:textId="3B8D51A2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35,206</w:t>
            </w:r>
          </w:p>
        </w:tc>
      </w:tr>
      <w:tr w:rsidR="00941B8E" w:rsidRPr="00DF3A57" w14:paraId="65460C11" w14:textId="77777777" w:rsidTr="003C2CD5">
        <w:tc>
          <w:tcPr>
            <w:tcW w:w="3780" w:type="dxa"/>
            <w:shd w:val="clear" w:color="auto" w:fill="auto"/>
          </w:tcPr>
          <w:p w14:paraId="39392D79" w14:textId="423C64AF" w:rsidR="00941B8E" w:rsidRPr="00DF3A57" w:rsidRDefault="00941B8E" w:rsidP="0094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440" w:type="dxa"/>
            <w:shd w:val="clear" w:color="auto" w:fill="auto"/>
          </w:tcPr>
          <w:p w14:paraId="619249A1" w14:textId="00DD88B3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1F9B0D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8C1B57" w14:textId="0A5E550A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(8,000)</w:t>
            </w:r>
          </w:p>
        </w:tc>
        <w:tc>
          <w:tcPr>
            <w:tcW w:w="180" w:type="dxa"/>
            <w:shd w:val="clear" w:color="auto" w:fill="auto"/>
          </w:tcPr>
          <w:p w14:paraId="19019560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CC4343" w14:textId="3EF0A418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(5,500)</w:t>
            </w:r>
          </w:p>
        </w:tc>
        <w:tc>
          <w:tcPr>
            <w:tcW w:w="180" w:type="dxa"/>
          </w:tcPr>
          <w:p w14:paraId="733D54CD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2EB393B" w14:textId="50519607" w:rsidR="00941B8E" w:rsidRPr="00DF3A57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FF508B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1C1C29B" w14:textId="34EDB737" w:rsidR="00941B8E" w:rsidRPr="00DF3A57" w:rsidRDefault="00941B8E" w:rsidP="002F1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153938A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50102B" w14:textId="28B20E79" w:rsidR="00941B8E" w:rsidRPr="00DF3A57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88FEFD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2AB00AF" w14:textId="68DFF022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(13,500)</w:t>
            </w:r>
          </w:p>
        </w:tc>
      </w:tr>
      <w:tr w:rsidR="00941B8E" w:rsidRPr="00DF3A57" w14:paraId="46602354" w14:textId="77777777" w:rsidTr="003C2CD5">
        <w:tc>
          <w:tcPr>
            <w:tcW w:w="3780" w:type="dxa"/>
            <w:shd w:val="clear" w:color="auto" w:fill="auto"/>
          </w:tcPr>
          <w:p w14:paraId="22695E93" w14:textId="77777777" w:rsidR="00941B8E" w:rsidRPr="00DF3A57" w:rsidRDefault="00941B8E" w:rsidP="0094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5DEE97" w14:textId="59208599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96F1BF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6C4EC86" w14:textId="7F626D43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(20,904)</w:t>
            </w:r>
          </w:p>
        </w:tc>
        <w:tc>
          <w:tcPr>
            <w:tcW w:w="180" w:type="dxa"/>
            <w:shd w:val="clear" w:color="auto" w:fill="auto"/>
          </w:tcPr>
          <w:p w14:paraId="2BB2BD1A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0D61EB" w14:textId="61944808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(59,267)</w:t>
            </w:r>
          </w:p>
        </w:tc>
        <w:tc>
          <w:tcPr>
            <w:tcW w:w="180" w:type="dxa"/>
          </w:tcPr>
          <w:p w14:paraId="3372352F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F6F2A7D" w14:textId="56D0B054" w:rsidR="00941B8E" w:rsidRPr="00DF3A57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(2,645)</w:t>
            </w:r>
          </w:p>
        </w:tc>
        <w:tc>
          <w:tcPr>
            <w:tcW w:w="180" w:type="dxa"/>
            <w:shd w:val="clear" w:color="auto" w:fill="auto"/>
          </w:tcPr>
          <w:p w14:paraId="26BDC2CC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8E6C73A" w14:textId="488574EB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(2,654)</w:t>
            </w:r>
          </w:p>
        </w:tc>
        <w:tc>
          <w:tcPr>
            <w:tcW w:w="180" w:type="dxa"/>
          </w:tcPr>
          <w:p w14:paraId="2875E1F9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6AE87F" w14:textId="1EF94743" w:rsidR="00941B8E" w:rsidRPr="00AF3500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661E37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DA1E1CB" w14:textId="26EB483D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(85,470)</w:t>
            </w:r>
          </w:p>
        </w:tc>
      </w:tr>
      <w:tr w:rsidR="00941B8E" w:rsidRPr="00DF3A57" w14:paraId="00F20F3B" w14:textId="77777777" w:rsidTr="003C2CD5">
        <w:tc>
          <w:tcPr>
            <w:tcW w:w="3780" w:type="dxa"/>
            <w:shd w:val="clear" w:color="auto" w:fill="auto"/>
          </w:tcPr>
          <w:p w14:paraId="71382DA5" w14:textId="786B68BF" w:rsidR="00941B8E" w:rsidRPr="00DF3A57" w:rsidRDefault="00941B8E" w:rsidP="0094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2F9614B" w14:textId="2B3F0721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162927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358BC5" w14:textId="2C0154F5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214,898</w:t>
            </w:r>
          </w:p>
        </w:tc>
        <w:tc>
          <w:tcPr>
            <w:tcW w:w="180" w:type="dxa"/>
            <w:shd w:val="clear" w:color="auto" w:fill="auto"/>
          </w:tcPr>
          <w:p w14:paraId="0E3FE3CE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130424" w14:textId="4A24F7EC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291,402</w:t>
            </w:r>
          </w:p>
        </w:tc>
        <w:tc>
          <w:tcPr>
            <w:tcW w:w="180" w:type="dxa"/>
          </w:tcPr>
          <w:p w14:paraId="2892BCA9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05C623C" w14:textId="0747E610" w:rsidR="00941B8E" w:rsidRPr="00DF3A57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25,568</w:t>
            </w:r>
          </w:p>
        </w:tc>
        <w:tc>
          <w:tcPr>
            <w:tcW w:w="180" w:type="dxa"/>
            <w:shd w:val="clear" w:color="auto" w:fill="auto"/>
          </w:tcPr>
          <w:p w14:paraId="13314C2D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5440C8C" w14:textId="6C51B8AB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19,633</w:t>
            </w:r>
          </w:p>
        </w:tc>
        <w:tc>
          <w:tcPr>
            <w:tcW w:w="180" w:type="dxa"/>
          </w:tcPr>
          <w:p w14:paraId="7EA24B85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260547" w14:textId="1626758E" w:rsidR="00941B8E" w:rsidRPr="00AF3500" w:rsidRDefault="00941B8E" w:rsidP="00AF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A52FB0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12343EF" w14:textId="5C787EC2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551,501</w:t>
            </w:r>
          </w:p>
        </w:tc>
      </w:tr>
      <w:tr w:rsidR="002F1AB4" w:rsidRPr="00DF3A57" w14:paraId="24A9E9EB" w14:textId="77777777" w:rsidTr="003C2CD5">
        <w:tc>
          <w:tcPr>
            <w:tcW w:w="3780" w:type="dxa"/>
            <w:shd w:val="clear" w:color="auto" w:fill="auto"/>
          </w:tcPr>
          <w:p w14:paraId="00E34274" w14:textId="175B768A" w:rsidR="002F1AB4" w:rsidRPr="00DF3A57" w:rsidRDefault="002F1AB4" w:rsidP="002F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</w:tcPr>
          <w:p w14:paraId="29790B0C" w14:textId="25C54058" w:rsidR="002F1AB4" w:rsidRPr="00DD327A" w:rsidRDefault="002F1AB4" w:rsidP="002F1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D32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A999F6" w14:textId="77777777" w:rsidR="002F1AB4" w:rsidRPr="00DF3A57" w:rsidRDefault="002F1AB4" w:rsidP="002F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84461A" w14:textId="3D8F2D86" w:rsidR="002F1AB4" w:rsidRPr="00DF3A57" w:rsidRDefault="002F1AB4" w:rsidP="002F1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sz w:val="28"/>
                <w:szCs w:val="28"/>
              </w:rPr>
              <w:t>9,606</w:t>
            </w:r>
          </w:p>
        </w:tc>
        <w:tc>
          <w:tcPr>
            <w:tcW w:w="180" w:type="dxa"/>
            <w:shd w:val="clear" w:color="auto" w:fill="auto"/>
          </w:tcPr>
          <w:p w14:paraId="39821977" w14:textId="77777777" w:rsidR="002F1AB4" w:rsidRPr="00DF3A57" w:rsidRDefault="002F1AB4" w:rsidP="002F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17CD6F" w14:textId="6D6776B2" w:rsidR="002F1AB4" w:rsidRPr="00DF3A57" w:rsidRDefault="002F1AB4" w:rsidP="002F1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sz w:val="28"/>
                <w:szCs w:val="28"/>
              </w:rPr>
              <w:t>22,045</w:t>
            </w:r>
          </w:p>
        </w:tc>
        <w:tc>
          <w:tcPr>
            <w:tcW w:w="180" w:type="dxa"/>
          </w:tcPr>
          <w:p w14:paraId="5F31080B" w14:textId="77777777" w:rsidR="002F1AB4" w:rsidRPr="00DF3A57" w:rsidRDefault="002F1AB4" w:rsidP="002F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70E7D56" w14:textId="6B70FC0A" w:rsidR="002F1AB4" w:rsidRPr="00DF3A57" w:rsidRDefault="002F1AB4" w:rsidP="002F1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sz w:val="28"/>
                <w:szCs w:val="28"/>
              </w:rPr>
              <w:t>2,909</w:t>
            </w:r>
          </w:p>
        </w:tc>
        <w:tc>
          <w:tcPr>
            <w:tcW w:w="180" w:type="dxa"/>
            <w:shd w:val="clear" w:color="auto" w:fill="auto"/>
          </w:tcPr>
          <w:p w14:paraId="01EB494D" w14:textId="77777777" w:rsidR="002F1AB4" w:rsidRPr="00DF3A57" w:rsidRDefault="002F1AB4" w:rsidP="002F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A67C898" w14:textId="5A1D559D" w:rsidR="002F1AB4" w:rsidRPr="00DF3A57" w:rsidRDefault="002F1AB4" w:rsidP="002F1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180" w:type="dxa"/>
          </w:tcPr>
          <w:p w14:paraId="3A873CD9" w14:textId="77777777" w:rsidR="002F1AB4" w:rsidRPr="00DF3A57" w:rsidRDefault="002F1AB4" w:rsidP="002F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362234" w14:textId="313A4260" w:rsidR="002F1AB4" w:rsidRPr="00DD327A" w:rsidRDefault="002F1AB4" w:rsidP="002F1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2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CB08C5" w14:textId="77777777" w:rsidR="002F1AB4" w:rsidRPr="00DF3A57" w:rsidRDefault="002F1AB4" w:rsidP="002F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C1C4C5A" w14:textId="3FACC114" w:rsidR="002F1AB4" w:rsidRPr="00DF3A57" w:rsidRDefault="002F1AB4" w:rsidP="002F1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sz w:val="28"/>
                <w:szCs w:val="28"/>
              </w:rPr>
              <w:t>35,308</w:t>
            </w:r>
          </w:p>
        </w:tc>
      </w:tr>
      <w:tr w:rsidR="002F1AB4" w:rsidRPr="00DF3A57" w14:paraId="68EBCE93" w14:textId="77777777" w:rsidTr="003C2CD5">
        <w:tc>
          <w:tcPr>
            <w:tcW w:w="3780" w:type="dxa"/>
            <w:shd w:val="clear" w:color="auto" w:fill="auto"/>
          </w:tcPr>
          <w:p w14:paraId="61E6B3A0" w14:textId="5560C9C3" w:rsidR="002F1AB4" w:rsidRPr="00DF3A57" w:rsidRDefault="002F1AB4" w:rsidP="002F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85F509" w14:textId="1B423BCC" w:rsidR="002F1AB4" w:rsidRPr="00DD327A" w:rsidRDefault="002F1AB4" w:rsidP="002F1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D32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165A66" w14:textId="77777777" w:rsidR="002F1AB4" w:rsidRPr="00DF3A57" w:rsidRDefault="002F1AB4" w:rsidP="002F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496C5C2" w14:textId="39CFB5F0" w:rsidR="002F1AB4" w:rsidRPr="00DF3A57" w:rsidRDefault="002F1AB4" w:rsidP="002F1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  <w:tc>
          <w:tcPr>
            <w:tcW w:w="180" w:type="dxa"/>
            <w:shd w:val="clear" w:color="auto" w:fill="auto"/>
          </w:tcPr>
          <w:p w14:paraId="072D80FE" w14:textId="77777777" w:rsidR="002F1AB4" w:rsidRPr="00DF3A57" w:rsidRDefault="002F1AB4" w:rsidP="002F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BA37C2" w14:textId="62316117" w:rsidR="002F1AB4" w:rsidRPr="00DF3A57" w:rsidRDefault="002F1AB4" w:rsidP="002F1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sz w:val="28"/>
                <w:szCs w:val="28"/>
              </w:rPr>
              <w:t>(22,095)</w:t>
            </w:r>
          </w:p>
        </w:tc>
        <w:tc>
          <w:tcPr>
            <w:tcW w:w="180" w:type="dxa"/>
          </w:tcPr>
          <w:p w14:paraId="3DFA031D" w14:textId="77777777" w:rsidR="002F1AB4" w:rsidRPr="00DF3A57" w:rsidRDefault="002F1AB4" w:rsidP="002F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B565045" w14:textId="1B5BD681" w:rsidR="002F1AB4" w:rsidRPr="00DF3A57" w:rsidRDefault="002F1AB4" w:rsidP="002F1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sz w:val="28"/>
                <w:szCs w:val="28"/>
              </w:rPr>
              <w:t>(1,578)</w:t>
            </w:r>
          </w:p>
        </w:tc>
        <w:tc>
          <w:tcPr>
            <w:tcW w:w="180" w:type="dxa"/>
            <w:shd w:val="clear" w:color="auto" w:fill="auto"/>
          </w:tcPr>
          <w:p w14:paraId="79522DA5" w14:textId="77777777" w:rsidR="002F1AB4" w:rsidRPr="00DF3A57" w:rsidRDefault="002F1AB4" w:rsidP="002F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0AE1730" w14:textId="0DEA3EBE" w:rsidR="002F1AB4" w:rsidRPr="00DF3A57" w:rsidRDefault="002F1AB4" w:rsidP="002F1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0" w:type="dxa"/>
          </w:tcPr>
          <w:p w14:paraId="11BC7D35" w14:textId="77777777" w:rsidR="002F1AB4" w:rsidRPr="00DF3A57" w:rsidRDefault="002F1AB4" w:rsidP="002F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1C1BE5" w14:textId="6E75C41B" w:rsidR="002F1AB4" w:rsidRPr="00DD327A" w:rsidRDefault="002F1AB4" w:rsidP="002F1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2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66D829" w14:textId="77777777" w:rsidR="002F1AB4" w:rsidRPr="00DF3A57" w:rsidRDefault="002F1AB4" w:rsidP="002F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07F9108" w14:textId="4360025C" w:rsidR="002F1AB4" w:rsidRPr="00DF3A57" w:rsidRDefault="002F1AB4" w:rsidP="002F1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F3500">
              <w:rPr>
                <w:rFonts w:asciiTheme="majorBidi" w:hAnsiTheme="majorBidi" w:cstheme="majorBidi"/>
                <w:sz w:val="28"/>
                <w:szCs w:val="28"/>
              </w:rPr>
              <w:t>(23,723)</w:t>
            </w:r>
          </w:p>
        </w:tc>
      </w:tr>
      <w:tr w:rsidR="00941B8E" w:rsidRPr="00DF3A57" w14:paraId="5D361546" w14:textId="77777777" w:rsidTr="003C2CD5">
        <w:tc>
          <w:tcPr>
            <w:tcW w:w="3780" w:type="dxa"/>
            <w:shd w:val="clear" w:color="auto" w:fill="auto"/>
          </w:tcPr>
          <w:p w14:paraId="668704BB" w14:textId="1618A7B1" w:rsidR="00941B8E" w:rsidRPr="00DF3A57" w:rsidRDefault="00941B8E" w:rsidP="0094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D60F5" w14:textId="2A8393C2" w:rsidR="00941B8E" w:rsidRPr="00DF3A57" w:rsidRDefault="002F1AB4" w:rsidP="002F1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0D8DD7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74E17" w14:textId="20DCFD8E" w:rsidR="00941B8E" w:rsidRPr="00DF3A57" w:rsidRDefault="002F1AB4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1A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224,456</w:t>
            </w:r>
          </w:p>
        </w:tc>
        <w:tc>
          <w:tcPr>
            <w:tcW w:w="180" w:type="dxa"/>
            <w:shd w:val="clear" w:color="auto" w:fill="auto"/>
          </w:tcPr>
          <w:p w14:paraId="504BB227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2FE6E4B" w14:textId="5F10C329" w:rsidR="00941B8E" w:rsidRPr="00DF3A57" w:rsidRDefault="002F1AB4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1A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291,352</w:t>
            </w:r>
          </w:p>
        </w:tc>
        <w:tc>
          <w:tcPr>
            <w:tcW w:w="180" w:type="dxa"/>
          </w:tcPr>
          <w:p w14:paraId="75D9EAD7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331C5" w14:textId="0204D9B0" w:rsidR="00941B8E" w:rsidRPr="002F1AB4" w:rsidRDefault="002F1AB4" w:rsidP="002F1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1A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</w:t>
            </w:r>
            <w:r w:rsidR="00EF4B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899</w:t>
            </w:r>
          </w:p>
        </w:tc>
        <w:tc>
          <w:tcPr>
            <w:tcW w:w="180" w:type="dxa"/>
            <w:shd w:val="clear" w:color="auto" w:fill="auto"/>
          </w:tcPr>
          <w:p w14:paraId="2F69201E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1F8A9" w14:textId="1A59E9B1" w:rsidR="00941B8E" w:rsidRPr="00DF3A57" w:rsidRDefault="002F1AB4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1A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20,379</w:t>
            </w:r>
          </w:p>
        </w:tc>
        <w:tc>
          <w:tcPr>
            <w:tcW w:w="180" w:type="dxa"/>
          </w:tcPr>
          <w:p w14:paraId="39AD5C76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C0F874" w14:textId="06F66656" w:rsidR="00941B8E" w:rsidRPr="00DF3A57" w:rsidRDefault="002F1AB4" w:rsidP="002F1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084EF5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9FE86" w14:textId="55761401" w:rsidR="00941B8E" w:rsidRPr="00DF3A57" w:rsidRDefault="002F1AB4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563,08</w:t>
            </w:r>
            <w:r w:rsidR="00EF4B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941B8E" w:rsidRPr="00DF3A57" w14:paraId="03B5C35E" w14:textId="77777777" w:rsidTr="003C2CD5">
        <w:trPr>
          <w:trHeight w:val="70"/>
        </w:trPr>
        <w:tc>
          <w:tcPr>
            <w:tcW w:w="3780" w:type="dxa"/>
            <w:shd w:val="clear" w:color="auto" w:fill="auto"/>
            <w:vAlign w:val="bottom"/>
          </w:tcPr>
          <w:p w14:paraId="468970DA" w14:textId="77777777" w:rsidR="00941B8E" w:rsidRPr="00DF3A57" w:rsidRDefault="00941B8E" w:rsidP="0094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BB3DE1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27419CAF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24A50B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67DC44B3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8447F97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46DF814C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770185B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72630311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79A33A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6477D23E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3C97D1F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3D1FDFB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09595A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41B8E" w:rsidRPr="00DF3A57" w14:paraId="0A4D384D" w14:textId="77777777" w:rsidTr="003C2CD5">
        <w:trPr>
          <w:trHeight w:val="368"/>
        </w:trPr>
        <w:tc>
          <w:tcPr>
            <w:tcW w:w="3780" w:type="dxa"/>
            <w:shd w:val="clear" w:color="auto" w:fill="auto"/>
          </w:tcPr>
          <w:p w14:paraId="6F148F50" w14:textId="77777777" w:rsidR="00941B8E" w:rsidRPr="00DF3A57" w:rsidRDefault="00941B8E" w:rsidP="0094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CAE9AD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733DD5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17DFC3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3EFFBFA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A2923E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D12811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5FB0252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994DE3A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1E3A1F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A8BC68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50D971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B2A109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D8C012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1B8E" w:rsidRPr="00DF3A57" w14:paraId="114C61DC" w14:textId="77777777" w:rsidTr="003C2CD5">
        <w:trPr>
          <w:trHeight w:val="368"/>
        </w:trPr>
        <w:tc>
          <w:tcPr>
            <w:tcW w:w="3780" w:type="dxa"/>
            <w:shd w:val="clear" w:color="auto" w:fill="auto"/>
            <w:vAlign w:val="bottom"/>
          </w:tcPr>
          <w:p w14:paraId="53EB5D31" w14:textId="73AE339F" w:rsidR="00941B8E" w:rsidRPr="00DF3A57" w:rsidRDefault="00941B8E" w:rsidP="0094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630835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3E7FD7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BB49D9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0CF5A7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38F01F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6090AD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39B3EA0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5BE4AAE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43C4C8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E1291D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F30C10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1228314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0B51C3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1B8E" w:rsidRPr="00DF3A57" w14:paraId="080B22EF" w14:textId="77777777" w:rsidTr="003C2CD5">
        <w:trPr>
          <w:trHeight w:val="368"/>
        </w:trPr>
        <w:tc>
          <w:tcPr>
            <w:tcW w:w="3780" w:type="dxa"/>
            <w:shd w:val="clear" w:color="auto" w:fill="auto"/>
          </w:tcPr>
          <w:p w14:paraId="5C676C21" w14:textId="070E2536" w:rsidR="00941B8E" w:rsidRPr="00DF3A57" w:rsidRDefault="00941B8E" w:rsidP="0094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</w:t>
            </w:r>
            <w:r w:rsidR="0035281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6AC0DC0" w14:textId="7A08CFFF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33,982 </w:t>
            </w:r>
          </w:p>
        </w:tc>
        <w:tc>
          <w:tcPr>
            <w:tcW w:w="180" w:type="dxa"/>
            <w:shd w:val="clear" w:color="auto" w:fill="auto"/>
          </w:tcPr>
          <w:p w14:paraId="11983779" w14:textId="3F20560F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794E3B1" w14:textId="463A0E6B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85,667</w:t>
            </w:r>
          </w:p>
        </w:tc>
        <w:tc>
          <w:tcPr>
            <w:tcW w:w="180" w:type="dxa"/>
            <w:shd w:val="clear" w:color="auto" w:fill="auto"/>
          </w:tcPr>
          <w:p w14:paraId="45EFC2C2" w14:textId="3C47F929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A0F74EE" w14:textId="0065AD1F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107,239</w:t>
            </w:r>
          </w:p>
        </w:tc>
        <w:tc>
          <w:tcPr>
            <w:tcW w:w="180" w:type="dxa"/>
          </w:tcPr>
          <w:p w14:paraId="5E0589E1" w14:textId="57AF285F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15875827" w14:textId="7ABC7D52" w:rsidR="00941B8E" w:rsidRPr="00DF3A57" w:rsidRDefault="00941B8E" w:rsidP="002F1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7,102</w:t>
            </w:r>
          </w:p>
        </w:tc>
        <w:tc>
          <w:tcPr>
            <w:tcW w:w="180" w:type="dxa"/>
            <w:shd w:val="clear" w:color="auto" w:fill="auto"/>
          </w:tcPr>
          <w:p w14:paraId="044D9ABA" w14:textId="2C209A1E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0357AC8" w14:textId="1DDA287A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14,550</w:t>
            </w:r>
          </w:p>
        </w:tc>
        <w:tc>
          <w:tcPr>
            <w:tcW w:w="180" w:type="dxa"/>
          </w:tcPr>
          <w:p w14:paraId="0EB420C1" w14:textId="554F9148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F593447" w14:textId="6047185D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17,048</w:t>
            </w:r>
          </w:p>
        </w:tc>
        <w:tc>
          <w:tcPr>
            <w:tcW w:w="180" w:type="dxa"/>
            <w:shd w:val="clear" w:color="auto" w:fill="auto"/>
          </w:tcPr>
          <w:p w14:paraId="0C37490F" w14:textId="227E9316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FFA7FF1" w14:textId="0551D40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265,588</w:t>
            </w:r>
          </w:p>
        </w:tc>
      </w:tr>
      <w:tr w:rsidR="00941B8E" w:rsidRPr="00DF3A57" w14:paraId="6C48D589" w14:textId="77777777" w:rsidTr="003C2CD5">
        <w:trPr>
          <w:trHeight w:val="38"/>
        </w:trPr>
        <w:tc>
          <w:tcPr>
            <w:tcW w:w="3780" w:type="dxa"/>
            <w:shd w:val="clear" w:color="auto" w:fill="auto"/>
          </w:tcPr>
          <w:p w14:paraId="153BF878" w14:textId="77777777" w:rsidR="00941B8E" w:rsidRPr="00DF3A57" w:rsidRDefault="00941B8E" w:rsidP="0094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B7DC33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0876ABF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16C92C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3308823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7E35BEA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7849F87F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8CF0DD5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A527B38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4E0130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20907338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0A0EA95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8543BA9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817A97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41B8E" w:rsidRPr="00DF3A57" w14:paraId="431BDE43" w14:textId="77777777" w:rsidTr="003C2CD5">
        <w:tc>
          <w:tcPr>
            <w:tcW w:w="3780" w:type="dxa"/>
            <w:shd w:val="clear" w:color="auto" w:fill="auto"/>
            <w:vAlign w:val="bottom"/>
          </w:tcPr>
          <w:p w14:paraId="4F759992" w14:textId="6A2F349D" w:rsidR="00941B8E" w:rsidRPr="00DF3A57" w:rsidRDefault="00941B8E" w:rsidP="0094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914755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96A8B26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693A01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AE2DBF4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1D0432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036C304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FE4238D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E34D3C8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AD675C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6632E1A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EC9B0C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1050215" w14:textId="7777777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2DE0F4" w14:textId="77777777" w:rsidR="00941B8E" w:rsidRPr="00DF3A57" w:rsidRDefault="00941B8E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1B8E" w:rsidRPr="00DF3A57" w14:paraId="2B3900C9" w14:textId="77777777" w:rsidTr="003C2CD5">
        <w:tc>
          <w:tcPr>
            <w:tcW w:w="3780" w:type="dxa"/>
            <w:shd w:val="clear" w:color="auto" w:fill="auto"/>
          </w:tcPr>
          <w:p w14:paraId="3C858995" w14:textId="1BB3D2D8" w:rsidR="00941B8E" w:rsidRPr="00DF3A57" w:rsidRDefault="00941B8E" w:rsidP="0094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</w:t>
            </w:r>
            <w:r w:rsidR="0035281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69FBFD88" w14:textId="4FD6209A" w:rsidR="00941B8E" w:rsidRPr="00DF3A57" w:rsidRDefault="002F1AB4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3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35,02</w:t>
            </w:r>
            <w:r w:rsidR="00EF4B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033A3389" w14:textId="41E4D06F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AD7BC2C" w14:textId="74C54076" w:rsidR="00941B8E" w:rsidRPr="00DF3A57" w:rsidRDefault="002F1AB4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1A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95,235</w:t>
            </w:r>
          </w:p>
        </w:tc>
        <w:tc>
          <w:tcPr>
            <w:tcW w:w="180" w:type="dxa"/>
            <w:shd w:val="clear" w:color="auto" w:fill="auto"/>
          </w:tcPr>
          <w:p w14:paraId="715AE709" w14:textId="1A771BCD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75E2933" w14:textId="37162354" w:rsidR="00941B8E" w:rsidRPr="00DF3A57" w:rsidRDefault="002F1AB4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1A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124,210</w:t>
            </w:r>
          </w:p>
        </w:tc>
        <w:tc>
          <w:tcPr>
            <w:tcW w:w="180" w:type="dxa"/>
          </w:tcPr>
          <w:p w14:paraId="025F56C8" w14:textId="0C0D8BBE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1E90F48D" w14:textId="12A719AA" w:rsidR="00941B8E" w:rsidRPr="00DF3A57" w:rsidRDefault="002F1AB4" w:rsidP="002F1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1A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5,14</w:t>
            </w:r>
            <w:r w:rsidR="00EF4B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3A027A0D" w14:textId="57A492B6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C111161" w14:textId="673EDF1A" w:rsidR="00941B8E" w:rsidRPr="00DF3A57" w:rsidRDefault="002F1AB4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1A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14,158</w:t>
            </w:r>
          </w:p>
        </w:tc>
        <w:tc>
          <w:tcPr>
            <w:tcW w:w="180" w:type="dxa"/>
          </w:tcPr>
          <w:p w14:paraId="05D462C0" w14:textId="5F22D95B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FDD0F2E" w14:textId="2E65B7EF" w:rsidR="00941B8E" w:rsidRPr="00DF3A57" w:rsidRDefault="002F1AB4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1A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65,580</w:t>
            </w:r>
          </w:p>
        </w:tc>
        <w:tc>
          <w:tcPr>
            <w:tcW w:w="180" w:type="dxa"/>
            <w:shd w:val="clear" w:color="auto" w:fill="auto"/>
          </w:tcPr>
          <w:p w14:paraId="1E9C30BA" w14:textId="240E5DF7" w:rsidR="00941B8E" w:rsidRPr="00DF3A57" w:rsidRDefault="00941B8E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9062151" w14:textId="2E942EA7" w:rsidR="00941B8E" w:rsidRPr="00DF3A57" w:rsidRDefault="002F1AB4" w:rsidP="003C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1A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339,359</w:t>
            </w:r>
          </w:p>
        </w:tc>
      </w:tr>
    </w:tbl>
    <w:p w14:paraId="6984543B" w14:textId="387B4475" w:rsidR="002C382A" w:rsidRPr="00DF3A57" w:rsidRDefault="002C382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8"/>
    <w:p w14:paraId="4BD90707" w14:textId="59430786" w:rsidR="00AF5A98" w:rsidRPr="00DF3A57" w:rsidRDefault="00AF5A98" w:rsidP="004451C9">
      <w:pPr>
        <w:rPr>
          <w:rFonts w:asciiTheme="majorBidi" w:hAnsiTheme="majorBidi" w:cstheme="majorBidi"/>
        </w:rPr>
      </w:pPr>
      <w:r w:rsidRPr="00DF3A57">
        <w:rPr>
          <w:rFonts w:asciiTheme="majorBidi" w:hAnsiTheme="majorBidi" w:cstheme="majorBidi"/>
        </w:rPr>
        <w:br w:type="page"/>
      </w:r>
    </w:p>
    <w:p w14:paraId="454C11E4" w14:textId="6BC49E42" w:rsidR="00037853" w:rsidRPr="00DF3A57" w:rsidRDefault="00037853" w:rsidP="004451C9">
      <w:pPr>
        <w:rPr>
          <w:rFonts w:asciiTheme="majorBidi" w:hAnsiTheme="majorBidi" w:cstheme="majorBidi"/>
          <w:lang w:eastAsia="x-none"/>
        </w:rPr>
        <w:sectPr w:rsidR="00037853" w:rsidRPr="00DF3A57" w:rsidSect="00941B8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D675476" w14:textId="771F63EF" w:rsidR="0095481D" w:rsidRPr="00DF3A57" w:rsidRDefault="003E0ACB" w:rsidP="004451C9">
      <w:pPr>
        <w:pStyle w:val="Heading6"/>
        <w:ind w:left="540" w:hanging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F3A57">
        <w:rPr>
          <w:rFonts w:asciiTheme="majorBidi" w:hAnsiTheme="majorBidi" w:cstheme="majorBidi"/>
          <w:sz w:val="28"/>
          <w:szCs w:val="28"/>
          <w:lang w:val="en-US"/>
        </w:rPr>
        <w:lastRenderedPageBreak/>
        <w:t>11</w:t>
      </w:r>
      <w:r w:rsidR="005D2FA2" w:rsidRPr="00DF3A57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  </w:t>
      </w:r>
      <w:r w:rsidR="00703AC2" w:rsidRPr="00DF3A57">
        <w:rPr>
          <w:rFonts w:asciiTheme="majorBidi" w:hAnsiTheme="majorBidi" w:cstheme="majorBidi"/>
          <w:sz w:val="28"/>
          <w:szCs w:val="28"/>
          <w:cs/>
          <w:lang w:val="en-US"/>
        </w:rPr>
        <w:tab/>
      </w:r>
      <w:r w:rsidR="005D2FA2" w:rsidRPr="00DF3A57">
        <w:rPr>
          <w:rFonts w:asciiTheme="majorBidi" w:hAnsiTheme="majorBidi" w:cstheme="majorBidi"/>
          <w:sz w:val="28"/>
          <w:szCs w:val="28"/>
          <w:cs/>
          <w:lang w:val="en-US"/>
        </w:rPr>
        <w:t>สัญญาเช่า</w:t>
      </w:r>
    </w:p>
    <w:p w14:paraId="784CC14B" w14:textId="6F25B20D" w:rsidR="004A42FF" w:rsidRPr="00DF3A57" w:rsidRDefault="004A42FF" w:rsidP="004451C9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p w14:paraId="35482F58" w14:textId="20420627" w:rsidR="00703AC2" w:rsidRPr="00DF3A57" w:rsidRDefault="00703AC2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DF3A57">
        <w:rPr>
          <w:rFonts w:asciiTheme="majorBidi" w:hAnsiTheme="majorBidi" w:cstheme="majorBidi"/>
          <w:bCs/>
          <w:i/>
          <w:iCs/>
          <w:sz w:val="28"/>
          <w:szCs w:val="28"/>
          <w:cs/>
        </w:rPr>
        <w:t>นโยบายการบัญชี</w:t>
      </w:r>
    </w:p>
    <w:p w14:paraId="1FF2DAEA" w14:textId="77777777" w:rsidR="00B13266" w:rsidRPr="00DF3A57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2D4D2042" w14:textId="1BF5E84B" w:rsidR="00703AC2" w:rsidRPr="00DF3A57" w:rsidRDefault="00703AC2" w:rsidP="004451C9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 xml:space="preserve">ณ วันเริ่มต้นของสัญญา </w:t>
      </w:r>
      <w:r w:rsidR="003528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sz w:val="28"/>
          <w:szCs w:val="28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2DB3CED" w14:textId="77777777" w:rsidR="00703AC2" w:rsidRPr="00DF3A57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FBD055F" w14:textId="1ACCE906" w:rsidR="00703AC2" w:rsidRPr="00DF3A57" w:rsidRDefault="00703AC2" w:rsidP="004451C9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 หรือวันที่มีการเปลี่ยนแปลงสัญญาเช่า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="003528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sz w:val="28"/>
          <w:szCs w:val="28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="003528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sz w:val="28"/>
          <w:szCs w:val="28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183ECFA" w14:textId="77777777" w:rsidR="00703AC2" w:rsidRPr="00DF3A57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D26E6AC" w14:textId="1EF67639" w:rsidR="00703AC2" w:rsidRPr="00DF3A57" w:rsidRDefault="00352815" w:rsidP="004451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03AC2" w:rsidRPr="00DF3A57">
        <w:rPr>
          <w:rFonts w:asciiTheme="majorBidi" w:hAnsiTheme="majorBidi" w:cstheme="majorBidi"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86C22A3" w14:textId="77777777" w:rsidR="00703AC2" w:rsidRPr="00DF3A57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07799778" w14:textId="6760CB97" w:rsidR="00703AC2" w:rsidRPr="00DF3A57" w:rsidRDefault="00703AC2" w:rsidP="004451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  <w:cs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DF3A57">
        <w:rPr>
          <w:rFonts w:asciiTheme="majorBidi" w:hAnsiTheme="majorBidi" w:cstheme="majorBidi"/>
          <w:b/>
          <w:sz w:val="28"/>
          <w:szCs w:val="28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DF3A5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="003528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พิจารณาการด้อยค่าของสินทรัพย์สิทธิการใช้ตามที่เปิดเผยในหมายเหตุข้อ </w:t>
      </w:r>
      <w:r w:rsidR="003E0ACB" w:rsidRPr="00DF3A57">
        <w:rPr>
          <w:rFonts w:asciiTheme="majorBidi" w:hAnsiTheme="majorBidi" w:cstheme="majorBidi"/>
          <w:sz w:val="28"/>
          <w:szCs w:val="28"/>
        </w:rPr>
        <w:t>10</w:t>
      </w:r>
      <w:r w:rsidRPr="00DF3A57">
        <w:rPr>
          <w:rFonts w:asciiTheme="majorBidi" w:hAnsiTheme="majorBidi" w:cstheme="majorBidi"/>
          <w:b/>
          <w:color w:val="0000FF"/>
          <w:sz w:val="28"/>
          <w:szCs w:val="28"/>
        </w:rPr>
        <w:t xml:space="preserve"> </w:t>
      </w:r>
    </w:p>
    <w:p w14:paraId="5EB4784F" w14:textId="77777777" w:rsidR="00703AC2" w:rsidRPr="00DF3A57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C7864DC" w14:textId="3E9621F4" w:rsidR="00703AC2" w:rsidRPr="00DF3A57" w:rsidRDefault="00703AC2" w:rsidP="004451C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="0035281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2208B5" w:rsidRPr="00DF3A5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>ใช้</w:t>
      </w:r>
      <w:r w:rsidRPr="00DF3A57">
        <w:rPr>
          <w:rFonts w:asciiTheme="majorBidi" w:hAnsiTheme="majorBidi" w:cstheme="majorBidi"/>
          <w:b/>
          <w:sz w:val="28"/>
          <w:szCs w:val="28"/>
          <w:cs/>
        </w:rPr>
        <w:t>อัตราดอกเบี้ยเงินกู้ยืมส่วนเพิ่มของ</w:t>
      </w:r>
      <w:r w:rsidR="003528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b/>
          <w:sz w:val="28"/>
          <w:szCs w:val="28"/>
          <w:cs/>
        </w:rPr>
        <w:t>ในการคิดลดเป็นมูลค่าปัจจุบัน</w:t>
      </w:r>
      <w:r w:rsidRPr="00DF3A5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3528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b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DF3A57">
        <w:rPr>
          <w:rFonts w:asciiTheme="majorBidi" w:hAnsiTheme="majorBidi" w:cstheme="majorBidi"/>
          <w:b/>
          <w:color w:val="0000FF"/>
          <w:sz w:val="28"/>
          <w:szCs w:val="28"/>
        </w:rPr>
        <w:t xml:space="preserve"> </w:t>
      </w:r>
    </w:p>
    <w:p w14:paraId="41C236EB" w14:textId="77777777" w:rsidR="00703AC2" w:rsidRPr="00DF3A57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42C9536" w14:textId="0150BB8C" w:rsidR="00703AC2" w:rsidRPr="00DF3A57" w:rsidRDefault="00703AC2" w:rsidP="004451C9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DF3A57">
        <w:rPr>
          <w:rFonts w:asciiTheme="majorBidi" w:hAnsiTheme="majorBidi" w:cstheme="majorBidi"/>
          <w:b/>
          <w:sz w:val="28"/>
          <w:szCs w:val="28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4352137" w14:textId="7C481ADF" w:rsidR="00703AC2" w:rsidRPr="00DF3A57" w:rsidRDefault="00703AC2" w:rsidP="004451C9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p w14:paraId="33DEEDFA" w14:textId="77777777" w:rsidR="00AA6D7B" w:rsidRPr="00DF3A57" w:rsidRDefault="00AA6D7B">
      <w:pPr>
        <w:rPr>
          <w:rFonts w:asciiTheme="majorBidi" w:hAnsiTheme="majorBidi" w:cstheme="majorBidi"/>
        </w:rPr>
      </w:pPr>
      <w:r w:rsidRPr="00DF3A57">
        <w:rPr>
          <w:rFonts w:asciiTheme="majorBidi" w:hAnsiTheme="majorBidi" w:cstheme="majorBidi"/>
          <w:b/>
          <w:bCs/>
        </w:rPr>
        <w:br w:type="page"/>
      </w:r>
    </w:p>
    <w:tbl>
      <w:tblPr>
        <w:tblW w:w="91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270"/>
        <w:gridCol w:w="2160"/>
        <w:gridCol w:w="262"/>
        <w:gridCol w:w="8"/>
        <w:gridCol w:w="1890"/>
        <w:gridCol w:w="7"/>
      </w:tblGrid>
      <w:tr w:rsidR="00464F99" w:rsidRPr="00DF3A57" w14:paraId="0B7247D3" w14:textId="77777777" w:rsidTr="00214CB6">
        <w:trPr>
          <w:gridAfter w:val="1"/>
          <w:wAfter w:w="7" w:type="dxa"/>
        </w:trPr>
        <w:tc>
          <w:tcPr>
            <w:tcW w:w="4590" w:type="dxa"/>
            <w:shd w:val="clear" w:color="auto" w:fill="auto"/>
            <w:vAlign w:val="bottom"/>
          </w:tcPr>
          <w:p w14:paraId="467A309D" w14:textId="08049BF0" w:rsidR="00464F99" w:rsidRPr="00DF3A57" w:rsidRDefault="00464F99" w:rsidP="00464F99">
            <w:pPr>
              <w:pStyle w:val="Heading6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lastRenderedPageBreak/>
              <w:t>สินทรัพย์สิทธิการใช้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8A7E39B" w14:textId="77777777" w:rsidR="00464F99" w:rsidRPr="00DF3A57" w:rsidRDefault="00464F99" w:rsidP="00464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0145DE2E" w14:textId="4C0B4BA8" w:rsidR="00464F99" w:rsidRPr="00DF3A57" w:rsidRDefault="00464F99" w:rsidP="00464F99">
            <w:pPr>
              <w:pStyle w:val="acctfourfigures"/>
              <w:tabs>
                <w:tab w:val="clear" w:pos="765"/>
              </w:tabs>
              <w:spacing w:line="240" w:lineRule="auto"/>
              <w:ind w:left="-200" w:right="-20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64F9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งบการเงินที่แสดง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br/>
            </w:r>
            <w:r w:rsidRPr="00464F9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เงินลงทุนตาม</w:t>
            </w:r>
            <w:r w:rsidR="00214CB6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วิธี</w:t>
            </w:r>
            <w:r w:rsidRPr="00464F9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ส่วนได้เสีย</w:t>
            </w:r>
            <w:r w:rsidRPr="00464F99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 xml:space="preserve">/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br/>
            </w:r>
            <w:r w:rsidRPr="00464F9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0692A8E" w14:textId="77777777" w:rsidR="00464F99" w:rsidRPr="00DF3A57" w:rsidRDefault="00464F99" w:rsidP="00464F99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BD392B7" w14:textId="212E1E8B" w:rsidR="00464F99" w:rsidRPr="00DF3A57" w:rsidRDefault="00464F99" w:rsidP="00464F99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/</w:t>
            </w: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33C8" w:rsidRPr="00DF3A57" w14:paraId="565B9D64" w14:textId="77777777" w:rsidTr="00214CB6">
        <w:trPr>
          <w:gridAfter w:val="1"/>
          <w:wAfter w:w="7" w:type="dxa"/>
        </w:trPr>
        <w:tc>
          <w:tcPr>
            <w:tcW w:w="4590" w:type="dxa"/>
            <w:shd w:val="clear" w:color="auto" w:fill="auto"/>
          </w:tcPr>
          <w:p w14:paraId="3A3A2AFE" w14:textId="69869976" w:rsidR="005E33C8" w:rsidRPr="00DF3A57" w:rsidRDefault="005E33C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3E0ACB"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49014BC" w14:textId="77777777" w:rsidR="005E33C8" w:rsidRPr="00DF3A57" w:rsidRDefault="005E33C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06784E8F" w14:textId="14297C20" w:rsidR="005E33C8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256</w:t>
            </w:r>
            <w:r w:rsidR="00AA6D7B" w:rsidRPr="00DF3A57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506A8AC1" w14:textId="77777777" w:rsidR="005E33C8" w:rsidRPr="00DF3A57" w:rsidRDefault="005E33C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98" w:type="dxa"/>
            <w:gridSpan w:val="2"/>
            <w:shd w:val="clear" w:color="auto" w:fill="auto"/>
          </w:tcPr>
          <w:p w14:paraId="225A00E8" w14:textId="0421C213" w:rsidR="005E33C8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256</w:t>
            </w:r>
            <w:r w:rsidR="00AA6D7B" w:rsidRPr="00DF3A57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4</w:t>
            </w:r>
          </w:p>
        </w:tc>
      </w:tr>
      <w:tr w:rsidR="005E33C8" w:rsidRPr="00DF3A57" w14:paraId="309C0F59" w14:textId="77777777" w:rsidTr="00214CB6">
        <w:tc>
          <w:tcPr>
            <w:tcW w:w="4590" w:type="dxa"/>
            <w:shd w:val="clear" w:color="auto" w:fill="auto"/>
          </w:tcPr>
          <w:p w14:paraId="14D3F58F" w14:textId="77777777" w:rsidR="005E33C8" w:rsidRPr="00DF3A57" w:rsidRDefault="005E33C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280189D" w14:textId="77777777" w:rsidR="005E33C8" w:rsidRPr="00DF3A57" w:rsidRDefault="005E33C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7" w:type="dxa"/>
            <w:gridSpan w:val="5"/>
            <w:shd w:val="clear" w:color="auto" w:fill="auto"/>
          </w:tcPr>
          <w:p w14:paraId="695D052A" w14:textId="518CF0E8" w:rsidR="005E33C8" w:rsidRPr="00DF3A57" w:rsidRDefault="005E33C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A6D7B" w:rsidRPr="00DF3A57" w14:paraId="06EB9DB5" w14:textId="77777777" w:rsidTr="00214CB6">
        <w:trPr>
          <w:gridAfter w:val="1"/>
          <w:wAfter w:w="7" w:type="dxa"/>
        </w:trPr>
        <w:tc>
          <w:tcPr>
            <w:tcW w:w="4590" w:type="dxa"/>
            <w:shd w:val="clear" w:color="auto" w:fill="auto"/>
          </w:tcPr>
          <w:p w14:paraId="7E8EEAF5" w14:textId="2B66D5C9" w:rsidR="00AA6D7B" w:rsidRPr="00DF3A57" w:rsidRDefault="00AA6D7B" w:rsidP="00AA6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โรงงานและเครื่องจักร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BD8B4DC" w14:textId="77777777" w:rsidR="00AA6D7B" w:rsidRPr="00DF3A57" w:rsidRDefault="00AA6D7B" w:rsidP="00AA6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539F3F80" w14:textId="3D9C163E" w:rsidR="00AA6D7B" w:rsidRPr="00DF3A57" w:rsidRDefault="00E071B8" w:rsidP="00E071B8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34,08</w:t>
            </w:r>
            <w:r w:rsidR="00E575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1F53FAB4" w14:textId="77777777" w:rsidR="00AA6D7B" w:rsidRPr="00DF3A57" w:rsidRDefault="00AA6D7B" w:rsidP="00AA6D7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8" w:type="dxa"/>
            <w:gridSpan w:val="2"/>
            <w:shd w:val="clear" w:color="auto" w:fill="auto"/>
          </w:tcPr>
          <w:p w14:paraId="73C57FC3" w14:textId="3671E7F4" w:rsidR="00AA6D7B" w:rsidRPr="00DF3A57" w:rsidRDefault="00AA6D7B" w:rsidP="00464F99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46,860</w:t>
            </w:r>
          </w:p>
        </w:tc>
      </w:tr>
      <w:tr w:rsidR="00AA6D7B" w:rsidRPr="00DF3A57" w14:paraId="4B416301" w14:textId="77777777" w:rsidTr="00214CB6">
        <w:trPr>
          <w:gridAfter w:val="1"/>
          <w:wAfter w:w="7" w:type="dxa"/>
        </w:trPr>
        <w:tc>
          <w:tcPr>
            <w:tcW w:w="4590" w:type="dxa"/>
            <w:shd w:val="clear" w:color="auto" w:fill="auto"/>
          </w:tcPr>
          <w:p w14:paraId="180DCCB9" w14:textId="7D88F1DD" w:rsidR="00AA6D7B" w:rsidRPr="00DF3A57" w:rsidRDefault="00AA6D7B" w:rsidP="00AA6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4738FE0" w14:textId="77777777" w:rsidR="00AA6D7B" w:rsidRPr="00DF3A57" w:rsidRDefault="00AA6D7B" w:rsidP="00AA6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406366D5" w14:textId="6C0E991A" w:rsidR="00AA6D7B" w:rsidRPr="00DF3A57" w:rsidRDefault="00E071B8" w:rsidP="00E071B8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43,702</w:t>
            </w:r>
          </w:p>
        </w:tc>
        <w:tc>
          <w:tcPr>
            <w:tcW w:w="262" w:type="dxa"/>
            <w:shd w:val="clear" w:color="auto" w:fill="auto"/>
          </w:tcPr>
          <w:p w14:paraId="406CC6C8" w14:textId="77777777" w:rsidR="00AA6D7B" w:rsidRPr="00DF3A57" w:rsidRDefault="00AA6D7B" w:rsidP="00AA6D7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8" w:type="dxa"/>
            <w:gridSpan w:val="2"/>
            <w:shd w:val="clear" w:color="auto" w:fill="auto"/>
          </w:tcPr>
          <w:p w14:paraId="2812B27C" w14:textId="00DF4BD6" w:rsidR="00AA6D7B" w:rsidRPr="00DF3A57" w:rsidRDefault="00AA6D7B" w:rsidP="00464F99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36,110</w:t>
            </w:r>
          </w:p>
        </w:tc>
      </w:tr>
      <w:tr w:rsidR="00AA6D7B" w:rsidRPr="00DF3A57" w14:paraId="10B760A4" w14:textId="77777777" w:rsidTr="00214CB6">
        <w:trPr>
          <w:gridAfter w:val="1"/>
          <w:wAfter w:w="7" w:type="dxa"/>
        </w:trPr>
        <w:tc>
          <w:tcPr>
            <w:tcW w:w="4590" w:type="dxa"/>
            <w:shd w:val="clear" w:color="auto" w:fill="auto"/>
          </w:tcPr>
          <w:p w14:paraId="4C16E6F4" w14:textId="6DD49520" w:rsidR="00AA6D7B" w:rsidRPr="00DF3A57" w:rsidRDefault="00AA6D7B" w:rsidP="00AA6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5A6FD6D" w14:textId="77777777" w:rsidR="00AA6D7B" w:rsidRPr="00DF3A57" w:rsidRDefault="00AA6D7B" w:rsidP="00AA6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50FD3" w14:textId="4106FE6F" w:rsidR="00AA6D7B" w:rsidRPr="00DF3A57" w:rsidRDefault="00E071B8" w:rsidP="00E071B8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77,78</w:t>
            </w:r>
            <w:r w:rsidR="00E575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644CC13B" w14:textId="77777777" w:rsidR="00AA6D7B" w:rsidRPr="00DF3A57" w:rsidRDefault="00AA6D7B" w:rsidP="00AA6D7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9DDB62" w14:textId="1C7E9E95" w:rsidR="00AA6D7B" w:rsidRPr="00DF3A57" w:rsidRDefault="00AA6D7B" w:rsidP="00464F99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82,970</w:t>
            </w:r>
          </w:p>
        </w:tc>
      </w:tr>
    </w:tbl>
    <w:p w14:paraId="7260919F" w14:textId="77777777" w:rsidR="00AA6D7B" w:rsidRPr="00DF3A57" w:rsidRDefault="00AA6D7B" w:rsidP="004451C9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883D10F" w14:textId="2BE58F9C" w:rsidR="00861054" w:rsidRPr="00DF3A57" w:rsidRDefault="00861054" w:rsidP="004451C9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F193A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3E0ACB" w:rsidRPr="003F193A">
        <w:rPr>
          <w:rFonts w:asciiTheme="majorBidi" w:hAnsiTheme="majorBidi" w:cstheme="majorBidi"/>
          <w:sz w:val="28"/>
          <w:szCs w:val="28"/>
        </w:rPr>
        <w:t>256</w:t>
      </w:r>
      <w:r w:rsidR="00AA6D7B" w:rsidRPr="003F193A">
        <w:rPr>
          <w:rFonts w:asciiTheme="majorBidi" w:hAnsiTheme="majorBidi" w:cstheme="majorBidi"/>
          <w:sz w:val="28"/>
          <w:szCs w:val="28"/>
        </w:rPr>
        <w:t>5</w:t>
      </w:r>
      <w:r w:rsidRPr="003F193A">
        <w:rPr>
          <w:rFonts w:asciiTheme="majorBidi" w:hAnsiTheme="majorBidi" w:cstheme="majorBidi"/>
          <w:sz w:val="28"/>
          <w:szCs w:val="28"/>
        </w:rPr>
        <w:t xml:space="preserve"> </w:t>
      </w:r>
      <w:r w:rsidRPr="003F193A">
        <w:rPr>
          <w:rFonts w:asciiTheme="majorBidi" w:hAnsiTheme="majorBidi" w:cstheme="majorBidi"/>
          <w:sz w:val="28"/>
          <w:szCs w:val="28"/>
          <w:cs/>
        </w:rPr>
        <w:t>สินทรัพย์สิทธิ</w:t>
      </w:r>
      <w:r w:rsidRPr="00901465">
        <w:rPr>
          <w:rFonts w:asciiTheme="majorBidi" w:hAnsiTheme="majorBidi" w:cstheme="majorBidi"/>
          <w:sz w:val="28"/>
          <w:szCs w:val="28"/>
          <w:cs/>
        </w:rPr>
        <w:t>การใช้ของ</w:t>
      </w:r>
      <w:r w:rsidR="00CD36E2" w:rsidRPr="0090146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01465">
        <w:rPr>
          <w:rFonts w:asciiTheme="majorBidi" w:hAnsiTheme="majorBidi" w:cstheme="majorBidi"/>
          <w:sz w:val="28"/>
          <w:szCs w:val="28"/>
          <w:cs/>
        </w:rPr>
        <w:t>เพิ่มขึ้น</w:t>
      </w:r>
      <w:r w:rsidR="00901465" w:rsidRPr="00901465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901465">
        <w:rPr>
          <w:rFonts w:asciiTheme="majorBidi" w:hAnsiTheme="majorBidi" w:cstheme="majorBidi"/>
          <w:sz w:val="28"/>
          <w:szCs w:val="28"/>
          <w:cs/>
        </w:rPr>
        <w:t>จำนว</w:t>
      </w:r>
      <w:r w:rsidR="00B65F99" w:rsidRPr="00901465">
        <w:rPr>
          <w:rFonts w:asciiTheme="majorBidi" w:hAnsiTheme="majorBidi" w:cstheme="majorBidi" w:hint="cs"/>
          <w:sz w:val="28"/>
          <w:szCs w:val="28"/>
          <w:cs/>
        </w:rPr>
        <w:t>นเงิน</w:t>
      </w:r>
      <w:r w:rsidRPr="00901465">
        <w:rPr>
          <w:rFonts w:asciiTheme="majorBidi" w:hAnsiTheme="majorBidi" w:cstheme="majorBidi"/>
          <w:sz w:val="28"/>
          <w:szCs w:val="28"/>
        </w:rPr>
        <w:t xml:space="preserve"> </w:t>
      </w:r>
      <w:r w:rsidR="00E071B8" w:rsidRPr="00901465">
        <w:rPr>
          <w:rFonts w:asciiTheme="majorBidi" w:hAnsiTheme="majorBidi" w:cstheme="majorBidi"/>
          <w:sz w:val="28"/>
          <w:szCs w:val="28"/>
        </w:rPr>
        <w:t>2.70</w:t>
      </w:r>
      <w:r w:rsidRPr="00901465">
        <w:rPr>
          <w:rFonts w:asciiTheme="majorBidi" w:hAnsiTheme="majorBidi" w:cstheme="majorBidi"/>
          <w:sz w:val="28"/>
          <w:szCs w:val="28"/>
        </w:rPr>
        <w:t xml:space="preserve"> </w:t>
      </w:r>
      <w:r w:rsidRPr="00901465">
        <w:rPr>
          <w:rFonts w:asciiTheme="majorBidi" w:hAnsiTheme="majorBidi" w:cstheme="majorBidi"/>
          <w:sz w:val="28"/>
          <w:szCs w:val="28"/>
          <w:cs/>
        </w:rPr>
        <w:t>ล้าน</w:t>
      </w:r>
      <w:r w:rsidRPr="003F193A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3F193A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3E0ACB" w:rsidRPr="003F193A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AA6D7B" w:rsidRPr="003F193A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3F193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AA6D7B" w:rsidRPr="003F193A">
        <w:rPr>
          <w:rFonts w:asciiTheme="majorBidi" w:hAnsiTheme="majorBidi" w:cstheme="majorBidi"/>
          <w:i/>
          <w:iCs/>
          <w:sz w:val="28"/>
          <w:szCs w:val="28"/>
        </w:rPr>
        <w:t>40</w:t>
      </w:r>
      <w:r w:rsidRPr="003F193A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3E0ACB" w:rsidRPr="003F193A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AA6D7B" w:rsidRPr="003F193A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3F193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F193A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3F193A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30005870" w14:textId="77777777" w:rsidR="00861054" w:rsidRPr="00DF3A57" w:rsidRDefault="00861054" w:rsidP="004451C9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043917" w14:textId="6AE36D2A" w:rsidR="0043796F" w:rsidRPr="00DF3A57" w:rsidRDefault="00352815" w:rsidP="004451C9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4A42FF" w:rsidRPr="00DF3A57">
        <w:rPr>
          <w:rFonts w:asciiTheme="majorBidi" w:hAnsiTheme="majorBidi" w:cstheme="majorBidi"/>
          <w:sz w:val="28"/>
          <w:szCs w:val="28"/>
          <w:cs/>
        </w:rPr>
        <w:t>เช่า</w:t>
      </w:r>
      <w:r w:rsidR="008A0DB3" w:rsidRPr="00DF3A57">
        <w:rPr>
          <w:rFonts w:asciiTheme="majorBidi" w:hAnsiTheme="majorBidi" w:cstheme="majorBidi"/>
          <w:sz w:val="28"/>
          <w:szCs w:val="28"/>
          <w:cs/>
        </w:rPr>
        <w:t>โรงงาน</w:t>
      </w:r>
      <w:r w:rsidR="00FD25B6" w:rsidRPr="00DF3A57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8A0DB3" w:rsidRPr="00DF3A57">
        <w:rPr>
          <w:rFonts w:asciiTheme="majorBidi" w:hAnsiTheme="majorBidi" w:cstheme="majorBidi"/>
          <w:sz w:val="28"/>
          <w:szCs w:val="28"/>
          <w:cs/>
        </w:rPr>
        <w:t>เครื่องจักร</w:t>
      </w:r>
      <w:r w:rsidR="004A42FF" w:rsidRPr="00DF3A57">
        <w:rPr>
          <w:rFonts w:asciiTheme="majorBidi" w:hAnsiTheme="majorBidi" w:cstheme="majorBidi"/>
          <w:sz w:val="28"/>
          <w:szCs w:val="28"/>
          <w:cs/>
        </w:rPr>
        <w:t>แห่ง</w:t>
      </w:r>
      <w:r w:rsidR="008A0DB3" w:rsidRPr="00DF3A57">
        <w:rPr>
          <w:rFonts w:asciiTheme="majorBidi" w:hAnsiTheme="majorBidi" w:cstheme="majorBidi"/>
          <w:sz w:val="28"/>
          <w:szCs w:val="28"/>
          <w:cs/>
        </w:rPr>
        <w:t>หนึ่ง</w:t>
      </w:r>
      <w:r w:rsidR="004A42FF" w:rsidRPr="00DF3A57">
        <w:rPr>
          <w:rFonts w:asciiTheme="majorBidi" w:hAnsiTheme="majorBidi" w:cstheme="majorBidi"/>
          <w:sz w:val="28"/>
          <w:szCs w:val="28"/>
          <w:cs/>
        </w:rPr>
        <w:t xml:space="preserve">เป็นระยะเวลา </w:t>
      </w:r>
      <w:r w:rsidR="003E0ACB" w:rsidRPr="00DF3A57">
        <w:rPr>
          <w:rFonts w:asciiTheme="majorBidi" w:hAnsiTheme="majorBidi" w:cstheme="majorBidi"/>
          <w:sz w:val="28"/>
          <w:szCs w:val="28"/>
        </w:rPr>
        <w:t>3</w:t>
      </w:r>
      <w:r w:rsidR="002B50C2"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="002B50C2" w:rsidRPr="00DF3A57">
        <w:rPr>
          <w:rFonts w:asciiTheme="majorBidi" w:hAnsiTheme="majorBidi" w:cstheme="majorBidi"/>
          <w:sz w:val="28"/>
          <w:szCs w:val="28"/>
          <w:cs/>
        </w:rPr>
        <w:t>ปี</w:t>
      </w:r>
      <w:r w:rsidR="00002DC4"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="004A42FF" w:rsidRPr="00DF3A57">
        <w:rPr>
          <w:rFonts w:asciiTheme="majorBidi" w:hAnsiTheme="majorBidi" w:cstheme="majorBidi"/>
          <w:sz w:val="28"/>
          <w:szCs w:val="28"/>
          <w:cs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29182DD0" w14:textId="1FA24F32" w:rsidR="00002DC4" w:rsidRPr="00DF3A57" w:rsidRDefault="00002DC4" w:rsidP="004451C9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05BEF2" w14:textId="7260F63C" w:rsidR="00002DC4" w:rsidRPr="00DF3A57" w:rsidRDefault="00352815" w:rsidP="004451C9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002DC4" w:rsidRPr="00DF3A57">
        <w:rPr>
          <w:rFonts w:asciiTheme="majorBidi" w:hAnsiTheme="majorBidi" w:cstheme="majorBidi"/>
          <w:sz w:val="28"/>
          <w:szCs w:val="28"/>
          <w:cs/>
        </w:rPr>
        <w:t>เช่า</w:t>
      </w:r>
      <w:r w:rsidR="00164D3A" w:rsidRPr="00DF3A57">
        <w:rPr>
          <w:rFonts w:asciiTheme="majorBidi" w:hAnsiTheme="majorBidi" w:cstheme="majorBidi"/>
          <w:sz w:val="28"/>
          <w:szCs w:val="28"/>
          <w:cs/>
        </w:rPr>
        <w:t>แผงพลังงานแสงอาทิตย์</w:t>
      </w:r>
      <w:r w:rsidR="00002DC4" w:rsidRPr="00DF3A57">
        <w:rPr>
          <w:rFonts w:asciiTheme="majorBidi" w:hAnsiTheme="majorBidi" w:cstheme="majorBidi"/>
          <w:sz w:val="28"/>
          <w:szCs w:val="28"/>
          <w:cs/>
        </w:rPr>
        <w:t xml:space="preserve">เป็นระยะเวลา </w:t>
      </w:r>
      <w:r w:rsidR="003E0ACB" w:rsidRPr="00DF3A57">
        <w:rPr>
          <w:rFonts w:asciiTheme="majorBidi" w:hAnsiTheme="majorBidi" w:cstheme="majorBidi"/>
          <w:sz w:val="28"/>
          <w:szCs w:val="28"/>
        </w:rPr>
        <w:t>20</w:t>
      </w:r>
      <w:r w:rsidR="00002DC4"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="00002DC4" w:rsidRPr="00DF3A57">
        <w:rPr>
          <w:rFonts w:asciiTheme="majorBidi" w:hAnsiTheme="majorBidi" w:cstheme="majorBidi"/>
          <w:sz w:val="28"/>
          <w:szCs w:val="28"/>
          <w:cs/>
        </w:rPr>
        <w:t>ปี</w:t>
      </w:r>
      <w:r w:rsidR="00002DC4"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="00002DC4" w:rsidRPr="00DF3A57">
        <w:rPr>
          <w:rFonts w:asciiTheme="majorBidi" w:hAnsiTheme="majorBidi" w:cstheme="majorBidi"/>
          <w:sz w:val="28"/>
          <w:szCs w:val="28"/>
          <w:cs/>
        </w:rPr>
        <w:t>ค่าเช่ากำหนดชำระเป็นรายเดือนตาม</w:t>
      </w:r>
      <w:r w:rsidR="00164D3A" w:rsidRPr="00DF3A57">
        <w:rPr>
          <w:rFonts w:asciiTheme="majorBidi" w:hAnsiTheme="majorBidi" w:cstheme="majorBidi"/>
          <w:sz w:val="28"/>
          <w:szCs w:val="28"/>
          <w:cs/>
        </w:rPr>
        <w:t>จริงหรือ</w:t>
      </w:r>
      <w:r w:rsidR="00002DC4" w:rsidRPr="00DF3A57">
        <w:rPr>
          <w:rFonts w:asciiTheme="majorBidi" w:hAnsiTheme="majorBidi" w:cstheme="majorBidi"/>
          <w:sz w:val="28"/>
          <w:szCs w:val="28"/>
          <w:cs/>
        </w:rPr>
        <w:t>อัตรา</w:t>
      </w:r>
      <w:r w:rsidR="00164D3A" w:rsidRPr="00DF3A57">
        <w:rPr>
          <w:rFonts w:asciiTheme="majorBidi" w:hAnsiTheme="majorBidi" w:cstheme="majorBidi"/>
          <w:sz w:val="28"/>
          <w:szCs w:val="28"/>
          <w:cs/>
        </w:rPr>
        <w:t>ขั้นต่ำ</w:t>
      </w:r>
      <w:r w:rsidR="00002DC4" w:rsidRPr="00DF3A57">
        <w:rPr>
          <w:rFonts w:asciiTheme="majorBidi" w:hAnsiTheme="majorBidi" w:cstheme="majorBidi"/>
          <w:sz w:val="28"/>
          <w:szCs w:val="28"/>
          <w:cs/>
        </w:rPr>
        <w:t>ที่ระบุไว้ในสัญญา</w:t>
      </w:r>
      <w:r w:rsidR="001B1BAD" w:rsidRPr="00DF3A57">
        <w:rPr>
          <w:rFonts w:asciiTheme="majorBidi" w:hAnsiTheme="majorBidi" w:cstheme="majorBidi"/>
          <w:sz w:val="28"/>
          <w:szCs w:val="28"/>
          <w:cs/>
        </w:rPr>
        <w:t>แล้วแต่อย่างใดจะสูงกว่า</w:t>
      </w:r>
    </w:p>
    <w:p w14:paraId="19D322E7" w14:textId="77777777" w:rsidR="008A0DB3" w:rsidRPr="00DF3A57" w:rsidRDefault="008A0DB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53EEB090" w14:textId="3D771ECE" w:rsidR="008A0DB3" w:rsidRPr="00DF3A57" w:rsidRDefault="008A0DB3" w:rsidP="004451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F3A57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1DE58D38" w14:textId="77777777" w:rsidR="00B13266" w:rsidRPr="00DF3A57" w:rsidRDefault="00B13266" w:rsidP="004451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6F86A72" w14:textId="0EEED5BA" w:rsidR="008A0DB3" w:rsidRPr="00DF3A57" w:rsidRDefault="00352815" w:rsidP="004451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1B1BAD" w:rsidRPr="00DF3A57">
        <w:rPr>
          <w:rFonts w:asciiTheme="majorBidi" w:hAnsiTheme="majorBidi" w:cstheme="majorBidi"/>
          <w:sz w:val="28"/>
          <w:szCs w:val="28"/>
          <w:cs/>
        </w:rPr>
        <w:t>ใช้</w:t>
      </w:r>
      <w:r w:rsidR="008A0DB3" w:rsidRPr="00DF3A57">
        <w:rPr>
          <w:rFonts w:asciiTheme="majorBidi" w:hAnsiTheme="majorBidi" w:cstheme="majorBidi"/>
          <w:sz w:val="28"/>
          <w:szCs w:val="28"/>
          <w:cs/>
        </w:rPr>
        <w:t>สิทธิเลือกขยายอายุสัญญาเช่าอสังหาริมทรัพย์ภายใน</w:t>
      </w:r>
      <w:r w:rsidR="00002DC4"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="003E0ACB" w:rsidRPr="00DF3A57">
        <w:rPr>
          <w:rFonts w:asciiTheme="majorBidi" w:hAnsiTheme="majorBidi" w:cstheme="majorBidi"/>
          <w:sz w:val="28"/>
          <w:szCs w:val="28"/>
        </w:rPr>
        <w:t>30</w:t>
      </w:r>
      <w:r w:rsidR="00002DC4"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="00002DC4" w:rsidRPr="00DF3A57">
        <w:rPr>
          <w:rFonts w:asciiTheme="majorBidi" w:hAnsiTheme="majorBidi" w:cstheme="majorBidi"/>
          <w:sz w:val="28"/>
          <w:szCs w:val="28"/>
          <w:cs/>
        </w:rPr>
        <w:t>วัน</w:t>
      </w:r>
      <w:r w:rsidR="008A0DB3" w:rsidRPr="00DF3A57">
        <w:rPr>
          <w:rFonts w:asciiTheme="majorBidi" w:hAnsiTheme="majorBidi" w:cstheme="majorBidi"/>
          <w:sz w:val="28"/>
          <w:szCs w:val="28"/>
          <w:cs/>
        </w:rPr>
        <w:t>ก่อนสิ้นสุดระยะเวลาเช่า ซึ่ง</w:t>
      </w: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8A0DB3" w:rsidRPr="00DF3A57">
        <w:rPr>
          <w:rFonts w:asciiTheme="majorBidi" w:hAnsiTheme="majorBidi" w:cstheme="majorBidi"/>
          <w:sz w:val="28"/>
          <w:szCs w:val="28"/>
          <w:cs/>
        </w:rPr>
        <w:t xml:space="preserve"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</w:t>
      </w:r>
    </w:p>
    <w:p w14:paraId="6362578B" w14:textId="64BABF61" w:rsidR="004D407B" w:rsidRPr="00DF3A57" w:rsidRDefault="004D407B" w:rsidP="004451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270"/>
        <w:gridCol w:w="2160"/>
        <w:gridCol w:w="262"/>
        <w:gridCol w:w="8"/>
        <w:gridCol w:w="1890"/>
      </w:tblGrid>
      <w:tr w:rsidR="00464F99" w:rsidRPr="00DF3A57" w14:paraId="73260666" w14:textId="77777777" w:rsidTr="00214CB6">
        <w:tc>
          <w:tcPr>
            <w:tcW w:w="4590" w:type="dxa"/>
            <w:shd w:val="clear" w:color="auto" w:fill="auto"/>
            <w:vAlign w:val="bottom"/>
          </w:tcPr>
          <w:p w14:paraId="1CD2B87C" w14:textId="2706ED00" w:rsidR="00464F99" w:rsidRPr="00DF3A57" w:rsidRDefault="00464F99" w:rsidP="004451C9">
            <w:pPr>
              <w:pStyle w:val="Heading6"/>
              <w:tabs>
                <w:tab w:val="left" w:pos="540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AFC267A" w14:textId="77777777" w:rsidR="00464F99" w:rsidRPr="00DF3A57" w:rsidRDefault="00464F9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7C561BF6" w14:textId="727F021E" w:rsidR="00464F99" w:rsidRPr="00464F99" w:rsidRDefault="00214CB6" w:rsidP="00464F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200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64F9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งบการเงินที่แสดง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br/>
            </w:r>
            <w:r w:rsidRPr="00464F9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เงินลงทุนตาม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วิธี</w:t>
            </w:r>
            <w:r w:rsidRPr="00464F9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ส่วนได้เสีย</w:t>
            </w:r>
            <w:r w:rsidRPr="00464F99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 xml:space="preserve">/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br/>
            </w:r>
            <w:r w:rsidRPr="00464F9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E7BA455" w14:textId="77777777" w:rsidR="00464F99" w:rsidRPr="00DF3A57" w:rsidRDefault="00464F99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AA4E65C" w14:textId="0B489D1A" w:rsidR="00464F99" w:rsidRPr="00DF3A57" w:rsidRDefault="00464F99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/</w:t>
            </w: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D3A" w:rsidRPr="00DF3A57" w14:paraId="79479E2D" w14:textId="77777777" w:rsidTr="00214CB6">
        <w:tc>
          <w:tcPr>
            <w:tcW w:w="4590" w:type="dxa"/>
            <w:shd w:val="clear" w:color="auto" w:fill="auto"/>
          </w:tcPr>
          <w:p w14:paraId="14D072FD" w14:textId="54057371" w:rsidR="00164D3A" w:rsidRPr="00DF3A57" w:rsidRDefault="00164D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E0ACB"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BD8182C" w14:textId="77777777" w:rsidR="00164D3A" w:rsidRPr="00DF3A57" w:rsidRDefault="00164D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4C2415AB" w14:textId="603FF7A2" w:rsidR="00164D3A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256</w:t>
            </w:r>
            <w:r w:rsidR="00AA6D7B" w:rsidRPr="00DF3A57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1F60181D" w14:textId="77777777" w:rsidR="00164D3A" w:rsidRPr="00DF3A57" w:rsidRDefault="00164D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98" w:type="dxa"/>
            <w:gridSpan w:val="2"/>
            <w:shd w:val="clear" w:color="auto" w:fill="auto"/>
          </w:tcPr>
          <w:p w14:paraId="4489E5F4" w14:textId="0F8A8061" w:rsidR="00164D3A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256</w:t>
            </w:r>
            <w:r w:rsidR="00AA6D7B" w:rsidRPr="00DF3A57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4</w:t>
            </w:r>
          </w:p>
        </w:tc>
      </w:tr>
      <w:tr w:rsidR="00164D3A" w:rsidRPr="00DF3A57" w14:paraId="7363D82E" w14:textId="77777777" w:rsidTr="00214CB6">
        <w:trPr>
          <w:trHeight w:val="68"/>
        </w:trPr>
        <w:tc>
          <w:tcPr>
            <w:tcW w:w="4590" w:type="dxa"/>
            <w:shd w:val="clear" w:color="auto" w:fill="auto"/>
          </w:tcPr>
          <w:p w14:paraId="4B8C0AB3" w14:textId="77777777" w:rsidR="00164D3A" w:rsidRPr="00DF3A57" w:rsidRDefault="00164D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68353A9" w14:textId="77777777" w:rsidR="00164D3A" w:rsidRPr="00DF3A57" w:rsidRDefault="00164D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shd w:val="clear" w:color="auto" w:fill="auto"/>
          </w:tcPr>
          <w:p w14:paraId="072D640C" w14:textId="77777777" w:rsidR="00164D3A" w:rsidRPr="00DF3A57" w:rsidRDefault="00164D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64D3A" w:rsidRPr="00DF3A57" w14:paraId="0595010D" w14:textId="77777777" w:rsidTr="00214CB6">
        <w:tc>
          <w:tcPr>
            <w:tcW w:w="4590" w:type="dxa"/>
            <w:shd w:val="clear" w:color="auto" w:fill="auto"/>
          </w:tcPr>
          <w:p w14:paraId="586942E9" w14:textId="2FA0D16E" w:rsidR="00164D3A" w:rsidRPr="00DF3A57" w:rsidRDefault="00164D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938DB8E" w14:textId="77777777" w:rsidR="00164D3A" w:rsidRPr="00DF3A57" w:rsidRDefault="00164D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754BBA8A" w14:textId="6A727937" w:rsidR="00164D3A" w:rsidRPr="00DF3A57" w:rsidRDefault="00164D3A" w:rsidP="004451C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54025CF" w14:textId="77777777" w:rsidR="00164D3A" w:rsidRPr="00DF3A57" w:rsidRDefault="00164D3A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8" w:type="dxa"/>
            <w:gridSpan w:val="2"/>
            <w:shd w:val="clear" w:color="auto" w:fill="auto"/>
          </w:tcPr>
          <w:p w14:paraId="38F762C5" w14:textId="64109008" w:rsidR="00164D3A" w:rsidRPr="00DF3A57" w:rsidRDefault="00164D3A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4D3A" w:rsidRPr="00DF3A57" w14:paraId="7A3FDC01" w14:textId="77777777" w:rsidTr="00214CB6">
        <w:tc>
          <w:tcPr>
            <w:tcW w:w="4590" w:type="dxa"/>
            <w:shd w:val="clear" w:color="auto" w:fill="auto"/>
          </w:tcPr>
          <w:p w14:paraId="4B69A3F1" w14:textId="478F3EC1" w:rsidR="00164D3A" w:rsidRPr="00DF3A57" w:rsidRDefault="00164D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EC32C4B" w14:textId="77777777" w:rsidR="00164D3A" w:rsidRPr="00DF3A57" w:rsidRDefault="00164D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108707A0" w14:textId="77777777" w:rsidR="00164D3A" w:rsidRPr="00DF3A57" w:rsidRDefault="00164D3A" w:rsidP="004451C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73C3874" w14:textId="77777777" w:rsidR="00164D3A" w:rsidRPr="00DF3A57" w:rsidRDefault="00164D3A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8" w:type="dxa"/>
            <w:gridSpan w:val="2"/>
            <w:shd w:val="clear" w:color="auto" w:fill="auto"/>
          </w:tcPr>
          <w:p w14:paraId="4C4E7DE0" w14:textId="77777777" w:rsidR="00164D3A" w:rsidRPr="00DF3A57" w:rsidRDefault="00164D3A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75A8" w:rsidRPr="00DF3A57" w14:paraId="628EB79E" w14:textId="77777777" w:rsidTr="00214CB6">
        <w:tc>
          <w:tcPr>
            <w:tcW w:w="4590" w:type="dxa"/>
            <w:shd w:val="clear" w:color="auto" w:fill="auto"/>
          </w:tcPr>
          <w:p w14:paraId="2D357058" w14:textId="4ED84953" w:rsidR="00E575A8" w:rsidRPr="00DF3A57" w:rsidRDefault="00E575A8" w:rsidP="00E57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โรงงานและเครื่องจักร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623BDDA" w14:textId="77777777" w:rsidR="00E575A8" w:rsidRPr="00DF3A57" w:rsidRDefault="00E575A8" w:rsidP="00E57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543744E3" w14:textId="236AD0AC" w:rsidR="00E575A8" w:rsidRPr="00DF3A57" w:rsidRDefault="00E575A8" w:rsidP="00E575A8">
            <w:pPr>
              <w:pStyle w:val="acctfourfigures"/>
              <w:tabs>
                <w:tab w:val="clear" w:pos="765"/>
                <w:tab w:val="decimal" w:pos="14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75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5,381 </w:t>
            </w:r>
          </w:p>
        </w:tc>
        <w:tc>
          <w:tcPr>
            <w:tcW w:w="262" w:type="dxa"/>
            <w:shd w:val="clear" w:color="auto" w:fill="auto"/>
          </w:tcPr>
          <w:p w14:paraId="675A997F" w14:textId="77777777" w:rsidR="00E575A8" w:rsidRPr="00DF3A57" w:rsidRDefault="00E575A8" w:rsidP="00E575A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8" w:type="dxa"/>
            <w:gridSpan w:val="2"/>
            <w:shd w:val="clear" w:color="auto" w:fill="auto"/>
          </w:tcPr>
          <w:p w14:paraId="19BF7F98" w14:textId="6BC24365" w:rsidR="00E575A8" w:rsidRPr="00DF3A57" w:rsidRDefault="00E575A8" w:rsidP="00E575A8">
            <w:pPr>
              <w:pStyle w:val="acctfourfigures"/>
              <w:tabs>
                <w:tab w:val="clear" w:pos="765"/>
                <w:tab w:val="decimal" w:pos="14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</w:tr>
      <w:tr w:rsidR="00E575A8" w:rsidRPr="00DF3A57" w14:paraId="205ECEB4" w14:textId="77777777" w:rsidTr="00214CB6">
        <w:tc>
          <w:tcPr>
            <w:tcW w:w="4590" w:type="dxa"/>
            <w:shd w:val="clear" w:color="auto" w:fill="auto"/>
          </w:tcPr>
          <w:p w14:paraId="2A63946B" w14:textId="68192ABD" w:rsidR="00E575A8" w:rsidRPr="00DF3A57" w:rsidRDefault="00E575A8" w:rsidP="00E57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94186F1" w14:textId="77777777" w:rsidR="00E575A8" w:rsidRPr="00DF3A57" w:rsidRDefault="00E575A8" w:rsidP="00E57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71E29C9F" w14:textId="53D42C5A" w:rsidR="00E575A8" w:rsidRPr="00DF3A57" w:rsidRDefault="00E575A8" w:rsidP="00E575A8">
            <w:pPr>
              <w:pStyle w:val="acctfourfigures"/>
              <w:tabs>
                <w:tab w:val="clear" w:pos="765"/>
                <w:tab w:val="decimal" w:pos="14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75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2,506 </w:t>
            </w:r>
          </w:p>
        </w:tc>
        <w:tc>
          <w:tcPr>
            <w:tcW w:w="262" w:type="dxa"/>
            <w:shd w:val="clear" w:color="auto" w:fill="auto"/>
          </w:tcPr>
          <w:p w14:paraId="1D9F6E22" w14:textId="77777777" w:rsidR="00E575A8" w:rsidRPr="00DF3A57" w:rsidRDefault="00E575A8" w:rsidP="00E575A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8" w:type="dxa"/>
            <w:gridSpan w:val="2"/>
            <w:shd w:val="clear" w:color="auto" w:fill="auto"/>
          </w:tcPr>
          <w:p w14:paraId="0850D743" w14:textId="299B6187" w:rsidR="00E575A8" w:rsidRPr="00DF3A57" w:rsidRDefault="00E575A8" w:rsidP="00E575A8">
            <w:pPr>
              <w:pStyle w:val="acctfourfigures"/>
              <w:tabs>
                <w:tab w:val="clear" w:pos="765"/>
                <w:tab w:val="decimal" w:pos="14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2,054</w:t>
            </w:r>
          </w:p>
        </w:tc>
      </w:tr>
      <w:tr w:rsidR="00E575A8" w:rsidRPr="00DF3A57" w14:paraId="152C00BA" w14:textId="77777777" w:rsidTr="00214CB6">
        <w:tc>
          <w:tcPr>
            <w:tcW w:w="4590" w:type="dxa"/>
            <w:shd w:val="clear" w:color="auto" w:fill="auto"/>
          </w:tcPr>
          <w:p w14:paraId="393B4240" w14:textId="425CE523" w:rsidR="00E575A8" w:rsidRPr="00DF3A57" w:rsidRDefault="00E575A8" w:rsidP="00E57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1695B81" w14:textId="77777777" w:rsidR="00E575A8" w:rsidRPr="00DF3A57" w:rsidRDefault="00E575A8" w:rsidP="00E57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31E83DEE" w14:textId="0DB658AF" w:rsidR="00E575A8" w:rsidRPr="00DF3A57" w:rsidRDefault="00E575A8" w:rsidP="00E575A8">
            <w:pPr>
              <w:pStyle w:val="acctfourfigures"/>
              <w:tabs>
                <w:tab w:val="clear" w:pos="765"/>
                <w:tab w:val="decimal" w:pos="14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75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4,088 </w:t>
            </w:r>
          </w:p>
        </w:tc>
        <w:tc>
          <w:tcPr>
            <w:tcW w:w="262" w:type="dxa"/>
            <w:shd w:val="clear" w:color="auto" w:fill="auto"/>
          </w:tcPr>
          <w:p w14:paraId="359C93AD" w14:textId="77777777" w:rsidR="00E575A8" w:rsidRPr="00DF3A57" w:rsidRDefault="00E575A8" w:rsidP="00E575A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8" w:type="dxa"/>
            <w:gridSpan w:val="2"/>
            <w:shd w:val="clear" w:color="auto" w:fill="auto"/>
          </w:tcPr>
          <w:p w14:paraId="52DA20E0" w14:textId="16A0636B" w:rsidR="00E575A8" w:rsidRPr="00DF3A57" w:rsidRDefault="00E575A8" w:rsidP="00E575A8">
            <w:pPr>
              <w:pStyle w:val="acctfourfigures"/>
              <w:tabs>
                <w:tab w:val="clear" w:pos="765"/>
                <w:tab w:val="decimal" w:pos="14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,411</w:t>
            </w:r>
          </w:p>
        </w:tc>
      </w:tr>
      <w:tr w:rsidR="00E575A8" w:rsidRPr="00DF3A57" w14:paraId="3F507328" w14:textId="77777777" w:rsidTr="00214CB6">
        <w:tc>
          <w:tcPr>
            <w:tcW w:w="4590" w:type="dxa"/>
            <w:shd w:val="clear" w:color="auto" w:fill="auto"/>
          </w:tcPr>
          <w:p w14:paraId="40560F43" w14:textId="44D0ED92" w:rsidR="00E575A8" w:rsidRPr="00DF3A57" w:rsidRDefault="00E575A8" w:rsidP="00E57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9" w:name="_Hlk95417364"/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  <w:bookmarkEnd w:id="9"/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0945861" w14:textId="77777777" w:rsidR="00E575A8" w:rsidRPr="00DF3A57" w:rsidRDefault="00E575A8" w:rsidP="00E57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160F4F51" w14:textId="2774D8D7" w:rsidR="00E575A8" w:rsidRPr="00DF3A57" w:rsidRDefault="00E575A8" w:rsidP="00E575A8">
            <w:pPr>
              <w:pStyle w:val="acctfourfigures"/>
              <w:tabs>
                <w:tab w:val="clear" w:pos="765"/>
                <w:tab w:val="decimal" w:pos="14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75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876 </w:t>
            </w:r>
          </w:p>
        </w:tc>
        <w:tc>
          <w:tcPr>
            <w:tcW w:w="262" w:type="dxa"/>
            <w:shd w:val="clear" w:color="auto" w:fill="auto"/>
          </w:tcPr>
          <w:p w14:paraId="6462943D" w14:textId="77777777" w:rsidR="00E575A8" w:rsidRPr="00DF3A57" w:rsidRDefault="00E575A8" w:rsidP="00E575A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8" w:type="dxa"/>
            <w:gridSpan w:val="2"/>
            <w:shd w:val="clear" w:color="auto" w:fill="auto"/>
          </w:tcPr>
          <w:p w14:paraId="34DDE2BE" w14:textId="56E16972" w:rsidR="00E575A8" w:rsidRPr="00DF3A57" w:rsidRDefault="00E575A8" w:rsidP="00E575A8">
            <w:pPr>
              <w:pStyle w:val="acctfourfigures"/>
              <w:tabs>
                <w:tab w:val="clear" w:pos="765"/>
                <w:tab w:val="decimal" w:pos="14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</w:tr>
    </w:tbl>
    <w:p w14:paraId="3405847D" w14:textId="097C03D3" w:rsidR="00C213FA" w:rsidRPr="00DF3A57" w:rsidRDefault="004A42FF" w:rsidP="004451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ในปี </w:t>
      </w:r>
      <w:r w:rsidR="003E0ACB" w:rsidRPr="00DF3A57">
        <w:rPr>
          <w:rFonts w:asciiTheme="majorBidi" w:hAnsiTheme="majorBidi" w:cstheme="majorBidi"/>
          <w:sz w:val="28"/>
          <w:szCs w:val="28"/>
        </w:rPr>
        <w:t>256</w:t>
      </w:r>
      <w:r w:rsidR="00AA6D7B" w:rsidRPr="00DF3A57">
        <w:rPr>
          <w:rFonts w:asciiTheme="majorBidi" w:hAnsiTheme="majorBidi" w:cstheme="majorBidi"/>
          <w:sz w:val="28"/>
          <w:szCs w:val="28"/>
        </w:rPr>
        <w:t>5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กระแสเงินสดจ่ายทั้งหมดของสัญญาเช่าของ</w:t>
      </w:r>
      <w:r w:rsidR="00CD36E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 มีจำนวน</w:t>
      </w:r>
      <w:r w:rsidR="00E1209A"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="001B4D39">
        <w:rPr>
          <w:rFonts w:asciiTheme="majorBidi" w:hAnsiTheme="majorBidi" w:cstheme="majorBidi"/>
          <w:sz w:val="28"/>
          <w:szCs w:val="28"/>
        </w:rPr>
        <w:t xml:space="preserve">10.74 </w:t>
      </w:r>
      <w:r w:rsidRPr="00DF3A5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="00F663A6" w:rsidRPr="00DF3A57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3E0ACB" w:rsidRPr="00DF3A5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AA6D7B" w:rsidRPr="00DF3A57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F663A6" w:rsidRPr="00DF3A5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AA6D7B" w:rsidRPr="00DF3A57">
        <w:rPr>
          <w:rFonts w:asciiTheme="majorBidi" w:hAnsiTheme="majorBidi" w:cstheme="majorBidi"/>
          <w:i/>
          <w:iCs/>
          <w:sz w:val="28"/>
          <w:szCs w:val="28"/>
        </w:rPr>
        <w:t xml:space="preserve">8.47 </w:t>
      </w:r>
      <w:r w:rsidR="00F663A6" w:rsidRPr="00DF3A5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F663A6" w:rsidRPr="00DF3A57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357CCEE" w14:textId="7BBFB267" w:rsidR="0043117E" w:rsidRPr="00DF3A57" w:rsidRDefault="0043117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p w14:paraId="3843CE32" w14:textId="6693825D" w:rsidR="0027645D" w:rsidRPr="00DF3A57" w:rsidRDefault="003E0ACB" w:rsidP="004451C9">
      <w:pPr>
        <w:pStyle w:val="Heading6"/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F3A57">
        <w:rPr>
          <w:rFonts w:asciiTheme="majorBidi" w:hAnsiTheme="majorBidi" w:cstheme="majorBidi"/>
          <w:sz w:val="28"/>
          <w:szCs w:val="28"/>
          <w:lang w:val="en-US"/>
        </w:rPr>
        <w:t>12</w:t>
      </w:r>
      <w:r w:rsidR="005A5C8C" w:rsidRPr="00DF3A57">
        <w:rPr>
          <w:rFonts w:asciiTheme="majorBidi" w:hAnsiTheme="majorBidi" w:cstheme="majorBidi"/>
          <w:sz w:val="28"/>
          <w:szCs w:val="28"/>
          <w:lang w:val="en-US"/>
        </w:rPr>
        <w:tab/>
      </w:r>
      <w:r w:rsidR="00E1209A" w:rsidRPr="00DF3A57">
        <w:rPr>
          <w:rFonts w:asciiTheme="majorBidi" w:hAnsiTheme="majorBidi" w:cstheme="majorBidi"/>
          <w:sz w:val="28"/>
          <w:szCs w:val="28"/>
          <w:cs/>
          <w:lang w:val="en-US"/>
        </w:rPr>
        <w:t>หนี้สินที่มีภาระดอกเบี้ย</w:t>
      </w:r>
    </w:p>
    <w:p w14:paraId="519FD599" w14:textId="7BD225A5" w:rsidR="00E1209A" w:rsidRPr="00DF3A57" w:rsidRDefault="00E1209A" w:rsidP="004451C9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0A14B7CB" w14:textId="77F5D68C" w:rsidR="00E1209A" w:rsidRPr="00DF3A57" w:rsidRDefault="00E1209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DF3A57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>นโยบายการบัญชี</w:t>
      </w:r>
    </w:p>
    <w:p w14:paraId="2D34AAC0" w14:textId="77777777" w:rsidR="00B13266" w:rsidRPr="00DF3A57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</w:p>
    <w:p w14:paraId="47FB2DB1" w14:textId="763923F8" w:rsidR="00E1209A" w:rsidRPr="00DF3A57" w:rsidRDefault="0035281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eastAsia="Calibri" w:hAnsiTheme="majorBidi" w:cstheme="majorBidi"/>
          <w:sz w:val="28"/>
          <w:szCs w:val="28"/>
          <w:cs/>
        </w:rPr>
        <w:t>บริษัท</w:t>
      </w:r>
      <w:r w:rsidR="00E1209A" w:rsidRPr="00DF3A57">
        <w:rPr>
          <w:rFonts w:asciiTheme="majorBidi" w:eastAsia="Calibri" w:hAnsiTheme="majorBidi" w:cstheme="majorBidi"/>
          <w:sz w:val="28"/>
          <w:szCs w:val="28"/>
          <w:cs/>
        </w:rPr>
        <w:t xml:space="preserve">รับรู้รายการและวัดมูลค่าหนี้สินทางการเงินตามที่เปิดเผยในหมายเหตุข้อ </w:t>
      </w:r>
      <w:r w:rsidR="007426D9">
        <w:rPr>
          <w:rFonts w:asciiTheme="majorBidi" w:eastAsia="Calibri" w:hAnsiTheme="majorBidi" w:cstheme="majorBidi"/>
          <w:sz w:val="28"/>
          <w:szCs w:val="28"/>
        </w:rPr>
        <w:t>20</w:t>
      </w:r>
    </w:p>
    <w:p w14:paraId="418CE776" w14:textId="089A2F1B" w:rsidR="000168B1" w:rsidRPr="00DF3A57" w:rsidRDefault="000168B1" w:rsidP="004451C9">
      <w:pPr>
        <w:rPr>
          <w:rFonts w:asciiTheme="majorBidi" w:hAnsiTheme="majorBidi" w:cstheme="majorBidi"/>
          <w:sz w:val="28"/>
          <w:szCs w:val="28"/>
          <w:lang w:val="x-none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270"/>
        <w:gridCol w:w="2160"/>
        <w:gridCol w:w="270"/>
        <w:gridCol w:w="1890"/>
      </w:tblGrid>
      <w:tr w:rsidR="007426D9" w:rsidRPr="00DF3A57" w14:paraId="5D4E634C" w14:textId="77777777" w:rsidTr="00214CB6">
        <w:tc>
          <w:tcPr>
            <w:tcW w:w="4590" w:type="dxa"/>
            <w:shd w:val="clear" w:color="auto" w:fill="auto"/>
          </w:tcPr>
          <w:p w14:paraId="56AB5EDB" w14:textId="77777777" w:rsidR="007426D9" w:rsidRPr="00DF3A57" w:rsidRDefault="007426D9" w:rsidP="007426D9">
            <w:pPr>
              <w:pStyle w:val="Heading6"/>
              <w:tabs>
                <w:tab w:val="left" w:pos="540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762E927" w14:textId="77777777" w:rsidR="007426D9" w:rsidRPr="00DF3A57" w:rsidRDefault="007426D9" w:rsidP="00742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1E0EBA80" w14:textId="36E331DF" w:rsidR="007426D9" w:rsidRPr="00DF3A57" w:rsidRDefault="007426D9" w:rsidP="007426D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64F9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งบการเงินที่แสดง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br/>
            </w:r>
            <w:r w:rsidRPr="00464F9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เงินลงทุนตาม</w:t>
            </w:r>
            <w:r w:rsidR="00214CB6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วิธี</w:t>
            </w:r>
            <w:r w:rsidRPr="00464F9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ส่วนได้เสีย</w:t>
            </w:r>
            <w:r w:rsidRPr="00464F99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 xml:space="preserve">/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br/>
            </w:r>
            <w:r w:rsidRPr="00464F9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157793" w14:textId="77777777" w:rsidR="007426D9" w:rsidRPr="00DF3A57" w:rsidRDefault="007426D9" w:rsidP="007426D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8973EBA" w14:textId="10546DBC" w:rsidR="007426D9" w:rsidRPr="00DF3A57" w:rsidRDefault="007426D9" w:rsidP="007426D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/</w:t>
            </w: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630D" w:rsidRPr="00DF3A57" w14:paraId="12520CBF" w14:textId="77777777" w:rsidTr="00214CB6">
        <w:tc>
          <w:tcPr>
            <w:tcW w:w="4590" w:type="dxa"/>
            <w:shd w:val="clear" w:color="auto" w:fill="auto"/>
          </w:tcPr>
          <w:p w14:paraId="185D4EDF" w14:textId="77777777" w:rsidR="0037630D" w:rsidRPr="00DF3A57" w:rsidRDefault="0037630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EA76CC5" w14:textId="77777777" w:rsidR="0037630D" w:rsidRPr="00DF3A57" w:rsidRDefault="0037630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08049E68" w14:textId="16097D5A" w:rsidR="0037630D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256</w:t>
            </w:r>
            <w:r w:rsidR="005C222C" w:rsidRPr="00DF3A57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43DB148" w14:textId="77777777" w:rsidR="0037630D" w:rsidRPr="00DF3A57" w:rsidRDefault="0037630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3DC6E528" w14:textId="6913F769" w:rsidR="0037630D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256</w:t>
            </w:r>
            <w:r w:rsidR="005C222C" w:rsidRPr="00DF3A57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4</w:t>
            </w:r>
          </w:p>
        </w:tc>
      </w:tr>
      <w:tr w:rsidR="0037630D" w:rsidRPr="00DF3A57" w14:paraId="04BEC99B" w14:textId="77777777" w:rsidTr="00214CB6">
        <w:tc>
          <w:tcPr>
            <w:tcW w:w="4590" w:type="dxa"/>
            <w:shd w:val="clear" w:color="auto" w:fill="auto"/>
          </w:tcPr>
          <w:p w14:paraId="70BFAD5C" w14:textId="77777777" w:rsidR="0037630D" w:rsidRPr="00DF3A57" w:rsidRDefault="0037630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46AA88C" w14:textId="77777777" w:rsidR="0037630D" w:rsidRPr="00DF3A57" w:rsidRDefault="0037630D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3"/>
            <w:shd w:val="clear" w:color="auto" w:fill="auto"/>
            <w:vAlign w:val="bottom"/>
          </w:tcPr>
          <w:p w14:paraId="0AD0BBBC" w14:textId="77777777" w:rsidR="0037630D" w:rsidRPr="00DF3A57" w:rsidRDefault="0037630D" w:rsidP="004451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7630D" w:rsidRPr="00DF3A57" w14:paraId="32BC4EED" w14:textId="77777777" w:rsidTr="00214CB6">
        <w:tc>
          <w:tcPr>
            <w:tcW w:w="4590" w:type="dxa"/>
            <w:shd w:val="clear" w:color="auto" w:fill="auto"/>
          </w:tcPr>
          <w:p w14:paraId="2648FC87" w14:textId="77777777" w:rsidR="0037630D" w:rsidRPr="00DF3A57" w:rsidRDefault="0037630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90C89E1" w14:textId="77777777" w:rsidR="0037630D" w:rsidRPr="00DF3A57" w:rsidRDefault="0037630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5112577A" w14:textId="77777777" w:rsidR="0037630D" w:rsidRPr="00DF3A57" w:rsidRDefault="0037630D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B2BBE3" w14:textId="77777777" w:rsidR="0037630D" w:rsidRPr="00DF3A57" w:rsidRDefault="0037630D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2EDEC1C4" w14:textId="77777777" w:rsidR="0037630D" w:rsidRPr="00DF3A57" w:rsidRDefault="0037630D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7630D" w:rsidRPr="00DF3A57" w14:paraId="77BCB10C" w14:textId="77777777" w:rsidTr="00214CB6">
        <w:tc>
          <w:tcPr>
            <w:tcW w:w="4590" w:type="dxa"/>
            <w:shd w:val="clear" w:color="auto" w:fill="auto"/>
          </w:tcPr>
          <w:p w14:paraId="7D2CA1F3" w14:textId="77777777" w:rsidR="0037630D" w:rsidRPr="00DF3A57" w:rsidRDefault="0037630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44DEEE6" w14:textId="77777777" w:rsidR="0037630D" w:rsidRPr="00DF3A57" w:rsidRDefault="0037630D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2CD2BEB4" w14:textId="77777777" w:rsidR="0037630D" w:rsidRPr="00DF3A57" w:rsidRDefault="0037630D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BEACE5E" w14:textId="77777777" w:rsidR="0037630D" w:rsidRPr="00DF3A57" w:rsidRDefault="0037630D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69FBB0DB" w14:textId="77777777" w:rsidR="0037630D" w:rsidRPr="00DF3A57" w:rsidRDefault="0037630D" w:rsidP="004451C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D7184" w:rsidRPr="00DF3A57" w14:paraId="188CD937" w14:textId="77777777" w:rsidTr="00214CB6">
        <w:tc>
          <w:tcPr>
            <w:tcW w:w="4590" w:type="dxa"/>
            <w:shd w:val="clear" w:color="auto" w:fill="auto"/>
          </w:tcPr>
          <w:p w14:paraId="1CE1245B" w14:textId="77777777" w:rsidR="00FD7184" w:rsidRPr="00DF3A57" w:rsidRDefault="00FD7184" w:rsidP="00FD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43C6871" w14:textId="77777777" w:rsidR="00FD7184" w:rsidRPr="00DF3A57" w:rsidRDefault="00FD7184" w:rsidP="00FD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1C7F5F11" w14:textId="050D56EB" w:rsidR="00FD7184" w:rsidRPr="00DF3A57" w:rsidRDefault="00FD7184" w:rsidP="00214CB6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7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882,317 </w:t>
            </w:r>
          </w:p>
        </w:tc>
        <w:tc>
          <w:tcPr>
            <w:tcW w:w="270" w:type="dxa"/>
            <w:shd w:val="clear" w:color="auto" w:fill="auto"/>
          </w:tcPr>
          <w:p w14:paraId="5D6EC280" w14:textId="77777777" w:rsidR="00FD7184" w:rsidRPr="00DF3A57" w:rsidRDefault="00FD7184" w:rsidP="00FD718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D289298" w14:textId="47155AC0" w:rsidR="00FD7184" w:rsidRPr="00DF3A57" w:rsidRDefault="00FD7184" w:rsidP="00FD7184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216,000</w:t>
            </w:r>
          </w:p>
        </w:tc>
      </w:tr>
      <w:tr w:rsidR="00FD7184" w:rsidRPr="00DF3A57" w14:paraId="28442F2B" w14:textId="77777777" w:rsidTr="00214CB6">
        <w:tc>
          <w:tcPr>
            <w:tcW w:w="4590" w:type="dxa"/>
            <w:shd w:val="clear" w:color="auto" w:fill="auto"/>
          </w:tcPr>
          <w:p w14:paraId="6E75E087" w14:textId="77777777" w:rsidR="00FD7184" w:rsidRPr="00DF3A57" w:rsidRDefault="00FD7184" w:rsidP="00FD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สินเชื่อเพื่อการส่งออก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B339B2C" w14:textId="77777777" w:rsidR="00FD7184" w:rsidRPr="00DF3A57" w:rsidRDefault="00FD7184" w:rsidP="00FD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45D4B1D6" w14:textId="6BCC2985" w:rsidR="00FD7184" w:rsidRPr="00DF3A57" w:rsidRDefault="00FD7184" w:rsidP="00214CB6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7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290,450 </w:t>
            </w:r>
          </w:p>
        </w:tc>
        <w:tc>
          <w:tcPr>
            <w:tcW w:w="270" w:type="dxa"/>
            <w:shd w:val="clear" w:color="auto" w:fill="auto"/>
          </w:tcPr>
          <w:p w14:paraId="0BB74A31" w14:textId="77777777" w:rsidR="00FD7184" w:rsidRPr="00DF3A57" w:rsidRDefault="00FD7184" w:rsidP="00FD718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5FF6A" w14:textId="61DDCAD5" w:rsidR="00FD7184" w:rsidRPr="00DF3A57" w:rsidRDefault="00FD7184" w:rsidP="00FD7184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72,790</w:t>
            </w:r>
          </w:p>
        </w:tc>
      </w:tr>
      <w:tr w:rsidR="00441075" w:rsidRPr="00DF3A57" w14:paraId="2831C157" w14:textId="77777777" w:rsidTr="00214CB6">
        <w:tc>
          <w:tcPr>
            <w:tcW w:w="4590" w:type="dxa"/>
            <w:shd w:val="clear" w:color="auto" w:fill="auto"/>
          </w:tcPr>
          <w:p w14:paraId="4DFDD8C3" w14:textId="77777777" w:rsidR="00441075" w:rsidRPr="00DF3A57" w:rsidRDefault="00441075" w:rsidP="00FD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E7184E9" w14:textId="77777777" w:rsidR="00441075" w:rsidRPr="00DF3A57" w:rsidRDefault="00441075" w:rsidP="00FD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0404B0D8" w14:textId="5EE3FD95" w:rsidR="00441075" w:rsidRPr="00FD7184" w:rsidRDefault="00441075" w:rsidP="00214CB6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1,172,767</w:t>
            </w:r>
          </w:p>
        </w:tc>
        <w:tc>
          <w:tcPr>
            <w:tcW w:w="270" w:type="dxa"/>
            <w:shd w:val="clear" w:color="auto" w:fill="auto"/>
          </w:tcPr>
          <w:p w14:paraId="43010BE9" w14:textId="77777777" w:rsidR="00441075" w:rsidRPr="00DF3A57" w:rsidRDefault="00441075" w:rsidP="00FD718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2C163" w14:textId="47E1E7F1" w:rsidR="00441075" w:rsidRPr="00DF3A57" w:rsidRDefault="00441075" w:rsidP="00FD7184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288,790</w:t>
            </w:r>
          </w:p>
        </w:tc>
      </w:tr>
      <w:tr w:rsidR="00B85831" w:rsidRPr="00DF3A57" w14:paraId="55D39CC5" w14:textId="77777777" w:rsidTr="00214CB6">
        <w:trPr>
          <w:trHeight w:val="173"/>
        </w:trPr>
        <w:tc>
          <w:tcPr>
            <w:tcW w:w="4590" w:type="dxa"/>
            <w:shd w:val="clear" w:color="auto" w:fill="auto"/>
          </w:tcPr>
          <w:p w14:paraId="295120BA" w14:textId="77777777" w:rsidR="00B85831" w:rsidRPr="00D57EE0" w:rsidRDefault="00B85831" w:rsidP="00FD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8613D9D" w14:textId="77777777" w:rsidR="00B85831" w:rsidRPr="00D57EE0" w:rsidRDefault="00B85831" w:rsidP="00FD7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8"/>
                <w:szCs w:val="8"/>
              </w:rPr>
            </w:pPr>
          </w:p>
        </w:tc>
        <w:tc>
          <w:tcPr>
            <w:tcW w:w="2160" w:type="dxa"/>
            <w:shd w:val="clear" w:color="auto" w:fill="auto"/>
          </w:tcPr>
          <w:p w14:paraId="358589CD" w14:textId="77777777" w:rsidR="00B85831" w:rsidRPr="00D57EE0" w:rsidRDefault="00B85831" w:rsidP="00214CB6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04482D" w14:textId="77777777" w:rsidR="00B85831" w:rsidRPr="00D57EE0" w:rsidRDefault="00B85831" w:rsidP="00FD718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251C3DC" w14:textId="77777777" w:rsidR="00B85831" w:rsidRPr="00D57EE0" w:rsidRDefault="00B85831" w:rsidP="00FD7184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</w:tr>
      <w:tr w:rsidR="005A3DBE" w:rsidRPr="00DF3A57" w14:paraId="7817049E" w14:textId="77777777" w:rsidTr="00214CB6">
        <w:tc>
          <w:tcPr>
            <w:tcW w:w="4590" w:type="dxa"/>
            <w:shd w:val="clear" w:color="auto" w:fill="auto"/>
          </w:tcPr>
          <w:p w14:paraId="5AD25E29" w14:textId="77777777" w:rsidR="005A3DBE" w:rsidRPr="00DF3A57" w:rsidRDefault="005A3DBE" w:rsidP="005A3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373270E" w14:textId="77777777" w:rsidR="005A3DBE" w:rsidRPr="00DF3A57" w:rsidRDefault="005A3DBE" w:rsidP="005A3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E2DF7" w14:textId="2D17F378" w:rsidR="005A3DBE" w:rsidRPr="00DF3A57" w:rsidRDefault="00FD7184" w:rsidP="00214CB6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7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83,555</w:t>
            </w:r>
          </w:p>
        </w:tc>
        <w:tc>
          <w:tcPr>
            <w:tcW w:w="270" w:type="dxa"/>
            <w:shd w:val="clear" w:color="auto" w:fill="auto"/>
          </w:tcPr>
          <w:p w14:paraId="4C260318" w14:textId="77777777" w:rsidR="005A3DBE" w:rsidRPr="00DF3A57" w:rsidRDefault="005A3DBE" w:rsidP="005A3DB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1898E" w14:textId="6F76EBFD" w:rsidR="005A3DBE" w:rsidRPr="00DF3A57" w:rsidRDefault="005A3DBE" w:rsidP="007426D9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87,504</w:t>
            </w:r>
          </w:p>
        </w:tc>
      </w:tr>
      <w:tr w:rsidR="005A3DBE" w:rsidRPr="00DF3A57" w14:paraId="5C346EA7" w14:textId="77777777" w:rsidTr="00214CB6">
        <w:tc>
          <w:tcPr>
            <w:tcW w:w="4590" w:type="dxa"/>
            <w:shd w:val="clear" w:color="auto" w:fill="auto"/>
          </w:tcPr>
          <w:p w14:paraId="26192127" w14:textId="77777777" w:rsidR="005A3DBE" w:rsidRPr="00DF3A57" w:rsidRDefault="005A3DBE" w:rsidP="005A3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D19A378" w14:textId="77777777" w:rsidR="005A3DBE" w:rsidRPr="00DF3A57" w:rsidRDefault="005A3DBE" w:rsidP="005A3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A10550" w14:textId="2D4093EC" w:rsidR="005A3DBE" w:rsidRPr="00DF3A57" w:rsidRDefault="00FD7184" w:rsidP="00214CB6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D71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1,256,322</w:t>
            </w:r>
          </w:p>
        </w:tc>
        <w:tc>
          <w:tcPr>
            <w:tcW w:w="270" w:type="dxa"/>
            <w:shd w:val="clear" w:color="auto" w:fill="auto"/>
          </w:tcPr>
          <w:p w14:paraId="7B55BC47" w14:textId="77777777" w:rsidR="005A3DBE" w:rsidRPr="00DF3A57" w:rsidRDefault="005A3DBE" w:rsidP="005A3DB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4F76A" w14:textId="2FD932E8" w:rsidR="005A3DBE" w:rsidRPr="00DF3A57" w:rsidRDefault="005A3DBE" w:rsidP="007426D9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376,294</w:t>
            </w:r>
          </w:p>
        </w:tc>
      </w:tr>
    </w:tbl>
    <w:p w14:paraId="6285F201" w14:textId="77777777" w:rsidR="0037630D" w:rsidRPr="00DF3A57" w:rsidRDefault="0037630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7A1FB70" w14:textId="5B7FD18B" w:rsidR="0037630D" w:rsidRPr="00A20441" w:rsidRDefault="0037630D" w:rsidP="00A20441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="003E0ACB" w:rsidRPr="00DF3A57">
        <w:rPr>
          <w:rFonts w:asciiTheme="majorBidi" w:hAnsiTheme="majorBidi" w:cstheme="majorBidi"/>
          <w:sz w:val="28"/>
          <w:szCs w:val="28"/>
        </w:rPr>
        <w:t>31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E0ACB" w:rsidRPr="00DF3A57">
        <w:rPr>
          <w:rFonts w:asciiTheme="majorBidi" w:hAnsiTheme="majorBidi" w:cstheme="majorBidi"/>
          <w:sz w:val="28"/>
          <w:szCs w:val="28"/>
        </w:rPr>
        <w:t>256</w:t>
      </w:r>
      <w:r w:rsidR="005A3DBE" w:rsidRPr="00DF3A57">
        <w:rPr>
          <w:rFonts w:asciiTheme="majorBidi" w:hAnsiTheme="majorBidi" w:cstheme="majorBidi"/>
          <w:sz w:val="28"/>
          <w:szCs w:val="28"/>
        </w:rPr>
        <w:t>5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="00CD36E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sz w:val="28"/>
          <w:szCs w:val="28"/>
          <w:cs/>
        </w:rPr>
        <w:t>มีวงเงินสินเชื่อซึ่งยังมิได้เบิกใช้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>เป็นจำนว</w:t>
      </w:r>
      <w:r w:rsidRPr="009B0E10">
        <w:rPr>
          <w:rFonts w:asciiTheme="majorBidi" w:hAnsiTheme="majorBidi" w:cstheme="majorBidi"/>
          <w:sz w:val="28"/>
          <w:szCs w:val="28"/>
          <w:cs/>
        </w:rPr>
        <w:t>นเงินรวม</w:t>
      </w:r>
      <w:r w:rsidR="009B0E10">
        <w:rPr>
          <w:rFonts w:asciiTheme="majorBidi" w:hAnsiTheme="majorBidi" w:cstheme="majorBidi"/>
          <w:sz w:val="28"/>
          <w:szCs w:val="28"/>
        </w:rPr>
        <w:t xml:space="preserve"> </w:t>
      </w:r>
      <w:r w:rsidR="00145EFC">
        <w:rPr>
          <w:rFonts w:asciiTheme="majorBidi" w:hAnsiTheme="majorBidi" w:cstheme="majorBidi"/>
          <w:sz w:val="28"/>
          <w:szCs w:val="28"/>
        </w:rPr>
        <w:t>896</w:t>
      </w:r>
      <w:r w:rsidR="009B0E10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>ล้าน</w:t>
      </w:r>
      <w:bookmarkStart w:id="10" w:name="_Hlk68519170"/>
      <w:r w:rsidR="00A20441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1058F5" w:rsidRPr="00DF3A5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DF3A57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3E0ACB" w:rsidRPr="00DF3A5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A3DBE" w:rsidRPr="00DF3A57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DF3A5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3E0ACB" w:rsidRPr="00DF3A57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DF3A57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5A3DBE" w:rsidRPr="00DF3A57">
        <w:rPr>
          <w:rFonts w:asciiTheme="majorBidi" w:hAnsiTheme="majorBidi" w:cstheme="majorBidi"/>
          <w:i/>
          <w:iCs/>
          <w:sz w:val="28"/>
          <w:szCs w:val="28"/>
        </w:rPr>
        <w:t>380</w:t>
      </w:r>
      <w:r w:rsidRPr="00DF3A5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bookmarkEnd w:id="10"/>
      <w:r w:rsidR="003C2875" w:rsidRPr="00DF3A57">
        <w:rPr>
          <w:rFonts w:asciiTheme="majorBidi" w:eastAsia="MS Mincho" w:hAnsiTheme="majorBidi" w:cstheme="majorBidi"/>
          <w:i/>
          <w:iCs/>
          <w:sz w:val="28"/>
          <w:szCs w:val="28"/>
        </w:rPr>
        <w:t>)</w:t>
      </w:r>
    </w:p>
    <w:p w14:paraId="5A37D15E" w14:textId="60F7CCEA" w:rsidR="00B13266" w:rsidRPr="00DF3A57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p w14:paraId="2AD4BCB3" w14:textId="537A74BF" w:rsidR="00B73A5D" w:rsidRPr="00DF3A57" w:rsidRDefault="003E0ACB" w:rsidP="004451C9">
      <w:pPr>
        <w:pStyle w:val="Heading6"/>
        <w:tabs>
          <w:tab w:val="left" w:pos="450"/>
        </w:tabs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DF3A57">
        <w:rPr>
          <w:rFonts w:asciiTheme="majorBidi" w:eastAsia="MS Mincho" w:hAnsiTheme="majorBidi" w:cstheme="majorBidi"/>
          <w:sz w:val="28"/>
          <w:szCs w:val="28"/>
          <w:lang w:val="en-US"/>
        </w:rPr>
        <w:t>13</w:t>
      </w:r>
      <w:r w:rsidR="005A5C8C" w:rsidRPr="00DF3A5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bookmarkStart w:id="11" w:name="_Hlk63811350"/>
      <w:r w:rsidR="00F63C8A" w:rsidRPr="00DF3A5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B73A5D" w:rsidRPr="00DF3A5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ประมาณการหนี้สินสำหรับผลประโยชน์พนักงาน</w:t>
      </w:r>
    </w:p>
    <w:p w14:paraId="1A373F38" w14:textId="506FE180" w:rsidR="00B73A5D" w:rsidRPr="00DF3A57" w:rsidRDefault="00B73A5D" w:rsidP="004451C9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55DEC194" w14:textId="1AFC0321" w:rsidR="00B73A5D" w:rsidRPr="00DF3A57" w:rsidRDefault="00B73A5D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DF3A57">
        <w:rPr>
          <w:rFonts w:asciiTheme="majorBidi" w:hAnsiTheme="majorBidi" w:cstheme="majorBidi"/>
          <w:bCs/>
          <w:i/>
          <w:iCs/>
          <w:sz w:val="28"/>
          <w:szCs w:val="28"/>
          <w:cs/>
        </w:rPr>
        <w:t>นโยบายการบัญชี</w:t>
      </w:r>
    </w:p>
    <w:p w14:paraId="5110C2C2" w14:textId="77777777" w:rsidR="00B13266" w:rsidRPr="00DF3A57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741E2260" w14:textId="77777777" w:rsidR="00B13266" w:rsidRPr="00DF3A57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DF3A57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4BACEAF5" w14:textId="77777777" w:rsidR="00B13266" w:rsidRPr="00DF3A57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493F42FD" w14:textId="0AF68CBE" w:rsidR="005A3DBE" w:rsidRPr="00DF3A57" w:rsidRDefault="00B73A5D" w:rsidP="00742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Cs/>
          <w:sz w:val="28"/>
          <w:szCs w:val="28"/>
          <w:cs/>
        </w:rPr>
      </w:pPr>
      <w:r w:rsidRPr="00DF3A57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Pr="00DF3A57">
        <w:rPr>
          <w:rFonts w:asciiTheme="majorBidi" w:eastAsia="Calibri" w:hAnsiTheme="majorBidi" w:cstheme="majorBidi"/>
          <w:sz w:val="28"/>
          <w:szCs w:val="28"/>
          <w:cs/>
          <w:lang w:eastAsia="en-GB"/>
        </w:rPr>
        <w:t>กองทุนสำรองเลี้ยงชีพสำหรับพนักงานของ</w:t>
      </w:r>
      <w:r w:rsidR="00352815">
        <w:rPr>
          <w:rFonts w:asciiTheme="majorBidi" w:eastAsia="Calibri" w:hAnsiTheme="majorBidi" w:cstheme="majorBidi"/>
          <w:sz w:val="28"/>
          <w:szCs w:val="28"/>
          <w:cs/>
          <w:lang w:eastAsia="en-GB"/>
        </w:rPr>
        <w:t>บริษัท</w:t>
      </w:r>
      <w:r w:rsidRPr="00DF3A57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="005A3DBE" w:rsidRPr="00DF3A57">
        <w:rPr>
          <w:rFonts w:asciiTheme="majorBidi" w:hAnsiTheme="majorBidi" w:cstheme="majorBidi"/>
          <w:iCs/>
          <w:sz w:val="28"/>
          <w:szCs w:val="28"/>
          <w:cs/>
        </w:rPr>
        <w:br w:type="page"/>
      </w:r>
    </w:p>
    <w:p w14:paraId="03ED54D1" w14:textId="4A375EDE" w:rsidR="00B13266" w:rsidRPr="00DF3A57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  <w:cs/>
        </w:rPr>
      </w:pPr>
      <w:r w:rsidRPr="00DF3A57">
        <w:rPr>
          <w:rFonts w:asciiTheme="majorBidi" w:hAnsiTheme="majorBidi" w:cstheme="majorBidi"/>
          <w:iCs/>
          <w:sz w:val="28"/>
          <w:szCs w:val="28"/>
          <w:cs/>
        </w:rPr>
        <w:lastRenderedPageBreak/>
        <w:t>โครงการผลประโยชน์ที่กำหนดไว้</w:t>
      </w:r>
    </w:p>
    <w:p w14:paraId="5CA36883" w14:textId="77777777" w:rsidR="00B13266" w:rsidRPr="00DF3A57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29B76CD" w14:textId="2B08829D" w:rsidR="00B73A5D" w:rsidRPr="00DF3A57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  <w:r w:rsidRPr="00DF3A57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</w:t>
      </w:r>
      <w:r w:rsidR="00352815">
        <w:rPr>
          <w:rFonts w:asciiTheme="majorBidi" w:hAnsiTheme="majorBidi" w:cstheme="majorBidi"/>
          <w:i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i/>
          <w:sz w:val="28"/>
          <w:szCs w:val="28"/>
          <w:cs/>
        </w:rPr>
        <w:t xml:space="preserve"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370006CE" w14:textId="7F502BC9" w:rsidR="001D7ACC" w:rsidRPr="00DF3A57" w:rsidRDefault="001D7AC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sz w:val="28"/>
          <w:szCs w:val="28"/>
          <w:cs/>
        </w:rPr>
      </w:pPr>
    </w:p>
    <w:p w14:paraId="6C3CB073" w14:textId="69ACDED1" w:rsidR="00B73A5D" w:rsidRPr="00DF3A57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DF3A57">
        <w:rPr>
          <w:rFonts w:asciiTheme="majorBidi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DF3A57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DF3A57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="00352815">
        <w:rPr>
          <w:rFonts w:asciiTheme="majorBidi" w:hAnsiTheme="majorBidi" w:cstheme="majorBidi"/>
          <w:i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i/>
          <w:sz w:val="28"/>
          <w:szCs w:val="28"/>
          <w:cs/>
        </w:rPr>
        <w:t xml:space="preserve"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6F4A20AA" w14:textId="77777777" w:rsidR="00B73A5D" w:rsidRPr="00DF3A57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747EE99" w14:textId="39964279" w:rsidR="00B13266" w:rsidRPr="00DF3A57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DF3A57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ผลประโยชน์ระยะยาวของพนักงาน</w:t>
      </w:r>
    </w:p>
    <w:p w14:paraId="07140D1E" w14:textId="77777777" w:rsidR="00B13266" w:rsidRPr="00DF3A57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06DCC0C2" w14:textId="47291BF2" w:rsidR="00B73A5D" w:rsidRPr="00DF3A57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DF3A57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</w:t>
      </w:r>
      <w:r w:rsidR="00352815">
        <w:rPr>
          <w:rFonts w:asciiTheme="majorBidi" w:hAnsiTheme="majorBidi" w:cstheme="majorBidi"/>
          <w:i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i/>
          <w:sz w:val="28"/>
          <w:szCs w:val="28"/>
          <w:cs/>
        </w:rPr>
        <w:t>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F21E265" w14:textId="77777777" w:rsidR="00B13266" w:rsidRPr="00DF3A57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161C25EC" w14:textId="592C9A22" w:rsidR="00B13266" w:rsidRPr="00DF3A57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DF3A57">
        <w:rPr>
          <w:rFonts w:asciiTheme="majorBidi" w:hAnsiTheme="majorBidi" w:cstheme="majorBidi"/>
          <w:iCs/>
          <w:sz w:val="28"/>
          <w:szCs w:val="28"/>
          <w:cs/>
        </w:rPr>
        <w:t xml:space="preserve">ผลประโยชน์เมื่อเลิกจ้าง </w:t>
      </w:r>
    </w:p>
    <w:p w14:paraId="00BAB771" w14:textId="77777777" w:rsidR="00B13266" w:rsidRPr="00DF3A57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4BE7D9B5" w14:textId="4F348B13" w:rsidR="00B73A5D" w:rsidRPr="00DF3A57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DF3A57">
        <w:rPr>
          <w:rFonts w:asciiTheme="majorBidi" w:hAnsiTheme="majorBidi" w:cstheme="majorBidi"/>
          <w:i/>
          <w:sz w:val="28"/>
          <w:szCs w:val="28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352815">
        <w:rPr>
          <w:rFonts w:asciiTheme="majorBidi" w:hAnsiTheme="majorBidi" w:cstheme="majorBidi"/>
          <w:i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i/>
          <w:sz w:val="28"/>
          <w:szCs w:val="28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="00352815">
        <w:rPr>
          <w:rFonts w:asciiTheme="majorBidi" w:hAnsiTheme="majorBidi" w:cstheme="majorBidi"/>
          <w:i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i/>
          <w:sz w:val="28"/>
          <w:szCs w:val="28"/>
          <w:cs/>
        </w:rPr>
        <w:t xml:space="preserve">รับรู้ต้นทุนสำหรับการปรับโครงสร้าง หากระยะเวลาการจ่ายผลประโยชน์เกินกว่า </w:t>
      </w:r>
      <w:r w:rsidR="003E0ACB" w:rsidRPr="00DF3A57">
        <w:rPr>
          <w:rFonts w:asciiTheme="majorBidi" w:hAnsiTheme="majorBidi" w:cstheme="majorBidi"/>
          <w:iCs/>
          <w:sz w:val="28"/>
          <w:szCs w:val="28"/>
        </w:rPr>
        <w:t>12</w:t>
      </w:r>
      <w:r w:rsidRPr="00DF3A57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i/>
          <w:sz w:val="28"/>
          <w:szCs w:val="28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1897C3CE" w14:textId="77777777" w:rsidR="00B73A5D" w:rsidRPr="00DF3A57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20F10552" w14:textId="77777777" w:rsidR="00B13266" w:rsidRPr="00DF3A57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DF3A57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51360880" w14:textId="77777777" w:rsidR="00B13266" w:rsidRPr="00DF3A57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113F8184" w14:textId="74FDCE1F" w:rsidR="00B73A5D" w:rsidRPr="00DF3A57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DF3A57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F3A57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 หาก</w:t>
      </w:r>
      <w:r w:rsidR="00352815">
        <w:rPr>
          <w:rFonts w:asciiTheme="majorBidi" w:hAnsiTheme="majorBidi" w:cstheme="majorBidi"/>
          <w:i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DF3A57">
        <w:rPr>
          <w:rFonts w:asciiTheme="majorBidi" w:hAnsiTheme="majorBidi" w:cstheme="majorBidi"/>
          <w:i/>
          <w:sz w:val="28"/>
          <w:szCs w:val="28"/>
        </w:rPr>
        <w:t xml:space="preserve"> </w:t>
      </w:r>
    </w:p>
    <w:p w14:paraId="69E610F6" w14:textId="3A25AB3F" w:rsidR="006F1166" w:rsidRPr="00DF3A57" w:rsidRDefault="006F11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645133C8" w14:textId="77777777" w:rsidR="005A3DBE" w:rsidRPr="00DF3A57" w:rsidRDefault="005A3DBE">
      <w:pPr>
        <w:rPr>
          <w:rFonts w:asciiTheme="majorBidi" w:hAnsiTheme="majorBidi" w:cstheme="majorBidi"/>
        </w:rPr>
      </w:pPr>
      <w:r w:rsidRPr="00DF3A57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350"/>
        <w:gridCol w:w="262"/>
        <w:gridCol w:w="8"/>
        <w:gridCol w:w="1170"/>
        <w:gridCol w:w="262"/>
        <w:gridCol w:w="998"/>
        <w:gridCol w:w="270"/>
        <w:gridCol w:w="990"/>
      </w:tblGrid>
      <w:tr w:rsidR="007426D9" w:rsidRPr="00DF3A57" w14:paraId="53B187C4" w14:textId="77777777" w:rsidTr="00931059">
        <w:trPr>
          <w:tblHeader/>
        </w:trPr>
        <w:tc>
          <w:tcPr>
            <w:tcW w:w="3600" w:type="dxa"/>
          </w:tcPr>
          <w:p w14:paraId="4DF5CBE5" w14:textId="32222E26" w:rsidR="007426D9" w:rsidRPr="00DF3A57" w:rsidRDefault="007426D9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9BF92A" w14:textId="77777777" w:rsidR="007426D9" w:rsidRPr="00DF3A57" w:rsidRDefault="007426D9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4E428830" w14:textId="0DCB9DFB" w:rsidR="007426D9" w:rsidRPr="00DF3A57" w:rsidRDefault="007426D9" w:rsidP="007426D9">
            <w:pPr>
              <w:pStyle w:val="acctfourfigures"/>
              <w:tabs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64F9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งบการเงินที่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br/>
            </w:r>
            <w:r w:rsidRPr="00464F9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แสดงเงินลงทุนตาม</w:t>
            </w:r>
            <w:r w:rsidR="0093105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วิธี</w:t>
            </w:r>
            <w:r w:rsidRPr="00464F9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ส่วนได้เสีย</w:t>
            </w:r>
          </w:p>
        </w:tc>
        <w:tc>
          <w:tcPr>
            <w:tcW w:w="270" w:type="dxa"/>
            <w:gridSpan w:val="2"/>
            <w:vAlign w:val="bottom"/>
          </w:tcPr>
          <w:p w14:paraId="696F6650" w14:textId="77777777" w:rsidR="007426D9" w:rsidRPr="00DF3A57" w:rsidRDefault="007426D9" w:rsidP="004451C9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FB2AC75" w14:textId="6C4D7575" w:rsidR="007426D9" w:rsidRPr="00DF3A57" w:rsidRDefault="001F0AA1" w:rsidP="001F0AA1">
            <w:pPr>
              <w:pStyle w:val="acctfourfigures"/>
              <w:tabs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248EC312" w14:textId="77777777" w:rsidR="007426D9" w:rsidRPr="00DF3A57" w:rsidRDefault="007426D9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13DE56B8" w14:textId="77777777" w:rsidR="007426D9" w:rsidRPr="00DF3A57" w:rsidRDefault="007426D9" w:rsidP="004451C9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F1166" w:rsidRPr="00DF3A57" w14:paraId="6E42B4F4" w14:textId="77777777" w:rsidTr="00931059">
        <w:trPr>
          <w:tblHeader/>
        </w:trPr>
        <w:tc>
          <w:tcPr>
            <w:tcW w:w="3600" w:type="dxa"/>
          </w:tcPr>
          <w:p w14:paraId="5CB24983" w14:textId="20D14124" w:rsidR="006F1166" w:rsidRPr="00DF3A57" w:rsidRDefault="00857503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E0ACB"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EBB023A" w14:textId="77777777" w:rsidR="006F1166" w:rsidRPr="00DF3A57" w:rsidRDefault="006F1166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27514A88" w14:textId="195062A8" w:rsidR="006F1166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5A3DBE"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74A5069D" w14:textId="77777777" w:rsidR="006F1166" w:rsidRPr="00DF3A57" w:rsidRDefault="006F1166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  <w:hideMark/>
          </w:tcPr>
          <w:p w14:paraId="79FBB29D" w14:textId="6CF8A623" w:rsidR="006F1166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5A3DBE"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48001B5C" w14:textId="77777777" w:rsidR="006F1166" w:rsidRPr="00DF3A57" w:rsidRDefault="006F1166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hideMark/>
          </w:tcPr>
          <w:p w14:paraId="472668AC" w14:textId="21D2A4DD" w:rsidR="006F1166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5A3DBE"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78A5691" w14:textId="77777777" w:rsidR="006F1166" w:rsidRPr="00DF3A57" w:rsidRDefault="006F1166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0127C87B" w14:textId="35099E7D" w:rsidR="006F1166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5A3DBE"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6F1166" w:rsidRPr="00DF3A57" w14:paraId="26A5E0CD" w14:textId="77777777" w:rsidTr="00931059">
        <w:trPr>
          <w:tblHeader/>
        </w:trPr>
        <w:tc>
          <w:tcPr>
            <w:tcW w:w="3600" w:type="dxa"/>
          </w:tcPr>
          <w:p w14:paraId="1024DD2C" w14:textId="77777777" w:rsidR="006F1166" w:rsidRPr="00DF3A57" w:rsidRDefault="006F1166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45889E" w14:textId="77777777" w:rsidR="006F1166" w:rsidRPr="00DF3A57" w:rsidRDefault="006F1166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8"/>
            <w:vAlign w:val="bottom"/>
            <w:hideMark/>
          </w:tcPr>
          <w:p w14:paraId="139718FA" w14:textId="77777777" w:rsidR="006F1166" w:rsidRPr="00DF3A57" w:rsidRDefault="006F1166" w:rsidP="004451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D7184" w:rsidRPr="00DF3A57" w14:paraId="588ED3DC" w14:textId="77777777" w:rsidTr="00931059">
        <w:trPr>
          <w:trHeight w:val="68"/>
        </w:trPr>
        <w:tc>
          <w:tcPr>
            <w:tcW w:w="3600" w:type="dxa"/>
            <w:hideMark/>
          </w:tcPr>
          <w:p w14:paraId="015DACDE" w14:textId="42518965" w:rsidR="00FD7184" w:rsidRPr="00DF3A57" w:rsidRDefault="00FD7184" w:rsidP="00FD718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70" w:type="dxa"/>
          </w:tcPr>
          <w:p w14:paraId="01BD8390" w14:textId="77777777" w:rsidR="00FD7184" w:rsidRPr="00DF3A57" w:rsidRDefault="00FD7184" w:rsidP="00FD718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6CE6A8" w14:textId="2D8650C9" w:rsidR="00FD7184" w:rsidRPr="00DF3A57" w:rsidRDefault="00FD7184" w:rsidP="0093105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7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33,8</w:t>
            </w:r>
            <w:r w:rsidR="00EF4B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262" w:type="dxa"/>
          </w:tcPr>
          <w:p w14:paraId="12D99AFA" w14:textId="77777777" w:rsidR="00FD7184" w:rsidRPr="00DF3A57" w:rsidRDefault="00FD7184" w:rsidP="00FD7184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vAlign w:val="bottom"/>
            <w:hideMark/>
          </w:tcPr>
          <w:p w14:paraId="411B2F2E" w14:textId="3D7E1EB0" w:rsidR="00FD7184" w:rsidRPr="00DF3A57" w:rsidRDefault="00FD7184" w:rsidP="00DD327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32,571</w:t>
            </w:r>
          </w:p>
        </w:tc>
        <w:tc>
          <w:tcPr>
            <w:tcW w:w="262" w:type="dxa"/>
          </w:tcPr>
          <w:p w14:paraId="4AEDC0B1" w14:textId="77777777" w:rsidR="00FD7184" w:rsidRPr="00DF3A57" w:rsidRDefault="00FD7184" w:rsidP="00FD7184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</w:tcPr>
          <w:p w14:paraId="1E061CFF" w14:textId="3E7C65DE" w:rsidR="00FD7184" w:rsidRPr="00DF3A57" w:rsidRDefault="00FD7184" w:rsidP="00FD718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D7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33,8</w:t>
            </w:r>
            <w:r w:rsidR="00EF4B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270" w:type="dxa"/>
          </w:tcPr>
          <w:p w14:paraId="6B931C2E" w14:textId="77777777" w:rsidR="00FD7184" w:rsidRPr="00DF3A57" w:rsidRDefault="00FD7184" w:rsidP="00FD718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05ACFDBC" w14:textId="64D70D83" w:rsidR="00FD7184" w:rsidRPr="00DF3A57" w:rsidRDefault="00FD7184" w:rsidP="00FD718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32,571</w:t>
            </w:r>
          </w:p>
        </w:tc>
      </w:tr>
      <w:tr w:rsidR="00FD7184" w:rsidRPr="00DF3A57" w14:paraId="6C16B7E1" w14:textId="77777777" w:rsidTr="00931059">
        <w:tc>
          <w:tcPr>
            <w:tcW w:w="3600" w:type="dxa"/>
            <w:hideMark/>
          </w:tcPr>
          <w:p w14:paraId="7A629275" w14:textId="178F8810" w:rsidR="00FD7184" w:rsidRPr="00DF3A57" w:rsidRDefault="00FD7184" w:rsidP="00FD7184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270" w:type="dxa"/>
          </w:tcPr>
          <w:p w14:paraId="32999627" w14:textId="77777777" w:rsidR="00FD7184" w:rsidRPr="00DF3A57" w:rsidRDefault="00FD7184" w:rsidP="00FD718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2358D" w14:textId="16F45D5B" w:rsidR="00FD7184" w:rsidRPr="00FD7184" w:rsidRDefault="00FD7184" w:rsidP="0093105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7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1,46</w:t>
            </w:r>
            <w:r w:rsidR="00EF4B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2" w:type="dxa"/>
          </w:tcPr>
          <w:p w14:paraId="406D44D4" w14:textId="77777777" w:rsidR="00FD7184" w:rsidRPr="00DF3A57" w:rsidRDefault="00FD7184" w:rsidP="00FD7184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F6545B" w14:textId="0E1DA8B9" w:rsidR="00FD7184" w:rsidRPr="00DF3A57" w:rsidRDefault="00FD7184" w:rsidP="00DD327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1,491</w:t>
            </w:r>
          </w:p>
        </w:tc>
        <w:tc>
          <w:tcPr>
            <w:tcW w:w="262" w:type="dxa"/>
          </w:tcPr>
          <w:p w14:paraId="170EEAA6" w14:textId="77777777" w:rsidR="00FD7184" w:rsidRPr="00DF3A57" w:rsidRDefault="00FD7184" w:rsidP="00FD7184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4C8FA3" w14:textId="384C8D15" w:rsidR="00FD7184" w:rsidRPr="00EF4BE3" w:rsidRDefault="00FD7184" w:rsidP="00FD718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7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1,46</w:t>
            </w:r>
            <w:r w:rsidR="00EF4B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FD7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3E2F35EF" w14:textId="77777777" w:rsidR="00FD7184" w:rsidRPr="00DF3A57" w:rsidRDefault="00FD7184" w:rsidP="00FD718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34E3DF" w14:textId="6E3C1F02" w:rsidR="00FD7184" w:rsidRPr="00DF3A57" w:rsidRDefault="00FD7184" w:rsidP="00FD718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1,491</w:t>
            </w:r>
          </w:p>
        </w:tc>
      </w:tr>
      <w:tr w:rsidR="00FD7184" w:rsidRPr="00DF3A57" w14:paraId="0863178E" w14:textId="77777777" w:rsidTr="00931059">
        <w:tc>
          <w:tcPr>
            <w:tcW w:w="3600" w:type="dxa"/>
            <w:hideMark/>
          </w:tcPr>
          <w:p w14:paraId="30C68BD9" w14:textId="5F16D287" w:rsidR="00FD7184" w:rsidRPr="00DF3A57" w:rsidRDefault="00FD7184" w:rsidP="00FD718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4BEFE46A" w14:textId="77777777" w:rsidR="00FD7184" w:rsidRPr="00DF3A57" w:rsidRDefault="00FD7184" w:rsidP="00FD718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1A9584" w14:textId="4DD8DFB1" w:rsidR="00FD7184" w:rsidRPr="00DF3A57" w:rsidRDefault="00FD7184" w:rsidP="0093105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D71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35,3</w:t>
            </w:r>
            <w:r w:rsidR="00EF4B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262" w:type="dxa"/>
          </w:tcPr>
          <w:p w14:paraId="0FE6CF15" w14:textId="77777777" w:rsidR="00FD7184" w:rsidRPr="00DF3A57" w:rsidRDefault="00FD7184" w:rsidP="00FD7184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A32236" w14:textId="4B548D91" w:rsidR="00FD7184" w:rsidRPr="00DF3A57" w:rsidRDefault="00FD7184" w:rsidP="00DD327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34,062</w:t>
            </w:r>
          </w:p>
        </w:tc>
        <w:tc>
          <w:tcPr>
            <w:tcW w:w="262" w:type="dxa"/>
          </w:tcPr>
          <w:p w14:paraId="21643355" w14:textId="77777777" w:rsidR="00FD7184" w:rsidRPr="00DF3A57" w:rsidRDefault="00FD7184" w:rsidP="00FD7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202D2" w14:textId="0E7CAB98" w:rsidR="00FD7184" w:rsidRPr="00DF3A57" w:rsidRDefault="00FD7184" w:rsidP="00FD718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D71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35,3</w:t>
            </w:r>
            <w:r w:rsidR="00EF4B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270" w:type="dxa"/>
          </w:tcPr>
          <w:p w14:paraId="7A02FBF1" w14:textId="77777777" w:rsidR="00FD7184" w:rsidRPr="00DF3A57" w:rsidRDefault="00FD7184" w:rsidP="00FD718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F883B98" w14:textId="76A14F05" w:rsidR="00FD7184" w:rsidRPr="00DF3A57" w:rsidRDefault="00FD7184" w:rsidP="00FD718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34,062</w:t>
            </w:r>
          </w:p>
        </w:tc>
      </w:tr>
      <w:bookmarkEnd w:id="11"/>
    </w:tbl>
    <w:p w14:paraId="77CEAB9E" w14:textId="6056206D" w:rsidR="00D1278D" w:rsidRPr="00490AEA" w:rsidRDefault="00D1278D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lang w:eastAsia="x-none"/>
        </w:rPr>
      </w:pPr>
    </w:p>
    <w:p w14:paraId="4E9AC508" w14:textId="33529068" w:rsidR="00357807" w:rsidRPr="00DF3A57" w:rsidRDefault="00CD36E2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57807" w:rsidRPr="00DF3A57">
        <w:rPr>
          <w:rFonts w:asciiTheme="majorBidi" w:hAnsiTheme="majorBidi" w:cstheme="majorBidi"/>
          <w:sz w:val="28"/>
          <w:szCs w:val="28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="003E0ACB" w:rsidRPr="00DF3A57">
        <w:rPr>
          <w:rFonts w:asciiTheme="majorBidi" w:hAnsiTheme="majorBidi" w:cstheme="majorBidi"/>
          <w:sz w:val="28"/>
          <w:szCs w:val="28"/>
        </w:rPr>
        <w:t>2541</w:t>
      </w:r>
      <w:r w:rsidR="00357807"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="00357807" w:rsidRPr="00DF3A57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A558ED"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="00357807" w:rsidRPr="00DF3A57">
        <w:rPr>
          <w:rFonts w:asciiTheme="majorBidi" w:hAnsiTheme="majorBidi" w:cstheme="majorBidi"/>
          <w:sz w:val="28"/>
          <w:szCs w:val="28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</w:t>
      </w:r>
      <w:r w:rsidR="00FD7184">
        <w:rPr>
          <w:rFonts w:asciiTheme="majorBidi" w:hAnsiTheme="majorBidi" w:cstheme="majorBidi"/>
          <w:sz w:val="28"/>
          <w:szCs w:val="28"/>
        </w:rPr>
        <w:t xml:space="preserve"> </w:t>
      </w:r>
      <w:r w:rsidR="00357807" w:rsidRPr="00DF3A57">
        <w:rPr>
          <w:rFonts w:asciiTheme="majorBidi" w:hAnsiTheme="majorBidi" w:cstheme="majorBidi"/>
          <w:sz w:val="28"/>
          <w:szCs w:val="28"/>
          <w:cs/>
        </w:rPr>
        <w:t>ความเสี่ยงจากอัตราดอกเบี้ย และความเสี่ยงจากตลาด (เงินลงทุน)</w:t>
      </w:r>
    </w:p>
    <w:p w14:paraId="7D530545" w14:textId="3DDCD244" w:rsidR="00191491" w:rsidRPr="00490AEA" w:rsidRDefault="0019149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262"/>
        <w:gridCol w:w="8"/>
        <w:gridCol w:w="1170"/>
        <w:gridCol w:w="262"/>
        <w:gridCol w:w="998"/>
        <w:gridCol w:w="270"/>
        <w:gridCol w:w="990"/>
      </w:tblGrid>
      <w:tr w:rsidR="001F0AA1" w:rsidRPr="00DF3A57" w14:paraId="11E8DEF7" w14:textId="77777777" w:rsidTr="007A58BF">
        <w:trPr>
          <w:tblHeader/>
        </w:trPr>
        <w:tc>
          <w:tcPr>
            <w:tcW w:w="3870" w:type="dxa"/>
            <w:vAlign w:val="bottom"/>
            <w:hideMark/>
          </w:tcPr>
          <w:p w14:paraId="468FD59B" w14:textId="77777777" w:rsidR="001F0AA1" w:rsidRDefault="001F0AA1" w:rsidP="007A58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มูลค่าปัจจุบันของภาระผูกพันตาม        </w:t>
            </w:r>
          </w:p>
          <w:p w14:paraId="74FE1F59" w14:textId="17026411" w:rsidR="007A58BF" w:rsidRPr="00DF3A57" w:rsidRDefault="007A58BF" w:rsidP="007A58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โครงการผลประโยชน์</w:t>
            </w:r>
          </w:p>
        </w:tc>
        <w:tc>
          <w:tcPr>
            <w:tcW w:w="1350" w:type="dxa"/>
            <w:vAlign w:val="bottom"/>
            <w:hideMark/>
          </w:tcPr>
          <w:p w14:paraId="69DD07E7" w14:textId="0FA00EC7" w:rsidR="001F0AA1" w:rsidRPr="001F0AA1" w:rsidRDefault="001F0AA1" w:rsidP="001F0AA1">
            <w:pPr>
              <w:pStyle w:val="acctfourfigures"/>
              <w:tabs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64F9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งบการเงินที่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br/>
            </w:r>
            <w:r w:rsidRPr="00464F9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แสดงเงินลงทุนตาม</w:t>
            </w:r>
            <w:r w:rsidR="0093105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วิธี</w:t>
            </w:r>
            <w:r w:rsidRPr="00464F9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ส่วนได้เสีย</w:t>
            </w:r>
          </w:p>
        </w:tc>
        <w:tc>
          <w:tcPr>
            <w:tcW w:w="270" w:type="dxa"/>
            <w:gridSpan w:val="2"/>
            <w:vAlign w:val="bottom"/>
          </w:tcPr>
          <w:p w14:paraId="5F8508AD" w14:textId="77777777" w:rsidR="001F0AA1" w:rsidRPr="00DF3A57" w:rsidRDefault="001F0AA1" w:rsidP="001F0AA1">
            <w:pPr>
              <w:pStyle w:val="acctfourfigures"/>
              <w:tabs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6DCE322" w14:textId="08BC4AE2" w:rsidR="001F0AA1" w:rsidRPr="00DF3A57" w:rsidRDefault="001F0AA1" w:rsidP="001F0AA1">
            <w:pPr>
              <w:pStyle w:val="acctfourfigures"/>
              <w:tabs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130284B1" w14:textId="77777777" w:rsidR="001F0AA1" w:rsidRPr="00DF3A57" w:rsidRDefault="001F0AA1" w:rsidP="001F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62A93F28" w14:textId="77777777" w:rsidR="001F0AA1" w:rsidRPr="00DF3A57" w:rsidRDefault="001F0AA1" w:rsidP="001F0AA1">
            <w:pPr>
              <w:pStyle w:val="acctfourfigures"/>
              <w:tabs>
                <w:tab w:val="clear" w:pos="765"/>
              </w:tabs>
              <w:spacing w:line="240" w:lineRule="auto"/>
              <w:ind w:left="-96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A3DBE" w:rsidRPr="00DF3A57" w14:paraId="7FB63805" w14:textId="77777777" w:rsidTr="00931059">
        <w:trPr>
          <w:tblHeader/>
        </w:trPr>
        <w:tc>
          <w:tcPr>
            <w:tcW w:w="3870" w:type="dxa"/>
          </w:tcPr>
          <w:p w14:paraId="2DBE5FC1" w14:textId="51C5A1F6" w:rsidR="005A3DBE" w:rsidRPr="00DF3A57" w:rsidRDefault="005A3DBE" w:rsidP="005A3D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0400ECC6" w14:textId="5962F4C8" w:rsidR="005A3DBE" w:rsidRPr="00DF3A57" w:rsidRDefault="005A3DBE" w:rsidP="005A3D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32881C9B" w14:textId="77777777" w:rsidR="005A3DBE" w:rsidRPr="00DF3A57" w:rsidRDefault="005A3DBE" w:rsidP="005A3D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  <w:hideMark/>
          </w:tcPr>
          <w:p w14:paraId="2ABE3463" w14:textId="1DDDB5BE" w:rsidR="005A3DBE" w:rsidRPr="00DF3A57" w:rsidRDefault="005A3DBE" w:rsidP="005A3D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5DEC77C7" w14:textId="77777777" w:rsidR="005A3DBE" w:rsidRPr="00DF3A57" w:rsidRDefault="005A3DBE" w:rsidP="005A3D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hideMark/>
          </w:tcPr>
          <w:p w14:paraId="53BC07E0" w14:textId="43DDC753" w:rsidR="005A3DBE" w:rsidRPr="00DF3A57" w:rsidRDefault="005A3DBE" w:rsidP="005A3D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F86FC81" w14:textId="77777777" w:rsidR="005A3DBE" w:rsidRPr="00DF3A57" w:rsidRDefault="005A3DBE" w:rsidP="005A3D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2891E2CA" w14:textId="33361B15" w:rsidR="005A3DBE" w:rsidRPr="00DF3A57" w:rsidRDefault="005A3DBE" w:rsidP="005A3D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5A3DBE" w:rsidRPr="00DF3A57" w14:paraId="433E531C" w14:textId="77777777" w:rsidTr="00931059">
        <w:trPr>
          <w:tblHeader/>
        </w:trPr>
        <w:tc>
          <w:tcPr>
            <w:tcW w:w="3870" w:type="dxa"/>
          </w:tcPr>
          <w:p w14:paraId="0C901374" w14:textId="77777777" w:rsidR="005A3DBE" w:rsidRPr="00DF3A57" w:rsidRDefault="005A3DBE" w:rsidP="005A3D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09" w:type="dxa"/>
            <w:gridSpan w:val="8"/>
            <w:vAlign w:val="bottom"/>
            <w:hideMark/>
          </w:tcPr>
          <w:p w14:paraId="52AC9E36" w14:textId="77777777" w:rsidR="005A3DBE" w:rsidRPr="00DF3A57" w:rsidRDefault="005A3DBE" w:rsidP="005A3DB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A3DBE" w:rsidRPr="00DF3A57" w14:paraId="4D0F0E78" w14:textId="77777777" w:rsidTr="00931059">
        <w:tc>
          <w:tcPr>
            <w:tcW w:w="3870" w:type="dxa"/>
            <w:hideMark/>
          </w:tcPr>
          <w:p w14:paraId="49073CAD" w14:textId="6E49B99E" w:rsidR="005A3DBE" w:rsidRPr="00DF3A57" w:rsidRDefault="005A3DBE" w:rsidP="005A3D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0" w:type="dxa"/>
          </w:tcPr>
          <w:p w14:paraId="2CDD2D20" w14:textId="414E5309" w:rsidR="005A3DBE" w:rsidRPr="00FD7184" w:rsidRDefault="00FD7184" w:rsidP="00A27EC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D7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34,062</w:t>
            </w:r>
          </w:p>
        </w:tc>
        <w:tc>
          <w:tcPr>
            <w:tcW w:w="262" w:type="dxa"/>
          </w:tcPr>
          <w:p w14:paraId="3C18FCD1" w14:textId="77777777" w:rsidR="005A3DBE" w:rsidRPr="00DF3A57" w:rsidRDefault="005A3DBE" w:rsidP="005A3DBE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hideMark/>
          </w:tcPr>
          <w:p w14:paraId="25A7AFC0" w14:textId="0695FD27" w:rsidR="005A3DBE" w:rsidRPr="00DF3A57" w:rsidRDefault="005A3DBE" w:rsidP="00490AE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982</w:t>
            </w:r>
          </w:p>
        </w:tc>
        <w:tc>
          <w:tcPr>
            <w:tcW w:w="262" w:type="dxa"/>
          </w:tcPr>
          <w:p w14:paraId="2D0E19B7" w14:textId="77777777" w:rsidR="005A3DBE" w:rsidRPr="00DF3A57" w:rsidRDefault="005A3DBE" w:rsidP="005A3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</w:tcPr>
          <w:p w14:paraId="10FD4777" w14:textId="2B1CA7CB" w:rsidR="005A3DBE" w:rsidRPr="00DF3A57" w:rsidRDefault="00FD7184" w:rsidP="005A3DBE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D7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34,062</w:t>
            </w:r>
          </w:p>
        </w:tc>
        <w:tc>
          <w:tcPr>
            <w:tcW w:w="270" w:type="dxa"/>
          </w:tcPr>
          <w:p w14:paraId="5FAB6CBB" w14:textId="77777777" w:rsidR="005A3DBE" w:rsidRPr="00DF3A57" w:rsidRDefault="005A3DBE" w:rsidP="005A3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E772D3B" w14:textId="7163ECF1" w:rsidR="005A3DBE" w:rsidRPr="00DF3A57" w:rsidRDefault="005A3DBE" w:rsidP="005A3DBE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</w:p>
        </w:tc>
      </w:tr>
      <w:tr w:rsidR="005A3DBE" w:rsidRPr="00DF3A57" w14:paraId="47F410AB" w14:textId="77777777" w:rsidTr="00931059">
        <w:tc>
          <w:tcPr>
            <w:tcW w:w="3870" w:type="dxa"/>
            <w:hideMark/>
          </w:tcPr>
          <w:p w14:paraId="28EFAAFA" w14:textId="77777777" w:rsidR="005A3DBE" w:rsidRPr="00DF3A57" w:rsidRDefault="005A3DBE" w:rsidP="005A3DB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5E88B43D" w14:textId="77777777" w:rsidR="005A3DBE" w:rsidRPr="00DF3A57" w:rsidRDefault="005A3DBE" w:rsidP="005A3DBE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3D776CF0" w14:textId="77777777" w:rsidR="005A3DBE" w:rsidRPr="00DF3A57" w:rsidRDefault="005A3DBE" w:rsidP="005A3DBE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</w:tcPr>
          <w:p w14:paraId="299B18CB" w14:textId="77777777" w:rsidR="005A3DBE" w:rsidRPr="00DF3A57" w:rsidRDefault="005A3DBE" w:rsidP="00490AE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3E12E2E9" w14:textId="77777777" w:rsidR="005A3DBE" w:rsidRPr="00DF3A57" w:rsidRDefault="005A3DBE" w:rsidP="005A3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</w:tcPr>
          <w:p w14:paraId="7597E333" w14:textId="77777777" w:rsidR="005A3DBE" w:rsidRPr="00DF3A57" w:rsidRDefault="005A3DBE" w:rsidP="005A3DBE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F42492" w14:textId="77777777" w:rsidR="005A3DBE" w:rsidRPr="00DF3A57" w:rsidRDefault="005A3DBE" w:rsidP="005A3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2BD76B" w14:textId="77777777" w:rsidR="005A3DBE" w:rsidRPr="00DF3A57" w:rsidRDefault="005A3DBE" w:rsidP="005A3DBE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46DB5" w:rsidRPr="00DF3A57" w14:paraId="79BED6EC" w14:textId="77777777" w:rsidTr="00931059">
        <w:tc>
          <w:tcPr>
            <w:tcW w:w="3870" w:type="dxa"/>
            <w:hideMark/>
          </w:tcPr>
          <w:p w14:paraId="79304011" w14:textId="77777777" w:rsidR="00846DB5" w:rsidRPr="00DF3A57" w:rsidRDefault="00846DB5" w:rsidP="00846DB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4394A39B" w14:textId="566530EC" w:rsidR="00846DB5" w:rsidRPr="00DF3A57" w:rsidRDefault="00846DB5" w:rsidP="00846DB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7B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</w:t>
            </w:r>
            <w:r w:rsidR="00EF4B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  <w:r w:rsidRPr="00E87B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62" w:type="dxa"/>
          </w:tcPr>
          <w:p w14:paraId="38554262" w14:textId="58D3A189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hideMark/>
          </w:tcPr>
          <w:p w14:paraId="39E0719C" w14:textId="5E80738C" w:rsidR="00846DB5" w:rsidRPr="00DF3A57" w:rsidRDefault="00846DB5" w:rsidP="00846DB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3,058</w:t>
            </w:r>
          </w:p>
        </w:tc>
        <w:tc>
          <w:tcPr>
            <w:tcW w:w="262" w:type="dxa"/>
          </w:tcPr>
          <w:p w14:paraId="72733680" w14:textId="77777777" w:rsidR="00846DB5" w:rsidRPr="00DF3A57" w:rsidRDefault="00846DB5" w:rsidP="0084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</w:tcPr>
          <w:p w14:paraId="48FEBB9E" w14:textId="179AE973" w:rsidR="00846DB5" w:rsidRPr="00E87B9C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7B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</w:t>
            </w:r>
            <w:r w:rsidR="00EF4B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  <w:r w:rsidRPr="00E87B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6F70849F" w14:textId="77777777" w:rsidR="00846DB5" w:rsidRPr="00DF3A57" w:rsidRDefault="00846DB5" w:rsidP="0084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A9CBB00" w14:textId="27476F8E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3,058</w:t>
            </w:r>
          </w:p>
        </w:tc>
      </w:tr>
      <w:tr w:rsidR="00846DB5" w:rsidRPr="00DF3A57" w14:paraId="3F172445" w14:textId="77777777" w:rsidTr="00931059">
        <w:tc>
          <w:tcPr>
            <w:tcW w:w="3870" w:type="dxa"/>
            <w:hideMark/>
          </w:tcPr>
          <w:p w14:paraId="24F58765" w14:textId="77777777" w:rsidR="00846DB5" w:rsidRPr="00DF3A57" w:rsidRDefault="00846DB5" w:rsidP="00846DB5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932171D" w14:textId="22928208" w:rsidR="00846DB5" w:rsidRPr="00846DB5" w:rsidRDefault="00846DB5" w:rsidP="00846DB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7B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720 </w:t>
            </w:r>
          </w:p>
        </w:tc>
        <w:tc>
          <w:tcPr>
            <w:tcW w:w="262" w:type="dxa"/>
          </w:tcPr>
          <w:p w14:paraId="31AD74F3" w14:textId="77777777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666C57B4" w14:textId="549066D2" w:rsidR="00846DB5" w:rsidRPr="00DF3A57" w:rsidRDefault="00846DB5" w:rsidP="00846DB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</w:p>
        </w:tc>
        <w:tc>
          <w:tcPr>
            <w:tcW w:w="262" w:type="dxa"/>
          </w:tcPr>
          <w:p w14:paraId="656D94E4" w14:textId="77777777" w:rsidR="00846DB5" w:rsidRPr="00DF3A57" w:rsidRDefault="00846DB5" w:rsidP="0084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</w:tcPr>
          <w:p w14:paraId="37F5DC60" w14:textId="6FCA8DB7" w:rsidR="00846DB5" w:rsidRPr="00E87B9C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7B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720 </w:t>
            </w:r>
          </w:p>
        </w:tc>
        <w:tc>
          <w:tcPr>
            <w:tcW w:w="270" w:type="dxa"/>
          </w:tcPr>
          <w:p w14:paraId="6E1417C7" w14:textId="77777777" w:rsidR="00846DB5" w:rsidRPr="00DF3A57" w:rsidRDefault="00846DB5" w:rsidP="0084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13E12362" w14:textId="68701970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</w:p>
        </w:tc>
      </w:tr>
      <w:tr w:rsidR="00846DB5" w:rsidRPr="00DF3A57" w14:paraId="7F631580" w14:textId="77777777" w:rsidTr="00931059">
        <w:trPr>
          <w:trHeight w:val="68"/>
        </w:trPr>
        <w:tc>
          <w:tcPr>
            <w:tcW w:w="3870" w:type="dxa"/>
          </w:tcPr>
          <w:p w14:paraId="33850EA9" w14:textId="6E4268B1" w:rsidR="00846DB5" w:rsidRPr="00DF3A57" w:rsidRDefault="00846DB5" w:rsidP="0060173B">
            <w:pPr>
              <w:tabs>
                <w:tab w:val="clear" w:pos="227"/>
                <w:tab w:val="clear" w:pos="454"/>
                <w:tab w:val="left" w:pos="342"/>
              </w:tabs>
              <w:ind w:left="160" w:right="-10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ขาดทุนจากการประมาณตามหลักคณิตศาสตร์</w:t>
            </w:r>
            <w:r w:rsidR="0060173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ประกันภัย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99336EF" w14:textId="77777777" w:rsidR="00846DB5" w:rsidRPr="00846DB5" w:rsidRDefault="00846DB5" w:rsidP="00846DB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49DF8E4" w14:textId="4FAF5A58" w:rsidR="00846DB5" w:rsidRPr="00DF3A57" w:rsidRDefault="00846DB5" w:rsidP="00846DB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6D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(49)</w:t>
            </w:r>
          </w:p>
        </w:tc>
        <w:tc>
          <w:tcPr>
            <w:tcW w:w="262" w:type="dxa"/>
          </w:tcPr>
          <w:p w14:paraId="7B621180" w14:textId="77777777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right w:val="nil"/>
            </w:tcBorders>
          </w:tcPr>
          <w:p w14:paraId="3A388787" w14:textId="77777777" w:rsidR="00846DB5" w:rsidRPr="00DF3A57" w:rsidRDefault="00846DB5" w:rsidP="00846DB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C46510F" w14:textId="25B41159" w:rsidR="00846DB5" w:rsidRPr="00DF3A57" w:rsidRDefault="00846DB5" w:rsidP="00846DB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</w:p>
        </w:tc>
        <w:tc>
          <w:tcPr>
            <w:tcW w:w="262" w:type="dxa"/>
          </w:tcPr>
          <w:p w14:paraId="30A0AC81" w14:textId="77777777" w:rsidR="00846DB5" w:rsidRPr="00DF3A57" w:rsidRDefault="00846DB5" w:rsidP="0084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</w:tcPr>
          <w:p w14:paraId="00C4B8F2" w14:textId="77777777" w:rsidR="00846DB5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0694AD" w14:textId="2C46D06D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(49)</w:t>
            </w:r>
          </w:p>
        </w:tc>
        <w:tc>
          <w:tcPr>
            <w:tcW w:w="270" w:type="dxa"/>
          </w:tcPr>
          <w:p w14:paraId="5A827315" w14:textId="77777777" w:rsidR="00846DB5" w:rsidRPr="00DF3A57" w:rsidRDefault="00846DB5" w:rsidP="0084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971CC86" w14:textId="77777777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985DC59" w14:textId="6DBFD71E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</w:p>
        </w:tc>
      </w:tr>
      <w:tr w:rsidR="00846DB5" w:rsidRPr="00DF3A57" w14:paraId="6E1CB8EA" w14:textId="77777777" w:rsidTr="00931059">
        <w:trPr>
          <w:trHeight w:val="68"/>
        </w:trPr>
        <w:tc>
          <w:tcPr>
            <w:tcW w:w="3870" w:type="dxa"/>
          </w:tcPr>
          <w:p w14:paraId="5891DA48" w14:textId="556590E4" w:rsidR="00846DB5" w:rsidRPr="00DF3A57" w:rsidRDefault="00846DB5" w:rsidP="00846DB5">
            <w:pPr>
              <w:tabs>
                <w:tab w:val="clear" w:pos="227"/>
                <w:tab w:val="clear" w:pos="454"/>
                <w:tab w:val="left" w:pos="342"/>
              </w:tabs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39C875E" w14:textId="77777777" w:rsidR="00846DB5" w:rsidRPr="00DF3A57" w:rsidRDefault="00846DB5" w:rsidP="00846DB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7020986" w14:textId="77777777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right w:val="nil"/>
            </w:tcBorders>
          </w:tcPr>
          <w:p w14:paraId="6434347E" w14:textId="77777777" w:rsidR="00846DB5" w:rsidRPr="00DF3A57" w:rsidRDefault="00846DB5" w:rsidP="00846DB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41CEA54F" w14:textId="77777777" w:rsidR="00846DB5" w:rsidRPr="00DF3A57" w:rsidRDefault="00846DB5" w:rsidP="0084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</w:tcPr>
          <w:p w14:paraId="2FA891E1" w14:textId="77777777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0F137D5" w14:textId="77777777" w:rsidR="00846DB5" w:rsidRPr="00DF3A57" w:rsidRDefault="00846DB5" w:rsidP="0084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0F7D113" w14:textId="77777777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6DB5" w:rsidRPr="00DF3A57" w14:paraId="5DB5C781" w14:textId="77777777" w:rsidTr="00931059">
        <w:trPr>
          <w:trHeight w:val="68"/>
        </w:trPr>
        <w:tc>
          <w:tcPr>
            <w:tcW w:w="3870" w:type="dxa"/>
          </w:tcPr>
          <w:p w14:paraId="09B1EF8C" w14:textId="413611CA" w:rsidR="00846DB5" w:rsidRPr="00DF3A57" w:rsidRDefault="00846DB5" w:rsidP="00846DB5">
            <w:pPr>
              <w:tabs>
                <w:tab w:val="clear" w:pos="227"/>
                <w:tab w:val="clear" w:pos="454"/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ขาดทุนจากการประมาณตามหลักคณิตศาสตร์ประกันภัย 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051BD6D" w14:textId="77777777" w:rsidR="00846DB5" w:rsidRPr="00DF3A57" w:rsidRDefault="00846DB5" w:rsidP="00846DB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ADCC721" w14:textId="77777777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right w:val="nil"/>
            </w:tcBorders>
          </w:tcPr>
          <w:p w14:paraId="22D0103C" w14:textId="77777777" w:rsidR="00846DB5" w:rsidRPr="00DF3A57" w:rsidRDefault="00846DB5" w:rsidP="00846DB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230BA012" w14:textId="77777777" w:rsidR="00846DB5" w:rsidRPr="00DF3A57" w:rsidRDefault="00846DB5" w:rsidP="0084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</w:tcPr>
          <w:p w14:paraId="100896F4" w14:textId="77777777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493BBE6" w14:textId="77777777" w:rsidR="00846DB5" w:rsidRPr="00DF3A57" w:rsidRDefault="00846DB5" w:rsidP="0084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29C354E" w14:textId="77777777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6DB5" w:rsidRPr="00DF3A57" w14:paraId="71E310EA" w14:textId="77777777" w:rsidTr="00931059">
        <w:tc>
          <w:tcPr>
            <w:tcW w:w="3870" w:type="dxa"/>
            <w:hideMark/>
          </w:tcPr>
          <w:p w14:paraId="01C0D98E" w14:textId="77777777" w:rsidR="00846DB5" w:rsidRPr="00DF3A57" w:rsidRDefault="00846DB5" w:rsidP="00846DB5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350" w:type="dxa"/>
          </w:tcPr>
          <w:p w14:paraId="293A6823" w14:textId="00D9BA8D" w:rsidR="00846DB5" w:rsidRPr="00DF3A57" w:rsidRDefault="00846DB5" w:rsidP="00846DB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(1,513)</w:t>
            </w:r>
          </w:p>
        </w:tc>
        <w:tc>
          <w:tcPr>
            <w:tcW w:w="262" w:type="dxa"/>
          </w:tcPr>
          <w:p w14:paraId="40B9BEFC" w14:textId="77777777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hideMark/>
          </w:tcPr>
          <w:p w14:paraId="30E0B332" w14:textId="78930E9E" w:rsidR="00846DB5" w:rsidRPr="00DF3A57" w:rsidRDefault="00846DB5" w:rsidP="00846DB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(1,541)</w:t>
            </w:r>
          </w:p>
        </w:tc>
        <w:tc>
          <w:tcPr>
            <w:tcW w:w="262" w:type="dxa"/>
          </w:tcPr>
          <w:p w14:paraId="3747635A" w14:textId="77777777" w:rsidR="00846DB5" w:rsidRPr="00DF3A57" w:rsidRDefault="00846DB5" w:rsidP="0084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48BB3389" w14:textId="56628584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(1,513)</w:t>
            </w:r>
          </w:p>
        </w:tc>
        <w:tc>
          <w:tcPr>
            <w:tcW w:w="270" w:type="dxa"/>
          </w:tcPr>
          <w:p w14:paraId="50B4DF51" w14:textId="77777777" w:rsidR="00846DB5" w:rsidRPr="00DF3A57" w:rsidRDefault="00846DB5" w:rsidP="0084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5E80A61" w14:textId="467A2905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(1,541)</w:t>
            </w:r>
          </w:p>
        </w:tc>
      </w:tr>
      <w:tr w:rsidR="00846DB5" w:rsidRPr="00DF3A57" w14:paraId="12234B03" w14:textId="77777777" w:rsidTr="00931059">
        <w:tc>
          <w:tcPr>
            <w:tcW w:w="3870" w:type="dxa"/>
            <w:hideMark/>
          </w:tcPr>
          <w:p w14:paraId="2F0CCD81" w14:textId="77777777" w:rsidR="00846DB5" w:rsidRPr="00DF3A57" w:rsidRDefault="00846DB5" w:rsidP="00846DB5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การ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  <w:r w:rsidRPr="00DF3A5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จากประสบการณ์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4297508" w14:textId="3BD666C6" w:rsidR="00846DB5" w:rsidRPr="00DF3A57" w:rsidRDefault="00846DB5" w:rsidP="00846DB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1,075</w:t>
            </w:r>
          </w:p>
        </w:tc>
        <w:tc>
          <w:tcPr>
            <w:tcW w:w="262" w:type="dxa"/>
          </w:tcPr>
          <w:p w14:paraId="157B6C55" w14:textId="77777777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3AF7A3BD" w14:textId="1702275B" w:rsidR="00846DB5" w:rsidRPr="00DF3A57" w:rsidRDefault="00846DB5" w:rsidP="00846DB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(3,024)</w:t>
            </w:r>
          </w:p>
        </w:tc>
        <w:tc>
          <w:tcPr>
            <w:tcW w:w="262" w:type="dxa"/>
          </w:tcPr>
          <w:p w14:paraId="49515F9A" w14:textId="77777777" w:rsidR="00846DB5" w:rsidRPr="00DF3A57" w:rsidRDefault="00846DB5" w:rsidP="0084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</w:tcPr>
          <w:p w14:paraId="51CD7DE5" w14:textId="4DE3D633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1,075</w:t>
            </w:r>
          </w:p>
        </w:tc>
        <w:tc>
          <w:tcPr>
            <w:tcW w:w="270" w:type="dxa"/>
          </w:tcPr>
          <w:p w14:paraId="5363AA0F" w14:textId="77777777" w:rsidR="00846DB5" w:rsidRPr="00DF3A57" w:rsidRDefault="00846DB5" w:rsidP="0084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317FE28F" w14:textId="10EA857B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(3,024)</w:t>
            </w:r>
          </w:p>
        </w:tc>
      </w:tr>
      <w:tr w:rsidR="00846DB5" w:rsidRPr="00DF3A57" w14:paraId="51C4CD01" w14:textId="77777777" w:rsidTr="00931059">
        <w:tc>
          <w:tcPr>
            <w:tcW w:w="3870" w:type="dxa"/>
            <w:hideMark/>
          </w:tcPr>
          <w:p w14:paraId="66030C82" w14:textId="77777777" w:rsidR="00846DB5" w:rsidRPr="00DF3A57" w:rsidRDefault="00846DB5" w:rsidP="00846DB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6C9425" w14:textId="35559084" w:rsidR="00846DB5" w:rsidRPr="00DF3A57" w:rsidRDefault="00846DB5" w:rsidP="00846DB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(2,9</w:t>
            </w:r>
            <w:r w:rsidR="00EF4B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477C17F9" w14:textId="77777777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hideMark/>
          </w:tcPr>
          <w:p w14:paraId="7EB07EB3" w14:textId="1C655CC8" w:rsidR="00846DB5" w:rsidRPr="00DF3A57" w:rsidRDefault="00846DB5" w:rsidP="00846DB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53F991A9" w14:textId="77777777" w:rsidR="00846DB5" w:rsidRPr="00DF3A57" w:rsidRDefault="00846DB5" w:rsidP="0084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855EB52" w14:textId="0910211B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(2,9</w:t>
            </w:r>
            <w:r w:rsidR="00EF4B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033163FD" w14:textId="77777777" w:rsidR="00846DB5" w:rsidRPr="00DF3A57" w:rsidRDefault="00846DB5" w:rsidP="0084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18D5810F" w14:textId="3F6513AA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(2,629)</w:t>
            </w:r>
          </w:p>
        </w:tc>
      </w:tr>
      <w:tr w:rsidR="00846DB5" w:rsidRPr="00DF3A57" w14:paraId="038C0811" w14:textId="77777777" w:rsidTr="00931059">
        <w:tc>
          <w:tcPr>
            <w:tcW w:w="3870" w:type="dxa"/>
            <w:hideMark/>
          </w:tcPr>
          <w:p w14:paraId="780E0145" w14:textId="4D8DFF6A" w:rsidR="00846DB5" w:rsidRPr="00DF3A57" w:rsidRDefault="00846DB5" w:rsidP="00846D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3EB994F6" w14:textId="7AE17106" w:rsidR="00846DB5" w:rsidRPr="00846DB5" w:rsidRDefault="00846DB5" w:rsidP="00846DB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6D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35,</w:t>
            </w:r>
            <w:r w:rsidR="00EF4B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354</w:t>
            </w:r>
          </w:p>
        </w:tc>
        <w:tc>
          <w:tcPr>
            <w:tcW w:w="262" w:type="dxa"/>
          </w:tcPr>
          <w:p w14:paraId="7094640D" w14:textId="77777777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8" w:type="dxa"/>
            <w:gridSpan w:val="2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07CF39E4" w14:textId="150E7158" w:rsidR="00846DB5" w:rsidRPr="00DF3A57" w:rsidRDefault="00846DB5" w:rsidP="00846DB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34,062</w:t>
            </w:r>
          </w:p>
        </w:tc>
        <w:tc>
          <w:tcPr>
            <w:tcW w:w="262" w:type="dxa"/>
          </w:tcPr>
          <w:p w14:paraId="33EC9A59" w14:textId="77777777" w:rsidR="00846DB5" w:rsidRPr="00DF3A57" w:rsidRDefault="00846DB5" w:rsidP="0084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</w:tcPr>
          <w:p w14:paraId="16EA1CDB" w14:textId="3C59419B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35,</w:t>
            </w:r>
            <w:r w:rsidR="00EF4B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354</w:t>
            </w:r>
          </w:p>
        </w:tc>
        <w:tc>
          <w:tcPr>
            <w:tcW w:w="270" w:type="dxa"/>
          </w:tcPr>
          <w:p w14:paraId="2E61ACD7" w14:textId="77777777" w:rsidR="00846DB5" w:rsidRPr="00DF3A57" w:rsidRDefault="00846DB5" w:rsidP="0084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74307F2E" w14:textId="3BD30519" w:rsidR="00846DB5" w:rsidRPr="00DF3A57" w:rsidRDefault="00846DB5" w:rsidP="00846DB5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34,062</w:t>
            </w:r>
          </w:p>
        </w:tc>
      </w:tr>
    </w:tbl>
    <w:p w14:paraId="3A427EEB" w14:textId="505AE133" w:rsidR="008D6271" w:rsidRPr="00DF3A57" w:rsidRDefault="00861054" w:rsidP="004451C9">
      <w:pPr>
        <w:spacing w:line="276" w:lineRule="auto"/>
        <w:ind w:firstLine="54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DF3A57">
        <w:rPr>
          <w:rFonts w:asciiTheme="majorBidi" w:hAnsiTheme="majorBidi" w:cstheme="majorBidi"/>
          <w:sz w:val="20"/>
          <w:szCs w:val="20"/>
        </w:rPr>
        <w:tab/>
      </w:r>
    </w:p>
    <w:tbl>
      <w:tblPr>
        <w:tblW w:w="92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450"/>
        <w:gridCol w:w="2160"/>
        <w:gridCol w:w="270"/>
        <w:gridCol w:w="1893"/>
      </w:tblGrid>
      <w:tr w:rsidR="001F0AA1" w:rsidRPr="00DF3A57" w14:paraId="644156BD" w14:textId="77777777" w:rsidTr="00931059">
        <w:tc>
          <w:tcPr>
            <w:tcW w:w="4500" w:type="dxa"/>
            <w:shd w:val="clear" w:color="auto" w:fill="auto"/>
          </w:tcPr>
          <w:p w14:paraId="6C1B814D" w14:textId="38A00D4C" w:rsidR="001F0AA1" w:rsidRPr="00DF3A57" w:rsidRDefault="001F0AA1" w:rsidP="004451C9">
            <w:pPr>
              <w:pStyle w:val="Heading6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</w:rPr>
              <w:lastRenderedPageBreak/>
              <w:br w:type="page"/>
            </w: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ข้อสมมติหลักในการประมาณการตาม   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763C5A6F" w14:textId="77777777" w:rsidR="001F0AA1" w:rsidRPr="00DF3A57" w:rsidRDefault="001F0AA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0A30E15D" w14:textId="7FCC049C" w:rsidR="001F0AA1" w:rsidRPr="00DF3A57" w:rsidRDefault="001F0AA1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</w:rPr>
              <w:t>งบการเงินที่แสดง</w:t>
            </w:r>
            <w:r>
              <w:rPr>
                <w:rFonts w:asciiTheme="majorBidi" w:hAnsiTheme="majorBidi"/>
                <w:bCs/>
                <w:color w:val="000000"/>
                <w:sz w:val="28"/>
                <w:szCs w:val="28"/>
              </w:rPr>
              <w:br/>
            </w: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</w:rPr>
              <w:t>เงินลงทุนตาม</w:t>
            </w:r>
            <w:r w:rsidR="00931059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bidi="th-TH"/>
              </w:rPr>
              <w:t>วิธี</w:t>
            </w: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</w:rPr>
              <w:t>ส่วนไ</w:t>
            </w:r>
            <w:r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bidi="th-TH"/>
              </w:rPr>
              <w:t>ด้</w:t>
            </w: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</w:rPr>
              <w:t>เสีย</w:t>
            </w:r>
            <w:r>
              <w:rPr>
                <w:rFonts w:asciiTheme="majorBidi" w:hAnsiTheme="majorBidi"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Theme="majorBidi" w:hAnsiTheme="majorBidi"/>
                <w:bCs/>
                <w:color w:val="000000"/>
                <w:sz w:val="28"/>
                <w:szCs w:val="28"/>
              </w:rPr>
              <w:br/>
            </w: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426F40" w14:textId="77777777" w:rsidR="001F0AA1" w:rsidRPr="00DF3A57" w:rsidRDefault="001F0AA1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4665115" w14:textId="6909B52D" w:rsidR="001F0AA1" w:rsidRPr="00DF3A57" w:rsidRDefault="001F0AA1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/</w:t>
            </w: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49B" w:rsidRPr="00DF3A57" w14:paraId="2B2E732C" w14:textId="77777777" w:rsidTr="00931059">
        <w:tc>
          <w:tcPr>
            <w:tcW w:w="4500" w:type="dxa"/>
            <w:shd w:val="clear" w:color="auto" w:fill="auto"/>
          </w:tcPr>
          <w:p w14:paraId="39A96EC5" w14:textId="4AB00414" w:rsidR="0014649B" w:rsidRPr="00DF3A57" w:rsidRDefault="0014649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340B5ACD" w14:textId="77777777" w:rsidR="0014649B" w:rsidRPr="001F0AA1" w:rsidRDefault="0014649B" w:rsidP="001F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32A73F25" w14:textId="084D93E4" w:rsidR="0014649B" w:rsidRPr="001F0AA1" w:rsidRDefault="003E0ACB" w:rsidP="001F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</w:pPr>
            <w:r w:rsidRPr="001F0AA1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256</w:t>
            </w:r>
            <w:r w:rsidR="005A3DBE" w:rsidRPr="001F0AA1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52E2BA8" w14:textId="77777777" w:rsidR="0014649B" w:rsidRPr="00DF3A57" w:rsidRDefault="0014649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674DB53A" w14:textId="6A4B72EF" w:rsidR="0014649B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256</w:t>
            </w:r>
            <w:r w:rsidR="005A3DBE" w:rsidRPr="00DF3A57"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  <w:t>4</w:t>
            </w:r>
          </w:p>
        </w:tc>
      </w:tr>
      <w:tr w:rsidR="0014649B" w:rsidRPr="00DF3A57" w14:paraId="5C83DC46" w14:textId="77777777" w:rsidTr="00931059">
        <w:tc>
          <w:tcPr>
            <w:tcW w:w="4500" w:type="dxa"/>
            <w:shd w:val="clear" w:color="auto" w:fill="auto"/>
          </w:tcPr>
          <w:p w14:paraId="3005378D" w14:textId="77777777" w:rsidR="0014649B" w:rsidRPr="00DF3A57" w:rsidRDefault="0014649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5330EA86" w14:textId="77777777" w:rsidR="0014649B" w:rsidRPr="00DF3A57" w:rsidRDefault="0014649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23" w:type="dxa"/>
            <w:gridSpan w:val="3"/>
            <w:shd w:val="clear" w:color="auto" w:fill="auto"/>
            <w:vAlign w:val="bottom"/>
          </w:tcPr>
          <w:p w14:paraId="16A1E967" w14:textId="5DC7D29D" w:rsidR="0014649B" w:rsidRPr="00DF3A57" w:rsidRDefault="0014649B" w:rsidP="004451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5A3DBE" w:rsidRPr="00DF3A57" w14:paraId="4841DE03" w14:textId="77777777" w:rsidTr="00931059">
        <w:tc>
          <w:tcPr>
            <w:tcW w:w="4500" w:type="dxa"/>
            <w:shd w:val="clear" w:color="auto" w:fill="auto"/>
          </w:tcPr>
          <w:p w14:paraId="7B96F946" w14:textId="292963DC" w:rsidR="005A3DBE" w:rsidRPr="00DF3A57" w:rsidRDefault="005A3DBE" w:rsidP="005A3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69E5DC73" w14:textId="77777777" w:rsidR="005A3DBE" w:rsidRPr="00DF3A57" w:rsidRDefault="005A3DBE" w:rsidP="005A3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324728E1" w14:textId="18A9CB4E" w:rsidR="005A3DBE" w:rsidRPr="00DF3A57" w:rsidRDefault="00A108BA" w:rsidP="00EF4B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2.52 </w:t>
            </w:r>
            <w:r w:rsidR="00EF4B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2.84</w:t>
            </w:r>
          </w:p>
        </w:tc>
        <w:tc>
          <w:tcPr>
            <w:tcW w:w="270" w:type="dxa"/>
            <w:shd w:val="clear" w:color="auto" w:fill="auto"/>
          </w:tcPr>
          <w:p w14:paraId="6EF8184D" w14:textId="77777777" w:rsidR="005A3DBE" w:rsidRPr="00DF3A57" w:rsidRDefault="005A3DBE" w:rsidP="005A3DB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3EC936A3" w14:textId="189F3686" w:rsidR="005A3DBE" w:rsidRPr="00DF3A57" w:rsidRDefault="005A3DBE" w:rsidP="005A3DB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1.77 - 2.14</w:t>
            </w:r>
          </w:p>
        </w:tc>
      </w:tr>
      <w:tr w:rsidR="005A3DBE" w:rsidRPr="00DF3A57" w14:paraId="3B0817F7" w14:textId="77777777" w:rsidTr="00931059">
        <w:tc>
          <w:tcPr>
            <w:tcW w:w="4500" w:type="dxa"/>
            <w:shd w:val="clear" w:color="auto" w:fill="auto"/>
          </w:tcPr>
          <w:p w14:paraId="21EEE7EB" w14:textId="02C42587" w:rsidR="005A3DBE" w:rsidRPr="00DF3A57" w:rsidRDefault="005A3DBE" w:rsidP="005A3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6543D924" w14:textId="77777777" w:rsidR="005A3DBE" w:rsidRPr="00DF3A57" w:rsidRDefault="005A3DBE" w:rsidP="005A3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76EE31CF" w14:textId="320E5396" w:rsidR="005A3DBE" w:rsidRPr="00DF3A57" w:rsidRDefault="00A108BA" w:rsidP="00EF4B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AF9DC72" w14:textId="77777777" w:rsidR="005A3DBE" w:rsidRPr="00DF3A57" w:rsidRDefault="005A3DBE" w:rsidP="005A3DB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4E8AB9D6" w14:textId="006ABD1A" w:rsidR="005A3DBE" w:rsidRPr="00DF3A57" w:rsidRDefault="005A3DBE" w:rsidP="00EF4BE3">
            <w:pPr>
              <w:pStyle w:val="acctfourfigures"/>
              <w:tabs>
                <w:tab w:val="clear" w:pos="765"/>
                <w:tab w:val="left" w:pos="1330"/>
                <w:tab w:val="decimal" w:pos="14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5A3DBE" w:rsidRPr="00DF3A57" w14:paraId="692DF51B" w14:textId="77777777" w:rsidTr="00931059">
        <w:tc>
          <w:tcPr>
            <w:tcW w:w="4500" w:type="dxa"/>
            <w:shd w:val="clear" w:color="auto" w:fill="auto"/>
          </w:tcPr>
          <w:p w14:paraId="408C34AC" w14:textId="6E78719A" w:rsidR="005A3DBE" w:rsidRPr="00DF3A57" w:rsidRDefault="005A3DBE" w:rsidP="005A3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5DCD916F" w14:textId="77777777" w:rsidR="005A3DBE" w:rsidRPr="00DF3A57" w:rsidRDefault="005A3DBE" w:rsidP="005A3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32513F31" w14:textId="5B4007C8" w:rsidR="005A3DBE" w:rsidRPr="00DF3A57" w:rsidRDefault="00A108BA" w:rsidP="00EF4B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2.87 - 34.38</w:t>
            </w:r>
          </w:p>
        </w:tc>
        <w:tc>
          <w:tcPr>
            <w:tcW w:w="270" w:type="dxa"/>
            <w:shd w:val="clear" w:color="auto" w:fill="auto"/>
          </w:tcPr>
          <w:p w14:paraId="71F21BE8" w14:textId="77777777" w:rsidR="005A3DBE" w:rsidRPr="00DF3A57" w:rsidRDefault="005A3DBE" w:rsidP="005A3DB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70257CB4" w14:textId="082DAE4B" w:rsidR="005A3DBE" w:rsidRPr="00DF3A57" w:rsidRDefault="005A3DBE" w:rsidP="005A3DB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2.87 - 34.38</w:t>
            </w:r>
          </w:p>
        </w:tc>
      </w:tr>
    </w:tbl>
    <w:p w14:paraId="3D7FB7C6" w14:textId="77777777" w:rsidR="005A3DBE" w:rsidRPr="00DF3A57" w:rsidRDefault="005A3DBE" w:rsidP="004451C9">
      <w:pPr>
        <w:spacing w:line="276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BE9EE3" w14:textId="0D096BF8" w:rsidR="004C7AD6" w:rsidRPr="00DF3A57" w:rsidRDefault="004C7AD6" w:rsidP="004451C9">
      <w:pPr>
        <w:spacing w:line="276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6CB4B2E" w14:textId="77777777" w:rsidR="005A3DBE" w:rsidRPr="00DF3A57" w:rsidRDefault="005A3DBE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946AD4" w14:textId="01A85993" w:rsidR="004C7AD6" w:rsidRPr="00DF3A57" w:rsidRDefault="004C7AD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6393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E0ACB" w:rsidRPr="00B63935">
        <w:rPr>
          <w:rFonts w:asciiTheme="majorBidi" w:hAnsiTheme="majorBidi" w:cstheme="majorBidi"/>
          <w:sz w:val="28"/>
          <w:szCs w:val="28"/>
        </w:rPr>
        <w:t>31</w:t>
      </w:r>
      <w:r w:rsidRPr="00B63935">
        <w:rPr>
          <w:rFonts w:asciiTheme="majorBidi" w:hAnsiTheme="majorBidi" w:cstheme="majorBidi"/>
          <w:sz w:val="28"/>
          <w:szCs w:val="28"/>
        </w:rPr>
        <w:t xml:space="preserve"> </w:t>
      </w:r>
      <w:r w:rsidRPr="00B6393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E0ACB" w:rsidRPr="00B63935">
        <w:rPr>
          <w:rFonts w:asciiTheme="majorBidi" w:hAnsiTheme="majorBidi" w:cstheme="majorBidi"/>
          <w:sz w:val="28"/>
          <w:szCs w:val="28"/>
        </w:rPr>
        <w:t>256</w:t>
      </w:r>
      <w:r w:rsidR="005A3DBE" w:rsidRPr="00B63935">
        <w:rPr>
          <w:rFonts w:asciiTheme="majorBidi" w:hAnsiTheme="majorBidi" w:cstheme="majorBidi"/>
          <w:sz w:val="28"/>
          <w:szCs w:val="28"/>
        </w:rPr>
        <w:t xml:space="preserve">5 </w:t>
      </w:r>
      <w:r w:rsidRPr="00B63935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ระยะเวลาถัวเฉลี่ยถ่วงน้ำหนักของภาระผูกพันผลประโยชน์ที่กำหนดไว้สำหรับ</w:t>
      </w:r>
      <w:r w:rsidR="00352815" w:rsidRPr="00B6393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63935">
        <w:rPr>
          <w:rFonts w:asciiTheme="majorBidi" w:hAnsiTheme="majorBidi" w:cstheme="majorBidi"/>
          <w:sz w:val="28"/>
          <w:szCs w:val="28"/>
          <w:cs/>
        </w:rPr>
        <w:t xml:space="preserve">อยู่ในช่วงระยะเวลา </w:t>
      </w:r>
      <w:r w:rsidR="00B00FCC" w:rsidRPr="00B63935">
        <w:rPr>
          <w:rFonts w:asciiTheme="majorBidi" w:hAnsiTheme="majorBidi" w:cstheme="majorBidi"/>
          <w:sz w:val="28"/>
          <w:szCs w:val="28"/>
        </w:rPr>
        <w:t>9</w:t>
      </w:r>
      <w:r w:rsidR="00E61F46" w:rsidRPr="00B63935">
        <w:rPr>
          <w:rFonts w:asciiTheme="majorBidi" w:hAnsiTheme="majorBidi" w:cstheme="majorBidi"/>
          <w:sz w:val="28"/>
          <w:szCs w:val="28"/>
        </w:rPr>
        <w:t xml:space="preserve"> - </w:t>
      </w:r>
      <w:r w:rsidR="003E0ACB" w:rsidRPr="00B63935">
        <w:rPr>
          <w:rFonts w:asciiTheme="majorBidi" w:hAnsiTheme="majorBidi" w:cstheme="majorBidi"/>
          <w:sz w:val="28"/>
          <w:szCs w:val="28"/>
        </w:rPr>
        <w:t>11</w:t>
      </w:r>
      <w:r w:rsidR="00286EDC" w:rsidRPr="00B63935">
        <w:rPr>
          <w:rFonts w:asciiTheme="majorBidi" w:hAnsiTheme="majorBidi" w:cstheme="majorBidi"/>
          <w:sz w:val="28"/>
          <w:szCs w:val="28"/>
        </w:rPr>
        <w:t xml:space="preserve"> </w:t>
      </w:r>
      <w:r w:rsidRPr="00B63935">
        <w:rPr>
          <w:rFonts w:asciiTheme="majorBidi" w:hAnsiTheme="majorBidi" w:cstheme="majorBidi"/>
          <w:sz w:val="28"/>
          <w:szCs w:val="28"/>
          <w:cs/>
        </w:rPr>
        <w:t>ปี</w:t>
      </w:r>
      <w:r w:rsidR="00A1767A" w:rsidRPr="00B63935">
        <w:rPr>
          <w:rFonts w:asciiTheme="majorBidi" w:hAnsiTheme="majorBidi" w:cstheme="majorBidi"/>
          <w:sz w:val="28"/>
          <w:szCs w:val="28"/>
        </w:rPr>
        <w:t xml:space="preserve"> </w:t>
      </w:r>
      <w:r w:rsidR="00A1767A" w:rsidRPr="00B63935">
        <w:rPr>
          <w:rFonts w:asciiTheme="majorBidi" w:hAnsiTheme="majorBidi" w:cstheme="majorBidi"/>
          <w:i/>
          <w:iCs/>
          <w:sz w:val="28"/>
          <w:szCs w:val="28"/>
        </w:rPr>
        <w:t xml:space="preserve">(2564: 8 </w:t>
      </w:r>
      <w:r w:rsidR="00A20441">
        <w:rPr>
          <w:rFonts w:asciiTheme="majorBidi" w:hAnsiTheme="majorBidi" w:cstheme="majorBidi"/>
          <w:i/>
          <w:iCs/>
          <w:sz w:val="28"/>
          <w:szCs w:val="28"/>
        </w:rPr>
        <w:t>-</w:t>
      </w:r>
      <w:r w:rsidR="00A1767A" w:rsidRPr="00B63935">
        <w:rPr>
          <w:rFonts w:asciiTheme="majorBidi" w:hAnsiTheme="majorBidi" w:cstheme="majorBidi"/>
          <w:i/>
          <w:iCs/>
          <w:sz w:val="28"/>
          <w:szCs w:val="28"/>
        </w:rPr>
        <w:t xml:space="preserve"> 11 </w:t>
      </w:r>
      <w:r w:rsidR="00A1767A" w:rsidRPr="00B63935">
        <w:rPr>
          <w:rFonts w:asciiTheme="majorBidi" w:hAnsiTheme="majorBidi" w:cstheme="majorBidi" w:hint="cs"/>
          <w:i/>
          <w:iCs/>
          <w:sz w:val="28"/>
          <w:szCs w:val="28"/>
          <w:cs/>
        </w:rPr>
        <w:t>ปี)</w:t>
      </w:r>
    </w:p>
    <w:p w14:paraId="49B8300C" w14:textId="77777777" w:rsidR="005A3DBE" w:rsidRPr="00DF3A57" w:rsidRDefault="005A3DB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</w:p>
    <w:p w14:paraId="7141107A" w14:textId="4FECC7C2" w:rsidR="003F3A28" w:rsidRPr="00DF3A57" w:rsidRDefault="003F3A2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DF3A57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</w:p>
    <w:p w14:paraId="3675F6B3" w14:textId="77777777" w:rsidR="005A3DBE" w:rsidRPr="00DF3A57" w:rsidRDefault="005A3DBE" w:rsidP="004451C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B2656D" w14:textId="64B95EC7" w:rsidR="00223DDF" w:rsidRPr="00DF3A57" w:rsidRDefault="00223DDF" w:rsidP="004451C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5E9FABE" w14:textId="17A7D615" w:rsidR="00CC168B" w:rsidRPr="00DF3A57" w:rsidRDefault="00CC168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5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991"/>
        <w:gridCol w:w="270"/>
        <w:gridCol w:w="1079"/>
        <w:gridCol w:w="270"/>
        <w:gridCol w:w="899"/>
        <w:gridCol w:w="236"/>
        <w:gridCol w:w="1030"/>
      </w:tblGrid>
      <w:tr w:rsidR="001F0AA1" w:rsidRPr="00DF3A57" w14:paraId="4994E8E4" w14:textId="77777777" w:rsidTr="00931059">
        <w:trPr>
          <w:trHeight w:val="20"/>
        </w:trPr>
        <w:tc>
          <w:tcPr>
            <w:tcW w:w="4770" w:type="dxa"/>
          </w:tcPr>
          <w:p w14:paraId="7C44ED1D" w14:textId="77777777" w:rsidR="001F0AA1" w:rsidRPr="00DF3A57" w:rsidRDefault="001F0AA1" w:rsidP="001F0AA1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432EFB26" w14:textId="29F6FEA6" w:rsidR="001F0AA1" w:rsidRPr="00DF3A57" w:rsidRDefault="001F0AA1" w:rsidP="001F0AA1">
            <w:pPr>
              <w:pStyle w:val="acctfourfigures"/>
              <w:tabs>
                <w:tab w:val="left" w:pos="720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</w:rPr>
              <w:t>งบการเงินที่แสดง</w:t>
            </w:r>
            <w:r>
              <w:rPr>
                <w:rFonts w:asciiTheme="majorBidi" w:hAnsiTheme="majorBidi"/>
                <w:bCs/>
                <w:color w:val="000000"/>
                <w:sz w:val="28"/>
                <w:szCs w:val="28"/>
              </w:rPr>
              <w:br/>
            </w: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</w:rPr>
              <w:t>เงินลงทุนตาม</w:t>
            </w:r>
            <w:r w:rsidR="00931059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bidi="th-TH"/>
              </w:rPr>
              <w:t>วิธี</w:t>
            </w: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</w:rPr>
              <w:t>ส่วนไ</w:t>
            </w:r>
            <w:r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bidi="th-TH"/>
              </w:rPr>
              <w:t>ด้</w:t>
            </w: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</w:rPr>
              <w:t>เสีย</w:t>
            </w:r>
            <w:r>
              <w:rPr>
                <w:rFonts w:asciiTheme="majorBidi" w:hAnsiTheme="majorBidi"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Theme="majorBidi" w:hAnsiTheme="majorBidi"/>
                <w:bCs/>
                <w:color w:val="000000"/>
                <w:sz w:val="28"/>
                <w:szCs w:val="28"/>
              </w:rPr>
              <w:br/>
            </w: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vAlign w:val="bottom"/>
          </w:tcPr>
          <w:p w14:paraId="7C65B459" w14:textId="5F9716C6" w:rsidR="001F0AA1" w:rsidRPr="00DF3A57" w:rsidRDefault="001F0AA1" w:rsidP="001F0AA1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B49642C" w14:textId="55B13504" w:rsidR="001F0AA1" w:rsidRPr="00DF3A57" w:rsidRDefault="00B63935" w:rsidP="001F0AA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</w:rPr>
              <w:t>งบการเงินที่แสดง</w:t>
            </w:r>
            <w:r>
              <w:rPr>
                <w:rFonts w:asciiTheme="majorBidi" w:hAnsiTheme="majorBidi"/>
                <w:bCs/>
                <w:color w:val="000000"/>
                <w:sz w:val="28"/>
                <w:szCs w:val="28"/>
              </w:rPr>
              <w:br/>
            </w: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</w:rPr>
              <w:t>เงินลงทุนตาม</w:t>
            </w:r>
            <w:r w:rsidR="00931059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bidi="th-TH"/>
              </w:rPr>
              <w:t>วิธี</w:t>
            </w: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</w:rPr>
              <w:t>ส่วนไ</w:t>
            </w:r>
            <w:r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bidi="th-TH"/>
              </w:rPr>
              <w:t>ด้</w:t>
            </w: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</w:rPr>
              <w:t>เสีย</w:t>
            </w:r>
            <w:r>
              <w:rPr>
                <w:rFonts w:asciiTheme="majorBidi" w:hAnsiTheme="majorBidi"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Theme="majorBidi" w:hAnsiTheme="majorBidi"/>
                <w:bCs/>
                <w:color w:val="000000"/>
                <w:sz w:val="28"/>
                <w:szCs w:val="28"/>
              </w:rPr>
              <w:br/>
            </w: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0AA1" w:rsidRPr="00DF3A57" w14:paraId="03E808B7" w14:textId="77777777" w:rsidTr="00931059">
        <w:trPr>
          <w:trHeight w:val="20"/>
        </w:trPr>
        <w:tc>
          <w:tcPr>
            <w:tcW w:w="4770" w:type="dxa"/>
            <w:hideMark/>
          </w:tcPr>
          <w:p w14:paraId="70B744DF" w14:textId="77777777" w:rsidR="004C7AD6" w:rsidRPr="00DF3A57" w:rsidRDefault="004C7AD6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ผลกระทบต่อภาระผูกพันของโครงการ</w:t>
            </w:r>
          </w:p>
        </w:tc>
        <w:tc>
          <w:tcPr>
            <w:tcW w:w="2340" w:type="dxa"/>
            <w:gridSpan w:val="3"/>
            <w:hideMark/>
          </w:tcPr>
          <w:p w14:paraId="41DA1B3E" w14:textId="39AEACAC" w:rsidR="004C7AD6" w:rsidRPr="00DF3A57" w:rsidRDefault="004C7AD6" w:rsidP="009C51E6">
            <w:pPr>
              <w:pStyle w:val="acctfourfigures"/>
              <w:tabs>
                <w:tab w:val="clear" w:pos="765"/>
                <w:tab w:val="left" w:pos="79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ข้อสมมติเพิ่มขึ้นร้อยละ </w:t>
            </w:r>
            <w:r w:rsidR="003E0ACB" w:rsidRPr="00DF3A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270" w:type="dxa"/>
          </w:tcPr>
          <w:p w14:paraId="6753F9A8" w14:textId="77777777" w:rsidR="004C7AD6" w:rsidRPr="00DF3A57" w:rsidRDefault="004C7AD6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160" w:type="dxa"/>
            <w:gridSpan w:val="3"/>
            <w:hideMark/>
          </w:tcPr>
          <w:p w14:paraId="1B9D7D99" w14:textId="45368284" w:rsidR="004C7AD6" w:rsidRPr="00DF3A57" w:rsidRDefault="004C7AD6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ข้อสมมติ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ลดลง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="003E0ACB" w:rsidRPr="00DF3A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</w:p>
        </w:tc>
      </w:tr>
      <w:tr w:rsidR="001F0AA1" w:rsidRPr="00DF3A57" w14:paraId="302B3456" w14:textId="77777777" w:rsidTr="00931059">
        <w:trPr>
          <w:trHeight w:val="20"/>
        </w:trPr>
        <w:tc>
          <w:tcPr>
            <w:tcW w:w="4770" w:type="dxa"/>
            <w:hideMark/>
          </w:tcPr>
          <w:p w14:paraId="77A2F572" w14:textId="04F60931" w:rsidR="0088733A" w:rsidRPr="00DF3A57" w:rsidRDefault="0088733A" w:rsidP="004451C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  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ผลประโยชน์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3E0ACB"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991" w:type="dxa"/>
            <w:shd w:val="clear" w:color="auto" w:fill="auto"/>
            <w:hideMark/>
          </w:tcPr>
          <w:p w14:paraId="41AF139F" w14:textId="3C117E37" w:rsidR="0088733A" w:rsidRPr="00DF3A57" w:rsidRDefault="003E0ACB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5A3DBE" w:rsidRPr="00DF3A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4908251" w14:textId="77777777" w:rsidR="0088733A" w:rsidRPr="00A108BA" w:rsidRDefault="0088733A" w:rsidP="00A108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79" w:type="dxa"/>
            <w:shd w:val="clear" w:color="auto" w:fill="auto"/>
            <w:hideMark/>
          </w:tcPr>
          <w:p w14:paraId="66E4492C" w14:textId="25EB1687" w:rsidR="0088733A" w:rsidRPr="00DF3A57" w:rsidRDefault="003E0ACB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5A3DBE" w:rsidRPr="00DF3A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ED7FE9D" w14:textId="77777777" w:rsidR="0088733A" w:rsidRPr="00A108BA" w:rsidRDefault="0088733A" w:rsidP="00A108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899" w:type="dxa"/>
            <w:shd w:val="clear" w:color="auto" w:fill="auto"/>
            <w:hideMark/>
          </w:tcPr>
          <w:p w14:paraId="1F4FC0E0" w14:textId="1B4878F2" w:rsidR="0088733A" w:rsidRPr="00DF3A57" w:rsidRDefault="003E0ACB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5A3DBE" w:rsidRPr="00DF3A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1A7242C" w14:textId="77777777" w:rsidR="0088733A" w:rsidRPr="00DF3A57" w:rsidRDefault="0088733A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5" w:type="dxa"/>
            <w:shd w:val="clear" w:color="auto" w:fill="auto"/>
            <w:hideMark/>
          </w:tcPr>
          <w:p w14:paraId="14237AD0" w14:textId="3458A926" w:rsidR="0088733A" w:rsidRPr="00DF3A57" w:rsidRDefault="003E0ACB" w:rsidP="004D46F4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5A3DBE" w:rsidRPr="00DF3A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</w:p>
        </w:tc>
      </w:tr>
      <w:tr w:rsidR="001F0AA1" w:rsidRPr="00DF3A57" w14:paraId="79B0C9B7" w14:textId="77777777" w:rsidTr="00931059">
        <w:trPr>
          <w:trHeight w:val="20"/>
        </w:trPr>
        <w:tc>
          <w:tcPr>
            <w:tcW w:w="4770" w:type="dxa"/>
          </w:tcPr>
          <w:p w14:paraId="0483989E" w14:textId="77777777" w:rsidR="0088733A" w:rsidRPr="00DF3A57" w:rsidRDefault="0088733A" w:rsidP="004451C9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775" w:type="dxa"/>
            <w:gridSpan w:val="7"/>
            <w:vAlign w:val="center"/>
            <w:hideMark/>
          </w:tcPr>
          <w:p w14:paraId="4782A2EA" w14:textId="77777777" w:rsidR="0088733A" w:rsidRPr="00DF3A57" w:rsidRDefault="0088733A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A108BA" w:rsidRPr="00DF3A57" w14:paraId="6E0D7F45" w14:textId="77777777" w:rsidTr="00931059">
        <w:trPr>
          <w:trHeight w:val="20"/>
        </w:trPr>
        <w:tc>
          <w:tcPr>
            <w:tcW w:w="4770" w:type="dxa"/>
            <w:hideMark/>
          </w:tcPr>
          <w:p w14:paraId="0E37621A" w14:textId="77777777" w:rsidR="00A108BA" w:rsidRPr="00DF3A57" w:rsidRDefault="00A108BA" w:rsidP="00A108BA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อัตราคิดลด  </w:t>
            </w:r>
          </w:p>
        </w:tc>
        <w:tc>
          <w:tcPr>
            <w:tcW w:w="991" w:type="dxa"/>
          </w:tcPr>
          <w:p w14:paraId="7DBB3338" w14:textId="639236F3" w:rsidR="00A108BA" w:rsidRPr="00DF3A57" w:rsidRDefault="00A108BA" w:rsidP="0082048D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108B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(2,173)</w:t>
            </w:r>
          </w:p>
        </w:tc>
        <w:tc>
          <w:tcPr>
            <w:tcW w:w="270" w:type="dxa"/>
            <w:vAlign w:val="center"/>
          </w:tcPr>
          <w:p w14:paraId="11A8D8E4" w14:textId="77777777" w:rsidR="00A108BA" w:rsidRPr="00A108BA" w:rsidRDefault="00A108BA" w:rsidP="00A1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9" w:firstLine="19"/>
              <w:rPr>
                <w:rFonts w:asciiTheme="majorBidi" w:hAnsiTheme="majorBidi" w:cstheme="majorBidi"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79" w:type="dxa"/>
            <w:vAlign w:val="center"/>
            <w:hideMark/>
          </w:tcPr>
          <w:p w14:paraId="15956BE3" w14:textId="4BA07B2F" w:rsidR="00A108BA" w:rsidRPr="00DF3A57" w:rsidRDefault="00A108BA" w:rsidP="002256AA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46A2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(2,24</w:t>
            </w:r>
            <w:r w:rsidR="00AC7711" w:rsidRPr="00746A2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Pr="00746A2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  <w:vAlign w:val="center"/>
          </w:tcPr>
          <w:p w14:paraId="20589AC4" w14:textId="77777777" w:rsidR="00A108BA" w:rsidRPr="00DF3A57" w:rsidRDefault="00A108BA" w:rsidP="00A1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899" w:type="dxa"/>
          </w:tcPr>
          <w:p w14:paraId="023606A2" w14:textId="1C307445" w:rsidR="00A108BA" w:rsidRPr="00DF3A57" w:rsidRDefault="00A108BA" w:rsidP="00AC771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67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108BA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2,436 </w:t>
            </w:r>
          </w:p>
        </w:tc>
        <w:tc>
          <w:tcPr>
            <w:tcW w:w="236" w:type="dxa"/>
            <w:vAlign w:val="center"/>
          </w:tcPr>
          <w:p w14:paraId="6DA91585" w14:textId="77777777" w:rsidR="00A108BA" w:rsidRPr="00DF3A57" w:rsidRDefault="00A108BA" w:rsidP="00A1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5" w:type="dxa"/>
            <w:vAlign w:val="center"/>
            <w:hideMark/>
          </w:tcPr>
          <w:p w14:paraId="0AAB70A7" w14:textId="1A772E7C" w:rsidR="00A108BA" w:rsidRPr="00DF3A57" w:rsidRDefault="00A108BA" w:rsidP="00E17F3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2,519</w:t>
            </w:r>
          </w:p>
        </w:tc>
      </w:tr>
      <w:tr w:rsidR="00A108BA" w:rsidRPr="00DF3A57" w14:paraId="4A275ECF" w14:textId="77777777" w:rsidTr="00931059">
        <w:trPr>
          <w:trHeight w:val="20"/>
        </w:trPr>
        <w:tc>
          <w:tcPr>
            <w:tcW w:w="4770" w:type="dxa"/>
            <w:hideMark/>
          </w:tcPr>
          <w:p w14:paraId="16D87AA5" w14:textId="77777777" w:rsidR="00A108BA" w:rsidRPr="00DF3A57" w:rsidRDefault="00A108BA" w:rsidP="00A108BA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1" w:type="dxa"/>
          </w:tcPr>
          <w:p w14:paraId="09E5DA18" w14:textId="30A394F6" w:rsidR="00A108BA" w:rsidRPr="00A108BA" w:rsidRDefault="00A108BA" w:rsidP="00746A26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108B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2,305 </w:t>
            </w:r>
          </w:p>
        </w:tc>
        <w:tc>
          <w:tcPr>
            <w:tcW w:w="270" w:type="dxa"/>
          </w:tcPr>
          <w:p w14:paraId="51EC8F81" w14:textId="77777777" w:rsidR="00A108BA" w:rsidRPr="00A108BA" w:rsidRDefault="00A108BA" w:rsidP="00A1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79" w:type="dxa"/>
            <w:hideMark/>
          </w:tcPr>
          <w:p w14:paraId="7B4A17F5" w14:textId="514DF2C8" w:rsidR="00A108BA" w:rsidRPr="00DF3A57" w:rsidRDefault="00A108BA" w:rsidP="002256A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Pr="00AC77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374</w:t>
            </w:r>
          </w:p>
        </w:tc>
        <w:tc>
          <w:tcPr>
            <w:tcW w:w="270" w:type="dxa"/>
          </w:tcPr>
          <w:p w14:paraId="648618DF" w14:textId="77777777" w:rsidR="00A108BA" w:rsidRPr="00DF3A57" w:rsidRDefault="00A108BA" w:rsidP="00A1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899" w:type="dxa"/>
          </w:tcPr>
          <w:p w14:paraId="0775216B" w14:textId="7D9CED34" w:rsidR="00A108BA" w:rsidRPr="00DF3A57" w:rsidRDefault="00B65F99" w:rsidP="00E17F3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</w:t>
            </w:r>
            <w:r w:rsidR="00A108BA" w:rsidRPr="00A108BA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(2,097)</w:t>
            </w:r>
          </w:p>
        </w:tc>
        <w:tc>
          <w:tcPr>
            <w:tcW w:w="236" w:type="dxa"/>
          </w:tcPr>
          <w:p w14:paraId="338FC9C2" w14:textId="77777777" w:rsidR="00A108BA" w:rsidRPr="00DF3A57" w:rsidRDefault="00A108BA" w:rsidP="00A1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5" w:type="dxa"/>
            <w:hideMark/>
          </w:tcPr>
          <w:p w14:paraId="2E3BE0AF" w14:textId="31B1411A" w:rsidR="00A108BA" w:rsidRPr="00DF3A57" w:rsidRDefault="00A108BA" w:rsidP="004D46F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(2,155)</w:t>
            </w:r>
          </w:p>
        </w:tc>
      </w:tr>
      <w:tr w:rsidR="001F0AA1" w:rsidRPr="00DF3A57" w14:paraId="4B18DD30" w14:textId="77777777" w:rsidTr="00931059">
        <w:trPr>
          <w:trHeight w:val="20"/>
        </w:trPr>
        <w:tc>
          <w:tcPr>
            <w:tcW w:w="4770" w:type="dxa"/>
          </w:tcPr>
          <w:p w14:paraId="6690E9EA" w14:textId="77777777" w:rsidR="005A3DBE" w:rsidRPr="00DF3A57" w:rsidRDefault="005A3DBE" w:rsidP="005A3DBE">
            <w:pPr>
              <w:ind w:left="234" w:right="198" w:hanging="234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91" w:type="dxa"/>
            <w:vAlign w:val="bottom"/>
          </w:tcPr>
          <w:p w14:paraId="606AA8DF" w14:textId="77777777" w:rsidR="005A3DBE" w:rsidRPr="00DF3A57" w:rsidRDefault="005A3DBE" w:rsidP="005A3DB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6DD5E4E" w14:textId="77777777" w:rsidR="005A3DBE" w:rsidRPr="00A108BA" w:rsidRDefault="005A3DBE" w:rsidP="005A3D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79" w:type="dxa"/>
            <w:vAlign w:val="bottom"/>
          </w:tcPr>
          <w:p w14:paraId="2577DABC" w14:textId="77777777" w:rsidR="005A3DBE" w:rsidRPr="00DF3A57" w:rsidRDefault="005A3DBE" w:rsidP="005A3DB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020F36A4" w14:textId="77777777" w:rsidR="005A3DBE" w:rsidRPr="00DF3A57" w:rsidRDefault="005A3DBE" w:rsidP="005A3D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99" w:type="dxa"/>
            <w:vAlign w:val="bottom"/>
          </w:tcPr>
          <w:p w14:paraId="1CAFEAFA" w14:textId="77777777" w:rsidR="005A3DBE" w:rsidRPr="00DF3A57" w:rsidRDefault="005A3DBE" w:rsidP="005A3DB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D6318C" w14:textId="77777777" w:rsidR="005A3DBE" w:rsidRPr="00DF3A57" w:rsidRDefault="005A3DBE" w:rsidP="005A3D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25" w:type="dxa"/>
            <w:vAlign w:val="bottom"/>
          </w:tcPr>
          <w:p w14:paraId="6B377F3B" w14:textId="77777777" w:rsidR="005A3DBE" w:rsidRPr="00DF3A57" w:rsidRDefault="005A3DBE" w:rsidP="005A3DB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1F0AA1" w:rsidRPr="00DF3A57" w14:paraId="50E77B28" w14:textId="77777777" w:rsidTr="00931059">
        <w:trPr>
          <w:trHeight w:val="68"/>
        </w:trPr>
        <w:tc>
          <w:tcPr>
            <w:tcW w:w="4770" w:type="dxa"/>
          </w:tcPr>
          <w:p w14:paraId="2F7D2782" w14:textId="361E1B53" w:rsidR="005A3DBE" w:rsidRPr="00DF3A57" w:rsidRDefault="005A3DBE" w:rsidP="005A3DBE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40" w:type="dxa"/>
            <w:gridSpan w:val="3"/>
          </w:tcPr>
          <w:p w14:paraId="2B453B2D" w14:textId="75BE94C3" w:rsidR="005A3DBE" w:rsidRPr="00DF3A57" w:rsidRDefault="005A3DBE" w:rsidP="00490AEA">
            <w:pPr>
              <w:pStyle w:val="acctfourfigures"/>
              <w:tabs>
                <w:tab w:val="left" w:pos="720"/>
              </w:tabs>
              <w:spacing w:line="240" w:lineRule="atLeast"/>
              <w:ind w:left="-19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ข้อสมมติเพิ่มขึ้นร้อยละ 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19FBE625" w14:textId="77777777" w:rsidR="005A3DBE" w:rsidRPr="00DF3A57" w:rsidRDefault="005A3DBE" w:rsidP="005A3D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160" w:type="dxa"/>
            <w:gridSpan w:val="3"/>
          </w:tcPr>
          <w:p w14:paraId="3BD0B61E" w14:textId="1DA1E87E" w:rsidR="005A3DBE" w:rsidRPr="00DF3A57" w:rsidRDefault="005A3DBE" w:rsidP="004D46F4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ข้อสมมติ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ลดลง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ร้อยละ</w:t>
            </w:r>
            <w:r w:rsidR="004D46F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</w:t>
            </w:r>
          </w:p>
        </w:tc>
      </w:tr>
      <w:tr w:rsidR="00A108BA" w:rsidRPr="00DF3A57" w14:paraId="0E0FF52B" w14:textId="77777777" w:rsidTr="00931059">
        <w:trPr>
          <w:trHeight w:val="20"/>
        </w:trPr>
        <w:tc>
          <w:tcPr>
            <w:tcW w:w="4770" w:type="dxa"/>
            <w:hideMark/>
          </w:tcPr>
          <w:p w14:paraId="5EDDEF73" w14:textId="17CB70CD" w:rsidR="00A108BA" w:rsidRPr="00DF3A57" w:rsidRDefault="00A108BA" w:rsidP="00A108BA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อัตราการหมุนเวียนของพนักงาน</w:t>
            </w:r>
          </w:p>
        </w:tc>
        <w:tc>
          <w:tcPr>
            <w:tcW w:w="991" w:type="dxa"/>
          </w:tcPr>
          <w:p w14:paraId="03380445" w14:textId="526A66F9" w:rsidR="00A108BA" w:rsidRPr="00DF3A57" w:rsidRDefault="00A108BA" w:rsidP="00AC771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108B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(2,292)</w:t>
            </w:r>
          </w:p>
        </w:tc>
        <w:tc>
          <w:tcPr>
            <w:tcW w:w="270" w:type="dxa"/>
          </w:tcPr>
          <w:p w14:paraId="1708775A" w14:textId="77777777" w:rsidR="00A108BA" w:rsidRPr="00A108BA" w:rsidRDefault="00A108BA" w:rsidP="00A1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79" w:type="dxa"/>
            <w:hideMark/>
          </w:tcPr>
          <w:p w14:paraId="3AD77896" w14:textId="19B4909F" w:rsidR="00A108BA" w:rsidRPr="00DF3A57" w:rsidRDefault="00A108BA" w:rsidP="00746A2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364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7739E882" w14:textId="77777777" w:rsidR="00A108BA" w:rsidRPr="00DF3A57" w:rsidRDefault="00A108BA" w:rsidP="00A1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899" w:type="dxa"/>
          </w:tcPr>
          <w:p w14:paraId="0399B126" w14:textId="567C52C9" w:rsidR="00A108BA" w:rsidRPr="00A108BA" w:rsidRDefault="00A108BA" w:rsidP="00AC7711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A108BA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2,728</w:t>
            </w:r>
          </w:p>
        </w:tc>
        <w:tc>
          <w:tcPr>
            <w:tcW w:w="236" w:type="dxa"/>
          </w:tcPr>
          <w:p w14:paraId="3A2DC444" w14:textId="77777777" w:rsidR="00A108BA" w:rsidRPr="00A108BA" w:rsidRDefault="00A108BA" w:rsidP="00A1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7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</w:p>
        </w:tc>
        <w:tc>
          <w:tcPr>
            <w:tcW w:w="1025" w:type="dxa"/>
            <w:hideMark/>
          </w:tcPr>
          <w:p w14:paraId="08CF26CB" w14:textId="4C4471E5" w:rsidR="00A108BA" w:rsidRPr="00DF3A57" w:rsidRDefault="00A108BA" w:rsidP="004D46F4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814</w:t>
            </w:r>
          </w:p>
        </w:tc>
      </w:tr>
      <w:tr w:rsidR="00A108BA" w:rsidRPr="00DF3A57" w14:paraId="246B9B31" w14:textId="77777777" w:rsidTr="00931059">
        <w:trPr>
          <w:trHeight w:val="20"/>
        </w:trPr>
        <w:tc>
          <w:tcPr>
            <w:tcW w:w="4770" w:type="dxa"/>
          </w:tcPr>
          <w:p w14:paraId="4B23B091" w14:textId="5DC87C71" w:rsidR="00A108BA" w:rsidRPr="00DF3A57" w:rsidRDefault="00A108BA" w:rsidP="00A108BA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อัตรามรณะในอนาคต</w:t>
            </w:r>
          </w:p>
        </w:tc>
        <w:tc>
          <w:tcPr>
            <w:tcW w:w="991" w:type="dxa"/>
          </w:tcPr>
          <w:p w14:paraId="333997EC" w14:textId="2EEDADEF" w:rsidR="00A108BA" w:rsidRPr="00DF3A57" w:rsidRDefault="00A108BA" w:rsidP="00A108B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108B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(149)</w:t>
            </w:r>
          </w:p>
        </w:tc>
        <w:tc>
          <w:tcPr>
            <w:tcW w:w="270" w:type="dxa"/>
          </w:tcPr>
          <w:p w14:paraId="43860C21" w14:textId="77777777" w:rsidR="00A108BA" w:rsidRPr="00A108BA" w:rsidRDefault="00A108BA" w:rsidP="00A1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79" w:type="dxa"/>
          </w:tcPr>
          <w:p w14:paraId="088C2E33" w14:textId="54A760B9" w:rsidR="00A108BA" w:rsidRPr="00DF3A57" w:rsidRDefault="00A108BA" w:rsidP="00A108B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152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04D516B3" w14:textId="77777777" w:rsidR="00A108BA" w:rsidRPr="00DF3A57" w:rsidRDefault="00A108BA" w:rsidP="00A1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899" w:type="dxa"/>
          </w:tcPr>
          <w:p w14:paraId="7DD47F08" w14:textId="507C6E45" w:rsidR="00A108BA" w:rsidRPr="00A108BA" w:rsidRDefault="00A108BA" w:rsidP="0044107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67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108BA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150 </w:t>
            </w:r>
          </w:p>
        </w:tc>
        <w:tc>
          <w:tcPr>
            <w:tcW w:w="236" w:type="dxa"/>
          </w:tcPr>
          <w:p w14:paraId="5C1A43F9" w14:textId="77777777" w:rsidR="00A108BA" w:rsidRPr="00A108BA" w:rsidRDefault="00A108BA" w:rsidP="00A1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7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</w:p>
        </w:tc>
        <w:tc>
          <w:tcPr>
            <w:tcW w:w="1025" w:type="dxa"/>
          </w:tcPr>
          <w:p w14:paraId="76AEA136" w14:textId="3731B4BF" w:rsidR="00A108BA" w:rsidRPr="00DF3A57" w:rsidRDefault="00A108BA" w:rsidP="004D46F4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153</w:t>
            </w:r>
          </w:p>
        </w:tc>
      </w:tr>
    </w:tbl>
    <w:p w14:paraId="22DAB5B1" w14:textId="0DD035DA" w:rsidR="00490AEA" w:rsidRDefault="00490AE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68F983D" w14:textId="1F5F7315" w:rsidR="00490AEA" w:rsidRDefault="0049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090FA71" w14:textId="55425EDA" w:rsidR="00EF4E77" w:rsidRPr="00DF3A57" w:rsidRDefault="003E0ACB" w:rsidP="004451C9">
      <w:pPr>
        <w:pStyle w:val="Heading6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DF3A57">
        <w:rPr>
          <w:rFonts w:asciiTheme="majorBidi" w:hAnsiTheme="majorBidi" w:cstheme="majorBidi"/>
          <w:sz w:val="28"/>
          <w:szCs w:val="28"/>
          <w:lang w:val="en-US"/>
        </w:rPr>
        <w:lastRenderedPageBreak/>
        <w:t>14</w:t>
      </w:r>
      <w:r w:rsidR="00EF4E77" w:rsidRPr="00DF3A57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F918DC" w:rsidRPr="00DF3A57">
        <w:rPr>
          <w:rFonts w:asciiTheme="majorBidi" w:hAnsiTheme="majorBidi" w:cstheme="majorBidi"/>
          <w:sz w:val="28"/>
          <w:szCs w:val="28"/>
          <w:cs/>
          <w:lang w:val="th-TH"/>
        </w:rPr>
        <w:t>ส่วนเกินมูลค่าหุ้นและสำรองตามกฎหมาย</w:t>
      </w:r>
    </w:p>
    <w:p w14:paraId="7D08EE17" w14:textId="5AA2D945" w:rsidR="00F918DC" w:rsidRPr="00DF3A57" w:rsidRDefault="00F918DC" w:rsidP="004451C9">
      <w:pPr>
        <w:rPr>
          <w:rFonts w:asciiTheme="majorBidi" w:hAnsiTheme="majorBidi" w:cstheme="majorBidi"/>
          <w:sz w:val="28"/>
          <w:szCs w:val="28"/>
          <w:lang w:val="th-TH" w:eastAsia="x-none"/>
        </w:rPr>
      </w:pPr>
    </w:p>
    <w:p w14:paraId="556C4722" w14:textId="77777777" w:rsidR="00F918DC" w:rsidRPr="00DF3A57" w:rsidRDefault="00F918D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F3A57">
        <w:rPr>
          <w:rFonts w:asciiTheme="majorBidi" w:hAnsiTheme="majorBidi" w:cstheme="majorBidi"/>
          <w:i/>
          <w:iCs/>
          <w:sz w:val="28"/>
          <w:szCs w:val="28"/>
          <w:cs/>
        </w:rPr>
        <w:t>ส่วนเกินมูลค่าหุ้น</w:t>
      </w:r>
    </w:p>
    <w:p w14:paraId="15139C90" w14:textId="4E3DB4BD" w:rsidR="00F918DC" w:rsidRPr="00DF3A57" w:rsidRDefault="00F918D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1268B50" w14:textId="43BAF938" w:rsidR="00F918DC" w:rsidRPr="00DF3A57" w:rsidRDefault="00F918D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3E0ACB" w:rsidRPr="00DF3A57">
        <w:rPr>
          <w:rFonts w:asciiTheme="majorBidi" w:hAnsiTheme="majorBidi" w:cstheme="majorBidi"/>
          <w:sz w:val="28"/>
          <w:szCs w:val="28"/>
        </w:rPr>
        <w:t>2535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3E0ACB" w:rsidRPr="00DF3A57">
        <w:rPr>
          <w:rFonts w:asciiTheme="majorBidi" w:hAnsiTheme="majorBidi" w:cstheme="majorBidi"/>
          <w:sz w:val="28"/>
          <w:szCs w:val="28"/>
        </w:rPr>
        <w:t>51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DF3A57">
        <w:rPr>
          <w:rFonts w:asciiTheme="majorBidi" w:hAnsiTheme="majorBidi" w:cstheme="majorBidi"/>
          <w:sz w:val="28"/>
          <w:szCs w:val="28"/>
        </w:rPr>
        <w:t>“</w:t>
      </w:r>
      <w:r w:rsidRPr="00DF3A57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DF3A57">
        <w:rPr>
          <w:rFonts w:asciiTheme="majorBidi" w:hAnsiTheme="majorBidi" w:cstheme="majorBidi"/>
          <w:sz w:val="28"/>
          <w:szCs w:val="28"/>
        </w:rPr>
        <w:t>”</w:t>
      </w:r>
      <w:r w:rsidRPr="00DF3A57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34762214" w14:textId="4E0C5310" w:rsidR="00F918DC" w:rsidRPr="00DF3A57" w:rsidRDefault="00F918D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F3A57">
        <w:rPr>
          <w:rFonts w:asciiTheme="majorBidi" w:hAnsiTheme="majorBidi" w:cstheme="majorBidi"/>
          <w:i/>
          <w:iCs/>
          <w:sz w:val="28"/>
          <w:szCs w:val="28"/>
          <w:cs/>
        </w:rPr>
        <w:t>สำรองตามกฎหมาย</w:t>
      </w:r>
    </w:p>
    <w:p w14:paraId="6052438E" w14:textId="4EF69473" w:rsidR="00164FA5" w:rsidRPr="00DF3A57" w:rsidRDefault="00164FA5" w:rsidP="004451C9">
      <w:pPr>
        <w:rPr>
          <w:rFonts w:asciiTheme="majorBidi" w:hAnsiTheme="majorBidi" w:cstheme="majorBidi"/>
          <w:sz w:val="28"/>
          <w:szCs w:val="28"/>
          <w:lang w:val="th-TH" w:eastAsia="x-none"/>
        </w:rPr>
      </w:pPr>
    </w:p>
    <w:p w14:paraId="60AF14A8" w14:textId="085BF602" w:rsidR="00164FA5" w:rsidRPr="00DF3A57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3E0ACB" w:rsidRPr="00DF3A57">
        <w:rPr>
          <w:rFonts w:asciiTheme="majorBidi" w:hAnsiTheme="majorBidi" w:cstheme="majorBidi"/>
          <w:sz w:val="28"/>
          <w:szCs w:val="28"/>
        </w:rPr>
        <w:t>2535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3E0ACB" w:rsidRPr="00DF3A57">
        <w:rPr>
          <w:rFonts w:asciiTheme="majorBidi" w:hAnsiTheme="majorBidi" w:cstheme="majorBidi"/>
          <w:sz w:val="28"/>
          <w:szCs w:val="28"/>
        </w:rPr>
        <w:t>116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DF3A57">
        <w:rPr>
          <w:rFonts w:asciiTheme="majorBidi" w:hAnsiTheme="majorBidi" w:cstheme="majorBidi"/>
          <w:sz w:val="28"/>
          <w:szCs w:val="28"/>
        </w:rPr>
        <w:t>“</w:t>
      </w:r>
      <w:r w:rsidRPr="00DF3A57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DF3A57">
        <w:rPr>
          <w:rFonts w:asciiTheme="majorBidi" w:hAnsiTheme="majorBidi" w:cstheme="majorBidi"/>
          <w:sz w:val="28"/>
          <w:szCs w:val="28"/>
        </w:rPr>
        <w:t>”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3E0ACB" w:rsidRPr="00DF3A57">
        <w:rPr>
          <w:rFonts w:asciiTheme="majorBidi" w:hAnsiTheme="majorBidi" w:cstheme="majorBidi"/>
          <w:sz w:val="28"/>
          <w:szCs w:val="28"/>
        </w:rPr>
        <w:t>5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3E0ACB" w:rsidRPr="00DF3A57">
        <w:rPr>
          <w:rFonts w:asciiTheme="majorBidi" w:hAnsiTheme="majorBidi" w:cstheme="majorBidi"/>
          <w:sz w:val="28"/>
          <w:szCs w:val="28"/>
        </w:rPr>
        <w:t>10</w:t>
      </w:r>
      <w:r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Pr="00DF3A57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64A9CEE6" w14:textId="61734690" w:rsidR="00164FA5" w:rsidRPr="00DF3A57" w:rsidRDefault="00164FA5" w:rsidP="004451C9">
      <w:pPr>
        <w:rPr>
          <w:rFonts w:asciiTheme="majorBidi" w:hAnsiTheme="majorBidi" w:cstheme="majorBidi"/>
          <w:sz w:val="28"/>
          <w:szCs w:val="28"/>
          <w:lang w:val="th-TH" w:eastAsia="x-none"/>
        </w:rPr>
      </w:pPr>
    </w:p>
    <w:p w14:paraId="1E66E991" w14:textId="29ED5163" w:rsidR="00164FA5" w:rsidRPr="00DF3A57" w:rsidRDefault="003E0ACB" w:rsidP="004451C9">
      <w:pPr>
        <w:pStyle w:val="Heading6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F3A57">
        <w:rPr>
          <w:rFonts w:asciiTheme="majorBidi" w:hAnsiTheme="majorBidi" w:cstheme="majorBidi"/>
          <w:sz w:val="28"/>
          <w:szCs w:val="28"/>
          <w:lang w:val="en-US"/>
        </w:rPr>
        <w:t>15</w:t>
      </w:r>
      <w:r w:rsidR="00164FA5" w:rsidRPr="00DF3A57">
        <w:rPr>
          <w:rFonts w:asciiTheme="majorBidi" w:hAnsiTheme="majorBidi" w:cstheme="majorBidi"/>
          <w:sz w:val="28"/>
          <w:szCs w:val="28"/>
          <w:lang w:val="en-US"/>
        </w:rPr>
        <w:tab/>
      </w:r>
      <w:r w:rsidR="00164FA5" w:rsidRPr="00DF3A57">
        <w:rPr>
          <w:rFonts w:asciiTheme="majorBidi" w:hAnsiTheme="majorBidi" w:cstheme="majorBidi"/>
          <w:sz w:val="28"/>
          <w:szCs w:val="28"/>
          <w:cs/>
          <w:lang w:val="en-US"/>
        </w:rPr>
        <w:t>ส่วนงานดำเนินงานและการจำแนกรายได้</w:t>
      </w:r>
    </w:p>
    <w:p w14:paraId="1A67DAEF" w14:textId="1A5AC94F" w:rsidR="00F4452B" w:rsidRPr="00DF3A57" w:rsidRDefault="00F4452B" w:rsidP="004451C9">
      <w:pPr>
        <w:spacing w:line="240" w:lineRule="auto"/>
        <w:ind w:left="900"/>
        <w:rPr>
          <w:rFonts w:asciiTheme="majorBidi" w:hAnsiTheme="majorBidi" w:cstheme="majorBidi"/>
          <w:sz w:val="28"/>
          <w:szCs w:val="28"/>
        </w:rPr>
      </w:pPr>
    </w:p>
    <w:p w14:paraId="131097F2" w14:textId="5EF8215C" w:rsidR="00025D27" w:rsidRPr="00DF3A5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F3A5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</w:t>
      </w:r>
    </w:p>
    <w:p w14:paraId="7024AAAC" w14:textId="77777777" w:rsidR="00A241A5" w:rsidRPr="00DF3A57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EA1D708" w14:textId="00D97C06" w:rsidR="00025D27" w:rsidRPr="00DF3A57" w:rsidRDefault="00025D27" w:rsidP="004451C9">
      <w:pPr>
        <w:pStyle w:val="ListParagraph"/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F3A57">
        <w:rPr>
          <w:rFonts w:asciiTheme="majorBidi" w:hAnsiTheme="majorBidi" w:cstheme="majorBidi"/>
          <w:i/>
          <w:iCs/>
          <w:sz w:val="28"/>
          <w:szCs w:val="28"/>
          <w:cs/>
        </w:rPr>
        <w:t>รายงานทางการเงินจำแนกตามส่วนงาน</w:t>
      </w:r>
    </w:p>
    <w:p w14:paraId="3277959F" w14:textId="77777777" w:rsidR="00382225" w:rsidRPr="00DF3A57" w:rsidRDefault="0038222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1C34FFC" w14:textId="0BF0F887" w:rsidR="00025D27" w:rsidRPr="00DF3A5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</w:t>
      </w:r>
      <w:r w:rsidR="003528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sz w:val="28"/>
          <w:szCs w:val="28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68464422" w14:textId="01D57CA5" w:rsidR="00F918DC" w:rsidRPr="00DF3A5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</w:rPr>
        <w:t> </w:t>
      </w:r>
    </w:p>
    <w:p w14:paraId="178B7738" w14:textId="582CA146" w:rsidR="00025D27" w:rsidRPr="00DF3A57" w:rsidRDefault="00025D27" w:rsidP="004451C9">
      <w:pPr>
        <w:pStyle w:val="ListParagraph"/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F3A57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4333DBFD" w14:textId="77777777" w:rsidR="00382225" w:rsidRPr="00DF3A57" w:rsidRDefault="0038222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C695FC8" w14:textId="26ADA566" w:rsidR="00025D27" w:rsidRPr="00DF3A5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3528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sz w:val="28"/>
          <w:szCs w:val="28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และแสดงสุทธิจากส่วนลดการค้าและส่วนลดตามปริมาณ รายได้ที่เป็นเงินตราต่างประเทศแปลงค่าเป็นสกุลเงินที่ใช้ในการดำเนินงานโดยใช้อัตราแลกเปลี่ยน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518C5D96" w14:textId="77777777" w:rsidR="00025D27" w:rsidRPr="00DF3A5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0EF2CD8" w14:textId="78CDF3A2" w:rsidR="00025D27" w:rsidRPr="00DF3A5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42981CC8" w14:textId="77777777" w:rsidR="00025D27" w:rsidRPr="00DF3A5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094F4FA" w14:textId="6F2284A6" w:rsidR="00025D27" w:rsidRPr="00DF3A5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0954721D" w14:textId="77777777" w:rsidR="00025D27" w:rsidRPr="00DF3A5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FD378A9" w14:textId="77777777" w:rsidR="00A27ECD" w:rsidRDefault="00A27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10921AA1" w14:textId="2F40463E" w:rsidR="00025D27" w:rsidRPr="00DF3A57" w:rsidRDefault="00025D27" w:rsidP="004451C9">
      <w:pPr>
        <w:pStyle w:val="ListParagraph"/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F3A57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ยอดคงเหลือของสัญญา</w:t>
      </w:r>
    </w:p>
    <w:p w14:paraId="7A55BAB9" w14:textId="77777777" w:rsidR="00382225" w:rsidRPr="00DF3A57" w:rsidRDefault="0038222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D06DB9A" w14:textId="29263BF1" w:rsidR="00D023DA" w:rsidRPr="00DF3A5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="003528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sz w:val="28"/>
          <w:szCs w:val="28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3528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sz w:val="28"/>
          <w:szCs w:val="28"/>
          <w:cs/>
        </w:rPr>
        <w:t>รับรู้รายได้ที่เกี่ยวข้อง</w:t>
      </w:r>
      <w:r w:rsidR="00410773" w:rsidRPr="00DF3A57">
        <w:rPr>
          <w:rFonts w:asciiTheme="majorBidi" w:hAnsiTheme="majorBidi" w:cstheme="majorBidi"/>
          <w:sz w:val="28"/>
          <w:szCs w:val="28"/>
        </w:rPr>
        <w:t xml:space="preserve"> </w:t>
      </w:r>
      <w:r w:rsidR="00410773" w:rsidRPr="00DF3A57">
        <w:rPr>
          <w:rFonts w:asciiTheme="majorBidi" w:hAnsiTheme="majorBidi" w:cstheme="majorBidi"/>
          <w:sz w:val="28"/>
          <w:szCs w:val="28"/>
          <w:cs/>
        </w:rPr>
        <w:t>แสดงเป็นส่วนหนึ่งของเจ้าหนี้การค้าและเจ้าหนี้อื่นในงบแสดงฐานะการเงิน</w:t>
      </w:r>
    </w:p>
    <w:p w14:paraId="3AD7FA87" w14:textId="6F2AE73C" w:rsidR="00A241A5" w:rsidRPr="00DF3A57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</w:pPr>
    </w:p>
    <w:p w14:paraId="7DA17EC6" w14:textId="0AB2E7C9" w:rsidR="00025D27" w:rsidRPr="00DF3A57" w:rsidRDefault="00025D27" w:rsidP="004451C9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  <w:r w:rsidRPr="00DF3A57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 xml:space="preserve">ส่วนงานดำเนินงาน </w:t>
      </w:r>
    </w:p>
    <w:p w14:paraId="0C72BC3A" w14:textId="77777777" w:rsidR="00A241A5" w:rsidRPr="00DF3A57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</w:p>
    <w:p w14:paraId="662C63F2" w14:textId="49C78E2E" w:rsidR="00164FA5" w:rsidRPr="00DF3A57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  <w:cs/>
        </w:rPr>
      </w:pP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ผู้บริหารพิจารณาว่า </w:t>
      </w:r>
      <w:r w:rsidR="0035281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ดำเนินกิจการในส่วนงานเดียวคือธุรกิจเกี่ยวกับการผลิตอาหารทะเลแช่แข็ง ดังนั้นจึงมีส่วนงานที่รายงานเพียงส่วนงานเดียว</w:t>
      </w:r>
    </w:p>
    <w:p w14:paraId="500338F1" w14:textId="77777777" w:rsidR="00164FA5" w:rsidRPr="00DF3A57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p w14:paraId="26AC6353" w14:textId="0A04C7E3" w:rsidR="00164FA5" w:rsidRPr="00DF3A57" w:rsidRDefault="00352815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="00164FA5"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ได้นำเสนอข้อมูลส่วนงานดำเนินงานทางภูมิศาสตร์โดยพิจารณาจากระบบการบริหาร การจัดการและโครงสร้างการรายงานทางการเงินภายในของ</w:t>
      </w:r>
      <w:r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="00164FA5"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เป็นเกณฑ์ในการกำหนดส่วนงาน</w:t>
      </w:r>
    </w:p>
    <w:p w14:paraId="6B24893C" w14:textId="77777777" w:rsidR="004C09E1" w:rsidRPr="00DF3A57" w:rsidRDefault="004C09E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530"/>
        <w:gridCol w:w="262"/>
        <w:gridCol w:w="8"/>
        <w:gridCol w:w="1530"/>
      </w:tblGrid>
      <w:tr w:rsidR="008810B5" w:rsidRPr="00DF3A57" w14:paraId="69516960" w14:textId="77777777" w:rsidTr="008810B5">
        <w:trPr>
          <w:trHeight w:val="80"/>
          <w:tblHeader/>
        </w:trPr>
        <w:tc>
          <w:tcPr>
            <w:tcW w:w="5670" w:type="dxa"/>
            <w:shd w:val="clear" w:color="auto" w:fill="auto"/>
          </w:tcPr>
          <w:p w14:paraId="68A81E27" w14:textId="77777777" w:rsidR="008810B5" w:rsidRPr="00DF3A57" w:rsidRDefault="008810B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CB4D31" w14:textId="1790C043" w:rsidR="008810B5" w:rsidRPr="00DF3A57" w:rsidRDefault="008810B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งบการเงินที่</w:t>
            </w:r>
            <w:r>
              <w:rPr>
                <w:rFonts w:asciiTheme="majorBidi" w:hAnsiTheme="majorBidi"/>
                <w:bCs/>
                <w:color w:val="000000"/>
                <w:sz w:val="28"/>
                <w:szCs w:val="28"/>
                <w:lang w:val="en-GB"/>
              </w:rPr>
              <w:br/>
            </w: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แสดงเงินลงทุน</w:t>
            </w:r>
            <w:r>
              <w:rPr>
                <w:rFonts w:asciiTheme="majorBidi" w:hAnsiTheme="majorBidi"/>
                <w:bCs/>
                <w:color w:val="000000"/>
                <w:sz w:val="28"/>
                <w:szCs w:val="28"/>
                <w:lang w:val="en-GB"/>
              </w:rPr>
              <w:br/>
            </w: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ตาม</w:t>
            </w:r>
            <w:r w:rsidR="00931059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วิธี</w:t>
            </w:r>
            <w:r w:rsidRPr="00634BAE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ส่วนได้เสีย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85D338E" w14:textId="77777777" w:rsidR="008810B5" w:rsidRPr="00DF3A57" w:rsidRDefault="008810B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99BF6D" w14:textId="06F478F0" w:rsidR="008810B5" w:rsidRPr="00DF3A57" w:rsidRDefault="008810B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164FA5" w:rsidRPr="00DF3A57" w14:paraId="0220E8C0" w14:textId="77777777" w:rsidTr="00B76228">
        <w:trPr>
          <w:trHeight w:val="80"/>
          <w:tblHeader/>
        </w:trPr>
        <w:tc>
          <w:tcPr>
            <w:tcW w:w="5670" w:type="dxa"/>
            <w:shd w:val="clear" w:color="auto" w:fill="auto"/>
          </w:tcPr>
          <w:p w14:paraId="73446B3A" w14:textId="77777777" w:rsidR="00164FA5" w:rsidRPr="00DF3A57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4"/>
            <w:shd w:val="clear" w:color="auto" w:fill="auto"/>
            <w:vAlign w:val="bottom"/>
          </w:tcPr>
          <w:p w14:paraId="22D28ABB" w14:textId="77777777" w:rsidR="00164FA5" w:rsidRPr="00DF3A57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F3A5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ส่วนงานการผลิตอาหารทะเลแช่แข็ง</w:t>
            </w:r>
          </w:p>
        </w:tc>
      </w:tr>
      <w:tr w:rsidR="00164FA5" w:rsidRPr="00DF3A57" w14:paraId="56D1B2FE" w14:textId="77777777" w:rsidTr="00B76228">
        <w:trPr>
          <w:tblHeader/>
        </w:trPr>
        <w:tc>
          <w:tcPr>
            <w:tcW w:w="5670" w:type="dxa"/>
            <w:shd w:val="clear" w:color="auto" w:fill="auto"/>
          </w:tcPr>
          <w:p w14:paraId="438DC5CC" w14:textId="0BE14A03" w:rsidR="00164FA5" w:rsidRPr="00DF3A57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E0ACB" w:rsidRPr="00DF3A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30" w:type="dxa"/>
            <w:shd w:val="clear" w:color="auto" w:fill="auto"/>
          </w:tcPr>
          <w:p w14:paraId="30E9F7DB" w14:textId="1825839A" w:rsidR="00164FA5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5A3DBE"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1AD667C0" w14:textId="77777777" w:rsidR="00164FA5" w:rsidRPr="00DF3A57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shd w:val="clear" w:color="auto" w:fill="auto"/>
          </w:tcPr>
          <w:p w14:paraId="2E56E666" w14:textId="2E5A9E2C" w:rsidR="00164FA5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5A3DBE"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164FA5" w:rsidRPr="00DF3A57" w14:paraId="3F905DC0" w14:textId="77777777" w:rsidTr="00B76228">
        <w:trPr>
          <w:tblHeader/>
        </w:trPr>
        <w:tc>
          <w:tcPr>
            <w:tcW w:w="5670" w:type="dxa"/>
            <w:shd w:val="clear" w:color="auto" w:fill="auto"/>
          </w:tcPr>
          <w:p w14:paraId="45CC8F3E" w14:textId="77777777" w:rsidR="00164FA5" w:rsidRPr="00DF3A57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4"/>
            <w:shd w:val="clear" w:color="auto" w:fill="auto"/>
          </w:tcPr>
          <w:p w14:paraId="53A0169D" w14:textId="77777777" w:rsidR="00164FA5" w:rsidRPr="00DF3A57" w:rsidRDefault="00164FA5" w:rsidP="004451C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5A3DBE" w:rsidRPr="00DF3A57" w14:paraId="59F25EC8" w14:textId="77777777" w:rsidTr="00B76228">
        <w:tc>
          <w:tcPr>
            <w:tcW w:w="5670" w:type="dxa"/>
            <w:shd w:val="clear" w:color="auto" w:fill="auto"/>
          </w:tcPr>
          <w:p w14:paraId="20696AFD" w14:textId="77777777" w:rsidR="005A3DBE" w:rsidRPr="00DF3A57" w:rsidRDefault="005A3DBE" w:rsidP="005A3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3A3665" w14:textId="77777777" w:rsidR="005A3DBE" w:rsidRPr="00DF3A57" w:rsidRDefault="005A3DBE" w:rsidP="005A3DB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F4562EF" w14:textId="77777777" w:rsidR="005A3DBE" w:rsidRPr="00DF3A57" w:rsidRDefault="005A3DBE" w:rsidP="005A3D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bottom"/>
          </w:tcPr>
          <w:p w14:paraId="03F1450B" w14:textId="77777777" w:rsidR="005A3DBE" w:rsidRPr="00DF3A57" w:rsidRDefault="005A3DBE" w:rsidP="005A3DB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A3DBE" w:rsidRPr="00DF3A57" w14:paraId="21E69D9F" w14:textId="77777777" w:rsidTr="00B76228">
        <w:tc>
          <w:tcPr>
            <w:tcW w:w="5670" w:type="dxa"/>
            <w:shd w:val="clear" w:color="auto" w:fill="auto"/>
            <w:vAlign w:val="bottom"/>
          </w:tcPr>
          <w:p w14:paraId="422B09CE" w14:textId="77777777" w:rsidR="005A3DBE" w:rsidRPr="00DF3A57" w:rsidRDefault="005A3DBE" w:rsidP="005A3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23F3F0" w14:textId="74FB4D3D" w:rsidR="005A3DBE" w:rsidRPr="00DF3A57" w:rsidRDefault="00A27ECD" w:rsidP="005A3DB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3,147,717</w:t>
            </w:r>
          </w:p>
        </w:tc>
        <w:tc>
          <w:tcPr>
            <w:tcW w:w="262" w:type="dxa"/>
            <w:shd w:val="clear" w:color="auto" w:fill="auto"/>
          </w:tcPr>
          <w:p w14:paraId="6651F854" w14:textId="77777777" w:rsidR="005A3DBE" w:rsidRPr="00DF3A57" w:rsidRDefault="005A3DBE" w:rsidP="005A3D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B0ACEB" w14:textId="7EBCABAF" w:rsidR="005A3DBE" w:rsidRPr="00DF3A57" w:rsidRDefault="005A3DBE" w:rsidP="005A3DB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2,485,797</w:t>
            </w:r>
          </w:p>
        </w:tc>
      </w:tr>
    </w:tbl>
    <w:p w14:paraId="5762961E" w14:textId="11F53208" w:rsidR="00025D27" w:rsidRPr="00DF3A5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07C3D311" w14:textId="3B346C09" w:rsidR="00421CA0" w:rsidRPr="001D78FC" w:rsidRDefault="00164FA5" w:rsidP="001D7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DF3A5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การจำแนกรายได้ตามส่วนงานภูมิศาสตร์หลัก </w:t>
      </w:r>
      <w:r w:rsidR="00142779" w:rsidRPr="00DF3A5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สำหรับปีสิ้นสุดวันที่ </w:t>
      </w:r>
      <w:r w:rsidR="003E0ACB" w:rsidRPr="00DF3A5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31</w:t>
      </w:r>
      <w:r w:rsidR="00142779" w:rsidRPr="00DF3A5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ธันวาคม</w:t>
      </w:r>
    </w:p>
    <w:p w14:paraId="3A1A9BE7" w14:textId="3A705E28" w:rsidR="00571481" w:rsidRPr="00316350" w:rsidRDefault="00B85831" w:rsidP="00316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B85831"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  <w:drawing>
          <wp:inline distT="0" distB="0" distL="0" distR="0" wp14:anchorId="03D8EA5E" wp14:editId="380D9E05">
            <wp:extent cx="5766674" cy="2407534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04801" cy="2423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47237" w14:textId="27C48B24" w:rsidR="00164FA5" w:rsidRPr="00DF3A57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DF3A5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การจำแนกรายได้ตามประเภทของสินค้าและบริการหลัก</w:t>
      </w:r>
      <w:r w:rsidRPr="00DF3A5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="00142779" w:rsidRPr="00DF3A5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สำหรับปีสิ้นสุดวันที่ </w:t>
      </w:r>
      <w:r w:rsidR="003E0ACB" w:rsidRPr="00DF3A5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31</w:t>
      </w:r>
      <w:r w:rsidR="00142779" w:rsidRPr="00DF3A5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ธันวาคม</w:t>
      </w:r>
    </w:p>
    <w:p w14:paraId="534E613A" w14:textId="00A83D9A" w:rsidR="00164FA5" w:rsidRPr="00DF3A57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noProof/>
          <w:cs/>
        </w:rPr>
      </w:pPr>
    </w:p>
    <w:p w14:paraId="03735D09" w14:textId="5DB28A8E" w:rsidR="00180789" w:rsidRDefault="00606BF9" w:rsidP="00D80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606BF9">
        <w:rPr>
          <w:rFonts w:asciiTheme="majorBidi" w:hAnsiTheme="majorBidi" w:cstheme="majorBidi"/>
          <w:b/>
          <w:bCs/>
          <w:i/>
          <w:iCs/>
          <w:noProof/>
          <w:color w:val="000000"/>
          <w:sz w:val="28"/>
          <w:szCs w:val="28"/>
        </w:rPr>
        <w:drawing>
          <wp:inline distT="0" distB="0" distL="0" distR="0" wp14:anchorId="257A6299" wp14:editId="5BFACDEF">
            <wp:extent cx="5613400" cy="2173476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25105" cy="2178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0F6D1" w14:textId="77777777" w:rsidR="00D80812" w:rsidRPr="00D80812" w:rsidRDefault="00D8081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14"/>
          <w:szCs w:val="14"/>
        </w:rPr>
      </w:pPr>
    </w:p>
    <w:p w14:paraId="5041047A" w14:textId="1D644506" w:rsidR="00164FA5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DF3A5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การจำแนกรายได้ตามจังหวะเวลาในการรับรู้รายได้</w:t>
      </w:r>
      <w:r w:rsidRPr="00DF3A5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="00142779" w:rsidRPr="00DF3A5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สำหรับปีสิ้นสุดวันที่ </w:t>
      </w:r>
      <w:r w:rsidR="003E0ACB" w:rsidRPr="00DF3A5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31</w:t>
      </w:r>
      <w:r w:rsidR="00142779" w:rsidRPr="00DF3A5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ธันวาคม</w:t>
      </w:r>
    </w:p>
    <w:p w14:paraId="2AB8C149" w14:textId="77777777" w:rsidR="00A15B09" w:rsidRPr="0026686D" w:rsidRDefault="00A15B0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2"/>
          <w:szCs w:val="22"/>
        </w:rPr>
      </w:pPr>
    </w:p>
    <w:p w14:paraId="4FFCD548" w14:textId="43B566A4" w:rsidR="00A15B09" w:rsidRPr="00BD71F2" w:rsidRDefault="00A15B09" w:rsidP="00BD7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  <w:r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 xml:space="preserve">         </w:t>
      </w:r>
      <w:r w:rsidR="00991DA1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 xml:space="preserve">       </w:t>
      </w:r>
      <w:r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 xml:space="preserve">            </w:t>
      </w:r>
      <w:r w:rsidRPr="00A15B09">
        <w:rPr>
          <w:rFonts w:asciiTheme="majorBidi" w:hAnsiTheme="majorBidi"/>
          <w:b/>
          <w:bCs/>
          <w:i/>
          <w:iCs/>
          <w:noProof/>
          <w:color w:val="000000"/>
          <w:sz w:val="28"/>
          <w:szCs w:val="28"/>
          <w:cs/>
        </w:rPr>
        <w:drawing>
          <wp:inline distT="0" distB="0" distL="0" distR="0" wp14:anchorId="4E333796" wp14:editId="03999937">
            <wp:extent cx="3998595" cy="2082800"/>
            <wp:effectExtent l="0" t="0" r="190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21230" cy="2094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 xml:space="preserve">         </w:t>
      </w:r>
    </w:p>
    <w:p w14:paraId="5167F2F2" w14:textId="50FD8FC4" w:rsidR="00142779" w:rsidRPr="00DF3A57" w:rsidRDefault="00142779" w:rsidP="004451C9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  <w:r w:rsidRPr="00DF3A57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ลูกค้ารายใหญ่</w:t>
      </w:r>
    </w:p>
    <w:p w14:paraId="2A813782" w14:textId="77777777" w:rsidR="00A241A5" w:rsidRPr="00DF3A57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</w:p>
    <w:p w14:paraId="0CF6A9C7" w14:textId="7E6F9C52" w:rsidR="00991DA1" w:rsidRDefault="00142779" w:rsidP="0026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รายได้จากลูกค้า</w:t>
      </w:r>
      <w:r w:rsidR="00593DB7"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สาม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รายจากส่วนงานการผลิตอาหารทะเลแช่แข็งของ</w:t>
      </w:r>
      <w:r w:rsidR="0035281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เป็น</w:t>
      </w:r>
      <w:r w:rsidR="00441075">
        <w:rPr>
          <w:rFonts w:asciiTheme="majorBidi" w:eastAsia="Cordia New" w:hAnsiTheme="majorBidi" w:cstheme="majorBidi" w:hint="cs"/>
          <w:color w:val="000000"/>
          <w:sz w:val="28"/>
          <w:szCs w:val="28"/>
          <w:cs/>
        </w:rPr>
        <w:t>จำนวน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เงินประมาณ </w:t>
      </w:r>
      <w:r w:rsidR="009B0E10">
        <w:rPr>
          <w:rFonts w:asciiTheme="majorBidi" w:eastAsia="Cordia New" w:hAnsiTheme="majorBidi" w:cstheme="majorBidi"/>
          <w:color w:val="000000"/>
          <w:sz w:val="28"/>
          <w:szCs w:val="28"/>
        </w:rPr>
        <w:t xml:space="preserve">2,216.24 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ล้านบาท </w:t>
      </w:r>
      <w:r w:rsidR="00B63935">
        <w:rPr>
          <w:rFonts w:asciiTheme="majorBidi" w:eastAsia="Cordia New" w:hAnsiTheme="majorBidi" w:cstheme="majorBidi"/>
          <w:color w:val="000000"/>
          <w:sz w:val="28"/>
          <w:szCs w:val="28"/>
        </w:rPr>
        <w:br/>
      </w:r>
      <w:r w:rsidRPr="00DF3A57">
        <w:rPr>
          <w:rFonts w:asciiTheme="majorBidi" w:eastAsia="Cordia New" w:hAnsiTheme="majorBidi" w:cstheme="majorBidi"/>
          <w:i/>
          <w:iCs/>
          <w:color w:val="000000"/>
          <w:sz w:val="28"/>
          <w:szCs w:val="28"/>
          <w:cs/>
        </w:rPr>
        <w:t>(</w:t>
      </w:r>
      <w:r w:rsidR="003E0ACB" w:rsidRPr="00DF3A57">
        <w:rPr>
          <w:rFonts w:asciiTheme="majorBidi" w:eastAsia="Cordia New" w:hAnsiTheme="majorBidi" w:cstheme="majorBidi"/>
          <w:i/>
          <w:iCs/>
          <w:color w:val="000000"/>
          <w:sz w:val="28"/>
          <w:szCs w:val="28"/>
        </w:rPr>
        <w:t>256</w:t>
      </w:r>
      <w:r w:rsidR="005A3DBE" w:rsidRPr="00DF3A57">
        <w:rPr>
          <w:rFonts w:asciiTheme="majorBidi" w:eastAsia="Cordia New" w:hAnsiTheme="majorBidi" w:cstheme="majorBidi"/>
          <w:i/>
          <w:iCs/>
          <w:color w:val="000000"/>
          <w:sz w:val="28"/>
          <w:szCs w:val="28"/>
        </w:rPr>
        <w:t>4</w:t>
      </w:r>
      <w:r w:rsidRPr="00DF3A57">
        <w:rPr>
          <w:rFonts w:asciiTheme="majorBidi" w:eastAsia="Cordia New" w:hAnsiTheme="majorBidi" w:cstheme="majorBidi"/>
          <w:i/>
          <w:iCs/>
          <w:color w:val="000000"/>
          <w:sz w:val="28"/>
          <w:szCs w:val="28"/>
        </w:rPr>
        <w:t xml:space="preserve">: </w:t>
      </w:r>
      <w:r w:rsidR="005A3DBE" w:rsidRPr="00DF3A57">
        <w:rPr>
          <w:rFonts w:asciiTheme="majorBidi" w:eastAsia="Cordia New" w:hAnsiTheme="majorBidi" w:cstheme="majorBidi"/>
          <w:i/>
          <w:iCs/>
          <w:color w:val="000000"/>
          <w:sz w:val="28"/>
          <w:szCs w:val="28"/>
        </w:rPr>
        <w:t xml:space="preserve">1,559.89 </w:t>
      </w:r>
      <w:r w:rsidRPr="00DF3A57">
        <w:rPr>
          <w:rFonts w:asciiTheme="majorBidi" w:eastAsia="Cordia New" w:hAnsiTheme="majorBidi" w:cstheme="majorBidi"/>
          <w:i/>
          <w:iCs/>
          <w:color w:val="000000"/>
          <w:sz w:val="28"/>
          <w:szCs w:val="28"/>
          <w:cs/>
        </w:rPr>
        <w:t>ล้านบาท)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จากรายได้รวมของ</w:t>
      </w:r>
      <w:r w:rsidR="0035281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</w:t>
      </w:r>
      <w:r w:rsidR="007A5F8A">
        <w:rPr>
          <w:rFonts w:asciiTheme="majorBidi" w:eastAsia="Cordia New" w:hAnsiTheme="majorBidi" w:cstheme="majorBidi" w:hint="cs"/>
          <w:color w:val="000000"/>
          <w:sz w:val="28"/>
          <w:szCs w:val="28"/>
          <w:cs/>
        </w:rPr>
        <w:t>ท</w:t>
      </w:r>
    </w:p>
    <w:p w14:paraId="1ACCF3E5" w14:textId="77777777" w:rsidR="00BD71F2" w:rsidRPr="0026686D" w:rsidRDefault="00BD71F2" w:rsidP="0026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p w14:paraId="7A80976C" w14:textId="77777777" w:rsidR="00142779" w:rsidRPr="00DF3A57" w:rsidRDefault="00142779" w:rsidP="004451C9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  <w:r w:rsidRPr="00DF3A57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ยอดคงเหลือของสัญญา</w:t>
      </w:r>
    </w:p>
    <w:p w14:paraId="2CC34267" w14:textId="745EF3F1" w:rsidR="00A10B70" w:rsidRPr="0026686D" w:rsidRDefault="00A10B70" w:rsidP="0026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bookmarkStart w:id="12" w:name="_Hlk33139193"/>
    </w:p>
    <w:tbl>
      <w:tblPr>
        <w:tblW w:w="91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2160"/>
        <w:gridCol w:w="262"/>
        <w:gridCol w:w="8"/>
        <w:gridCol w:w="1804"/>
      </w:tblGrid>
      <w:tr w:rsidR="007C1C51" w:rsidRPr="00DF3A57" w14:paraId="22172892" w14:textId="77777777" w:rsidTr="00931059">
        <w:trPr>
          <w:trHeight w:val="80"/>
          <w:tblHeader/>
        </w:trPr>
        <w:tc>
          <w:tcPr>
            <w:tcW w:w="4950" w:type="dxa"/>
            <w:shd w:val="clear" w:color="auto" w:fill="auto"/>
          </w:tcPr>
          <w:p w14:paraId="3E5F3E64" w14:textId="7D76757D" w:rsidR="007C1C51" w:rsidRPr="00DF3A57" w:rsidRDefault="007C1C5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E78B9AE" w14:textId="33DAFDA9" w:rsidR="007C1C51" w:rsidRPr="00DF3A57" w:rsidRDefault="008810B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14019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งบการเงินที่แสดง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br/>
            </w:r>
            <w:r w:rsidRPr="0014019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เงินลงทุนตาม</w:t>
            </w:r>
            <w:r w:rsidR="0093105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วิธี</w:t>
            </w:r>
            <w:r w:rsidRPr="0014019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ส่วนได้เสีย</w:t>
            </w:r>
            <w:r w:rsidR="007C1C51" w:rsidRPr="00DF3A5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 xml:space="preserve">/ 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br/>
            </w:r>
            <w:r w:rsidR="007C1C51" w:rsidRPr="00DF3A5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8782C3E" w14:textId="77777777" w:rsidR="007C1C51" w:rsidRPr="00DF3A57" w:rsidRDefault="007C1C5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4" w:type="dxa"/>
            <w:shd w:val="clear" w:color="auto" w:fill="auto"/>
            <w:vAlign w:val="bottom"/>
          </w:tcPr>
          <w:p w14:paraId="66E96010" w14:textId="3881E7CC" w:rsidR="007C1C51" w:rsidRPr="00DF3A57" w:rsidRDefault="008810B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  <w:r w:rsidRPr="00DF3A5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 xml:space="preserve">/ 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br/>
            </w:r>
            <w:r w:rsidRPr="00DF3A5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950036" w:rsidRPr="00DF3A57" w14:paraId="6E886664" w14:textId="77777777" w:rsidTr="00931059">
        <w:trPr>
          <w:trHeight w:val="80"/>
          <w:tblHeader/>
        </w:trPr>
        <w:tc>
          <w:tcPr>
            <w:tcW w:w="4950" w:type="dxa"/>
            <w:shd w:val="clear" w:color="auto" w:fill="auto"/>
          </w:tcPr>
          <w:p w14:paraId="481573F3" w14:textId="44864800" w:rsidR="00950036" w:rsidRPr="00DF3A57" w:rsidRDefault="0095003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7A0E0079" w14:textId="53DA55C2" w:rsidR="00950036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5A3DBE"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063521F0" w14:textId="77777777" w:rsidR="00950036" w:rsidRPr="00DF3A57" w:rsidRDefault="0095003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12" w:type="dxa"/>
            <w:gridSpan w:val="2"/>
            <w:shd w:val="clear" w:color="auto" w:fill="auto"/>
          </w:tcPr>
          <w:p w14:paraId="3F63B0F4" w14:textId="25C2C001" w:rsidR="00950036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5A3DBE"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950036" w:rsidRPr="00DF3A57" w14:paraId="6950C81D" w14:textId="77777777" w:rsidTr="00931059">
        <w:trPr>
          <w:tblHeader/>
        </w:trPr>
        <w:tc>
          <w:tcPr>
            <w:tcW w:w="4950" w:type="dxa"/>
            <w:shd w:val="clear" w:color="auto" w:fill="auto"/>
          </w:tcPr>
          <w:p w14:paraId="01CCFDCC" w14:textId="77777777" w:rsidR="00950036" w:rsidRPr="00DF3A57" w:rsidRDefault="0095003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34" w:type="dxa"/>
            <w:gridSpan w:val="4"/>
            <w:shd w:val="clear" w:color="auto" w:fill="auto"/>
          </w:tcPr>
          <w:p w14:paraId="30312B24" w14:textId="77777777" w:rsidR="00950036" w:rsidRPr="00DF3A57" w:rsidRDefault="00950036" w:rsidP="004451C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5A3DBE" w:rsidRPr="00DF3A57" w14:paraId="72B907AC" w14:textId="77777777" w:rsidTr="00931059">
        <w:tc>
          <w:tcPr>
            <w:tcW w:w="4950" w:type="dxa"/>
            <w:shd w:val="clear" w:color="auto" w:fill="auto"/>
          </w:tcPr>
          <w:p w14:paraId="114644FD" w14:textId="2F118AF3" w:rsidR="005A3DBE" w:rsidRPr="00DF3A57" w:rsidRDefault="005A3DBE" w:rsidP="005A3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FD14A6B" w14:textId="5AF9BC68" w:rsidR="005A3DBE" w:rsidRPr="00DF3A57" w:rsidRDefault="009B0E10" w:rsidP="005A3DB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6,119</w:t>
            </w:r>
          </w:p>
        </w:tc>
        <w:tc>
          <w:tcPr>
            <w:tcW w:w="262" w:type="dxa"/>
            <w:shd w:val="clear" w:color="auto" w:fill="auto"/>
          </w:tcPr>
          <w:p w14:paraId="2B20C0AA" w14:textId="77777777" w:rsidR="005A3DBE" w:rsidRPr="00DF3A57" w:rsidRDefault="005A3DBE" w:rsidP="005A3DB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12" w:type="dxa"/>
            <w:gridSpan w:val="2"/>
            <w:shd w:val="clear" w:color="auto" w:fill="auto"/>
            <w:vAlign w:val="bottom"/>
          </w:tcPr>
          <w:p w14:paraId="228C12C6" w14:textId="25FD1F31" w:rsidR="005A3DBE" w:rsidRPr="00DF3A57" w:rsidRDefault="005A3DBE" w:rsidP="005A3DB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12,968</w:t>
            </w:r>
          </w:p>
        </w:tc>
      </w:tr>
    </w:tbl>
    <w:p w14:paraId="396D80DD" w14:textId="7F395D75" w:rsidR="00431954" w:rsidRPr="00DF3A57" w:rsidRDefault="00B76228" w:rsidP="0026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lastRenderedPageBreak/>
        <w:t>เงินรับล่วงหน้า</w:t>
      </w:r>
      <w:r w:rsidR="00950036"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ค่าสินค้าส่วนใหญ่เกิดจาก</w:t>
      </w:r>
      <w:r w:rsidR="008D6271"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การขายสินค้ารับจ้างผลิต หรือการกำหนดเงื่อนไขการชำระเงิน</w:t>
      </w:r>
      <w:r w:rsidR="008D6271" w:rsidRPr="00DF3A57">
        <w:rPr>
          <w:rFonts w:asciiTheme="majorBidi" w:eastAsia="Cordia New" w:hAnsiTheme="majorBidi" w:cstheme="majorBidi"/>
          <w:color w:val="000000"/>
          <w:sz w:val="28"/>
          <w:szCs w:val="28"/>
        </w:rPr>
        <w:t xml:space="preserve"> </w:t>
      </w:r>
      <w:r w:rsidR="00950036"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ซึ่ง</w:t>
      </w:r>
      <w:r w:rsidR="0035281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="00950036"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จะรับรู้เป็นรายได้จากการขาย ณ วันที่มีการส่งมอบสินค้าให้กับลูกค้า </w:t>
      </w:r>
    </w:p>
    <w:p w14:paraId="1B6F1546" w14:textId="77777777" w:rsidR="005A3DBE" w:rsidRPr="00DF3A57" w:rsidRDefault="005A3DB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p w14:paraId="0C0A7E4E" w14:textId="7FBBAE78" w:rsidR="00950036" w:rsidRPr="00B63935" w:rsidRDefault="0095003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pacing w:val="-1"/>
          <w:sz w:val="28"/>
          <w:szCs w:val="28"/>
        </w:rPr>
      </w:pPr>
      <w:r w:rsidRPr="00B63935">
        <w:rPr>
          <w:rFonts w:asciiTheme="majorBidi" w:eastAsia="Cordia New" w:hAnsiTheme="majorBidi" w:cstheme="majorBidi"/>
          <w:color w:val="000000"/>
          <w:spacing w:val="-1"/>
          <w:sz w:val="28"/>
          <w:szCs w:val="28"/>
          <w:cs/>
        </w:rPr>
        <w:t>หนี้สินที่เกิดจากสัญญาของ</w:t>
      </w:r>
      <w:r w:rsidR="00CD36E2" w:rsidRPr="00B63935">
        <w:rPr>
          <w:rFonts w:asciiTheme="majorBidi" w:eastAsia="Cordia New" w:hAnsiTheme="majorBidi" w:cstheme="majorBidi"/>
          <w:color w:val="000000"/>
          <w:spacing w:val="-1"/>
          <w:sz w:val="28"/>
          <w:szCs w:val="28"/>
          <w:cs/>
        </w:rPr>
        <w:t>บริษัท</w:t>
      </w:r>
      <w:r w:rsidRPr="00B63935">
        <w:rPr>
          <w:rFonts w:asciiTheme="majorBidi" w:eastAsia="Cordia New" w:hAnsiTheme="majorBidi" w:cstheme="majorBidi"/>
          <w:color w:val="000000"/>
          <w:spacing w:val="-1"/>
          <w:sz w:val="28"/>
          <w:szCs w:val="28"/>
          <w:cs/>
        </w:rPr>
        <w:t xml:space="preserve"> ณ วันที่ </w:t>
      </w:r>
      <w:r w:rsidR="003E0ACB" w:rsidRPr="00B63935">
        <w:rPr>
          <w:rFonts w:asciiTheme="majorBidi" w:eastAsia="Cordia New" w:hAnsiTheme="majorBidi" w:cstheme="majorBidi"/>
          <w:color w:val="000000"/>
          <w:spacing w:val="-1"/>
          <w:sz w:val="28"/>
          <w:szCs w:val="28"/>
        </w:rPr>
        <w:t>31</w:t>
      </w:r>
      <w:r w:rsidRPr="00B63935">
        <w:rPr>
          <w:rFonts w:asciiTheme="majorBidi" w:eastAsia="Cordia New" w:hAnsiTheme="majorBidi" w:cstheme="majorBidi"/>
          <w:color w:val="000000"/>
          <w:spacing w:val="-1"/>
          <w:sz w:val="28"/>
          <w:szCs w:val="28"/>
        </w:rPr>
        <w:t xml:space="preserve"> </w:t>
      </w:r>
      <w:r w:rsidRPr="00B63935">
        <w:rPr>
          <w:rFonts w:asciiTheme="majorBidi" w:eastAsia="Cordia New" w:hAnsiTheme="majorBidi" w:cstheme="majorBidi"/>
          <w:color w:val="000000"/>
          <w:spacing w:val="-1"/>
          <w:sz w:val="28"/>
          <w:szCs w:val="28"/>
          <w:cs/>
        </w:rPr>
        <w:t xml:space="preserve">ธันวาคม </w:t>
      </w:r>
      <w:r w:rsidR="003E0ACB" w:rsidRPr="00B63935">
        <w:rPr>
          <w:rFonts w:asciiTheme="majorBidi" w:eastAsia="Cordia New" w:hAnsiTheme="majorBidi" w:cstheme="majorBidi"/>
          <w:color w:val="000000"/>
          <w:spacing w:val="-1"/>
          <w:sz w:val="28"/>
          <w:szCs w:val="28"/>
        </w:rPr>
        <w:t>256</w:t>
      </w:r>
      <w:r w:rsidR="0081267C" w:rsidRPr="00B63935">
        <w:rPr>
          <w:rFonts w:asciiTheme="majorBidi" w:eastAsia="Cordia New" w:hAnsiTheme="majorBidi" w:cstheme="majorBidi"/>
          <w:color w:val="000000"/>
          <w:spacing w:val="-1"/>
          <w:sz w:val="28"/>
          <w:szCs w:val="28"/>
        </w:rPr>
        <w:t>4</w:t>
      </w:r>
      <w:r w:rsidRPr="00B63935">
        <w:rPr>
          <w:rFonts w:asciiTheme="majorBidi" w:eastAsia="Cordia New" w:hAnsiTheme="majorBidi" w:cstheme="majorBidi"/>
          <w:color w:val="000000"/>
          <w:spacing w:val="-1"/>
          <w:sz w:val="28"/>
          <w:szCs w:val="28"/>
          <w:cs/>
        </w:rPr>
        <w:t xml:space="preserve"> จำนวน</w:t>
      </w:r>
      <w:r w:rsidR="00A221CC" w:rsidRPr="00B63935">
        <w:rPr>
          <w:rFonts w:asciiTheme="majorBidi" w:eastAsia="Cordia New" w:hAnsiTheme="majorBidi" w:cstheme="majorBidi"/>
          <w:color w:val="000000"/>
          <w:spacing w:val="-1"/>
          <w:sz w:val="28"/>
          <w:szCs w:val="28"/>
          <w:cs/>
        </w:rPr>
        <w:t>เงิน</w:t>
      </w:r>
      <w:r w:rsidRPr="00B63935">
        <w:rPr>
          <w:rFonts w:asciiTheme="majorBidi" w:eastAsia="Cordia New" w:hAnsiTheme="majorBidi" w:cstheme="majorBidi"/>
          <w:color w:val="000000"/>
          <w:spacing w:val="-1"/>
          <w:sz w:val="28"/>
          <w:szCs w:val="28"/>
          <w:cs/>
        </w:rPr>
        <w:t xml:space="preserve"> </w:t>
      </w:r>
      <w:r w:rsidR="00324FA4" w:rsidRPr="00B63935">
        <w:rPr>
          <w:rFonts w:asciiTheme="majorBidi" w:eastAsia="Cordia New" w:hAnsiTheme="majorBidi" w:cstheme="majorBidi"/>
          <w:color w:val="000000"/>
          <w:spacing w:val="-1"/>
          <w:sz w:val="28"/>
          <w:szCs w:val="28"/>
        </w:rPr>
        <w:t>12.</w:t>
      </w:r>
      <w:r w:rsidR="00295680">
        <w:rPr>
          <w:rFonts w:asciiTheme="majorBidi" w:eastAsia="Cordia New" w:hAnsiTheme="majorBidi" w:cstheme="majorBidi"/>
          <w:color w:val="000000"/>
          <w:spacing w:val="-1"/>
          <w:sz w:val="28"/>
          <w:szCs w:val="28"/>
        </w:rPr>
        <w:t>9</w:t>
      </w:r>
      <w:r w:rsidR="004A5D6C">
        <w:rPr>
          <w:rFonts w:asciiTheme="majorBidi" w:eastAsia="Cordia New" w:hAnsiTheme="majorBidi" w:cstheme="majorBidi"/>
          <w:color w:val="000000"/>
          <w:spacing w:val="-1"/>
          <w:sz w:val="28"/>
          <w:szCs w:val="28"/>
        </w:rPr>
        <w:t>7</w:t>
      </w:r>
      <w:r w:rsidR="00B1158F" w:rsidRPr="00B63935">
        <w:rPr>
          <w:rFonts w:asciiTheme="majorBidi" w:eastAsia="Cordia New" w:hAnsiTheme="majorBidi" w:cstheme="majorBidi"/>
          <w:color w:val="000000"/>
          <w:spacing w:val="-1"/>
          <w:sz w:val="28"/>
          <w:szCs w:val="28"/>
        </w:rPr>
        <w:t xml:space="preserve"> </w:t>
      </w:r>
      <w:r w:rsidRPr="00B63935">
        <w:rPr>
          <w:rFonts w:asciiTheme="majorBidi" w:eastAsia="Cordia New" w:hAnsiTheme="majorBidi" w:cstheme="majorBidi"/>
          <w:color w:val="000000"/>
          <w:spacing w:val="-1"/>
          <w:sz w:val="28"/>
          <w:szCs w:val="28"/>
          <w:cs/>
        </w:rPr>
        <w:t xml:space="preserve">ล้านบาท ถูกรับรู้เป็นรายได้ในระหว่างปี </w:t>
      </w:r>
      <w:r w:rsidR="003E0ACB" w:rsidRPr="00B63935">
        <w:rPr>
          <w:rFonts w:asciiTheme="majorBidi" w:eastAsia="Cordia New" w:hAnsiTheme="majorBidi" w:cstheme="majorBidi"/>
          <w:color w:val="000000"/>
          <w:spacing w:val="-1"/>
          <w:sz w:val="28"/>
          <w:szCs w:val="28"/>
        </w:rPr>
        <w:t>256</w:t>
      </w:r>
      <w:r w:rsidR="0081267C" w:rsidRPr="00B63935">
        <w:rPr>
          <w:rFonts w:asciiTheme="majorBidi" w:eastAsia="Cordia New" w:hAnsiTheme="majorBidi" w:cstheme="majorBidi"/>
          <w:color w:val="000000"/>
          <w:spacing w:val="-1"/>
          <w:sz w:val="28"/>
          <w:szCs w:val="28"/>
        </w:rPr>
        <w:t>5</w:t>
      </w:r>
    </w:p>
    <w:bookmarkEnd w:id="12"/>
    <w:p w14:paraId="56D1F310" w14:textId="02FE55CC" w:rsidR="00A241A5" w:rsidRPr="00DF3A57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p w14:paraId="01C9F583" w14:textId="101A138F" w:rsidR="00942AAC" w:rsidRPr="00DF3A57" w:rsidRDefault="003E0ACB" w:rsidP="004451C9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DF3A57">
        <w:rPr>
          <w:rFonts w:asciiTheme="majorBidi" w:eastAsia="MS Mincho" w:hAnsiTheme="majorBidi" w:cstheme="majorBidi"/>
          <w:sz w:val="28"/>
          <w:szCs w:val="28"/>
          <w:lang w:val="en-US"/>
        </w:rPr>
        <w:t>16</w:t>
      </w:r>
      <w:r w:rsidR="003F66C1" w:rsidRPr="00DF3A5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42AAC" w:rsidRPr="00DF3A5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ค่าใช้จ่ายตามลักษณะ</w:t>
      </w:r>
    </w:p>
    <w:p w14:paraId="3BDC6234" w14:textId="198B74B7" w:rsidR="00942AAC" w:rsidRPr="00DF3A57" w:rsidRDefault="00942AA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0"/>
          <w:szCs w:val="20"/>
        </w:rPr>
      </w:pPr>
    </w:p>
    <w:tbl>
      <w:tblPr>
        <w:tblW w:w="91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236"/>
        <w:gridCol w:w="1168"/>
        <w:gridCol w:w="34"/>
        <w:gridCol w:w="202"/>
        <w:gridCol w:w="34"/>
        <w:gridCol w:w="1116"/>
        <w:gridCol w:w="242"/>
        <w:gridCol w:w="1116"/>
      </w:tblGrid>
      <w:tr w:rsidR="00FD0634" w:rsidRPr="00DF3A57" w14:paraId="231E1F49" w14:textId="77777777" w:rsidTr="00931059">
        <w:trPr>
          <w:tblHeader/>
        </w:trPr>
        <w:tc>
          <w:tcPr>
            <w:tcW w:w="3690" w:type="dxa"/>
            <w:shd w:val="clear" w:color="auto" w:fill="auto"/>
          </w:tcPr>
          <w:p w14:paraId="10B046E7" w14:textId="77777777" w:rsidR="00FD0634" w:rsidRPr="00DF3A57" w:rsidRDefault="00FD063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ACB0C8" w14:textId="66AFFD5B" w:rsidR="00FD0634" w:rsidRPr="00DF3A57" w:rsidRDefault="00931059" w:rsidP="007C1C5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64F9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งบการเงินที่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br/>
            </w:r>
            <w:r w:rsidRPr="00464F9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แสดงเงินลงทุนตาม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วิธี</w:t>
            </w:r>
            <w:r w:rsidRPr="00464F9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ส่วนได้เสีย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06C3B2" w14:textId="77777777" w:rsidR="00FD0634" w:rsidRPr="00DF3A57" w:rsidRDefault="00FD0634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A786B13" w14:textId="61671604" w:rsidR="00FD0634" w:rsidRPr="00DF3A57" w:rsidRDefault="007C1C51" w:rsidP="007C1C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น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8B0AFC9" w14:textId="77777777" w:rsidR="00FD0634" w:rsidRPr="00DF3A57" w:rsidRDefault="00FD063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08" w:type="dxa"/>
            <w:gridSpan w:val="4"/>
            <w:shd w:val="clear" w:color="auto" w:fill="auto"/>
            <w:vAlign w:val="bottom"/>
          </w:tcPr>
          <w:p w14:paraId="2D54A3D6" w14:textId="77777777" w:rsidR="00FD0634" w:rsidRPr="00DF3A57" w:rsidRDefault="00FD0634" w:rsidP="004451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965C6" w:rsidRPr="00DF3A57" w14:paraId="75DDDF95" w14:textId="77777777" w:rsidTr="002B7C95">
        <w:trPr>
          <w:tblHeader/>
        </w:trPr>
        <w:tc>
          <w:tcPr>
            <w:tcW w:w="3690" w:type="dxa"/>
            <w:shd w:val="clear" w:color="auto" w:fill="auto"/>
          </w:tcPr>
          <w:p w14:paraId="55A3057D" w14:textId="77777777" w:rsidR="008965C6" w:rsidRPr="00DF3A57" w:rsidRDefault="008965C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C798796" w14:textId="024F84BF" w:rsidR="008965C6" w:rsidRPr="00DF3A57" w:rsidRDefault="008965C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5D53791B" w14:textId="77777777" w:rsidR="008965C6" w:rsidRPr="00DF3A57" w:rsidRDefault="008965C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6659E523" w14:textId="1CB81888" w:rsidR="008965C6" w:rsidRPr="00DF3A57" w:rsidRDefault="008965C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1B851E0" w14:textId="77777777" w:rsidR="008965C6" w:rsidRPr="00DF3A57" w:rsidRDefault="008965C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3729AFE7" w14:textId="3DDDE6BB" w:rsidR="008965C6" w:rsidRPr="00DF3A57" w:rsidRDefault="008965C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42" w:type="dxa"/>
            <w:shd w:val="clear" w:color="auto" w:fill="auto"/>
          </w:tcPr>
          <w:p w14:paraId="554E0D3B" w14:textId="77777777" w:rsidR="008965C6" w:rsidRPr="00DF3A57" w:rsidRDefault="008965C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2E5E61E2" w14:textId="08FD03ED" w:rsidR="008965C6" w:rsidRPr="00DF3A57" w:rsidRDefault="008965C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8965C6" w:rsidRPr="00DF3A57" w14:paraId="63ECE42D" w14:textId="77777777" w:rsidTr="002B7C95">
        <w:trPr>
          <w:tblHeader/>
        </w:trPr>
        <w:tc>
          <w:tcPr>
            <w:tcW w:w="3690" w:type="dxa"/>
            <w:shd w:val="clear" w:color="auto" w:fill="auto"/>
          </w:tcPr>
          <w:p w14:paraId="5BD75814" w14:textId="77777777" w:rsidR="008965C6" w:rsidRPr="00DF3A57" w:rsidRDefault="008965C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8" w:type="dxa"/>
            <w:gridSpan w:val="9"/>
            <w:shd w:val="clear" w:color="auto" w:fill="auto"/>
            <w:vAlign w:val="bottom"/>
          </w:tcPr>
          <w:p w14:paraId="0D8FE265" w14:textId="77777777" w:rsidR="008965C6" w:rsidRPr="00DF3A57" w:rsidRDefault="008965C6" w:rsidP="004451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F5BB3" w:rsidRPr="00DF3A57" w14:paraId="284C9EC5" w14:textId="77777777" w:rsidTr="002B7C95">
        <w:trPr>
          <w:tblHeader/>
        </w:trPr>
        <w:tc>
          <w:tcPr>
            <w:tcW w:w="3690" w:type="dxa"/>
            <w:shd w:val="clear" w:color="auto" w:fill="auto"/>
          </w:tcPr>
          <w:p w14:paraId="740F82A6" w14:textId="297C03CE" w:rsidR="007F5BB3" w:rsidRPr="007F5BB3" w:rsidRDefault="007F5BB3" w:rsidP="007F5BB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5BB3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shd w:val="clear" w:color="auto" w:fill="auto"/>
          </w:tcPr>
          <w:p w14:paraId="527215FC" w14:textId="104BCCE8" w:rsidR="007F5BB3" w:rsidRPr="007F5BB3" w:rsidRDefault="007F5BB3" w:rsidP="0093105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F5BB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2,746,687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C236F7" w14:textId="77777777" w:rsidR="007F5BB3" w:rsidRPr="007F5BB3" w:rsidRDefault="007F5BB3" w:rsidP="007F5BB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1EC39A71" w14:textId="202DE5B1" w:rsidR="007F5BB3" w:rsidRPr="007F5BB3" w:rsidRDefault="007F5BB3" w:rsidP="007F5BB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F5BB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1,993,026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108AC81" w14:textId="77777777" w:rsidR="007F5BB3" w:rsidRPr="007F5BB3" w:rsidRDefault="007F5BB3" w:rsidP="007F5BB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54CEA754" w14:textId="1C8FF5CD" w:rsidR="007F5BB3" w:rsidRPr="007F5BB3" w:rsidRDefault="007F5BB3" w:rsidP="007F5BB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F5BB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2,746,687 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6F632E3" w14:textId="77777777" w:rsidR="007F5BB3" w:rsidRPr="007F5BB3" w:rsidRDefault="007F5BB3" w:rsidP="007F5BB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12141A96" w14:textId="166929FB" w:rsidR="007F5BB3" w:rsidRPr="007F5BB3" w:rsidRDefault="007F5BB3" w:rsidP="007F5BB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F5BB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1,992,800 </w:t>
            </w:r>
          </w:p>
        </w:tc>
      </w:tr>
      <w:tr w:rsidR="00822D23" w:rsidRPr="00DF3A57" w14:paraId="6646B5BA" w14:textId="77777777" w:rsidTr="002B7C95">
        <w:trPr>
          <w:tblHeader/>
        </w:trPr>
        <w:tc>
          <w:tcPr>
            <w:tcW w:w="3690" w:type="dxa"/>
            <w:shd w:val="clear" w:color="auto" w:fill="auto"/>
          </w:tcPr>
          <w:p w14:paraId="214D2E3F" w14:textId="125D86B5" w:rsidR="00822D23" w:rsidRPr="007F5BB3" w:rsidRDefault="00822D23" w:rsidP="00822D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5B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350" w:type="dxa"/>
            <w:shd w:val="clear" w:color="auto" w:fill="auto"/>
          </w:tcPr>
          <w:p w14:paraId="28F3D9B1" w14:textId="29058B1F" w:rsidR="00822D23" w:rsidRPr="007F5BB3" w:rsidRDefault="00822D23" w:rsidP="0093105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F5BB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(320,620)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F3149F" w14:textId="77777777" w:rsidR="00822D23" w:rsidRPr="007F5BB3" w:rsidRDefault="00822D23" w:rsidP="00822D2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616AEFE0" w14:textId="54B6F509" w:rsidR="00822D23" w:rsidRPr="007F5BB3" w:rsidRDefault="00822D23" w:rsidP="00822D2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F5BB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(117,766)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E815597" w14:textId="77777777" w:rsidR="00822D23" w:rsidRPr="007F5BB3" w:rsidRDefault="00822D23" w:rsidP="00822D2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22BD6D4E" w14:textId="09E32CC5" w:rsidR="00822D23" w:rsidRPr="007F5BB3" w:rsidRDefault="00822D23" w:rsidP="00822D2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F5BB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(320,620)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8170EF1" w14:textId="77777777" w:rsidR="00822D23" w:rsidRPr="007F5BB3" w:rsidRDefault="00822D23" w:rsidP="00822D2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07A529F1" w14:textId="6B393484" w:rsidR="00822D23" w:rsidRPr="007F5BB3" w:rsidRDefault="00822D23" w:rsidP="00822D2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F5BB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(111,060)</w:t>
            </w:r>
          </w:p>
        </w:tc>
      </w:tr>
      <w:tr w:rsidR="002B7C95" w:rsidRPr="00DF3A57" w14:paraId="1F27420C" w14:textId="77777777" w:rsidTr="002B7C95">
        <w:tc>
          <w:tcPr>
            <w:tcW w:w="3690" w:type="dxa"/>
            <w:shd w:val="clear" w:color="auto" w:fill="auto"/>
          </w:tcPr>
          <w:p w14:paraId="28A49918" w14:textId="4CCCF622" w:rsidR="002B7C95" w:rsidRPr="00DF3A57" w:rsidRDefault="002B7C95" w:rsidP="002B7C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350" w:type="dxa"/>
            <w:shd w:val="clear" w:color="auto" w:fill="auto"/>
          </w:tcPr>
          <w:p w14:paraId="4D92060F" w14:textId="4787B292" w:rsidR="002B7C95" w:rsidRPr="00DD327A" w:rsidRDefault="002B7C95" w:rsidP="002B7C95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164,020</w:t>
            </w:r>
          </w:p>
        </w:tc>
        <w:tc>
          <w:tcPr>
            <w:tcW w:w="236" w:type="dxa"/>
            <w:shd w:val="clear" w:color="auto" w:fill="auto"/>
          </w:tcPr>
          <w:p w14:paraId="75FF4D34" w14:textId="77777777" w:rsidR="002B7C95" w:rsidRPr="00DF3A57" w:rsidRDefault="002B7C95" w:rsidP="002B7C9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5E41C956" w14:textId="3BDA724A" w:rsidR="002B7C95" w:rsidRPr="00DF3A57" w:rsidRDefault="002B7C95" w:rsidP="002B7C9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135,593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CD5D56A" w14:textId="77777777" w:rsidR="002B7C95" w:rsidRPr="00DF3A57" w:rsidRDefault="002B7C95" w:rsidP="002B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52690FEF" w14:textId="240F364F" w:rsidR="002B7C95" w:rsidRPr="00DD327A" w:rsidRDefault="002B7C95" w:rsidP="002B7C95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164,020</w:t>
            </w:r>
          </w:p>
        </w:tc>
        <w:tc>
          <w:tcPr>
            <w:tcW w:w="242" w:type="dxa"/>
            <w:shd w:val="clear" w:color="auto" w:fill="auto"/>
          </w:tcPr>
          <w:p w14:paraId="23952828" w14:textId="77777777" w:rsidR="002B7C95" w:rsidRPr="00DF3A57" w:rsidRDefault="002B7C95" w:rsidP="002B7C95">
            <w:pPr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2C324253" w14:textId="26CBA087" w:rsidR="002B7C95" w:rsidRPr="00DF3A57" w:rsidRDefault="002B7C95" w:rsidP="002B7C95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135,593</w:t>
            </w:r>
          </w:p>
        </w:tc>
      </w:tr>
      <w:tr w:rsidR="00061021" w:rsidRPr="00DF3A57" w14:paraId="08C09358" w14:textId="77777777" w:rsidTr="002B7C95">
        <w:tc>
          <w:tcPr>
            <w:tcW w:w="3690" w:type="dxa"/>
            <w:shd w:val="clear" w:color="auto" w:fill="auto"/>
          </w:tcPr>
          <w:p w14:paraId="401D7C4F" w14:textId="6ED20F5A" w:rsidR="00061021" w:rsidRPr="00DF3A57" w:rsidRDefault="00061021" w:rsidP="000610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ค่าจ้างบุคคลภายนอก</w:t>
            </w:r>
          </w:p>
        </w:tc>
        <w:tc>
          <w:tcPr>
            <w:tcW w:w="1350" w:type="dxa"/>
            <w:shd w:val="clear" w:color="auto" w:fill="auto"/>
          </w:tcPr>
          <w:p w14:paraId="4636B425" w14:textId="0BA3D1EE" w:rsidR="00061021" w:rsidRPr="00DD327A" w:rsidRDefault="00061021" w:rsidP="00061021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D327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71,741 </w:t>
            </w:r>
          </w:p>
        </w:tc>
        <w:tc>
          <w:tcPr>
            <w:tcW w:w="236" w:type="dxa"/>
            <w:shd w:val="clear" w:color="auto" w:fill="auto"/>
          </w:tcPr>
          <w:p w14:paraId="3BA9DA4A" w14:textId="77777777" w:rsidR="00061021" w:rsidRPr="00DF3A57" w:rsidRDefault="00061021" w:rsidP="000610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7E282378" w14:textId="69E08DCD" w:rsidR="00061021" w:rsidRPr="00DF3A57" w:rsidRDefault="00061021" w:rsidP="0006102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73,533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4E5A395" w14:textId="77777777" w:rsidR="00061021" w:rsidRPr="00DF3A57" w:rsidRDefault="00061021" w:rsidP="00061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58C18808" w14:textId="2E402211" w:rsidR="00061021" w:rsidRPr="00DD327A" w:rsidRDefault="00061021" w:rsidP="00061021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D327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71,741 </w:t>
            </w:r>
          </w:p>
        </w:tc>
        <w:tc>
          <w:tcPr>
            <w:tcW w:w="242" w:type="dxa"/>
            <w:shd w:val="clear" w:color="auto" w:fill="auto"/>
          </w:tcPr>
          <w:p w14:paraId="138C933E" w14:textId="77777777" w:rsidR="00061021" w:rsidRPr="00DF3A57" w:rsidRDefault="00061021" w:rsidP="00061021">
            <w:pPr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12F9806D" w14:textId="0106357C" w:rsidR="00061021" w:rsidRPr="00DF3A57" w:rsidRDefault="00061021" w:rsidP="00061021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73,533</w:t>
            </w:r>
          </w:p>
        </w:tc>
      </w:tr>
      <w:tr w:rsidR="00061021" w:rsidRPr="00DF3A57" w14:paraId="681E09C1" w14:textId="77777777" w:rsidTr="002B7C95">
        <w:tc>
          <w:tcPr>
            <w:tcW w:w="3690" w:type="dxa"/>
            <w:shd w:val="clear" w:color="auto" w:fill="auto"/>
          </w:tcPr>
          <w:p w14:paraId="32DE38FB" w14:textId="34EE340E" w:rsidR="00061021" w:rsidRPr="00DF3A57" w:rsidRDefault="00061021" w:rsidP="000610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4BB4">
              <w:rPr>
                <w:rFonts w:asciiTheme="majorBidi" w:hAnsiTheme="majorBidi" w:hint="cs"/>
                <w:sz w:val="28"/>
                <w:szCs w:val="28"/>
                <w:cs/>
              </w:rPr>
              <w:t>ค่าฝากเก็บวัตถุดิบและสินค้า</w:t>
            </w:r>
            <w:r w:rsidRPr="00FC4BB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FC4BB4">
              <w:rPr>
                <w:rFonts w:asciiTheme="majorBidi" w:hAnsiTheme="majorBidi" w:hint="cs"/>
                <w:sz w:val="28"/>
                <w:szCs w:val="28"/>
                <w:cs/>
              </w:rPr>
              <w:t>และค่าฟรีซสินค้า</w:t>
            </w:r>
          </w:p>
        </w:tc>
        <w:tc>
          <w:tcPr>
            <w:tcW w:w="1350" w:type="dxa"/>
            <w:shd w:val="clear" w:color="auto" w:fill="auto"/>
          </w:tcPr>
          <w:p w14:paraId="123CCB0E" w14:textId="314FD2BB" w:rsidR="00061021" w:rsidRDefault="00061021" w:rsidP="00061021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06102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60,207 </w:t>
            </w:r>
          </w:p>
        </w:tc>
        <w:tc>
          <w:tcPr>
            <w:tcW w:w="236" w:type="dxa"/>
            <w:shd w:val="clear" w:color="auto" w:fill="auto"/>
          </w:tcPr>
          <w:p w14:paraId="414691B5" w14:textId="77777777" w:rsidR="00061021" w:rsidRPr="00DF3A57" w:rsidRDefault="00061021" w:rsidP="000610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4B509A61" w14:textId="5E541B03" w:rsidR="00061021" w:rsidRDefault="00061021" w:rsidP="0006102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6102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63,798 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E3F5BF8" w14:textId="77777777" w:rsidR="00061021" w:rsidRPr="00DF3A57" w:rsidRDefault="00061021" w:rsidP="00061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0FB8260B" w14:textId="5B9D1C14" w:rsidR="00061021" w:rsidRDefault="00061021" w:rsidP="00061021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06102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60,207 </w:t>
            </w:r>
          </w:p>
        </w:tc>
        <w:tc>
          <w:tcPr>
            <w:tcW w:w="242" w:type="dxa"/>
            <w:shd w:val="clear" w:color="auto" w:fill="auto"/>
          </w:tcPr>
          <w:p w14:paraId="26982BAB" w14:textId="77777777" w:rsidR="00061021" w:rsidRPr="00DF3A57" w:rsidRDefault="00061021" w:rsidP="00061021">
            <w:pPr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36D01763" w14:textId="354B0AE0" w:rsidR="00061021" w:rsidRDefault="00061021" w:rsidP="00061021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6102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63,771</w:t>
            </w:r>
          </w:p>
        </w:tc>
      </w:tr>
      <w:tr w:rsidR="002B7C95" w:rsidRPr="00DF3A57" w14:paraId="56183E71" w14:textId="77777777" w:rsidTr="002B7C95">
        <w:tc>
          <w:tcPr>
            <w:tcW w:w="3690" w:type="dxa"/>
            <w:shd w:val="clear" w:color="auto" w:fill="auto"/>
          </w:tcPr>
          <w:p w14:paraId="5EE13DDB" w14:textId="18E87BB2" w:rsidR="002B7C95" w:rsidRPr="00DF3A57" w:rsidRDefault="002B7C95" w:rsidP="002B7C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shd w:val="clear" w:color="auto" w:fill="auto"/>
          </w:tcPr>
          <w:p w14:paraId="020EDED1" w14:textId="502CB59E" w:rsidR="002B7C95" w:rsidRPr="00DD327A" w:rsidRDefault="002B7C95" w:rsidP="002B7C95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39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,594</w:t>
            </w:r>
          </w:p>
        </w:tc>
        <w:tc>
          <w:tcPr>
            <w:tcW w:w="236" w:type="dxa"/>
            <w:shd w:val="clear" w:color="auto" w:fill="auto"/>
          </w:tcPr>
          <w:p w14:paraId="0F86ACC1" w14:textId="77777777" w:rsidR="002B7C95" w:rsidRPr="00DF3A57" w:rsidRDefault="002B7C95" w:rsidP="002B7C9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3C9E1DC4" w14:textId="749D9AD8" w:rsidR="002B7C95" w:rsidRPr="00DF3A57" w:rsidRDefault="002B7C95" w:rsidP="002B7C9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39,597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8E8B4C8" w14:textId="77777777" w:rsidR="002B7C95" w:rsidRPr="00DF3A57" w:rsidRDefault="002B7C95" w:rsidP="002B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326C288F" w14:textId="275DB91A" w:rsidR="002B7C95" w:rsidRPr="00DD327A" w:rsidRDefault="002B7C95" w:rsidP="002B7C95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39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,594</w:t>
            </w:r>
          </w:p>
        </w:tc>
        <w:tc>
          <w:tcPr>
            <w:tcW w:w="242" w:type="dxa"/>
            <w:shd w:val="clear" w:color="auto" w:fill="auto"/>
          </w:tcPr>
          <w:p w14:paraId="7A5CCFDC" w14:textId="77777777" w:rsidR="002B7C95" w:rsidRPr="00DF3A57" w:rsidRDefault="002B7C95" w:rsidP="002B7C95">
            <w:pPr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559F29ED" w14:textId="5192EE37" w:rsidR="002B7C95" w:rsidRPr="00DF3A57" w:rsidRDefault="002B7C95" w:rsidP="002B7C95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39,597</w:t>
            </w:r>
          </w:p>
        </w:tc>
      </w:tr>
      <w:tr w:rsidR="00061021" w:rsidRPr="00DF3A57" w14:paraId="2503B961" w14:textId="77777777" w:rsidTr="002B7C95">
        <w:tc>
          <w:tcPr>
            <w:tcW w:w="3690" w:type="dxa"/>
            <w:shd w:val="clear" w:color="auto" w:fill="auto"/>
          </w:tcPr>
          <w:p w14:paraId="226C377A" w14:textId="4F2EA8DB" w:rsidR="00061021" w:rsidRPr="00DF3A57" w:rsidRDefault="00061021" w:rsidP="000610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C990243" w14:textId="2D0205C0" w:rsidR="00061021" w:rsidRPr="00DD327A" w:rsidRDefault="00061021" w:rsidP="00061021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60,609</w:t>
            </w:r>
          </w:p>
        </w:tc>
        <w:tc>
          <w:tcPr>
            <w:tcW w:w="236" w:type="dxa"/>
            <w:shd w:val="clear" w:color="auto" w:fill="auto"/>
          </w:tcPr>
          <w:p w14:paraId="04F88E00" w14:textId="77777777" w:rsidR="00061021" w:rsidRPr="00DF3A57" w:rsidRDefault="00061021" w:rsidP="000610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6C3851" w14:textId="65EB7BB9" w:rsidR="00061021" w:rsidRPr="00DF3A57" w:rsidRDefault="00061021" w:rsidP="0006102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79,097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8B95C9C" w14:textId="77777777" w:rsidR="00061021" w:rsidRPr="00DF3A57" w:rsidRDefault="00061021" w:rsidP="00061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6A2296B3" w14:textId="4CA10053" w:rsidR="00061021" w:rsidRPr="00DD327A" w:rsidRDefault="00061021" w:rsidP="00061021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60,609</w:t>
            </w:r>
          </w:p>
        </w:tc>
        <w:tc>
          <w:tcPr>
            <w:tcW w:w="242" w:type="dxa"/>
            <w:shd w:val="clear" w:color="auto" w:fill="auto"/>
          </w:tcPr>
          <w:p w14:paraId="4BFC3C8D" w14:textId="77777777" w:rsidR="00061021" w:rsidRPr="00DF3A57" w:rsidRDefault="00061021" w:rsidP="00061021">
            <w:pPr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6ABB9CD" w14:textId="209FD226" w:rsidR="00061021" w:rsidRPr="00DF3A57" w:rsidRDefault="00061021" w:rsidP="00061021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48,608</w:t>
            </w:r>
          </w:p>
        </w:tc>
      </w:tr>
      <w:tr w:rsidR="00061021" w:rsidRPr="00DF3A57" w14:paraId="4E0B9663" w14:textId="77777777" w:rsidTr="002B7C95">
        <w:tc>
          <w:tcPr>
            <w:tcW w:w="3690" w:type="dxa"/>
            <w:shd w:val="clear" w:color="auto" w:fill="auto"/>
          </w:tcPr>
          <w:p w14:paraId="1AEB71CB" w14:textId="07E2B298" w:rsidR="00061021" w:rsidRPr="00DF3A57" w:rsidRDefault="00061021" w:rsidP="000610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5B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2B7C9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ต้นทุนขาย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และ</w:t>
            </w:r>
            <w:r w:rsidRPr="002B7C9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792B06" w14:textId="40210436" w:rsidR="00061021" w:rsidRPr="00DD327A" w:rsidRDefault="00061021" w:rsidP="00061021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2,822,238</w:t>
            </w:r>
          </w:p>
        </w:tc>
        <w:tc>
          <w:tcPr>
            <w:tcW w:w="236" w:type="dxa"/>
            <w:shd w:val="clear" w:color="auto" w:fill="auto"/>
          </w:tcPr>
          <w:p w14:paraId="24745A73" w14:textId="77777777" w:rsidR="00061021" w:rsidRPr="00DF3A57" w:rsidRDefault="00061021" w:rsidP="000610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EBC61" w14:textId="57F2EC31" w:rsidR="00061021" w:rsidRPr="00DF3A57" w:rsidRDefault="00061021" w:rsidP="0006102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2,266,878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64D9D79" w14:textId="77777777" w:rsidR="00061021" w:rsidRPr="00DF3A57" w:rsidRDefault="00061021" w:rsidP="00061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EE254" w14:textId="23E85CB0" w:rsidR="00061021" w:rsidRPr="00DD327A" w:rsidRDefault="00061021" w:rsidP="00061021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2,822,238</w:t>
            </w:r>
          </w:p>
        </w:tc>
        <w:tc>
          <w:tcPr>
            <w:tcW w:w="242" w:type="dxa"/>
            <w:shd w:val="clear" w:color="auto" w:fill="auto"/>
          </w:tcPr>
          <w:p w14:paraId="7C5D9345" w14:textId="77777777" w:rsidR="00061021" w:rsidRPr="00DF3A57" w:rsidRDefault="00061021" w:rsidP="00061021">
            <w:pPr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E7A758" w14:textId="26D2FCDE" w:rsidR="00061021" w:rsidRPr="00DF3A57" w:rsidRDefault="00061021" w:rsidP="00061021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2,242,842</w:t>
            </w:r>
          </w:p>
        </w:tc>
      </w:tr>
      <w:tr w:rsidR="00061021" w:rsidRPr="00DF3A57" w14:paraId="3AE86770" w14:textId="77777777" w:rsidTr="002B7C95">
        <w:tc>
          <w:tcPr>
            <w:tcW w:w="3690" w:type="dxa"/>
            <w:shd w:val="clear" w:color="auto" w:fill="auto"/>
          </w:tcPr>
          <w:p w14:paraId="7B204A9E" w14:textId="77777777" w:rsidR="00061021" w:rsidRPr="00DF3A57" w:rsidRDefault="00061021" w:rsidP="000610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0DB79E0" w14:textId="77777777" w:rsidR="00061021" w:rsidRPr="00DD327A" w:rsidRDefault="00061021" w:rsidP="00061021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DF3E33" w14:textId="77777777" w:rsidR="00061021" w:rsidRPr="00DF3A57" w:rsidRDefault="00061021" w:rsidP="000610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561EA5D" w14:textId="77777777" w:rsidR="00061021" w:rsidRPr="00DF3A57" w:rsidRDefault="00061021" w:rsidP="0006102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868E8B2" w14:textId="77777777" w:rsidR="00061021" w:rsidRPr="00DF3A57" w:rsidRDefault="00061021" w:rsidP="00061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7BB3D8B1" w14:textId="77777777" w:rsidR="00061021" w:rsidRPr="00DD327A" w:rsidRDefault="00061021" w:rsidP="00061021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3D8CEAF3" w14:textId="77777777" w:rsidR="00061021" w:rsidRPr="00DF3A57" w:rsidRDefault="00061021" w:rsidP="00061021">
            <w:pPr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621E2E70" w14:textId="77777777" w:rsidR="00061021" w:rsidRPr="00DF3A57" w:rsidRDefault="00061021" w:rsidP="00061021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</w:tr>
      <w:tr w:rsidR="00061021" w:rsidRPr="00DF3A57" w14:paraId="398EDE7D" w14:textId="77777777" w:rsidTr="002B7C95">
        <w:tc>
          <w:tcPr>
            <w:tcW w:w="3690" w:type="dxa"/>
            <w:shd w:val="clear" w:color="auto" w:fill="auto"/>
          </w:tcPr>
          <w:p w14:paraId="28211309" w14:textId="2D8EED6E" w:rsidR="00061021" w:rsidRPr="00DF3A57" w:rsidRDefault="00061021" w:rsidP="000610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C95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ค่าใช้จ่ายในการส่งออก</w:t>
            </w:r>
          </w:p>
        </w:tc>
        <w:tc>
          <w:tcPr>
            <w:tcW w:w="1350" w:type="dxa"/>
            <w:shd w:val="clear" w:color="auto" w:fill="auto"/>
          </w:tcPr>
          <w:p w14:paraId="201BCBC6" w14:textId="60C89B81" w:rsidR="00061021" w:rsidRPr="00DF3A57" w:rsidRDefault="00061021" w:rsidP="00061021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C9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98,263</w:t>
            </w:r>
          </w:p>
        </w:tc>
        <w:tc>
          <w:tcPr>
            <w:tcW w:w="236" w:type="dxa"/>
            <w:shd w:val="clear" w:color="auto" w:fill="auto"/>
          </w:tcPr>
          <w:p w14:paraId="65653C73" w14:textId="77777777" w:rsidR="00061021" w:rsidRPr="00DF3A57" w:rsidRDefault="00061021" w:rsidP="000610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77CCF997" w14:textId="7BD37A95" w:rsidR="00061021" w:rsidRPr="00DF3A57" w:rsidRDefault="00061021" w:rsidP="0006102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C9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60,805 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D9012B0" w14:textId="77777777" w:rsidR="00061021" w:rsidRPr="00DF3A57" w:rsidRDefault="00061021" w:rsidP="00061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6B29B517" w14:textId="14840837" w:rsidR="00061021" w:rsidRPr="00DF3A57" w:rsidRDefault="00061021" w:rsidP="00061021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C9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98,263</w:t>
            </w:r>
          </w:p>
        </w:tc>
        <w:tc>
          <w:tcPr>
            <w:tcW w:w="242" w:type="dxa"/>
            <w:shd w:val="clear" w:color="auto" w:fill="auto"/>
          </w:tcPr>
          <w:p w14:paraId="3A151450" w14:textId="77777777" w:rsidR="00061021" w:rsidRPr="00DF3A57" w:rsidRDefault="00061021" w:rsidP="00061021">
            <w:pPr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55B91CB3" w14:textId="1A93B4DE" w:rsidR="00061021" w:rsidRPr="00DF3A57" w:rsidRDefault="00061021" w:rsidP="00061021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C9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54,489 </w:t>
            </w:r>
          </w:p>
        </w:tc>
      </w:tr>
      <w:tr w:rsidR="00061021" w:rsidRPr="00DF3A57" w14:paraId="0166A1A7" w14:textId="77777777" w:rsidTr="002B7C95">
        <w:tc>
          <w:tcPr>
            <w:tcW w:w="3690" w:type="dxa"/>
            <w:shd w:val="clear" w:color="auto" w:fill="auto"/>
          </w:tcPr>
          <w:p w14:paraId="5FFF6FE8" w14:textId="24484C54" w:rsidR="00061021" w:rsidRPr="00DF3A57" w:rsidRDefault="00061021" w:rsidP="000610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350" w:type="dxa"/>
            <w:shd w:val="clear" w:color="auto" w:fill="auto"/>
          </w:tcPr>
          <w:p w14:paraId="657505E0" w14:textId="31EA00A6" w:rsidR="00061021" w:rsidRPr="00DF3A57" w:rsidRDefault="00061021" w:rsidP="00061021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64,614</w:t>
            </w:r>
          </w:p>
        </w:tc>
        <w:tc>
          <w:tcPr>
            <w:tcW w:w="236" w:type="dxa"/>
            <w:shd w:val="clear" w:color="auto" w:fill="auto"/>
          </w:tcPr>
          <w:p w14:paraId="556F401C" w14:textId="2270EA41" w:rsidR="00061021" w:rsidRPr="00DF3A57" w:rsidRDefault="00061021" w:rsidP="000610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27FB54EE" w14:textId="1F013CAB" w:rsidR="00061021" w:rsidRPr="00DF3A57" w:rsidRDefault="00061021" w:rsidP="0006102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59,287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FF5F15F" w14:textId="77777777" w:rsidR="00061021" w:rsidRPr="00DF3A57" w:rsidRDefault="00061021" w:rsidP="00061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4939AB38" w14:textId="4FEC58DC" w:rsidR="00061021" w:rsidRPr="00DF3A57" w:rsidRDefault="00061021" w:rsidP="00061021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64,614</w:t>
            </w:r>
          </w:p>
        </w:tc>
        <w:tc>
          <w:tcPr>
            <w:tcW w:w="242" w:type="dxa"/>
            <w:shd w:val="clear" w:color="auto" w:fill="auto"/>
          </w:tcPr>
          <w:p w14:paraId="446A57CA" w14:textId="77777777" w:rsidR="00061021" w:rsidRPr="00DF3A57" w:rsidRDefault="00061021" w:rsidP="00061021">
            <w:pPr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3EB6AF0F" w14:textId="6ED2F841" w:rsidR="00061021" w:rsidRPr="00DF3A57" w:rsidRDefault="00061021" w:rsidP="00061021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59,223</w:t>
            </w:r>
          </w:p>
        </w:tc>
      </w:tr>
      <w:tr w:rsidR="00061021" w:rsidRPr="00DF3A57" w14:paraId="6D84E235" w14:textId="77777777" w:rsidTr="002B7C95">
        <w:tc>
          <w:tcPr>
            <w:tcW w:w="3690" w:type="dxa"/>
            <w:shd w:val="clear" w:color="auto" w:fill="auto"/>
          </w:tcPr>
          <w:p w14:paraId="670ACA00" w14:textId="43D4DBAB" w:rsidR="00061021" w:rsidRPr="00DF3A57" w:rsidRDefault="00061021" w:rsidP="000610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3" w:name="_Hlk95987962"/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350" w:type="dxa"/>
            <w:shd w:val="clear" w:color="auto" w:fill="auto"/>
          </w:tcPr>
          <w:p w14:paraId="6F29506D" w14:textId="7C7A6551" w:rsidR="00061021" w:rsidRPr="00DF3A57" w:rsidRDefault="00061021" w:rsidP="00061021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D327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11,113 </w:t>
            </w:r>
          </w:p>
        </w:tc>
        <w:tc>
          <w:tcPr>
            <w:tcW w:w="236" w:type="dxa"/>
            <w:shd w:val="clear" w:color="auto" w:fill="auto"/>
          </w:tcPr>
          <w:p w14:paraId="1EFF5192" w14:textId="77777777" w:rsidR="00061021" w:rsidRPr="00DF3A57" w:rsidRDefault="00061021" w:rsidP="000610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43E91E23" w14:textId="23B28456" w:rsidR="00061021" w:rsidRPr="00DF3A57" w:rsidRDefault="00061021" w:rsidP="0006102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10,344 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1360539" w14:textId="77777777" w:rsidR="00061021" w:rsidRPr="00DF3A57" w:rsidRDefault="00061021" w:rsidP="00061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707333BF" w14:textId="10C26A96" w:rsidR="00061021" w:rsidRPr="00DF3A57" w:rsidRDefault="00061021" w:rsidP="00061021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D327A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11,113 </w:t>
            </w:r>
          </w:p>
        </w:tc>
        <w:tc>
          <w:tcPr>
            <w:tcW w:w="242" w:type="dxa"/>
            <w:shd w:val="clear" w:color="auto" w:fill="auto"/>
          </w:tcPr>
          <w:p w14:paraId="0E9510A3" w14:textId="77777777" w:rsidR="00061021" w:rsidRPr="00DF3A57" w:rsidRDefault="00061021" w:rsidP="00061021">
            <w:pPr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07AC0693" w14:textId="75525CFD" w:rsidR="00061021" w:rsidRPr="00DF3A57" w:rsidRDefault="00061021" w:rsidP="00061021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9,950 </w:t>
            </w:r>
          </w:p>
        </w:tc>
      </w:tr>
      <w:bookmarkEnd w:id="13"/>
      <w:tr w:rsidR="00061021" w:rsidRPr="00DF3A57" w14:paraId="359CCE61" w14:textId="77777777" w:rsidTr="002B7C95">
        <w:tc>
          <w:tcPr>
            <w:tcW w:w="3690" w:type="dxa"/>
            <w:shd w:val="clear" w:color="auto" w:fill="auto"/>
          </w:tcPr>
          <w:p w14:paraId="7998B41E" w14:textId="00D3FE4D" w:rsidR="00061021" w:rsidRPr="00DF3A57" w:rsidRDefault="00061021" w:rsidP="000610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shd w:val="clear" w:color="auto" w:fill="auto"/>
          </w:tcPr>
          <w:p w14:paraId="08CD6844" w14:textId="10ACB949" w:rsidR="00061021" w:rsidRPr="00DF3A57" w:rsidRDefault="00061021" w:rsidP="00061021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30,212</w:t>
            </w:r>
          </w:p>
        </w:tc>
        <w:tc>
          <w:tcPr>
            <w:tcW w:w="236" w:type="dxa"/>
            <w:shd w:val="clear" w:color="auto" w:fill="auto"/>
          </w:tcPr>
          <w:p w14:paraId="4B25AA15" w14:textId="77777777" w:rsidR="00061021" w:rsidRPr="00DF3A57" w:rsidRDefault="00061021" w:rsidP="000610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7EFAB600" w14:textId="241F2F47" w:rsidR="00061021" w:rsidRPr="00DF3A57" w:rsidRDefault="00061021" w:rsidP="0006102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34,490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3251E0D" w14:textId="1CE41E54" w:rsidR="00061021" w:rsidRPr="00DF3A57" w:rsidRDefault="00061021" w:rsidP="00061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71FEC2E5" w14:textId="28FEF098" w:rsidR="00061021" w:rsidRPr="00DF3A57" w:rsidRDefault="00061021" w:rsidP="00061021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30,212</w:t>
            </w:r>
          </w:p>
        </w:tc>
        <w:tc>
          <w:tcPr>
            <w:tcW w:w="242" w:type="dxa"/>
            <w:shd w:val="clear" w:color="auto" w:fill="auto"/>
          </w:tcPr>
          <w:p w14:paraId="5587B3DE" w14:textId="77777777" w:rsidR="00061021" w:rsidRPr="00DF3A57" w:rsidRDefault="00061021" w:rsidP="00061021">
            <w:pPr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520C1C0C" w14:textId="7606ED8E" w:rsidR="00061021" w:rsidRPr="00DF3A57" w:rsidRDefault="00061021" w:rsidP="00061021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33,838</w:t>
            </w:r>
          </w:p>
        </w:tc>
      </w:tr>
      <w:tr w:rsidR="00061021" w:rsidRPr="00DF3A57" w14:paraId="607224F6" w14:textId="77777777" w:rsidTr="002B7C95">
        <w:tc>
          <w:tcPr>
            <w:tcW w:w="3690" w:type="dxa"/>
            <w:shd w:val="clear" w:color="auto" w:fill="auto"/>
          </w:tcPr>
          <w:p w14:paraId="2172E717" w14:textId="40FE8D79" w:rsidR="00061021" w:rsidRPr="007F5BB3" w:rsidRDefault="00061021" w:rsidP="00061021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5B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2B7C9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ต้นทุนในการจัดจำหน่าย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และ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2B7C9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0BC320" w14:textId="77777777" w:rsidR="00061021" w:rsidRDefault="00061021" w:rsidP="00061021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5018291B" w14:textId="0086377F" w:rsidR="00061021" w:rsidRPr="007F5BB3" w:rsidRDefault="00061021" w:rsidP="00061021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204,202</w:t>
            </w:r>
          </w:p>
        </w:tc>
        <w:tc>
          <w:tcPr>
            <w:tcW w:w="236" w:type="dxa"/>
            <w:shd w:val="clear" w:color="auto" w:fill="auto"/>
          </w:tcPr>
          <w:p w14:paraId="49EDE326" w14:textId="77777777" w:rsidR="00061021" w:rsidRPr="007F5BB3" w:rsidRDefault="00061021" w:rsidP="000610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AF659" w14:textId="77777777" w:rsidR="00061021" w:rsidRDefault="00061021" w:rsidP="0006102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463009B0" w14:textId="3649811D" w:rsidR="00061021" w:rsidRPr="007F5BB3" w:rsidRDefault="00061021" w:rsidP="0006102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164,926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BF07975" w14:textId="77777777" w:rsidR="00061021" w:rsidRPr="007F5BB3" w:rsidRDefault="00061021" w:rsidP="00061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F57C5" w14:textId="77777777" w:rsidR="00061021" w:rsidRDefault="00061021" w:rsidP="00061021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13705326" w14:textId="1CF992BF" w:rsidR="00061021" w:rsidRPr="007F5BB3" w:rsidRDefault="00061021" w:rsidP="00061021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204,202</w:t>
            </w:r>
          </w:p>
        </w:tc>
        <w:tc>
          <w:tcPr>
            <w:tcW w:w="242" w:type="dxa"/>
            <w:shd w:val="clear" w:color="auto" w:fill="auto"/>
          </w:tcPr>
          <w:p w14:paraId="5732A3E2" w14:textId="77777777" w:rsidR="00061021" w:rsidRPr="007F5BB3" w:rsidRDefault="00061021" w:rsidP="00061021">
            <w:pPr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27ED4" w14:textId="77777777" w:rsidR="00061021" w:rsidRDefault="00061021" w:rsidP="00061021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4CC5EF17" w14:textId="0956E4C1" w:rsidR="00061021" w:rsidRPr="007F5BB3" w:rsidRDefault="00061021" w:rsidP="00061021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157,500</w:t>
            </w:r>
          </w:p>
        </w:tc>
      </w:tr>
    </w:tbl>
    <w:p w14:paraId="5C76DE93" w14:textId="77777777" w:rsidR="002B7C95" w:rsidRDefault="002B7C9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p w14:paraId="04871AAA" w14:textId="4E4FB0C3" w:rsidR="008810B5" w:rsidRDefault="008810B5" w:rsidP="008810B5">
      <w:pPr>
        <w:pStyle w:val="Heading6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>17</w:t>
      </w:r>
      <w:r>
        <w:rPr>
          <w:rFonts w:asciiTheme="majorBidi" w:hAnsiTheme="majorBidi" w:cstheme="majorBidi"/>
          <w:sz w:val="28"/>
          <w:szCs w:val="28"/>
          <w:lang w:val="en-US"/>
        </w:rPr>
        <w:tab/>
      </w:r>
      <w:r w:rsidRPr="008810B5">
        <w:rPr>
          <w:rFonts w:asciiTheme="majorBidi" w:hAnsiTheme="majorBidi" w:cstheme="majorBidi"/>
          <w:sz w:val="28"/>
          <w:szCs w:val="28"/>
          <w:cs/>
          <w:lang w:val="en-US"/>
        </w:rPr>
        <w:t>เงินปันผล</w:t>
      </w:r>
    </w:p>
    <w:p w14:paraId="623CFB1C" w14:textId="587A4BF2" w:rsidR="008810B5" w:rsidRPr="0081267C" w:rsidRDefault="008810B5" w:rsidP="00812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eastAsia="x-none"/>
        </w:rPr>
      </w:pPr>
    </w:p>
    <w:tbl>
      <w:tblPr>
        <w:tblStyle w:val="TableGrid"/>
        <w:tblW w:w="91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710"/>
        <w:gridCol w:w="1530"/>
        <w:gridCol w:w="1066"/>
        <w:gridCol w:w="231"/>
        <w:gridCol w:w="1152"/>
      </w:tblGrid>
      <w:tr w:rsidR="008810B5" w:rsidRPr="00B22308" w14:paraId="60141460" w14:textId="77777777" w:rsidTr="00157284">
        <w:trPr>
          <w:tblHeader/>
        </w:trPr>
        <w:tc>
          <w:tcPr>
            <w:tcW w:w="3510" w:type="dxa"/>
            <w:vAlign w:val="bottom"/>
          </w:tcPr>
          <w:p w14:paraId="17564561" w14:textId="77777777" w:rsidR="008810B5" w:rsidRPr="00F6442C" w:rsidRDefault="008810B5" w:rsidP="0015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3B04758" w14:textId="77777777" w:rsidR="008810B5" w:rsidRPr="00F6442C" w:rsidRDefault="008810B5" w:rsidP="0015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442C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7CADE224" w14:textId="77777777" w:rsidR="008810B5" w:rsidRPr="00F6442C" w:rsidRDefault="008810B5" w:rsidP="0015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442C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35C983DA" w14:textId="77777777" w:rsidR="008810B5" w:rsidRPr="00F6442C" w:rsidRDefault="008810B5" w:rsidP="0015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442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0ED416F1" w14:textId="77777777" w:rsidR="008810B5" w:rsidRPr="00F6442C" w:rsidRDefault="008810B5" w:rsidP="0015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7980DFBB" w14:textId="77777777" w:rsidR="008810B5" w:rsidRPr="00F6442C" w:rsidDel="00D43E7A" w:rsidRDefault="008810B5" w:rsidP="0015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442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8810B5" w:rsidRPr="00B22308" w14:paraId="0D2ACCE6" w14:textId="77777777" w:rsidTr="00157284">
        <w:trPr>
          <w:tblHeader/>
        </w:trPr>
        <w:tc>
          <w:tcPr>
            <w:tcW w:w="3510" w:type="dxa"/>
          </w:tcPr>
          <w:p w14:paraId="7D5E820F" w14:textId="77777777" w:rsidR="008810B5" w:rsidRPr="00F6442C" w:rsidRDefault="008810B5" w:rsidP="0015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DB07BD3" w14:textId="77777777" w:rsidR="008810B5" w:rsidRPr="00F6442C" w:rsidRDefault="008810B5" w:rsidP="0015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68B2996" w14:textId="77777777" w:rsidR="008810B5" w:rsidRPr="00F6442C" w:rsidRDefault="008810B5" w:rsidP="0015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03C75AD4" w14:textId="77777777" w:rsidR="008810B5" w:rsidRPr="00F6442C" w:rsidRDefault="008810B5" w:rsidP="0015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644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11F429BF" w14:textId="77777777" w:rsidR="008810B5" w:rsidRPr="00F6442C" w:rsidRDefault="008810B5" w:rsidP="0015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5EF236BD" w14:textId="77777777" w:rsidR="008810B5" w:rsidRPr="00F6442C" w:rsidRDefault="008810B5" w:rsidP="0015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644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F644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810B5" w:rsidRPr="00B22308" w14:paraId="44EBA730" w14:textId="77777777" w:rsidTr="00157284">
        <w:tc>
          <w:tcPr>
            <w:tcW w:w="3510" w:type="dxa"/>
          </w:tcPr>
          <w:p w14:paraId="3E035E09" w14:textId="77777777" w:rsidR="008810B5" w:rsidRPr="00F6442C" w:rsidRDefault="008810B5" w:rsidP="0015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6442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CD058A">
              <w:rPr>
                <w:rFonts w:asciiTheme="majorBidi" w:hAnsiTheme="majorBidi" w:cstheme="majorBidi"/>
                <w:sz w:val="28"/>
                <w:szCs w:val="28"/>
                <w:cs/>
              </w:rPr>
              <w:t>ประจำปี</w:t>
            </w:r>
            <w:r w:rsidRPr="00CD058A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710" w:type="dxa"/>
          </w:tcPr>
          <w:p w14:paraId="223B47E1" w14:textId="77777777" w:rsidR="008810B5" w:rsidRPr="00F6442C" w:rsidRDefault="008810B5" w:rsidP="0015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57413696" w14:textId="77777777" w:rsidR="008810B5" w:rsidRPr="00F6442C" w:rsidRDefault="008810B5" w:rsidP="0015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66" w:type="dxa"/>
          </w:tcPr>
          <w:p w14:paraId="7BD80D01" w14:textId="77777777" w:rsidR="008810B5" w:rsidRPr="00F6442C" w:rsidRDefault="008810B5" w:rsidP="0015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3.18</w:t>
            </w:r>
          </w:p>
        </w:tc>
        <w:tc>
          <w:tcPr>
            <w:tcW w:w="231" w:type="dxa"/>
          </w:tcPr>
          <w:p w14:paraId="2A77CA83" w14:textId="77777777" w:rsidR="008810B5" w:rsidRPr="00F6442C" w:rsidRDefault="008810B5" w:rsidP="0015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0A0D3D6" w14:textId="77777777" w:rsidR="008810B5" w:rsidRPr="00F6442C" w:rsidRDefault="008810B5" w:rsidP="0015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23,850</w:t>
            </w:r>
          </w:p>
        </w:tc>
      </w:tr>
      <w:tr w:rsidR="00B04620" w:rsidRPr="00B22308" w14:paraId="45961668" w14:textId="77777777" w:rsidTr="00157284">
        <w:tc>
          <w:tcPr>
            <w:tcW w:w="3510" w:type="dxa"/>
          </w:tcPr>
          <w:p w14:paraId="1E31E78D" w14:textId="77777777" w:rsidR="00B04620" w:rsidRPr="00F6442C" w:rsidRDefault="00B04620" w:rsidP="0015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B8CDDBE" w14:textId="77777777" w:rsidR="00B04620" w:rsidRDefault="00B04620" w:rsidP="0015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623B3D6" w14:textId="77777777" w:rsidR="00B04620" w:rsidRDefault="00B04620" w:rsidP="0015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2B715A7" w14:textId="77777777" w:rsidR="00B04620" w:rsidRDefault="00B04620" w:rsidP="0015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44C65347" w14:textId="77777777" w:rsidR="00B04620" w:rsidRPr="00F6442C" w:rsidRDefault="00B04620" w:rsidP="0015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77599B3" w14:textId="77777777" w:rsidR="00B04620" w:rsidRDefault="00B04620" w:rsidP="0015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27A6084" w14:textId="77777777" w:rsidR="0026686D" w:rsidRDefault="0026686D">
      <w:r>
        <w:br w:type="page"/>
      </w:r>
    </w:p>
    <w:p w14:paraId="0233A687" w14:textId="453CF354" w:rsidR="004B5B07" w:rsidRPr="008810B5" w:rsidRDefault="003E0ACB" w:rsidP="008810B5">
      <w:pPr>
        <w:pStyle w:val="Heading6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810B5">
        <w:rPr>
          <w:rFonts w:asciiTheme="majorBidi" w:hAnsiTheme="majorBidi" w:cstheme="majorBidi"/>
          <w:sz w:val="28"/>
          <w:szCs w:val="28"/>
          <w:lang w:val="en-US"/>
        </w:rPr>
        <w:lastRenderedPageBreak/>
        <w:t>1</w:t>
      </w:r>
      <w:r w:rsidR="008810B5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9939E6" w:rsidRPr="008810B5">
        <w:rPr>
          <w:rFonts w:asciiTheme="majorBidi" w:hAnsiTheme="majorBidi" w:cstheme="majorBidi"/>
          <w:sz w:val="28"/>
          <w:szCs w:val="28"/>
          <w:lang w:val="en-US"/>
        </w:rPr>
        <w:t xml:space="preserve">     </w:t>
      </w:r>
      <w:r w:rsidR="00933701" w:rsidRPr="008810B5">
        <w:rPr>
          <w:rFonts w:asciiTheme="majorBidi" w:hAnsiTheme="majorBidi" w:cstheme="majorBidi"/>
          <w:sz w:val="28"/>
          <w:szCs w:val="28"/>
          <w:lang w:val="en-US"/>
        </w:rPr>
        <w:tab/>
      </w:r>
      <w:r w:rsidR="004B5B07" w:rsidRPr="008810B5"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</w:t>
      </w:r>
    </w:p>
    <w:p w14:paraId="3F138F69" w14:textId="4E5CF614" w:rsidR="0089797B" w:rsidRPr="00D21720" w:rsidRDefault="0089797B" w:rsidP="004451C9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0175E6A3" w14:textId="0653EE32" w:rsidR="00417BA9" w:rsidRPr="00DF3A57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color w:val="000000"/>
          <w:sz w:val="28"/>
          <w:szCs w:val="28"/>
        </w:rPr>
      </w:pPr>
      <w:r w:rsidRPr="00DF3A57">
        <w:rPr>
          <w:rFonts w:asciiTheme="majorBidi" w:eastAsia="Cordia New" w:hAnsiTheme="majorBidi" w:cstheme="majorBidi"/>
          <w:b/>
          <w:bCs/>
          <w:i/>
          <w:iCs/>
          <w:color w:val="000000"/>
          <w:sz w:val="28"/>
          <w:szCs w:val="28"/>
          <w:cs/>
        </w:rPr>
        <w:t>นโยบายการบัญชี</w:t>
      </w:r>
    </w:p>
    <w:p w14:paraId="5CE5B055" w14:textId="77777777" w:rsidR="00A241A5" w:rsidRPr="00D21720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color w:val="000000"/>
          <w:sz w:val="24"/>
          <w:szCs w:val="24"/>
        </w:rPr>
      </w:pPr>
    </w:p>
    <w:p w14:paraId="231DB9DB" w14:textId="7EA1C08C" w:rsidR="00417BA9" w:rsidRPr="00DF3A57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กำไรขาดทุนเบ็ดเสร็จอื่น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</w:rPr>
        <w:t xml:space="preserve"> </w:t>
      </w:r>
    </w:p>
    <w:p w14:paraId="466FDAB4" w14:textId="77777777" w:rsidR="00417BA9" w:rsidRPr="00D21720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4"/>
          <w:szCs w:val="24"/>
          <w:cs/>
        </w:rPr>
      </w:pPr>
    </w:p>
    <w:p w14:paraId="4C26100E" w14:textId="2DE30187" w:rsidR="00417BA9" w:rsidRPr="00DF3A57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F22DCD7" w14:textId="760853CF" w:rsidR="00A241A5" w:rsidRPr="00D21720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24"/>
          <w:szCs w:val="24"/>
          <w:cs/>
        </w:rPr>
      </w:pPr>
    </w:p>
    <w:p w14:paraId="7E4D8C76" w14:textId="2A4E7673" w:rsidR="00417BA9" w:rsidRPr="00DF3A57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</w:rPr>
        <w:t xml:space="preserve"> 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00127E30" w14:textId="77777777" w:rsidR="00417BA9" w:rsidRPr="00D21720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4"/>
          <w:szCs w:val="24"/>
        </w:rPr>
      </w:pPr>
    </w:p>
    <w:p w14:paraId="607F9987" w14:textId="069653E5" w:rsidR="00417BA9" w:rsidRPr="00DF3A57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  <w:cs/>
        </w:rPr>
      </w:pP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35281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</w:rPr>
        <w:t xml:space="preserve"> 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</w:rPr>
        <w:t xml:space="preserve"> 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DEC3546" w14:textId="5F48B9AF" w:rsidR="001442B0" w:rsidRPr="00D21720" w:rsidRDefault="0014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24"/>
          <w:szCs w:val="24"/>
          <w:cs/>
        </w:rPr>
      </w:pPr>
    </w:p>
    <w:p w14:paraId="5F59469D" w14:textId="103241F0" w:rsidR="00417BA9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75D41DB" w14:textId="2241A31E" w:rsidR="0026686D" w:rsidRPr="00DF3A57" w:rsidRDefault="0026686D" w:rsidP="00D21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00"/>
        </w:tabs>
        <w:rPr>
          <w:rFonts w:asciiTheme="majorBidi" w:hAnsiTheme="majorBidi" w:cstheme="majorBidi"/>
          <w:sz w:val="20"/>
          <w:szCs w:val="20"/>
        </w:rPr>
      </w:pPr>
      <w:bookmarkStart w:id="14" w:name="_Hlk33311720"/>
    </w:p>
    <w:tbl>
      <w:tblPr>
        <w:tblW w:w="90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26"/>
        <w:gridCol w:w="294"/>
        <w:gridCol w:w="1350"/>
        <w:gridCol w:w="249"/>
        <w:gridCol w:w="21"/>
        <w:gridCol w:w="1170"/>
        <w:gridCol w:w="248"/>
        <w:gridCol w:w="1102"/>
        <w:gridCol w:w="248"/>
        <w:gridCol w:w="1195"/>
      </w:tblGrid>
      <w:tr w:rsidR="00FD0634" w:rsidRPr="00DF3A57" w14:paraId="002505B8" w14:textId="77777777" w:rsidTr="00055431">
        <w:trPr>
          <w:tblHeader/>
        </w:trPr>
        <w:tc>
          <w:tcPr>
            <w:tcW w:w="3420" w:type="dxa"/>
            <w:gridSpan w:val="2"/>
            <w:vAlign w:val="bottom"/>
          </w:tcPr>
          <w:p w14:paraId="1D51F701" w14:textId="00524E83" w:rsidR="00FD0634" w:rsidRPr="00DF3A57" w:rsidRDefault="00FD0634" w:rsidP="00055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350" w:type="dxa"/>
          </w:tcPr>
          <w:p w14:paraId="64344780" w14:textId="08E8CAE1" w:rsidR="00FD0634" w:rsidRPr="00DF3A57" w:rsidRDefault="00FD063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4019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งบการเงินที่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br/>
            </w:r>
            <w:r w:rsidRPr="0014019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แสดงเงินลงทุนตาม</w:t>
            </w:r>
            <w:r w:rsidR="0093105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วิธี</w:t>
            </w:r>
            <w:r w:rsidRPr="0014019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270" w:type="dxa"/>
            <w:gridSpan w:val="2"/>
          </w:tcPr>
          <w:p w14:paraId="44A7D3A4" w14:textId="77777777" w:rsidR="00FD0634" w:rsidRPr="00DF3A57" w:rsidRDefault="00FD063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D57B94" w14:textId="77777777" w:rsidR="00FD0634" w:rsidRDefault="00FD063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889EDFA" w14:textId="77777777" w:rsidR="00FD0634" w:rsidRDefault="00FD063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C7DA46C" w14:textId="3DF2D95F" w:rsidR="00FD0634" w:rsidRPr="00DF3A57" w:rsidRDefault="00FD063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2B19B2E1" w14:textId="77777777" w:rsidR="00FD0634" w:rsidRPr="00DF3A57" w:rsidRDefault="00FD063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42" w:type="dxa"/>
            <w:gridSpan w:val="3"/>
          </w:tcPr>
          <w:p w14:paraId="6AA642B5" w14:textId="77777777" w:rsidR="00FD0634" w:rsidRDefault="00FD063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26DC1B17" w14:textId="77777777" w:rsidR="00FD0634" w:rsidRDefault="00FD063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13F02E18" w14:textId="075A1B75" w:rsidR="00FD0634" w:rsidRPr="00DF3A57" w:rsidRDefault="00FD063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733A" w:rsidRPr="00DF3A57" w14:paraId="09A7F627" w14:textId="77777777" w:rsidTr="00931059">
        <w:trPr>
          <w:tblHeader/>
        </w:trPr>
        <w:tc>
          <w:tcPr>
            <w:tcW w:w="3126" w:type="dxa"/>
          </w:tcPr>
          <w:p w14:paraId="275923C2" w14:textId="77777777" w:rsidR="0088733A" w:rsidRPr="00DF3A57" w:rsidRDefault="008873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94" w:type="dxa"/>
          </w:tcPr>
          <w:p w14:paraId="21BDA0FF" w14:textId="29BB06DF" w:rsidR="0088733A" w:rsidRPr="00DF3A57" w:rsidRDefault="008873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2D61E7F" w14:textId="3B6AD8C3" w:rsidR="0088733A" w:rsidRPr="00DF3A57" w:rsidRDefault="003E0ACB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8965C6" w:rsidRPr="00DF3A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49" w:type="dxa"/>
            <w:shd w:val="clear" w:color="auto" w:fill="auto"/>
          </w:tcPr>
          <w:p w14:paraId="6B5CA907" w14:textId="77777777" w:rsidR="0088733A" w:rsidRPr="00DF3A57" w:rsidRDefault="0088733A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5CCD68E8" w14:textId="65FEA355" w:rsidR="0088733A" w:rsidRPr="00DF3A57" w:rsidRDefault="003E0ACB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8965C6" w:rsidRPr="00DF3A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48" w:type="dxa"/>
            <w:shd w:val="clear" w:color="auto" w:fill="auto"/>
          </w:tcPr>
          <w:p w14:paraId="4F3E6452" w14:textId="77777777" w:rsidR="0088733A" w:rsidRPr="00DF3A57" w:rsidRDefault="0088733A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</w:tcPr>
          <w:p w14:paraId="279B880A" w14:textId="738EF463" w:rsidR="0088733A" w:rsidRPr="00DF3A57" w:rsidRDefault="003E0ACB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8965C6" w:rsidRPr="00DF3A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48" w:type="dxa"/>
            <w:shd w:val="clear" w:color="auto" w:fill="auto"/>
          </w:tcPr>
          <w:p w14:paraId="14BEB0D7" w14:textId="77777777" w:rsidR="0088733A" w:rsidRPr="00DF3A57" w:rsidRDefault="0088733A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7292ED56" w14:textId="6658A0BF" w:rsidR="0088733A" w:rsidRPr="00DF3A57" w:rsidRDefault="003E0ACB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8965C6" w:rsidRPr="00DF3A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</w:p>
        </w:tc>
      </w:tr>
      <w:tr w:rsidR="0088733A" w:rsidRPr="00DF3A57" w14:paraId="66D0EAF9" w14:textId="77777777" w:rsidTr="00931059">
        <w:trPr>
          <w:tblHeader/>
        </w:trPr>
        <w:tc>
          <w:tcPr>
            <w:tcW w:w="3126" w:type="dxa"/>
          </w:tcPr>
          <w:p w14:paraId="0B9AFE07" w14:textId="77777777" w:rsidR="0088733A" w:rsidRPr="00DF3A57" w:rsidRDefault="008873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94" w:type="dxa"/>
          </w:tcPr>
          <w:p w14:paraId="54100D70" w14:textId="77777777" w:rsidR="0088733A" w:rsidRPr="00DF3A57" w:rsidRDefault="008873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583" w:type="dxa"/>
            <w:gridSpan w:val="8"/>
          </w:tcPr>
          <w:p w14:paraId="06E052B0" w14:textId="27C41DE1" w:rsidR="0088733A" w:rsidRPr="00DF3A57" w:rsidRDefault="008873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733A" w:rsidRPr="00DF3A57" w14:paraId="2B96B6B3" w14:textId="77777777" w:rsidTr="00931059">
        <w:tc>
          <w:tcPr>
            <w:tcW w:w="3420" w:type="dxa"/>
            <w:gridSpan w:val="2"/>
          </w:tcPr>
          <w:p w14:paraId="77D345C5" w14:textId="24AA0D29" w:rsidR="0088733A" w:rsidRPr="00DF3A57" w:rsidRDefault="0088733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DF3A57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F28854F" w14:textId="77777777" w:rsidR="0088733A" w:rsidRPr="00DF3A57" w:rsidRDefault="0088733A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508F1385" w14:textId="77777777" w:rsidR="0088733A" w:rsidRPr="00DF3A57" w:rsidRDefault="008873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1BECBDD8" w14:textId="77777777" w:rsidR="0088733A" w:rsidRPr="00DF3A57" w:rsidRDefault="0088733A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643BC9DA" w14:textId="77777777" w:rsidR="0088733A" w:rsidRPr="00DF3A57" w:rsidRDefault="008873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64BBADD9" w14:textId="77777777" w:rsidR="0088733A" w:rsidRPr="00DF3A57" w:rsidRDefault="0088733A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0F094F20" w14:textId="77777777" w:rsidR="0088733A" w:rsidRPr="00DF3A57" w:rsidRDefault="008873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32D4AAD" w14:textId="77777777" w:rsidR="0088733A" w:rsidRPr="00DF3A57" w:rsidRDefault="0088733A" w:rsidP="0044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6B6" w:rsidRPr="00DF3A57" w14:paraId="22472820" w14:textId="77777777" w:rsidTr="00931059">
        <w:tc>
          <w:tcPr>
            <w:tcW w:w="3126" w:type="dxa"/>
          </w:tcPr>
          <w:p w14:paraId="4FEBC193" w14:textId="77777777" w:rsidR="008546B6" w:rsidRPr="00DF3A57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94" w:type="dxa"/>
          </w:tcPr>
          <w:p w14:paraId="226E085C" w14:textId="77777777" w:rsidR="008546B6" w:rsidRPr="00DF3A57" w:rsidRDefault="008546B6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4370BC" w14:textId="7DE789A7" w:rsidR="008546B6" w:rsidRPr="00EC1B4B" w:rsidRDefault="006F3133" w:rsidP="004451C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1B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9" w:type="dxa"/>
          </w:tcPr>
          <w:p w14:paraId="2048C8CC" w14:textId="77777777" w:rsidR="008546B6" w:rsidRPr="00EC1B4B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234BEE30" w14:textId="400BCDE2" w:rsidR="008546B6" w:rsidRPr="00EC1B4B" w:rsidRDefault="008546B6" w:rsidP="004451C9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1B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8" w:type="dxa"/>
          </w:tcPr>
          <w:p w14:paraId="32FD6421" w14:textId="77777777" w:rsidR="008546B6" w:rsidRPr="00EC1B4B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3DF724C6" w14:textId="3698D131" w:rsidR="008546B6" w:rsidRPr="00EC1B4B" w:rsidRDefault="006F3133" w:rsidP="004451C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1B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8" w:type="dxa"/>
          </w:tcPr>
          <w:p w14:paraId="4D4A9127" w14:textId="77777777" w:rsidR="008546B6" w:rsidRPr="00EC1B4B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0AF5B1C" w14:textId="5B6D76D8" w:rsidR="008546B6" w:rsidRPr="00EC1B4B" w:rsidRDefault="008546B6" w:rsidP="004451C9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1B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8546B6" w:rsidRPr="00DF3A57" w14:paraId="68EB2264" w14:textId="77777777" w:rsidTr="00931059">
        <w:tc>
          <w:tcPr>
            <w:tcW w:w="3126" w:type="dxa"/>
          </w:tcPr>
          <w:p w14:paraId="65531024" w14:textId="77777777" w:rsidR="008546B6" w:rsidRPr="00DF3A57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94" w:type="dxa"/>
          </w:tcPr>
          <w:p w14:paraId="3E9F1A4F" w14:textId="77777777" w:rsidR="008546B6" w:rsidRPr="00DF3A57" w:rsidRDefault="008546B6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78C10B62" w14:textId="2BD38566" w:rsidR="008546B6" w:rsidRPr="00EC1B4B" w:rsidRDefault="008546B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9" w:type="dxa"/>
          </w:tcPr>
          <w:p w14:paraId="20DEA1C5" w14:textId="77777777" w:rsidR="008546B6" w:rsidRPr="00EC1B4B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17F0BD17" w14:textId="441D1C4D" w:rsidR="008546B6" w:rsidRPr="00EC1B4B" w:rsidRDefault="008546B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0992C984" w14:textId="77777777" w:rsidR="008546B6" w:rsidRPr="00EC1B4B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2" w:type="dxa"/>
            <w:vAlign w:val="bottom"/>
          </w:tcPr>
          <w:p w14:paraId="5F497C3B" w14:textId="62BB3CEC" w:rsidR="008546B6" w:rsidRPr="00EC1B4B" w:rsidRDefault="008546B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212FD4E1" w14:textId="77777777" w:rsidR="008546B6" w:rsidRPr="00EC1B4B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2" w:type="dxa"/>
            <w:vAlign w:val="bottom"/>
          </w:tcPr>
          <w:p w14:paraId="43066F5D" w14:textId="56CF1DE8" w:rsidR="008546B6" w:rsidRPr="00EC1B4B" w:rsidRDefault="008546B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8546B6" w:rsidRPr="00DF3A57" w14:paraId="664D1250" w14:textId="77777777" w:rsidTr="00931059">
        <w:tc>
          <w:tcPr>
            <w:tcW w:w="3420" w:type="dxa"/>
            <w:gridSpan w:val="2"/>
            <w:shd w:val="clear" w:color="auto" w:fill="auto"/>
          </w:tcPr>
          <w:p w14:paraId="1F934DD7" w14:textId="5B392912" w:rsidR="008546B6" w:rsidRPr="00DF3A57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1E0014" w14:textId="77777777" w:rsidR="008546B6" w:rsidRPr="00EC1B4B" w:rsidRDefault="008546B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26F5EA57" w14:textId="77777777" w:rsidR="008546B6" w:rsidRPr="00EC1B4B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432BD4CF" w14:textId="77777777" w:rsidR="008546B6" w:rsidRPr="00EC1B4B" w:rsidRDefault="008546B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38FF4CD" w14:textId="77777777" w:rsidR="008546B6" w:rsidRPr="00EC1B4B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4AF09A8" w14:textId="77777777" w:rsidR="008546B6" w:rsidRPr="00EC1B4B" w:rsidRDefault="008546B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0A1239D1" w14:textId="77777777" w:rsidR="008546B6" w:rsidRPr="00EC1B4B" w:rsidRDefault="008546B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840BAD9" w14:textId="77777777" w:rsidR="008546B6" w:rsidRPr="00EC1B4B" w:rsidRDefault="008546B6" w:rsidP="004451C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46FDF" w:rsidRPr="00DF3A57" w14:paraId="75D46123" w14:textId="77777777" w:rsidTr="00931059">
        <w:tc>
          <w:tcPr>
            <w:tcW w:w="3126" w:type="dxa"/>
            <w:shd w:val="clear" w:color="auto" w:fill="auto"/>
          </w:tcPr>
          <w:p w14:paraId="35C46E17" w14:textId="77777777" w:rsidR="00A46FDF" w:rsidRPr="00DF3A57" w:rsidRDefault="00A46FDF" w:rsidP="00A46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294" w:type="dxa"/>
            <w:shd w:val="clear" w:color="auto" w:fill="auto"/>
          </w:tcPr>
          <w:p w14:paraId="4BC038D4" w14:textId="77777777" w:rsidR="00A46FDF" w:rsidRPr="00DF3A57" w:rsidRDefault="00A46FDF" w:rsidP="00A46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50FA01" w14:textId="4373BA23" w:rsidR="00A46FDF" w:rsidRPr="00EC1B4B" w:rsidRDefault="00A46FDF" w:rsidP="00A46FD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(3,710)</w:t>
            </w:r>
          </w:p>
        </w:tc>
        <w:tc>
          <w:tcPr>
            <w:tcW w:w="249" w:type="dxa"/>
            <w:shd w:val="clear" w:color="auto" w:fill="auto"/>
          </w:tcPr>
          <w:p w14:paraId="4593BBCC" w14:textId="77777777" w:rsidR="00A46FDF" w:rsidRPr="00EC1B4B" w:rsidRDefault="00A46FDF" w:rsidP="00A46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4F986D3B" w14:textId="15415DB3" w:rsidR="00A46FDF" w:rsidRPr="00EC1B4B" w:rsidRDefault="00A46FDF" w:rsidP="00A46FD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1B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EC1B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C1B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060</w:t>
            </w:r>
          </w:p>
        </w:tc>
        <w:tc>
          <w:tcPr>
            <w:tcW w:w="248" w:type="dxa"/>
            <w:shd w:val="clear" w:color="auto" w:fill="auto"/>
          </w:tcPr>
          <w:p w14:paraId="25A34E65" w14:textId="77777777" w:rsidR="00A46FDF" w:rsidRPr="00EC1B4B" w:rsidRDefault="00A46FDF" w:rsidP="00A46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050349FE" w14:textId="05BBB00B" w:rsidR="00A46FDF" w:rsidRPr="00EC1B4B" w:rsidRDefault="00A46FDF" w:rsidP="00A46FD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(3,710)</w:t>
            </w:r>
          </w:p>
        </w:tc>
        <w:tc>
          <w:tcPr>
            <w:tcW w:w="248" w:type="dxa"/>
            <w:shd w:val="clear" w:color="auto" w:fill="auto"/>
          </w:tcPr>
          <w:p w14:paraId="6A3A4BD2" w14:textId="77777777" w:rsidR="00A46FDF" w:rsidRPr="00EC1B4B" w:rsidRDefault="00A46FDF" w:rsidP="00A46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597B9A1E" w14:textId="132A68DB" w:rsidR="00A46FDF" w:rsidRPr="00EC1B4B" w:rsidRDefault="00A46FDF" w:rsidP="00A46FD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1B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EC1B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C1B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060</w:t>
            </w:r>
          </w:p>
        </w:tc>
      </w:tr>
      <w:tr w:rsidR="00A46FDF" w:rsidRPr="00DF3A57" w14:paraId="3B8E7675" w14:textId="77777777" w:rsidTr="00931059">
        <w:tc>
          <w:tcPr>
            <w:tcW w:w="3126" w:type="dxa"/>
            <w:shd w:val="clear" w:color="auto" w:fill="auto"/>
          </w:tcPr>
          <w:p w14:paraId="29FECBB7" w14:textId="77777777" w:rsidR="00A46FDF" w:rsidRPr="00DF3A57" w:rsidRDefault="00A46FDF" w:rsidP="00A46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294" w:type="dxa"/>
            <w:shd w:val="clear" w:color="auto" w:fill="auto"/>
          </w:tcPr>
          <w:p w14:paraId="2ED9FC2E" w14:textId="77777777" w:rsidR="00A46FDF" w:rsidRPr="00DF3A57" w:rsidRDefault="00A46FDF" w:rsidP="00A46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C3C3C" w14:textId="744F3CE3" w:rsidR="00A46FDF" w:rsidRPr="00A46FDF" w:rsidRDefault="00A46FDF" w:rsidP="00A46FD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46F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(3,710)</w:t>
            </w:r>
          </w:p>
        </w:tc>
        <w:tc>
          <w:tcPr>
            <w:tcW w:w="249" w:type="dxa"/>
            <w:shd w:val="clear" w:color="auto" w:fill="auto"/>
          </w:tcPr>
          <w:p w14:paraId="198FCD99" w14:textId="77777777" w:rsidR="00A46FDF" w:rsidRPr="00EC1B4B" w:rsidRDefault="00A46FDF" w:rsidP="00A46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CF2D8A" w14:textId="2CBC69A1" w:rsidR="00A46FDF" w:rsidRPr="00EC1B4B" w:rsidRDefault="00A46FDF" w:rsidP="00A46FD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C1B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Pr="00EC1B4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C1B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060</w:t>
            </w:r>
          </w:p>
        </w:tc>
        <w:tc>
          <w:tcPr>
            <w:tcW w:w="248" w:type="dxa"/>
            <w:shd w:val="clear" w:color="auto" w:fill="auto"/>
          </w:tcPr>
          <w:p w14:paraId="7312E17E" w14:textId="77777777" w:rsidR="00A46FDF" w:rsidRPr="00EC1B4B" w:rsidRDefault="00A46FDF" w:rsidP="00A46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61A139" w14:textId="48FA64D9" w:rsidR="00A46FDF" w:rsidRPr="00A46FDF" w:rsidRDefault="00A46FDF" w:rsidP="00A46FD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6F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(3,710)</w:t>
            </w:r>
          </w:p>
        </w:tc>
        <w:tc>
          <w:tcPr>
            <w:tcW w:w="248" w:type="dxa"/>
            <w:shd w:val="clear" w:color="auto" w:fill="auto"/>
          </w:tcPr>
          <w:p w14:paraId="5A72EAB0" w14:textId="77777777" w:rsidR="00A46FDF" w:rsidRPr="00EC1B4B" w:rsidRDefault="00A46FDF" w:rsidP="00A46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239C2" w14:textId="2DC856B2" w:rsidR="00A46FDF" w:rsidRPr="00EC1B4B" w:rsidRDefault="00A46FDF" w:rsidP="00A46FD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C1B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Pr="00EC1B4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C1B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060</w:t>
            </w:r>
          </w:p>
        </w:tc>
      </w:tr>
    </w:tbl>
    <w:bookmarkEnd w:id="14"/>
    <w:p w14:paraId="2779B85A" w14:textId="7945883D" w:rsidR="008C6594" w:rsidRPr="00DF3A57" w:rsidRDefault="00D21720" w:rsidP="00D21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0"/>
          <w:tab w:val="left" w:pos="1360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>
        <w:rPr>
          <w:rFonts w:asciiTheme="majorBidi" w:hAnsiTheme="majorBidi" w:cstheme="majorBidi"/>
          <w:sz w:val="20"/>
          <w:szCs w:val="20"/>
          <w:lang w:eastAsia="x-none"/>
        </w:rPr>
        <w:tab/>
      </w:r>
      <w:r>
        <w:rPr>
          <w:rFonts w:asciiTheme="majorBidi" w:hAnsiTheme="majorBidi" w:cstheme="majorBidi"/>
          <w:sz w:val="20"/>
          <w:szCs w:val="20"/>
          <w:lang w:eastAsia="x-none"/>
        </w:rPr>
        <w:tab/>
      </w:r>
    </w:p>
    <w:tbl>
      <w:tblPr>
        <w:tblW w:w="90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8"/>
        <w:gridCol w:w="812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2"/>
      </w:tblGrid>
      <w:tr w:rsidR="00FD0634" w:rsidRPr="00DF3A57" w14:paraId="70614C7E" w14:textId="77777777" w:rsidTr="00FD0634">
        <w:trPr>
          <w:cantSplit/>
        </w:trPr>
        <w:tc>
          <w:tcPr>
            <w:tcW w:w="3238" w:type="dxa"/>
          </w:tcPr>
          <w:p w14:paraId="71A9D823" w14:textId="77777777" w:rsidR="00FD0634" w:rsidRPr="00DF3A57" w:rsidRDefault="00FD0634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2" w:type="dxa"/>
            <w:gridSpan w:val="5"/>
          </w:tcPr>
          <w:p w14:paraId="230C1943" w14:textId="46F29756" w:rsidR="00FD0634" w:rsidRPr="00FD0634" w:rsidRDefault="00FD0634" w:rsidP="00FD0634">
            <w:pPr>
              <w:ind w:right="11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4019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งบการเงินที่แสดง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br/>
            </w:r>
            <w:r w:rsidRPr="0014019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เงินลงทุนตาม</w:t>
            </w:r>
            <w:r w:rsidR="0093105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วิธี</w:t>
            </w:r>
            <w:r w:rsidRPr="0014019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ส่วนได้เสีย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2231DCC8" w14:textId="77777777" w:rsidR="00FD0634" w:rsidRPr="00DF3A57" w:rsidRDefault="00FD0634" w:rsidP="004451C9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2" w:type="dxa"/>
            <w:gridSpan w:val="5"/>
          </w:tcPr>
          <w:p w14:paraId="2B2C8091" w14:textId="77777777" w:rsidR="00FD0634" w:rsidRDefault="00FD0634" w:rsidP="004451C9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BD5B3D9" w14:textId="7DF13FE0" w:rsidR="00FD0634" w:rsidRPr="00DF3A57" w:rsidRDefault="00FD0634" w:rsidP="004451C9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1584" w:rsidRPr="00DF3A57" w14:paraId="357FF4D3" w14:textId="77777777" w:rsidTr="00FD0634">
        <w:trPr>
          <w:cantSplit/>
        </w:trPr>
        <w:tc>
          <w:tcPr>
            <w:tcW w:w="3238" w:type="dxa"/>
          </w:tcPr>
          <w:p w14:paraId="5FC0749C" w14:textId="77777777" w:rsidR="00751584" w:rsidRPr="00DF3A57" w:rsidRDefault="00751584" w:rsidP="004451C9">
            <w:pPr>
              <w:spacing w:line="240" w:lineRule="auto"/>
              <w:ind w:left="18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92" w:type="dxa"/>
            <w:gridSpan w:val="5"/>
            <w:tcBorders>
              <w:bottom w:val="single" w:sz="4" w:space="0" w:color="auto"/>
            </w:tcBorders>
          </w:tcPr>
          <w:p w14:paraId="754661CE" w14:textId="5F3CEE0B" w:rsidR="00751584" w:rsidRPr="00DF3A57" w:rsidRDefault="003E0ACB" w:rsidP="004451C9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D063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28231393" w14:textId="77777777" w:rsidR="00751584" w:rsidRPr="00DF3A57" w:rsidRDefault="00751584" w:rsidP="004451C9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92" w:type="dxa"/>
            <w:gridSpan w:val="5"/>
            <w:tcBorders>
              <w:bottom w:val="single" w:sz="4" w:space="0" w:color="auto"/>
            </w:tcBorders>
          </w:tcPr>
          <w:p w14:paraId="64B2AC11" w14:textId="63989983" w:rsidR="00751584" w:rsidRPr="00DF3A57" w:rsidRDefault="003E0ACB" w:rsidP="004451C9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51E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51584" w:rsidRPr="00DF3A57" w14:paraId="7A81DE95" w14:textId="77777777" w:rsidTr="00FD0634">
        <w:trPr>
          <w:cantSplit/>
        </w:trPr>
        <w:tc>
          <w:tcPr>
            <w:tcW w:w="3238" w:type="dxa"/>
            <w:vAlign w:val="bottom"/>
          </w:tcPr>
          <w:p w14:paraId="08E004AB" w14:textId="77777777" w:rsidR="00751584" w:rsidRPr="00DF3A57" w:rsidRDefault="00751584" w:rsidP="004451C9">
            <w:pPr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151FC893" w14:textId="77777777" w:rsidR="00751584" w:rsidRPr="00DF3A57" w:rsidRDefault="00751584" w:rsidP="004451C9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F5E6892" w14:textId="77777777" w:rsidR="00751584" w:rsidRPr="00DF3A57" w:rsidRDefault="00751584" w:rsidP="004451C9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3DE9994" w14:textId="790FC788" w:rsidR="00751584" w:rsidRPr="00DF3A57" w:rsidRDefault="00751584" w:rsidP="004451C9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DB6BC5F" w14:textId="77777777" w:rsidR="00751584" w:rsidRPr="00DF3A57" w:rsidRDefault="00751584" w:rsidP="004451C9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658126" w14:textId="77777777" w:rsidR="00751584" w:rsidRPr="00DF3A57" w:rsidRDefault="00751584" w:rsidP="004451C9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F18535D" w14:textId="77777777" w:rsidR="00751584" w:rsidRPr="00DF3A57" w:rsidRDefault="00751584" w:rsidP="004451C9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342F857" w14:textId="77777777" w:rsidR="00751584" w:rsidRPr="00DF3A57" w:rsidRDefault="00751584" w:rsidP="004451C9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B3E0E79" w14:textId="77777777" w:rsidR="00751584" w:rsidRPr="00DF3A57" w:rsidRDefault="00751584" w:rsidP="004451C9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3F03D88" w14:textId="77777777" w:rsidR="00B76228" w:rsidRPr="00DF3A57" w:rsidRDefault="00751584" w:rsidP="004451C9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  <w:p w14:paraId="46BE3550" w14:textId="1862DE20" w:rsidR="00751584" w:rsidRPr="00DF3A57" w:rsidRDefault="00751584" w:rsidP="004451C9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A10138F" w14:textId="77777777" w:rsidR="00751584" w:rsidRPr="00DF3A57" w:rsidRDefault="00751584" w:rsidP="004451C9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25CB1218" w14:textId="77777777" w:rsidR="00751584" w:rsidRPr="00DF3A57" w:rsidRDefault="00751584" w:rsidP="004451C9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</w:tr>
      <w:tr w:rsidR="00751584" w:rsidRPr="00DF3A57" w14:paraId="7EAC5106" w14:textId="77777777" w:rsidTr="00FD0634">
        <w:trPr>
          <w:cantSplit/>
        </w:trPr>
        <w:tc>
          <w:tcPr>
            <w:tcW w:w="3238" w:type="dxa"/>
          </w:tcPr>
          <w:p w14:paraId="6344FF59" w14:textId="77777777" w:rsidR="00751584" w:rsidRPr="00DF3A57" w:rsidRDefault="00751584" w:rsidP="004451C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4" w:type="dxa"/>
            <w:gridSpan w:val="11"/>
          </w:tcPr>
          <w:p w14:paraId="6904F809" w14:textId="77777777" w:rsidR="00751584" w:rsidRPr="00DF3A57" w:rsidRDefault="00751584" w:rsidP="004451C9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lang w:bidi="ar-SA"/>
              </w:rPr>
              <w:t>(</w:t>
            </w: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lang w:bidi="ar-SA"/>
              </w:rPr>
              <w:t>)</w:t>
            </w:r>
          </w:p>
        </w:tc>
      </w:tr>
      <w:tr w:rsidR="00751584" w:rsidRPr="00DF3A57" w14:paraId="26DC330A" w14:textId="77777777" w:rsidTr="00FD0634">
        <w:trPr>
          <w:cantSplit/>
          <w:trHeight w:val="64"/>
        </w:trPr>
        <w:tc>
          <w:tcPr>
            <w:tcW w:w="3238" w:type="dxa"/>
          </w:tcPr>
          <w:p w14:paraId="33AD58A1" w14:textId="77777777" w:rsidR="00751584" w:rsidRPr="00DF3A57" w:rsidRDefault="00751584" w:rsidP="004451C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764" w:type="dxa"/>
            <w:gridSpan w:val="11"/>
          </w:tcPr>
          <w:p w14:paraId="1C2DDF4C" w14:textId="77777777" w:rsidR="00751584" w:rsidRPr="00DF3A57" w:rsidRDefault="00751584" w:rsidP="004451C9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ar-SA"/>
              </w:rPr>
            </w:pPr>
          </w:p>
        </w:tc>
      </w:tr>
      <w:tr w:rsidR="00BD352D" w:rsidRPr="00DF3A57" w14:paraId="4E981DAA" w14:textId="77777777" w:rsidTr="00FD0634">
        <w:trPr>
          <w:cantSplit/>
        </w:trPr>
        <w:tc>
          <w:tcPr>
            <w:tcW w:w="3238" w:type="dxa"/>
          </w:tcPr>
          <w:p w14:paraId="03A1D20B" w14:textId="5235DBF2" w:rsidR="00BD352D" w:rsidRPr="00DF3A57" w:rsidRDefault="00BD352D" w:rsidP="00BD352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</w:t>
            </w:r>
          </w:p>
          <w:p w14:paraId="18A1BBDA" w14:textId="5C43E389" w:rsidR="00BD352D" w:rsidRPr="00DF3A57" w:rsidRDefault="00BD352D" w:rsidP="00BD352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812" w:type="dxa"/>
            <w:vAlign w:val="bottom"/>
          </w:tcPr>
          <w:p w14:paraId="0FB04B94" w14:textId="19A67BA7" w:rsidR="00BD352D" w:rsidRPr="00DF3A57" w:rsidRDefault="006F3133" w:rsidP="00BD352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180" w:type="dxa"/>
            <w:vAlign w:val="bottom"/>
          </w:tcPr>
          <w:p w14:paraId="795014C6" w14:textId="77777777" w:rsidR="00BD352D" w:rsidRPr="00DF3A57" w:rsidRDefault="00BD352D" w:rsidP="00BD352D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039EFFC" w14:textId="128E5D3B" w:rsidR="00BD352D" w:rsidRPr="00DF3A57" w:rsidRDefault="006F3133" w:rsidP="00BD352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2F7D">
              <w:rPr>
                <w:rFonts w:asciiTheme="majorBidi" w:hAnsiTheme="majorBidi" w:cstheme="majorBidi"/>
                <w:sz w:val="28"/>
                <w:szCs w:val="28"/>
              </w:rPr>
              <w:t>(87)</w:t>
            </w:r>
          </w:p>
        </w:tc>
        <w:tc>
          <w:tcPr>
            <w:tcW w:w="180" w:type="dxa"/>
            <w:vAlign w:val="bottom"/>
          </w:tcPr>
          <w:p w14:paraId="19B85A5C" w14:textId="77777777" w:rsidR="00BD352D" w:rsidRPr="00DF3A57" w:rsidRDefault="00BD352D" w:rsidP="00BD352D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06F3DA8" w14:textId="7C7F41DE" w:rsidR="00BD352D" w:rsidRPr="00DF3A57" w:rsidRDefault="006F3133" w:rsidP="00BD352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351</w:t>
            </w:r>
          </w:p>
        </w:tc>
        <w:tc>
          <w:tcPr>
            <w:tcW w:w="180" w:type="dxa"/>
            <w:vAlign w:val="bottom"/>
          </w:tcPr>
          <w:p w14:paraId="569D45C0" w14:textId="77777777" w:rsidR="00BD352D" w:rsidRPr="00DF3A57" w:rsidRDefault="00BD352D" w:rsidP="00BD352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A89A9EB" w14:textId="0B0A3C0F" w:rsidR="00BD352D" w:rsidRPr="00DF3A57" w:rsidRDefault="00BD352D" w:rsidP="00BD352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3E488E0A" w14:textId="77777777" w:rsidR="00BD352D" w:rsidRPr="00DF3A57" w:rsidRDefault="00BD352D" w:rsidP="00BD352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07DDE2B" w14:textId="27E778DA" w:rsidR="00BD352D" w:rsidRPr="00DF3A57" w:rsidRDefault="00BD352D" w:rsidP="00BD352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7C0C480" w14:textId="77777777" w:rsidR="00BD352D" w:rsidRPr="00DF3A57" w:rsidRDefault="00BD352D" w:rsidP="00BD352D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393F5B23" w14:textId="7C93B4F9" w:rsidR="00BD352D" w:rsidRPr="00DF3A57" w:rsidRDefault="00BD352D" w:rsidP="00BD352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652</w:t>
            </w:r>
          </w:p>
        </w:tc>
      </w:tr>
    </w:tbl>
    <w:p w14:paraId="3B98D82C" w14:textId="5F08CB64" w:rsidR="00751584" w:rsidRPr="0072091E" w:rsidRDefault="0075158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eastAsia="x-none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9"/>
        <w:gridCol w:w="990"/>
        <w:gridCol w:w="236"/>
        <w:gridCol w:w="1114"/>
        <w:gridCol w:w="236"/>
        <w:gridCol w:w="34"/>
        <w:gridCol w:w="900"/>
        <w:gridCol w:w="236"/>
        <w:gridCol w:w="1014"/>
        <w:gridCol w:w="11"/>
      </w:tblGrid>
      <w:tr w:rsidR="00FD0634" w:rsidRPr="00DF3A57" w14:paraId="1374BA1F" w14:textId="77777777" w:rsidTr="004E6E38">
        <w:trPr>
          <w:gridAfter w:val="1"/>
          <w:wAfter w:w="11" w:type="dxa"/>
          <w:tblHeader/>
        </w:trPr>
        <w:tc>
          <w:tcPr>
            <w:tcW w:w="4230" w:type="dxa"/>
            <w:shd w:val="clear" w:color="auto" w:fill="auto"/>
          </w:tcPr>
          <w:p w14:paraId="687CD2E4" w14:textId="2A56C9FA" w:rsidR="00FD0634" w:rsidRPr="00DF3A57" w:rsidRDefault="00FD063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339" w:type="dxa"/>
            <w:gridSpan w:val="3"/>
            <w:shd w:val="clear" w:color="auto" w:fill="auto"/>
          </w:tcPr>
          <w:p w14:paraId="7FCE5814" w14:textId="023F7867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4019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งบการเงินที่แสดง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br/>
            </w:r>
            <w:r w:rsidRPr="0014019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เงินลงทุนตาม</w:t>
            </w:r>
            <w:r w:rsidR="0093105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วิธี</w:t>
            </w:r>
            <w:r w:rsidRPr="0014019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15ED6E" w14:textId="77777777" w:rsidR="00FD0634" w:rsidRPr="00DF3A57" w:rsidRDefault="00FD063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150" w:type="dxa"/>
            <w:gridSpan w:val="3"/>
            <w:shd w:val="clear" w:color="auto" w:fill="auto"/>
          </w:tcPr>
          <w:p w14:paraId="6CB4C5F6" w14:textId="77777777" w:rsidR="00FD0634" w:rsidRDefault="00FD063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17B3538A" w14:textId="6E1B6C78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223EA" w:rsidRPr="00DF3A57" w14:paraId="0C688753" w14:textId="77777777" w:rsidTr="004E6E38">
        <w:trPr>
          <w:tblHeader/>
        </w:trPr>
        <w:tc>
          <w:tcPr>
            <w:tcW w:w="4230" w:type="dxa"/>
            <w:shd w:val="clear" w:color="auto" w:fill="auto"/>
          </w:tcPr>
          <w:p w14:paraId="0015044B" w14:textId="7F7443B7" w:rsidR="00A223EA" w:rsidRPr="00DF3A57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39" w:type="dxa"/>
            <w:gridSpan w:val="3"/>
            <w:shd w:val="clear" w:color="auto" w:fill="auto"/>
          </w:tcPr>
          <w:p w14:paraId="41525A3B" w14:textId="3B1D984E" w:rsidR="00A223EA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D352D"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F5C70FD" w14:textId="77777777" w:rsidR="00A223EA" w:rsidRPr="00DF3A57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190" w:type="dxa"/>
            <w:gridSpan w:val="5"/>
            <w:shd w:val="clear" w:color="auto" w:fill="auto"/>
          </w:tcPr>
          <w:p w14:paraId="68675C12" w14:textId="3F3974B3" w:rsidR="00A223EA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D352D"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A223EA" w:rsidRPr="00DF3A57" w14:paraId="243D2A19" w14:textId="77777777" w:rsidTr="004E6E38">
        <w:trPr>
          <w:tblHeader/>
        </w:trPr>
        <w:tc>
          <w:tcPr>
            <w:tcW w:w="4230" w:type="dxa"/>
            <w:shd w:val="clear" w:color="auto" w:fill="auto"/>
          </w:tcPr>
          <w:p w14:paraId="211C2530" w14:textId="77777777" w:rsidR="00A223EA" w:rsidRPr="00DF3A57" w:rsidRDefault="00A223EA" w:rsidP="004451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CB7874" w14:textId="77777777" w:rsidR="00A223EA" w:rsidRPr="00DF3A5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BD8E80F" w14:textId="77777777" w:rsidR="00A223EA" w:rsidRPr="00DF3A5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B4B7332" w14:textId="77777777" w:rsidR="00A223EA" w:rsidRPr="00DF3A57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88F26A5" w14:textId="77777777" w:rsidR="00A223EA" w:rsidRPr="00DF3A5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26CA6DD9" w14:textId="03C3EF5A" w:rsidR="00A223EA" w:rsidRPr="00DF3A5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3EE4D282" w14:textId="77777777" w:rsidR="00A223EA" w:rsidRPr="00DF3A57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B6C934D" w14:textId="77777777" w:rsidR="00A223EA" w:rsidRPr="00DF3A5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F5BD527" w14:textId="77777777" w:rsidR="00A223EA" w:rsidRPr="00DF3A5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10D0D76" w14:textId="77777777" w:rsidR="00A223EA" w:rsidRPr="00DF3A57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  <w:shd w:val="clear" w:color="auto" w:fill="auto"/>
          </w:tcPr>
          <w:p w14:paraId="2CCA4EF8" w14:textId="77777777" w:rsidR="00A223EA" w:rsidRPr="00DF3A5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8445788" w14:textId="7928B33E" w:rsidR="00A223EA" w:rsidRPr="00DF3A5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D352D" w:rsidRPr="00DF3A57" w14:paraId="36FE8F85" w14:textId="77777777" w:rsidTr="004E6E38">
        <w:tc>
          <w:tcPr>
            <w:tcW w:w="4230" w:type="dxa"/>
            <w:shd w:val="clear" w:color="auto" w:fill="auto"/>
          </w:tcPr>
          <w:p w14:paraId="5984D6B9" w14:textId="08122B00" w:rsidR="00BD352D" w:rsidRPr="00DF3A57" w:rsidRDefault="00BD352D" w:rsidP="00BD352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582E68A6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771824C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8A056DB" w14:textId="1725897E" w:rsidR="00BD352D" w:rsidRPr="00DF3A57" w:rsidRDefault="006F3133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B046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,332</w:t>
            </w:r>
          </w:p>
        </w:tc>
        <w:tc>
          <w:tcPr>
            <w:tcW w:w="236" w:type="dxa"/>
            <w:shd w:val="clear" w:color="auto" w:fill="auto"/>
          </w:tcPr>
          <w:p w14:paraId="2A30E0B5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0294EBB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BE20A5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7F72313" w14:textId="2C3906BD" w:rsidR="00BD352D" w:rsidRPr="00DF3A57" w:rsidRDefault="00BD352D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804</w:t>
            </w:r>
          </w:p>
        </w:tc>
      </w:tr>
      <w:tr w:rsidR="00BD352D" w:rsidRPr="00DF3A57" w14:paraId="5D9E6097" w14:textId="77777777" w:rsidTr="004E6E38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ED4AEDE" w14:textId="77777777" w:rsidR="00BD352D" w:rsidRPr="00DF3A57" w:rsidRDefault="00BD352D" w:rsidP="00BD352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045546A" w14:textId="0BEF8EE1" w:rsidR="00BD352D" w:rsidRPr="00DF3A57" w:rsidRDefault="006F3133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C43137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7A0C220" w14:textId="5616D9A3" w:rsidR="00BD352D" w:rsidRPr="00EC1B4B" w:rsidRDefault="00EC1B4B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1B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B046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0,6</w:t>
            </w:r>
            <w:r w:rsidRPr="00EC1B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4439D7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  <w:shd w:val="clear" w:color="auto" w:fill="auto"/>
          </w:tcPr>
          <w:p w14:paraId="5D6BBC61" w14:textId="6013263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26B5D3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1A184D" w14:textId="030270AD" w:rsidR="00BD352D" w:rsidRPr="00DF3A57" w:rsidRDefault="00BD352D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961</w:t>
            </w:r>
          </w:p>
        </w:tc>
      </w:tr>
      <w:tr w:rsidR="00EC1B4B" w:rsidRPr="00DF3A57" w14:paraId="5C814BD1" w14:textId="77777777" w:rsidTr="004E6E38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E142CB6" w14:textId="5D54B295" w:rsidR="00EC1B4B" w:rsidRPr="00DF3A57" w:rsidRDefault="00EC1B4B" w:rsidP="00BD352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B4B">
              <w:rPr>
                <w:rFonts w:asciiTheme="majorBidi" w:hAnsiTheme="majorBidi" w:hint="cs"/>
                <w:sz w:val="28"/>
                <w:szCs w:val="28"/>
                <w:cs/>
              </w:rPr>
              <w:t>ส่วนแบ่งกำไรของบริษัทบริษัทร่วม</w:t>
            </w:r>
            <w:r w:rsidR="004E6E38" w:rsidRPr="004E6E38">
              <w:rPr>
                <w:rFonts w:asciiTheme="majorBidi" w:hAnsiTheme="majorBidi" w:hint="cs"/>
                <w:sz w:val="28"/>
                <w:szCs w:val="28"/>
                <w:cs/>
              </w:rPr>
              <w:t>ที่ใช</w:t>
            </w:r>
            <w:r w:rsidR="004E6E38">
              <w:rPr>
                <w:rFonts w:asciiTheme="majorBidi" w:hAnsiTheme="majorBidi" w:hint="cs"/>
                <w:sz w:val="28"/>
                <w:szCs w:val="28"/>
                <w:cs/>
              </w:rPr>
              <w:t>้</w:t>
            </w:r>
            <w:r w:rsidR="004E6E38" w:rsidRPr="004E6E38">
              <w:rPr>
                <w:rFonts w:asciiTheme="majorBidi" w:hAnsiTheme="majorBidi" w:hint="cs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7042A92" w14:textId="77777777" w:rsidR="00EC1B4B" w:rsidRDefault="00EC1B4B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E1DE9C" w14:textId="77777777" w:rsidR="00EC1B4B" w:rsidRPr="00DF3A57" w:rsidRDefault="00EC1B4B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1525C9A9" w14:textId="598C41C1" w:rsidR="00EC1B4B" w:rsidRPr="00EC1B4B" w:rsidRDefault="00EC1B4B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1B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5B61AB4" w14:textId="77777777" w:rsidR="00EC1B4B" w:rsidRPr="00DF3A57" w:rsidRDefault="00EC1B4B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62B6214" w14:textId="77777777" w:rsidR="00EC1B4B" w:rsidRPr="00DF3A57" w:rsidRDefault="00EC1B4B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95E6851" w14:textId="77777777" w:rsidR="00EC1B4B" w:rsidRPr="00DF3A57" w:rsidRDefault="00EC1B4B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5D4B71A" w14:textId="4DB69785" w:rsidR="00EC1B4B" w:rsidRPr="00EC5253" w:rsidRDefault="0072091E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5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(394)</w:t>
            </w:r>
          </w:p>
        </w:tc>
      </w:tr>
      <w:tr w:rsidR="00BD352D" w:rsidRPr="00DF3A57" w14:paraId="03365915" w14:textId="77777777" w:rsidTr="004E6E38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D37867F" w14:textId="3F222C4D" w:rsidR="00BD352D" w:rsidRPr="00DF3A57" w:rsidRDefault="00BD352D" w:rsidP="00BD352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62FB0F2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EA40296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55042A0E" w14:textId="0D650B13" w:rsidR="00BD352D" w:rsidRPr="00EC1B4B" w:rsidRDefault="00EC1B4B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1B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B046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CE34B4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0C89A28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ACED649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BFF7B9F" w14:textId="3D16898D" w:rsidR="00BD352D" w:rsidRPr="00EC5253" w:rsidRDefault="0072091E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5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547</w:t>
            </w:r>
          </w:p>
        </w:tc>
      </w:tr>
      <w:tr w:rsidR="00BD352D" w:rsidRPr="0072091E" w14:paraId="35F09150" w14:textId="77777777" w:rsidTr="004E6E38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7E7687A" w14:textId="5981037A" w:rsidR="00BD352D" w:rsidRPr="00DF3A57" w:rsidRDefault="00BD352D" w:rsidP="00BD352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ค่าใช้จ่ายทางภาษีที่หักได้เพิ่มเติม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39FF674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BE636F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64F96201" w14:textId="2CC425C9" w:rsidR="00BD352D" w:rsidRPr="00EC1B4B" w:rsidRDefault="00EC1B4B" w:rsidP="00EC1B4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1B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E31A18B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0F41E3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15F8CFD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9B0927C" w14:textId="2DF04FA1" w:rsidR="00BD352D" w:rsidRPr="00EC5253" w:rsidRDefault="00BD352D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525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EC52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Pr="00EC525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BD352D" w:rsidRPr="00DF3A57" w14:paraId="5DCBCFA2" w14:textId="77777777" w:rsidTr="004E6E38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21F63FD8" w14:textId="1DF90CDA" w:rsidR="00BD352D" w:rsidRPr="00DF3A57" w:rsidRDefault="00BD352D" w:rsidP="00BD352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EFC0653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58B9B96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77DC7FAA" w14:textId="24A9B9E1" w:rsidR="00BD352D" w:rsidRPr="00EC1B4B" w:rsidRDefault="00EC1B4B" w:rsidP="00EC1B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C1B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(24,7</w:t>
            </w:r>
            <w:r w:rsidR="00B046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</w:t>
            </w:r>
            <w:r w:rsidRPr="00EC1B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11A831C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124A7CE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646737D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C93A3B" w14:textId="5F0A5F31" w:rsidR="00BD352D" w:rsidRPr="00DF3A57" w:rsidRDefault="00BD352D" w:rsidP="0072091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D352D" w:rsidRPr="00DF3A57" w14:paraId="40A672B3" w14:textId="77777777" w:rsidTr="004E6E38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1E653E10" w14:textId="77777777" w:rsidR="00BD352D" w:rsidRPr="00DF3A57" w:rsidRDefault="00BD352D" w:rsidP="00BD352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D0AABA7" w14:textId="68CFFB02" w:rsidR="00BD352D" w:rsidRPr="00DF3A57" w:rsidRDefault="00A46FDF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046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67F638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5D7FEF" w14:textId="5E9EA515" w:rsidR="00BD352D" w:rsidRPr="00DF3A57" w:rsidRDefault="00B04620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(3,710)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01D980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01EFFE" w14:textId="188A4EF1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60E414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1A9008" w14:textId="511919E1" w:rsidR="00BD352D" w:rsidRPr="00DF3A57" w:rsidRDefault="00BD352D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060</w:t>
            </w:r>
          </w:p>
        </w:tc>
      </w:tr>
    </w:tbl>
    <w:p w14:paraId="52C32CD8" w14:textId="0578086B" w:rsidR="0038120B" w:rsidRPr="0072091E" w:rsidRDefault="0038120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  <w:lang w:eastAsia="x-none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114"/>
        <w:gridCol w:w="240"/>
        <w:gridCol w:w="930"/>
        <w:gridCol w:w="236"/>
        <w:gridCol w:w="1024"/>
      </w:tblGrid>
      <w:tr w:rsidR="00A223EA" w:rsidRPr="00DF3A57" w14:paraId="3F8CEA74" w14:textId="77777777" w:rsidTr="004E6E38">
        <w:trPr>
          <w:tblHeader/>
        </w:trPr>
        <w:tc>
          <w:tcPr>
            <w:tcW w:w="4230" w:type="dxa"/>
            <w:shd w:val="clear" w:color="auto" w:fill="auto"/>
          </w:tcPr>
          <w:p w14:paraId="7FDC0CB3" w14:textId="463A8DD3" w:rsidR="00A223EA" w:rsidRPr="00DF3A57" w:rsidRDefault="007009AE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767" w:type="dxa"/>
            <w:gridSpan w:val="7"/>
          </w:tcPr>
          <w:p w14:paraId="54D9B8A1" w14:textId="77777777" w:rsidR="00A223EA" w:rsidRPr="00DF3A57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A223EA" w:rsidRPr="00DF3A57" w14:paraId="68E9087A" w14:textId="77777777" w:rsidTr="004E6E38">
        <w:trPr>
          <w:tblHeader/>
        </w:trPr>
        <w:tc>
          <w:tcPr>
            <w:tcW w:w="4230" w:type="dxa"/>
            <w:shd w:val="clear" w:color="auto" w:fill="auto"/>
          </w:tcPr>
          <w:p w14:paraId="1C0B488C" w14:textId="0F106AA4" w:rsidR="00A223EA" w:rsidRPr="00DF3A57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2DC257F7" w14:textId="1B4F12F9" w:rsidR="00A223EA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D352D"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40" w:type="dxa"/>
          </w:tcPr>
          <w:p w14:paraId="13B57C05" w14:textId="77777777" w:rsidR="00A223EA" w:rsidRPr="00DF3A57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187" w:type="dxa"/>
            <w:gridSpan w:val="3"/>
          </w:tcPr>
          <w:p w14:paraId="346384C3" w14:textId="2A186562" w:rsidR="00A223EA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D352D"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A223EA" w:rsidRPr="00DF3A57" w14:paraId="21D553BB" w14:textId="77777777" w:rsidTr="004E6E38">
        <w:trPr>
          <w:tblHeader/>
        </w:trPr>
        <w:tc>
          <w:tcPr>
            <w:tcW w:w="4230" w:type="dxa"/>
            <w:shd w:val="clear" w:color="auto" w:fill="auto"/>
          </w:tcPr>
          <w:p w14:paraId="4EF70FC7" w14:textId="77777777" w:rsidR="00A223EA" w:rsidRPr="00DF3A57" w:rsidRDefault="00A223EA" w:rsidP="004451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0A52251" w14:textId="77777777" w:rsidR="00A223EA" w:rsidRPr="00DF3A5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A2232C6" w14:textId="77777777" w:rsidR="00A223EA" w:rsidRPr="00DF3A5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6D02BC5B" w14:textId="77777777" w:rsidR="00A223EA" w:rsidRPr="00DF3A5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1D00DFFA" w14:textId="77777777" w:rsidR="00A223EA" w:rsidRPr="00DF3A5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459D4978" w14:textId="77777777" w:rsidR="00A223EA" w:rsidRPr="00DF3A5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3E185DA8" w14:textId="77777777" w:rsidR="00A223EA" w:rsidRPr="00DF3A5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0" w:type="dxa"/>
            <w:tcBorders>
              <w:bottom w:val="nil"/>
            </w:tcBorders>
          </w:tcPr>
          <w:p w14:paraId="47CDC06F" w14:textId="77777777" w:rsidR="00A223EA" w:rsidRPr="00DF3A5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B5C4A53" w14:textId="77777777" w:rsidR="00A223EA" w:rsidRPr="00DF3A5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5E9C307C" w14:textId="77777777" w:rsidR="00A223EA" w:rsidRPr="00DF3A5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28FCF930" w14:textId="77777777" w:rsidR="00A223EA" w:rsidRPr="00DF3A5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F06EBF" w14:textId="77777777" w:rsidR="00A223EA" w:rsidRPr="00DF3A57" w:rsidRDefault="00A223E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D352D" w:rsidRPr="00DF3A57" w14:paraId="621FFDB2" w14:textId="77777777" w:rsidTr="004E6E38">
        <w:tc>
          <w:tcPr>
            <w:tcW w:w="4230" w:type="dxa"/>
            <w:shd w:val="clear" w:color="auto" w:fill="auto"/>
          </w:tcPr>
          <w:p w14:paraId="0FF9E535" w14:textId="24319C70" w:rsidR="00BD352D" w:rsidRPr="00DF3A57" w:rsidRDefault="00BD352D" w:rsidP="00BD352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tcBorders>
              <w:bottom w:val="nil"/>
            </w:tcBorders>
          </w:tcPr>
          <w:p w14:paraId="5A461526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DA64080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E054557" w14:textId="2317FD14" w:rsidR="00BD352D" w:rsidRPr="00DF3A57" w:rsidRDefault="006F3133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9A5E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,720</w:t>
            </w:r>
          </w:p>
        </w:tc>
        <w:tc>
          <w:tcPr>
            <w:tcW w:w="240" w:type="dxa"/>
            <w:tcBorders>
              <w:bottom w:val="nil"/>
            </w:tcBorders>
          </w:tcPr>
          <w:p w14:paraId="2B420874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tcBorders>
              <w:bottom w:val="nil"/>
            </w:tcBorders>
          </w:tcPr>
          <w:p w14:paraId="1F4B08B5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C99D4EF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548A8BBF" w14:textId="1A679649" w:rsidR="00BD352D" w:rsidRPr="00DF3A57" w:rsidRDefault="00BD352D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575</w:t>
            </w:r>
          </w:p>
        </w:tc>
      </w:tr>
      <w:tr w:rsidR="00BD352D" w:rsidRPr="00DF3A57" w14:paraId="3E62F5C5" w14:textId="77777777" w:rsidTr="004E6E38">
        <w:trPr>
          <w:trHeight w:val="38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0054714E" w14:textId="77777777" w:rsidR="00BD352D" w:rsidRPr="00DF3A57" w:rsidRDefault="00BD352D" w:rsidP="00746A26">
            <w:pPr>
              <w:tabs>
                <w:tab w:val="clear" w:pos="5387"/>
                <w:tab w:val="clear" w:pos="5613"/>
                <w:tab w:val="clear" w:pos="6322"/>
                <w:tab w:val="left" w:pos="401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A03A7BB" w14:textId="19462EE7" w:rsidR="00BD352D" w:rsidRPr="00DF3A57" w:rsidRDefault="006F3133" w:rsidP="00BD352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468322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14:paraId="71216CCA" w14:textId="631C2DD3" w:rsidR="00BD352D" w:rsidRPr="00DF3A57" w:rsidRDefault="0072091E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9A5E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0,944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A577F7D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14:paraId="79C2ACDB" w14:textId="13C9086A" w:rsidR="00BD352D" w:rsidRPr="00DF3A57" w:rsidRDefault="00BD352D" w:rsidP="00BD352D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6E5494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</w:tcPr>
          <w:p w14:paraId="6FAF97E4" w14:textId="21B398B7" w:rsidR="00BD352D" w:rsidRPr="00DF3A57" w:rsidRDefault="00BD352D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315</w:t>
            </w:r>
          </w:p>
        </w:tc>
      </w:tr>
      <w:tr w:rsidR="00BD352D" w:rsidRPr="00DF3A57" w14:paraId="0B019193" w14:textId="77777777" w:rsidTr="004E6E38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A5FB7E2" w14:textId="43A2D34D" w:rsidR="00BD352D" w:rsidRPr="00DF3A57" w:rsidRDefault="00BD352D" w:rsidP="00BD352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51E50C2" w14:textId="77777777" w:rsidR="00BD352D" w:rsidRPr="00DF3A57" w:rsidRDefault="00BD352D" w:rsidP="00BD352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0D25C1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3E6E1995" w14:textId="6D901704" w:rsidR="00BD352D" w:rsidRPr="00DF3A57" w:rsidRDefault="0072091E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(319)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0D83303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14:paraId="2129B150" w14:textId="77777777" w:rsidR="00BD352D" w:rsidRPr="00DF3A57" w:rsidRDefault="00BD352D" w:rsidP="00BD352D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7841EE1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02A18F42" w14:textId="67676C52" w:rsidR="00BD352D" w:rsidRPr="00DF3A57" w:rsidRDefault="00BD352D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707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BD352D" w:rsidRPr="00DF3A57" w14:paraId="0EE98F7E" w14:textId="77777777" w:rsidTr="004E6E38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E995EFD" w14:textId="1E9FC199" w:rsidR="00BD352D" w:rsidRPr="00DF3A57" w:rsidRDefault="00BD352D" w:rsidP="00BD352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CDE1D26" w14:textId="77777777" w:rsidR="00BD352D" w:rsidRPr="00DF3A57" w:rsidRDefault="00BD352D" w:rsidP="00BD352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01123C7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3C96757D" w14:textId="6F7E6814" w:rsidR="00BD352D" w:rsidRPr="00DF3A57" w:rsidRDefault="0072091E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AC77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3262156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14:paraId="18D9D3C9" w14:textId="77777777" w:rsidR="00BD352D" w:rsidRPr="00DF3A57" w:rsidRDefault="00BD352D" w:rsidP="00BD352D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79E7D17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1631C89B" w14:textId="5339892C" w:rsidR="00BD352D" w:rsidRPr="00DF3A57" w:rsidRDefault="00BD352D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506</w:t>
            </w:r>
          </w:p>
        </w:tc>
      </w:tr>
      <w:tr w:rsidR="00BD352D" w:rsidRPr="00DF3A57" w14:paraId="792B9195" w14:textId="77777777" w:rsidTr="004E6E38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F448702" w14:textId="7A59C8AC" w:rsidR="00BD352D" w:rsidRPr="00DF3A57" w:rsidRDefault="00BD352D" w:rsidP="00BD352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ค่าใช้จ่ายทางภาษีที่หักได้เพิ่มเติม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2FC4487" w14:textId="77777777" w:rsidR="00BD352D" w:rsidRPr="00DF3A57" w:rsidRDefault="00BD352D" w:rsidP="00BD352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2DD98A0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3A352B0F" w14:textId="7DA4DDA0" w:rsidR="00BD352D" w:rsidRPr="00DF3A57" w:rsidRDefault="0072091E" w:rsidP="0072091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4C1BEE2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14:paraId="37C4B52D" w14:textId="77777777" w:rsidR="00BD352D" w:rsidRPr="00DF3A57" w:rsidRDefault="00BD352D" w:rsidP="00BD352D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67475B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652936E3" w14:textId="5DF22736" w:rsidR="00BD352D" w:rsidRPr="00DF3A57" w:rsidRDefault="00BD352D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BD352D" w:rsidRPr="00DF3A57" w14:paraId="29B51F3F" w14:textId="77777777" w:rsidTr="004E6E38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B6F5EAE" w14:textId="022202E9" w:rsidR="00BD352D" w:rsidRPr="00DF3A57" w:rsidRDefault="00BD352D" w:rsidP="00BD352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A901632" w14:textId="77777777" w:rsidR="00BD352D" w:rsidRPr="00DF3A57" w:rsidRDefault="00BD352D" w:rsidP="00BD352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B065F6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5E447A7D" w14:textId="62A8E625" w:rsidR="00BD352D" w:rsidRPr="00DF3A57" w:rsidRDefault="0072091E" w:rsidP="0072091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(24,7</w:t>
            </w:r>
            <w:r w:rsidR="00AC77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41BEB60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14:paraId="3E216CCF" w14:textId="77777777" w:rsidR="00BD352D" w:rsidRPr="00DF3A57" w:rsidRDefault="00BD352D" w:rsidP="00BD352D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3581E1D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0687FB02" w14:textId="30E160E0" w:rsidR="00BD352D" w:rsidRPr="00DF3A57" w:rsidRDefault="00BD352D" w:rsidP="0072091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D352D" w:rsidRPr="00DF3A57" w14:paraId="4858D405" w14:textId="77777777" w:rsidTr="004E6E38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18E376D" w14:textId="77777777" w:rsidR="00BD352D" w:rsidRPr="00DF3A57" w:rsidRDefault="00BD352D" w:rsidP="00BD352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022E48B6" w14:textId="2F3948B2" w:rsidR="00BD352D" w:rsidRPr="00DF3A57" w:rsidRDefault="00A46FDF" w:rsidP="00BD352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9A5E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A82CE8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FA25E" w14:textId="36B927D1" w:rsidR="00BD352D" w:rsidRPr="00DF3A57" w:rsidRDefault="009A5EDF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(3,710)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294B1B5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nil"/>
              <w:bottom w:val="double" w:sz="4" w:space="0" w:color="auto"/>
            </w:tcBorders>
          </w:tcPr>
          <w:p w14:paraId="4D726A7C" w14:textId="41440A33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6C0006" w14:textId="77777777" w:rsidR="00BD352D" w:rsidRPr="00DF3A57" w:rsidRDefault="00BD352D" w:rsidP="00BD35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9AC02" w14:textId="6B4DF07C" w:rsidR="00BD352D" w:rsidRPr="00DF3A57" w:rsidRDefault="00BD352D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060</w:t>
            </w:r>
          </w:p>
        </w:tc>
      </w:tr>
    </w:tbl>
    <w:p w14:paraId="09C22E01" w14:textId="77777777" w:rsidR="00F12CE0" w:rsidRPr="0026686D" w:rsidRDefault="00F12CE0" w:rsidP="004451C9">
      <w:pPr>
        <w:rPr>
          <w:rFonts w:asciiTheme="majorBidi" w:hAnsiTheme="majorBidi" w:cstheme="majorBidi"/>
          <w:sz w:val="12"/>
          <w:szCs w:val="12"/>
          <w:lang w:eastAsia="x-none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36"/>
        <w:gridCol w:w="1024"/>
        <w:gridCol w:w="236"/>
        <w:gridCol w:w="1024"/>
      </w:tblGrid>
      <w:tr w:rsidR="00FD29F9" w:rsidRPr="00DF3A57" w14:paraId="497BEAFA" w14:textId="77777777" w:rsidTr="00916B50">
        <w:trPr>
          <w:tblHeader/>
        </w:trPr>
        <w:tc>
          <w:tcPr>
            <w:tcW w:w="4050" w:type="dxa"/>
            <w:shd w:val="clear" w:color="auto" w:fill="auto"/>
          </w:tcPr>
          <w:p w14:paraId="3CA0C07F" w14:textId="77777777" w:rsidR="00FD29F9" w:rsidRPr="00DF3A57" w:rsidRDefault="00FD29F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57F94355" w14:textId="48E42BA9" w:rsidR="00D21720" w:rsidRPr="002268FA" w:rsidRDefault="00D21720" w:rsidP="002268FA">
            <w:pPr>
              <w:tabs>
                <w:tab w:val="left" w:pos="3840"/>
              </w:tabs>
              <w:ind w:right="11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14019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งบการเงินที่แสดงเงินลงทุนตาม</w:t>
            </w:r>
            <w:r w:rsidR="0093105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วิธี</w:t>
            </w:r>
            <w:r w:rsidRPr="0014019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ส่วนได้เสีย</w:t>
            </w:r>
            <w:r w:rsidR="0038727C" w:rsidRPr="002268FA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/ </w:t>
            </w:r>
          </w:p>
          <w:p w14:paraId="7E05A9EA" w14:textId="7B391576" w:rsidR="00FD29F9" w:rsidRPr="00DF3A57" w:rsidRDefault="0038727C" w:rsidP="002268FA">
            <w:pPr>
              <w:ind w:right="11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268F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29F9" w:rsidRPr="00DF3A57" w14:paraId="3ECB8DD0" w14:textId="77777777" w:rsidTr="00916B50">
        <w:trPr>
          <w:tblHeader/>
        </w:trPr>
        <w:tc>
          <w:tcPr>
            <w:tcW w:w="4050" w:type="dxa"/>
            <w:shd w:val="clear" w:color="auto" w:fill="auto"/>
          </w:tcPr>
          <w:p w14:paraId="31F24EEA" w14:textId="77777777" w:rsidR="00FD29F9" w:rsidRPr="00DF3A57" w:rsidRDefault="00FD29F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37CA3589" w14:textId="77777777" w:rsidR="00FD29F9" w:rsidRPr="00DF3A57" w:rsidRDefault="00FD29F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63748A08" w14:textId="77777777" w:rsidR="00FD29F9" w:rsidRPr="00DF3A57" w:rsidRDefault="00FD29F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shd w:val="clear" w:color="auto" w:fill="auto"/>
          </w:tcPr>
          <w:p w14:paraId="08E036C4" w14:textId="77777777" w:rsidR="00FD29F9" w:rsidRPr="00DF3A57" w:rsidRDefault="00FD29F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88733A" w:rsidRPr="00DF3A57" w14:paraId="2E44E8FB" w14:textId="77777777" w:rsidTr="007F68E9">
        <w:trPr>
          <w:tblHeader/>
        </w:trPr>
        <w:tc>
          <w:tcPr>
            <w:tcW w:w="4050" w:type="dxa"/>
            <w:shd w:val="clear" w:color="auto" w:fill="auto"/>
          </w:tcPr>
          <w:p w14:paraId="220C35DD" w14:textId="3E19D9BC" w:rsidR="0088733A" w:rsidRPr="00DF3A57" w:rsidRDefault="008873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E0ACB"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497B15D5" w14:textId="3D4323D8" w:rsidR="0088733A" w:rsidRPr="00DF3A57" w:rsidRDefault="003E0ACB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BD352D" w:rsidRPr="00DF3A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2016F36" w14:textId="77777777" w:rsidR="0088733A" w:rsidRPr="00DF3A57" w:rsidRDefault="008873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5C14347F" w14:textId="76135602" w:rsidR="0088733A" w:rsidRPr="00DF3A57" w:rsidRDefault="003E0ACB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BD352D" w:rsidRPr="00DF3A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E2EC9BA" w14:textId="77777777" w:rsidR="0088733A" w:rsidRPr="00DF3A57" w:rsidRDefault="008873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3FD9307" w14:textId="0EA61674" w:rsidR="0088733A" w:rsidRPr="00DF3A57" w:rsidRDefault="003E0ACB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BD352D" w:rsidRPr="00DF3A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1FE3EB3" w14:textId="77777777" w:rsidR="0088733A" w:rsidRPr="00DF3A57" w:rsidRDefault="008873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1B8139F" w14:textId="7340184D" w:rsidR="0088733A" w:rsidRPr="00DF3A57" w:rsidRDefault="003E0ACB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BD352D" w:rsidRPr="00DF3A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</w:p>
        </w:tc>
      </w:tr>
      <w:tr w:rsidR="0088733A" w:rsidRPr="00DF3A57" w14:paraId="74B627BB" w14:textId="77777777" w:rsidTr="00916B50">
        <w:trPr>
          <w:tblHeader/>
        </w:trPr>
        <w:tc>
          <w:tcPr>
            <w:tcW w:w="4050" w:type="dxa"/>
            <w:shd w:val="clear" w:color="auto" w:fill="auto"/>
          </w:tcPr>
          <w:p w14:paraId="446A97C5" w14:textId="77777777" w:rsidR="0088733A" w:rsidRPr="00DF3A57" w:rsidRDefault="0088733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6904B58F" w14:textId="18CADB22" w:rsidR="0088733A" w:rsidRPr="00DF3A57" w:rsidRDefault="0088733A" w:rsidP="004451C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D352D" w:rsidRPr="00DF3A57" w14:paraId="2BE33A3C" w14:textId="77777777" w:rsidTr="00916B50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65B9A366" w14:textId="77777777" w:rsidR="00BD352D" w:rsidRPr="00DF3A57" w:rsidRDefault="00BD352D" w:rsidP="00BD352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DBE5E18" w14:textId="7CCEED5A" w:rsidR="00BD352D" w:rsidRPr="00DF3A57" w:rsidRDefault="006F3133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8,999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2C709F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2E95C8D" w14:textId="3D27232D" w:rsidR="00BD352D" w:rsidRPr="00DF3A57" w:rsidRDefault="00BD352D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90706E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935F252" w14:textId="6D73F4A8" w:rsidR="00BD352D" w:rsidRPr="00DF3A57" w:rsidRDefault="006F3133" w:rsidP="006F313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9DFCC5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8F6E842" w14:textId="5C0D88F2" w:rsidR="00BD352D" w:rsidRPr="00DF3A57" w:rsidRDefault="00BD352D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BD352D" w:rsidRPr="00DF3A57" w14:paraId="5BACF070" w14:textId="77777777" w:rsidTr="00916B50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473DCA04" w14:textId="39B4F9BB" w:rsidR="00BD352D" w:rsidRPr="00DF3A57" w:rsidRDefault="00BD352D" w:rsidP="00BD352D">
            <w:pPr>
              <w:spacing w:line="240" w:lineRule="auto"/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BDA77" w14:textId="5A4D3FC7" w:rsidR="00BD352D" w:rsidRPr="00DF3A57" w:rsidRDefault="006F3133" w:rsidP="006F313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78C6FF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76EE37" w14:textId="5E6800B6" w:rsidR="00BD352D" w:rsidRPr="00DF3A57" w:rsidRDefault="00BD352D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39D9C0F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78AA64" w14:textId="6094AC81" w:rsidR="00BD352D" w:rsidRPr="00DF3A57" w:rsidRDefault="006F3133" w:rsidP="006F313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02D87FB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69739" w14:textId="05FA64E3" w:rsidR="00BD352D" w:rsidRPr="00DF3A57" w:rsidRDefault="00BD352D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</w:p>
        </w:tc>
      </w:tr>
      <w:tr w:rsidR="00BD352D" w:rsidRPr="00DF3A57" w14:paraId="7490E9BD" w14:textId="77777777" w:rsidTr="00DB3D82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1490DEBE" w14:textId="5A2CD6BD" w:rsidR="00BD352D" w:rsidRPr="00DF3A57" w:rsidRDefault="00BD352D" w:rsidP="00BD352D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5F00C" w14:textId="78C42901" w:rsidR="00BD352D" w:rsidRPr="006F3133" w:rsidRDefault="006F3133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F313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8,99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456E149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899BC" w14:textId="599B96E9" w:rsidR="00BD352D" w:rsidRPr="006F3133" w:rsidRDefault="00BD352D" w:rsidP="00BD352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F31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  <w:r w:rsidRPr="006F313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F31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B5EA09B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66460" w14:textId="3760F8AF" w:rsidR="00BD352D" w:rsidRPr="006F3133" w:rsidRDefault="006F3133" w:rsidP="006F313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D57A17" w14:textId="77777777" w:rsidR="00BD352D" w:rsidRPr="00DF3A57" w:rsidRDefault="00BD352D" w:rsidP="00BD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25C93" w14:textId="14CE2212" w:rsidR="00BD352D" w:rsidRPr="00DF3A57" w:rsidRDefault="00BD352D" w:rsidP="00BD352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24CEE3E" w14:textId="4CFB62B7" w:rsidR="00C66083" w:rsidRDefault="00C6608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p w14:paraId="2FE97A62" w14:textId="77777777" w:rsidR="0035039E" w:rsidRPr="0026686D" w:rsidRDefault="0035039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lang w:eastAsia="x-none"/>
        </w:rPr>
      </w:pPr>
    </w:p>
    <w:p w14:paraId="3AF4CEE4" w14:textId="501A0C73" w:rsidR="007009AE" w:rsidRPr="00DF3A57" w:rsidRDefault="0026124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lang w:eastAsia="x-none"/>
        </w:rPr>
      </w:pPr>
      <w:r w:rsidRPr="00DF3A57">
        <w:rPr>
          <w:rFonts w:asciiTheme="majorBidi" w:hAnsiTheme="majorBidi" w:cstheme="majorBidi"/>
          <w:sz w:val="2"/>
          <w:szCs w:val="2"/>
          <w:cs/>
          <w:lang w:eastAsia="x-none"/>
        </w:rPr>
        <w:t>ฃ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62"/>
        <w:gridCol w:w="998"/>
        <w:gridCol w:w="262"/>
        <w:gridCol w:w="998"/>
        <w:gridCol w:w="270"/>
        <w:gridCol w:w="990"/>
      </w:tblGrid>
      <w:tr w:rsidR="0038727C" w:rsidRPr="00DF3A57" w14:paraId="45EAEBCA" w14:textId="77777777" w:rsidTr="00EB4D7E">
        <w:trPr>
          <w:trHeight w:val="137"/>
          <w:tblHeader/>
        </w:trPr>
        <w:tc>
          <w:tcPr>
            <w:tcW w:w="4140" w:type="dxa"/>
            <w:shd w:val="clear" w:color="auto" w:fill="auto"/>
          </w:tcPr>
          <w:p w14:paraId="6CDA180A" w14:textId="125C816E" w:rsidR="0038727C" w:rsidRPr="00DF3A57" w:rsidRDefault="0038727C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552D4CDF" w14:textId="0C77A1F4" w:rsidR="0038727C" w:rsidRPr="00DF3A57" w:rsidRDefault="00FD063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4019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งบการเงินที่แสดงเงินลงทุนตาม</w:t>
            </w:r>
            <w:r w:rsidR="0093105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วิธี</w:t>
            </w:r>
            <w:r w:rsidRPr="0014019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ส่วนได้เสีย</w:t>
            </w:r>
            <w:r w:rsidR="0038727C"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 w:rsidR="0038727C"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1359" w:rsidRPr="00DF3A57" w14:paraId="06152793" w14:textId="77777777" w:rsidTr="002B2EAF">
        <w:trPr>
          <w:trHeight w:val="68"/>
          <w:tblHeader/>
        </w:trPr>
        <w:tc>
          <w:tcPr>
            <w:tcW w:w="4140" w:type="dxa"/>
            <w:shd w:val="clear" w:color="auto" w:fill="auto"/>
          </w:tcPr>
          <w:p w14:paraId="2C5BCEF4" w14:textId="77777777" w:rsidR="00751359" w:rsidRPr="00DF3A57" w:rsidRDefault="00751359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1F35B0" w14:textId="77777777" w:rsidR="00751359" w:rsidRPr="00DF3A5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1D5B92FB" w14:textId="77777777" w:rsidR="00751359" w:rsidRPr="00DF3A5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AA982E" w14:textId="77777777" w:rsidR="00751359" w:rsidRPr="00DF3A5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</w:p>
          <w:p w14:paraId="10304AFC" w14:textId="009D1460" w:rsidR="00751359" w:rsidRPr="00DF3A5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27B9585A" w14:textId="77777777" w:rsidR="00751359" w:rsidRPr="00DF3A5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C7F2E05" w14:textId="77777777" w:rsidR="00751359" w:rsidRPr="00DF3A5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751359" w:rsidRPr="00DF3A57" w14:paraId="67483388" w14:textId="77777777" w:rsidTr="002B2EAF">
        <w:trPr>
          <w:trHeight w:val="58"/>
          <w:tblHeader/>
        </w:trPr>
        <w:tc>
          <w:tcPr>
            <w:tcW w:w="4140" w:type="dxa"/>
            <w:shd w:val="clear" w:color="auto" w:fill="auto"/>
          </w:tcPr>
          <w:p w14:paraId="03CF9047" w14:textId="77777777" w:rsidR="00751359" w:rsidRPr="00DF3A57" w:rsidRDefault="00751359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DEB85A" w14:textId="7AFCB6A4" w:rsidR="00751359" w:rsidRPr="00DF3A5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2" w:type="dxa"/>
          </w:tcPr>
          <w:p w14:paraId="0B5FD135" w14:textId="77777777" w:rsidR="00751359" w:rsidRPr="00DF3A5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E55221E" w14:textId="6A476E56" w:rsidR="00751359" w:rsidRPr="00DF3A5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530AD62D" w14:textId="77777777" w:rsidR="00751359" w:rsidRPr="00DF3A5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1C77129" w14:textId="1DD40819" w:rsidR="00751359" w:rsidRPr="00DF3A5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B4D128D" w14:textId="77777777" w:rsidR="00751359" w:rsidRPr="00DF3A5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CD9134" w14:textId="439DF561" w:rsidR="00751359" w:rsidRPr="00DF3A57" w:rsidRDefault="00751359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16932" w:rsidRPr="00DF3A57" w14:paraId="5D14340F" w14:textId="77777777" w:rsidTr="002B2EAF">
        <w:trPr>
          <w:tblHeader/>
        </w:trPr>
        <w:tc>
          <w:tcPr>
            <w:tcW w:w="4140" w:type="dxa"/>
            <w:shd w:val="clear" w:color="auto" w:fill="auto"/>
          </w:tcPr>
          <w:p w14:paraId="5AA015C2" w14:textId="469946AD" w:rsidR="00316932" w:rsidRPr="00DF3A57" w:rsidRDefault="00316932" w:rsidP="004451C9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6FAA8A" w14:textId="7655017D" w:rsidR="00316932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16932"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1BCACD25" w14:textId="77777777" w:rsidR="00316932" w:rsidRPr="00DF3A57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6739FD5" w14:textId="2D6CCF94" w:rsidR="00316932" w:rsidRPr="00DF3A57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3CC77543" w14:textId="77777777" w:rsidR="00316932" w:rsidRPr="00DF3A57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AEA5EBC" w14:textId="42642EEA" w:rsidR="00316932" w:rsidRPr="00DF3A57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1C413282" w14:textId="77777777" w:rsidR="00316932" w:rsidRPr="00DF3A57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C3B6166" w14:textId="09BE7975" w:rsidR="00316932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16932"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16932"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16932" w:rsidRPr="00DF3A57" w14:paraId="16D0BDBC" w14:textId="77777777" w:rsidTr="002B2EAF">
        <w:trPr>
          <w:tblHeader/>
        </w:trPr>
        <w:tc>
          <w:tcPr>
            <w:tcW w:w="4140" w:type="dxa"/>
            <w:shd w:val="clear" w:color="auto" w:fill="auto"/>
          </w:tcPr>
          <w:p w14:paraId="117ECD89" w14:textId="0139452D" w:rsidR="00316932" w:rsidRPr="00DF3A57" w:rsidRDefault="00316932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489FB9F1" w14:textId="70C1F00D" w:rsidR="00316932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D352D"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</w:tcPr>
          <w:p w14:paraId="32AD1CBB" w14:textId="77777777" w:rsidR="00316932" w:rsidRPr="00DF3A57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6340508" w14:textId="1868B228" w:rsidR="00316932" w:rsidRPr="00DF3A57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04B1C83F" w14:textId="77777777" w:rsidR="00316932" w:rsidRPr="00DF3A57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35BBF2D" w14:textId="038778A2" w:rsidR="00316932" w:rsidRPr="00DF3A57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61C1F437" w14:textId="77777777" w:rsidR="00316932" w:rsidRPr="00DF3A57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8C2DE22" w14:textId="6D6756C5" w:rsidR="00316932" w:rsidRPr="00DF3A57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D352D"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316932" w:rsidRPr="00DF3A57" w14:paraId="7D3EBE27" w14:textId="77777777" w:rsidTr="002B2EAF">
        <w:trPr>
          <w:trHeight w:val="68"/>
        </w:trPr>
        <w:tc>
          <w:tcPr>
            <w:tcW w:w="4140" w:type="dxa"/>
            <w:shd w:val="clear" w:color="auto" w:fill="auto"/>
          </w:tcPr>
          <w:p w14:paraId="6ABB5A52" w14:textId="4CEF4E0F" w:rsidR="00316932" w:rsidRPr="00DF3A57" w:rsidRDefault="00316932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22A05DE4" w14:textId="45ED636C" w:rsidR="00316932" w:rsidRPr="00DF3A57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16932" w:rsidRPr="00DF3A57" w14:paraId="32B54F49" w14:textId="77777777" w:rsidTr="002B2EAF">
        <w:trPr>
          <w:trHeight w:val="68"/>
        </w:trPr>
        <w:tc>
          <w:tcPr>
            <w:tcW w:w="4140" w:type="dxa"/>
            <w:shd w:val="clear" w:color="auto" w:fill="auto"/>
          </w:tcPr>
          <w:p w14:paraId="55DD6CA7" w14:textId="13926660" w:rsidR="00316932" w:rsidRPr="00DF3A57" w:rsidRDefault="00316932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2A9E2FEA" w14:textId="77777777" w:rsidR="00316932" w:rsidRPr="00DF3A57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1A0F768" w14:textId="77777777" w:rsidR="00316932" w:rsidRPr="00DF3A57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EDBC767" w14:textId="77777777" w:rsidR="00316932" w:rsidRPr="00DF3A57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07D8221" w14:textId="77777777" w:rsidR="00316932" w:rsidRPr="00DF3A57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39F5D8F2" w14:textId="77777777" w:rsidR="00316932" w:rsidRPr="00DF3A57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909528" w14:textId="77777777" w:rsidR="00316932" w:rsidRPr="00DF3A57" w:rsidRDefault="0031693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0B6DFD1" w14:textId="77777777" w:rsidR="00316932" w:rsidRPr="00DF3A57" w:rsidRDefault="00316932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7B50" w:rsidRPr="00DF3A57" w14:paraId="62CA4F07" w14:textId="77777777" w:rsidTr="002B2EAF">
        <w:trPr>
          <w:trHeight w:val="68"/>
        </w:trPr>
        <w:tc>
          <w:tcPr>
            <w:tcW w:w="4140" w:type="dxa"/>
            <w:shd w:val="clear" w:color="auto" w:fill="auto"/>
          </w:tcPr>
          <w:p w14:paraId="1BEF9288" w14:textId="515AE021" w:rsidR="00817B50" w:rsidRPr="00DF3A57" w:rsidRDefault="00817B50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50D53728" w14:textId="1AF85633" w:rsidR="00817B50" w:rsidRPr="00DF3A57" w:rsidRDefault="00817B50" w:rsidP="00817B5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2" w:type="dxa"/>
          </w:tcPr>
          <w:p w14:paraId="1EB1EBE0" w14:textId="77777777" w:rsidR="00817B50" w:rsidRPr="00DF3A57" w:rsidRDefault="00817B5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AB2AAE5" w14:textId="4DFBD68B" w:rsidR="00817B50" w:rsidRPr="00DF3A57" w:rsidRDefault="00977826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7,333</w:t>
            </w:r>
          </w:p>
        </w:tc>
        <w:tc>
          <w:tcPr>
            <w:tcW w:w="262" w:type="dxa"/>
            <w:shd w:val="clear" w:color="auto" w:fill="auto"/>
          </w:tcPr>
          <w:p w14:paraId="2352E7B6" w14:textId="77777777" w:rsidR="00817B50" w:rsidRPr="00DF3A57" w:rsidRDefault="00817B5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3E9006C3" w14:textId="1452F2C6" w:rsidR="00817B50" w:rsidRPr="00817B50" w:rsidRDefault="00817B50" w:rsidP="00817B5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6031EB" w14:textId="77777777" w:rsidR="00817B50" w:rsidRPr="00DF3A57" w:rsidRDefault="00817B5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367DE5D" w14:textId="6432A63D" w:rsidR="00817B50" w:rsidRPr="00DF3A57" w:rsidRDefault="00977826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9,333</w:t>
            </w:r>
          </w:p>
        </w:tc>
      </w:tr>
      <w:tr w:rsidR="006F3133" w:rsidRPr="00DF3A57" w14:paraId="0B77A2EB" w14:textId="77777777" w:rsidTr="002B2EAF">
        <w:trPr>
          <w:trHeight w:val="68"/>
        </w:trPr>
        <w:tc>
          <w:tcPr>
            <w:tcW w:w="4140" w:type="dxa"/>
            <w:shd w:val="clear" w:color="auto" w:fill="auto"/>
          </w:tcPr>
          <w:p w14:paraId="3ED7929D" w14:textId="1BD4AF3F" w:rsidR="006F3133" w:rsidRPr="00DF3A57" w:rsidRDefault="006F3133" w:rsidP="006F313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6F2067CD" w14:textId="0A4C97A9" w:rsidR="006F3133" w:rsidRPr="00DF3A57" w:rsidRDefault="006F3133" w:rsidP="006F313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919</w:t>
            </w:r>
          </w:p>
        </w:tc>
        <w:tc>
          <w:tcPr>
            <w:tcW w:w="262" w:type="dxa"/>
          </w:tcPr>
          <w:p w14:paraId="493B0A59" w14:textId="77777777" w:rsidR="006F3133" w:rsidRPr="00DF3A57" w:rsidRDefault="006F3133" w:rsidP="006F31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908E14E" w14:textId="76B6D286" w:rsidR="006F3133" w:rsidRPr="00DF3A57" w:rsidRDefault="006F3133" w:rsidP="006F31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31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248</w:t>
            </w:r>
          </w:p>
        </w:tc>
        <w:tc>
          <w:tcPr>
            <w:tcW w:w="262" w:type="dxa"/>
            <w:shd w:val="clear" w:color="auto" w:fill="auto"/>
          </w:tcPr>
          <w:p w14:paraId="64B85988" w14:textId="77777777" w:rsidR="006F3133" w:rsidRPr="00DF3A57" w:rsidRDefault="006F3133" w:rsidP="006F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0F4F9B57" w14:textId="5B38CBCF" w:rsidR="006F3133" w:rsidRPr="00DF3A57" w:rsidRDefault="006F3133" w:rsidP="006F313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06FF6A" w14:textId="77777777" w:rsidR="006F3133" w:rsidRPr="00DF3A57" w:rsidRDefault="006F3133" w:rsidP="006F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3818928" w14:textId="0E89E592" w:rsidR="006F3133" w:rsidRPr="00DF3A57" w:rsidRDefault="006F3133" w:rsidP="006F31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3133">
              <w:rPr>
                <w:rFonts w:asciiTheme="majorBidi" w:hAnsiTheme="majorBidi" w:cstheme="majorBidi"/>
                <w:sz w:val="28"/>
                <w:szCs w:val="28"/>
              </w:rPr>
              <w:t>1,167</w:t>
            </w:r>
          </w:p>
        </w:tc>
      </w:tr>
      <w:tr w:rsidR="00817B50" w:rsidRPr="00DF3A57" w14:paraId="207619D0" w14:textId="77777777" w:rsidTr="001926A2">
        <w:trPr>
          <w:trHeight w:val="80"/>
        </w:trPr>
        <w:tc>
          <w:tcPr>
            <w:tcW w:w="4140" w:type="dxa"/>
            <w:shd w:val="clear" w:color="auto" w:fill="auto"/>
          </w:tcPr>
          <w:p w14:paraId="332521EA" w14:textId="326A4409" w:rsidR="00817B50" w:rsidRPr="00DF3A57" w:rsidRDefault="00817B50" w:rsidP="006F313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  <w:shd w:val="clear" w:color="auto" w:fill="auto"/>
          </w:tcPr>
          <w:p w14:paraId="3292CB00" w14:textId="5074AE96" w:rsidR="00817B50" w:rsidRPr="00DF3A57" w:rsidRDefault="00817B50" w:rsidP="006F313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812</w:t>
            </w:r>
          </w:p>
        </w:tc>
        <w:tc>
          <w:tcPr>
            <w:tcW w:w="262" w:type="dxa"/>
          </w:tcPr>
          <w:p w14:paraId="35C5C503" w14:textId="77777777" w:rsidR="00817B50" w:rsidRPr="00DF3A57" w:rsidRDefault="00817B50" w:rsidP="006F31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0598B59" w14:textId="562C3F8D" w:rsidR="00817B50" w:rsidRPr="00DF3A57" w:rsidRDefault="00817B50" w:rsidP="006F31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3133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262" w:type="dxa"/>
            <w:shd w:val="clear" w:color="auto" w:fill="auto"/>
          </w:tcPr>
          <w:p w14:paraId="6643ACC5" w14:textId="77777777" w:rsidR="00817B50" w:rsidRPr="00DF3A57" w:rsidRDefault="00817B50" w:rsidP="006F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4D4800CB" w14:textId="587EFFBD" w:rsidR="00817B50" w:rsidRPr="00DF3A57" w:rsidRDefault="00817B50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3133">
              <w:rPr>
                <w:rFonts w:asciiTheme="majorBidi" w:hAnsiTheme="majorBidi" w:cstheme="majorBidi"/>
                <w:sz w:val="28"/>
                <w:szCs w:val="28"/>
              </w:rPr>
              <w:t>(87)</w:t>
            </w:r>
          </w:p>
        </w:tc>
        <w:tc>
          <w:tcPr>
            <w:tcW w:w="270" w:type="dxa"/>
            <w:shd w:val="clear" w:color="auto" w:fill="auto"/>
          </w:tcPr>
          <w:p w14:paraId="5E5355EB" w14:textId="77777777" w:rsidR="00817B50" w:rsidRPr="00DF3A57" w:rsidRDefault="00817B50" w:rsidP="006F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E1400F9" w14:textId="1634208D" w:rsidR="00817B50" w:rsidRPr="00DF3A57" w:rsidRDefault="00817B50" w:rsidP="006F31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F3133">
              <w:rPr>
                <w:rFonts w:asciiTheme="majorBidi" w:hAnsiTheme="majorBidi" w:cstheme="majorBidi"/>
                <w:sz w:val="28"/>
                <w:szCs w:val="28"/>
              </w:rPr>
              <w:t>7,071</w:t>
            </w:r>
          </w:p>
        </w:tc>
      </w:tr>
      <w:tr w:rsidR="00817B50" w:rsidRPr="00DF3A57" w14:paraId="69E897FC" w14:textId="77777777" w:rsidTr="003F35D4">
        <w:trPr>
          <w:trHeight w:val="80"/>
        </w:trPr>
        <w:tc>
          <w:tcPr>
            <w:tcW w:w="4140" w:type="dxa"/>
          </w:tcPr>
          <w:p w14:paraId="5606DE99" w14:textId="4973664C" w:rsidR="00817B50" w:rsidRPr="00DF3A57" w:rsidRDefault="00817B50" w:rsidP="006F313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80" w:type="dxa"/>
            <w:shd w:val="clear" w:color="auto" w:fill="auto"/>
          </w:tcPr>
          <w:p w14:paraId="6096828D" w14:textId="0644B109" w:rsidR="00817B50" w:rsidRPr="00DF3A57" w:rsidRDefault="00817B50" w:rsidP="006F313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</w:p>
        </w:tc>
        <w:tc>
          <w:tcPr>
            <w:tcW w:w="262" w:type="dxa"/>
          </w:tcPr>
          <w:p w14:paraId="1B98E112" w14:textId="77777777" w:rsidR="00817B50" w:rsidRPr="00DF3A57" w:rsidRDefault="00817B50" w:rsidP="006F31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3DDD7D6" w14:textId="37E9B793" w:rsidR="00817B50" w:rsidRPr="00DF3A57" w:rsidRDefault="00817B50" w:rsidP="006F31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F3133">
              <w:rPr>
                <w:rFonts w:asciiTheme="majorBidi" w:hAnsiTheme="majorBidi" w:cstheme="majorBidi"/>
                <w:sz w:val="28"/>
                <w:szCs w:val="28"/>
              </w:rPr>
              <w:t>(4,406)</w:t>
            </w:r>
          </w:p>
        </w:tc>
        <w:tc>
          <w:tcPr>
            <w:tcW w:w="262" w:type="dxa"/>
            <w:shd w:val="clear" w:color="auto" w:fill="auto"/>
          </w:tcPr>
          <w:p w14:paraId="20AE17E4" w14:textId="77777777" w:rsidR="00817B50" w:rsidRPr="00DF3A57" w:rsidRDefault="00817B50" w:rsidP="006F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51D75613" w14:textId="1F844B0B" w:rsidR="00817B50" w:rsidRPr="00DF3A57" w:rsidRDefault="00817B50" w:rsidP="00817B5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0E0559" w14:textId="77777777" w:rsidR="00817B50" w:rsidRPr="00DF3A57" w:rsidRDefault="00817B50" w:rsidP="006F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DEFF722" w14:textId="71CE9459" w:rsidR="00817B50" w:rsidRPr="00DF3A57" w:rsidRDefault="00817B50" w:rsidP="00063DC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7B50" w:rsidRPr="00DF3A57" w14:paraId="2FCC7233" w14:textId="77777777" w:rsidTr="003F35D4">
        <w:tc>
          <w:tcPr>
            <w:tcW w:w="4140" w:type="dxa"/>
          </w:tcPr>
          <w:p w14:paraId="0A19A64B" w14:textId="24ED228A" w:rsidR="00817B50" w:rsidRPr="00DF3A57" w:rsidRDefault="00817B50" w:rsidP="006F313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0D3C2D" w14:textId="5AA06E13" w:rsidR="00817B50" w:rsidRPr="00DF3A57" w:rsidRDefault="00817B50" w:rsidP="00063DC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F31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</w:tcPr>
          <w:p w14:paraId="220E9532" w14:textId="77777777" w:rsidR="00817B50" w:rsidRPr="00DF3A57" w:rsidRDefault="00817B50" w:rsidP="006F31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83650D8" w14:textId="6F5B73DB" w:rsidR="00817B50" w:rsidRPr="00DF3A57" w:rsidRDefault="00817B50" w:rsidP="006F313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F3133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62" w:type="dxa"/>
            <w:shd w:val="clear" w:color="auto" w:fill="auto"/>
          </w:tcPr>
          <w:p w14:paraId="06C85653" w14:textId="77777777" w:rsidR="00817B50" w:rsidRPr="00DF3A57" w:rsidRDefault="00817B50" w:rsidP="006F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EA45830" w14:textId="0747257D" w:rsidR="00817B50" w:rsidRPr="00DF3A57" w:rsidRDefault="00817B50" w:rsidP="006F31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D7FF75" w14:textId="77777777" w:rsidR="00817B50" w:rsidRPr="00DF3A57" w:rsidRDefault="00817B50" w:rsidP="006F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66FF310" w14:textId="7ABE5ABE" w:rsidR="00817B50" w:rsidRPr="00DF3A57" w:rsidRDefault="00817B50" w:rsidP="00063DC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3133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817B50" w:rsidRPr="00DF3A57" w14:paraId="04BAAD29" w14:textId="77777777" w:rsidTr="003F35D4">
        <w:tc>
          <w:tcPr>
            <w:tcW w:w="4140" w:type="dxa"/>
            <w:shd w:val="clear" w:color="auto" w:fill="auto"/>
          </w:tcPr>
          <w:p w14:paraId="1ED35F26" w14:textId="2D8A92AF" w:rsidR="00817B50" w:rsidRPr="00DF3A57" w:rsidRDefault="00817B50" w:rsidP="006F313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5E489" w14:textId="4313390B" w:rsidR="00817B50" w:rsidRPr="006F3133" w:rsidRDefault="00817B50" w:rsidP="00063DC7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7B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Pr="00817B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7B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137</w:t>
            </w:r>
          </w:p>
        </w:tc>
        <w:tc>
          <w:tcPr>
            <w:tcW w:w="262" w:type="dxa"/>
          </w:tcPr>
          <w:p w14:paraId="4D4D2A4B" w14:textId="77777777" w:rsidR="00817B50" w:rsidRPr="00DF3A57" w:rsidRDefault="00817B50" w:rsidP="006F31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C66E0" w14:textId="60AB78A8" w:rsidR="00817B50" w:rsidRPr="00DF3A57" w:rsidRDefault="00977826" w:rsidP="006F313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3,549</w:t>
            </w:r>
          </w:p>
        </w:tc>
        <w:tc>
          <w:tcPr>
            <w:tcW w:w="262" w:type="dxa"/>
            <w:shd w:val="clear" w:color="auto" w:fill="auto"/>
          </w:tcPr>
          <w:p w14:paraId="07E35ADF" w14:textId="77777777" w:rsidR="00817B50" w:rsidRPr="00DF3A57" w:rsidRDefault="00817B50" w:rsidP="006F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1D908" w14:textId="3EC76538" w:rsidR="00817B50" w:rsidRPr="00DF3A57" w:rsidRDefault="00817B50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17B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(87)</w:t>
            </w:r>
          </w:p>
        </w:tc>
        <w:tc>
          <w:tcPr>
            <w:tcW w:w="270" w:type="dxa"/>
            <w:shd w:val="clear" w:color="auto" w:fill="auto"/>
          </w:tcPr>
          <w:p w14:paraId="058FCE58" w14:textId="77777777" w:rsidR="00817B50" w:rsidRPr="00DF3A57" w:rsidRDefault="00817B50" w:rsidP="006F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BAF8D" w14:textId="489B2CC0" w:rsidR="00817B50" w:rsidRPr="00DF3A57" w:rsidRDefault="00977826" w:rsidP="006F31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17,599</w:t>
            </w:r>
          </w:p>
        </w:tc>
      </w:tr>
      <w:tr w:rsidR="00817B50" w:rsidRPr="00817B50" w14:paraId="022359AE" w14:textId="77777777" w:rsidTr="003F35D4">
        <w:trPr>
          <w:trHeight w:val="58"/>
        </w:trPr>
        <w:tc>
          <w:tcPr>
            <w:tcW w:w="4140" w:type="dxa"/>
            <w:shd w:val="clear" w:color="auto" w:fill="auto"/>
          </w:tcPr>
          <w:p w14:paraId="28CA5DD7" w14:textId="681BBDD2" w:rsidR="00817B50" w:rsidRPr="00DF3A57" w:rsidRDefault="00817B50" w:rsidP="006F313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7EBC98" w14:textId="0B4E1F19" w:rsidR="00817B50" w:rsidRPr="00817B50" w:rsidRDefault="00817B50" w:rsidP="006F313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5CCBD50B" w14:textId="77777777" w:rsidR="00817B50" w:rsidRPr="00817B50" w:rsidRDefault="00817B50" w:rsidP="006F31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63B993D" w14:textId="4F0BB495" w:rsidR="00817B50" w:rsidRPr="00817B50" w:rsidRDefault="00817B50" w:rsidP="006F31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7729027" w14:textId="77777777" w:rsidR="00817B50" w:rsidRPr="00817B50" w:rsidRDefault="00817B50" w:rsidP="006F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110FD96" w14:textId="0F1BA24E" w:rsidR="00817B50" w:rsidRPr="00817B50" w:rsidRDefault="00817B50" w:rsidP="006F31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DD4007" w14:textId="77777777" w:rsidR="00817B50" w:rsidRPr="00817B50" w:rsidRDefault="00817B50" w:rsidP="006F313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9EE32E5" w14:textId="322E4C93" w:rsidR="00817B50" w:rsidRPr="00817B50" w:rsidRDefault="00817B50" w:rsidP="006F31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17B50" w:rsidRPr="00DF3A57" w14:paraId="309C69BB" w14:textId="77777777" w:rsidTr="003F35D4">
        <w:trPr>
          <w:trHeight w:val="152"/>
        </w:trPr>
        <w:tc>
          <w:tcPr>
            <w:tcW w:w="4140" w:type="dxa"/>
            <w:shd w:val="clear" w:color="auto" w:fill="auto"/>
          </w:tcPr>
          <w:p w14:paraId="6255ECBB" w14:textId="353C6CC2" w:rsidR="00817B50" w:rsidRPr="00DF3A57" w:rsidRDefault="00817B5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1567A478" w14:textId="77777777" w:rsidR="00817B50" w:rsidRPr="00DF3A57" w:rsidRDefault="00817B50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5B84AD2B" w14:textId="77777777" w:rsidR="00817B50" w:rsidRPr="00DF3A57" w:rsidRDefault="00817B5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0D104A7" w14:textId="77777777" w:rsidR="00817B50" w:rsidRPr="00DF3A57" w:rsidRDefault="00817B5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5DAC4DFD" w14:textId="77777777" w:rsidR="00817B50" w:rsidRPr="00DF3A57" w:rsidRDefault="00817B5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3638BC27" w14:textId="77777777" w:rsidR="00817B50" w:rsidRPr="00DF3A57" w:rsidRDefault="00817B50" w:rsidP="004451C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96E475" w14:textId="77777777" w:rsidR="00817B50" w:rsidRPr="00DF3A57" w:rsidRDefault="00817B5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CC7307F" w14:textId="77777777" w:rsidR="00817B50" w:rsidRPr="00DF3A57" w:rsidRDefault="00817B5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817B50" w:rsidRPr="00DF3A57" w14:paraId="7E7452E2" w14:textId="77777777" w:rsidTr="003F35D4">
        <w:trPr>
          <w:trHeight w:val="68"/>
        </w:trPr>
        <w:tc>
          <w:tcPr>
            <w:tcW w:w="4140" w:type="dxa"/>
            <w:shd w:val="clear" w:color="auto" w:fill="auto"/>
          </w:tcPr>
          <w:p w14:paraId="5295FE7D" w14:textId="2D88A89C" w:rsidR="00817B50" w:rsidRPr="00DF3A57" w:rsidRDefault="00817B50" w:rsidP="004451C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F50D913" w14:textId="6EB93133" w:rsidR="00817B50" w:rsidRPr="00DF3A57" w:rsidRDefault="00817B50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43CA3708" w14:textId="77777777" w:rsidR="00817B50" w:rsidRPr="00DF3A57" w:rsidRDefault="00817B5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34F4F34C" w14:textId="51A16B23" w:rsidR="00817B50" w:rsidRPr="00DF3A57" w:rsidRDefault="00817B50" w:rsidP="004451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F3133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262" w:type="dxa"/>
            <w:shd w:val="clear" w:color="auto" w:fill="auto"/>
          </w:tcPr>
          <w:p w14:paraId="34266DF9" w14:textId="77777777" w:rsidR="00817B50" w:rsidRPr="00DF3A57" w:rsidRDefault="00817B5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155A83F" w14:textId="3897F010" w:rsidR="00817B50" w:rsidRPr="00DF3A57" w:rsidRDefault="00817B50" w:rsidP="004451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245AF9" w14:textId="77777777" w:rsidR="00817B50" w:rsidRPr="00DF3A57" w:rsidRDefault="00817B50" w:rsidP="004451C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C2AD05" w14:textId="37E16131" w:rsidR="00817B50" w:rsidRPr="00DF3A57" w:rsidRDefault="00817B50" w:rsidP="00063DC7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7B50" w:rsidRPr="00DF3A57" w14:paraId="2BB71E53" w14:textId="77777777" w:rsidTr="003F35D4">
        <w:trPr>
          <w:trHeight w:val="68"/>
        </w:trPr>
        <w:tc>
          <w:tcPr>
            <w:tcW w:w="4140" w:type="dxa"/>
            <w:shd w:val="clear" w:color="auto" w:fill="auto"/>
          </w:tcPr>
          <w:p w14:paraId="4B8B4C48" w14:textId="12C6AD1A" w:rsidR="00817B50" w:rsidRPr="00DF3A57" w:rsidRDefault="00817B50" w:rsidP="006F313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A3FFF" w14:textId="646A48D2" w:rsidR="00817B50" w:rsidRPr="00DF3A57" w:rsidRDefault="00817B50" w:rsidP="006F313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161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1004D7BD" w14:textId="77777777" w:rsidR="00817B50" w:rsidRPr="00DF3A57" w:rsidRDefault="00817B50" w:rsidP="006F31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10F16" w14:textId="16B2817D" w:rsidR="00817B50" w:rsidRPr="00DF3A57" w:rsidRDefault="00817B50" w:rsidP="006F31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161</w:t>
            </w:r>
          </w:p>
        </w:tc>
        <w:tc>
          <w:tcPr>
            <w:tcW w:w="262" w:type="dxa"/>
            <w:shd w:val="clear" w:color="auto" w:fill="auto"/>
          </w:tcPr>
          <w:p w14:paraId="2D3CB395" w14:textId="77777777" w:rsidR="00817B50" w:rsidRPr="00DF3A57" w:rsidRDefault="00817B50" w:rsidP="006F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226E3" w14:textId="7BA545DF" w:rsidR="00817B50" w:rsidRPr="00DF3A57" w:rsidRDefault="00817B50" w:rsidP="006F31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5A7815" w14:textId="77777777" w:rsidR="00817B50" w:rsidRPr="00DF3A57" w:rsidRDefault="00817B50" w:rsidP="006F313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D7826" w14:textId="74540708" w:rsidR="00817B50" w:rsidRPr="00DF3A57" w:rsidRDefault="00817B50" w:rsidP="006F31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31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17B50" w:rsidRPr="00DF3A57" w14:paraId="2D3EF3DC" w14:textId="77777777" w:rsidTr="003F35D4">
        <w:trPr>
          <w:trHeight w:val="58"/>
        </w:trPr>
        <w:tc>
          <w:tcPr>
            <w:tcW w:w="4140" w:type="dxa"/>
            <w:shd w:val="clear" w:color="auto" w:fill="auto"/>
          </w:tcPr>
          <w:p w14:paraId="2D101DB4" w14:textId="569EBD6F" w:rsidR="00817B50" w:rsidRPr="00DF3A57" w:rsidRDefault="00817B50" w:rsidP="006F313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E5050EA" w14:textId="22D62B29" w:rsidR="00817B50" w:rsidRPr="00DF3A57" w:rsidRDefault="00817B50" w:rsidP="006F313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5C7F76D9" w14:textId="77777777" w:rsidR="00817B50" w:rsidRPr="00DF3A57" w:rsidRDefault="00817B50" w:rsidP="006F31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28110B6" w14:textId="0D428396" w:rsidR="00817B50" w:rsidRPr="00DF3A57" w:rsidRDefault="00817B50" w:rsidP="006F31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C6AD222" w14:textId="77777777" w:rsidR="00817B50" w:rsidRPr="00DF3A57" w:rsidRDefault="00817B50" w:rsidP="006F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90C4F26" w14:textId="4BBED41A" w:rsidR="00817B50" w:rsidRPr="00DF3A57" w:rsidRDefault="00817B50" w:rsidP="006F31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4534C1" w14:textId="77777777" w:rsidR="00817B50" w:rsidRPr="00DF3A57" w:rsidRDefault="00817B50" w:rsidP="006F313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205A2B0" w14:textId="72DBD5A4" w:rsidR="00817B50" w:rsidRPr="006F3133" w:rsidRDefault="00817B50" w:rsidP="006F31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17B50" w:rsidRPr="00DF3A57" w14:paraId="034AF0E5" w14:textId="77777777" w:rsidTr="003F35D4">
        <w:trPr>
          <w:trHeight w:val="152"/>
        </w:trPr>
        <w:tc>
          <w:tcPr>
            <w:tcW w:w="4140" w:type="dxa"/>
            <w:shd w:val="clear" w:color="auto" w:fill="auto"/>
          </w:tcPr>
          <w:p w14:paraId="60A33262" w14:textId="769FD981" w:rsidR="00817B50" w:rsidRPr="00DF3A57" w:rsidRDefault="00817B50" w:rsidP="006F313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6FD0C0DA" w14:textId="6D681D7A" w:rsidR="00817B50" w:rsidRPr="00DF3A57" w:rsidRDefault="00817B50" w:rsidP="006F313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976</w:t>
            </w:r>
          </w:p>
        </w:tc>
        <w:tc>
          <w:tcPr>
            <w:tcW w:w="262" w:type="dxa"/>
          </w:tcPr>
          <w:p w14:paraId="7F003387" w14:textId="77777777" w:rsidR="00817B50" w:rsidRPr="00DF3A57" w:rsidRDefault="00817B50" w:rsidP="006F31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B6E819" w14:textId="0F7ABB92" w:rsidR="00817B50" w:rsidRPr="00DF3A57" w:rsidRDefault="00161EFA" w:rsidP="006F31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3,710</w:t>
            </w:r>
          </w:p>
        </w:tc>
        <w:tc>
          <w:tcPr>
            <w:tcW w:w="262" w:type="dxa"/>
            <w:shd w:val="clear" w:color="auto" w:fill="auto"/>
          </w:tcPr>
          <w:p w14:paraId="11F2F8FA" w14:textId="77777777" w:rsidR="00817B50" w:rsidRPr="00DF3A57" w:rsidRDefault="00817B50" w:rsidP="006F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314645E5" w14:textId="7D288388" w:rsidR="00817B50" w:rsidRPr="00DF3A57" w:rsidRDefault="00817B50" w:rsidP="00063DC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F31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(87)</w:t>
            </w:r>
          </w:p>
        </w:tc>
        <w:tc>
          <w:tcPr>
            <w:tcW w:w="270" w:type="dxa"/>
            <w:shd w:val="clear" w:color="auto" w:fill="auto"/>
          </w:tcPr>
          <w:p w14:paraId="6FF42912" w14:textId="77777777" w:rsidR="00817B50" w:rsidRPr="00DF3A57" w:rsidRDefault="00817B50" w:rsidP="006F3133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4D8914D" w14:textId="2B85CE99" w:rsidR="00817B50" w:rsidRPr="00DF3A57" w:rsidRDefault="00977826" w:rsidP="006F31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17,599</w:t>
            </w:r>
          </w:p>
        </w:tc>
      </w:tr>
    </w:tbl>
    <w:p w14:paraId="107E8CC0" w14:textId="0E054DA8" w:rsidR="00C66083" w:rsidRDefault="00C66083" w:rsidP="004451C9">
      <w:pPr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7C80E3D8" w14:textId="77777777" w:rsidR="006971AF" w:rsidRPr="00DF3A57" w:rsidRDefault="006971AF" w:rsidP="004451C9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62"/>
        <w:gridCol w:w="998"/>
        <w:gridCol w:w="262"/>
        <w:gridCol w:w="998"/>
        <w:gridCol w:w="270"/>
        <w:gridCol w:w="990"/>
      </w:tblGrid>
      <w:tr w:rsidR="00BD352D" w:rsidRPr="00DF3A57" w14:paraId="68E7DE21" w14:textId="77777777" w:rsidTr="00130A49">
        <w:trPr>
          <w:trHeight w:val="137"/>
          <w:tblHeader/>
        </w:trPr>
        <w:tc>
          <w:tcPr>
            <w:tcW w:w="4140" w:type="dxa"/>
            <w:shd w:val="clear" w:color="auto" w:fill="auto"/>
          </w:tcPr>
          <w:p w14:paraId="6094054D" w14:textId="77777777" w:rsidR="00BD352D" w:rsidRPr="00DF3A57" w:rsidRDefault="00BD352D" w:rsidP="00130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299C369D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/ </w:t>
            </w:r>
            <w:r w:rsidRPr="00DF3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352D" w:rsidRPr="00DF3A57" w14:paraId="4C4AC9A6" w14:textId="77777777" w:rsidTr="00130A49">
        <w:trPr>
          <w:trHeight w:val="68"/>
          <w:tblHeader/>
        </w:trPr>
        <w:tc>
          <w:tcPr>
            <w:tcW w:w="4140" w:type="dxa"/>
            <w:shd w:val="clear" w:color="auto" w:fill="auto"/>
          </w:tcPr>
          <w:p w14:paraId="22418190" w14:textId="77777777" w:rsidR="00BD352D" w:rsidRPr="00DF3A57" w:rsidRDefault="00BD352D" w:rsidP="00130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144887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132F4D5F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B7DF53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</w:p>
          <w:p w14:paraId="60FF3443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3984E8A0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DD0663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BD352D" w:rsidRPr="00DF3A57" w14:paraId="217A93B5" w14:textId="77777777" w:rsidTr="00130A49">
        <w:trPr>
          <w:trHeight w:val="58"/>
          <w:tblHeader/>
        </w:trPr>
        <w:tc>
          <w:tcPr>
            <w:tcW w:w="4140" w:type="dxa"/>
            <w:shd w:val="clear" w:color="auto" w:fill="auto"/>
          </w:tcPr>
          <w:p w14:paraId="6C26BC4B" w14:textId="77777777" w:rsidR="00BD352D" w:rsidRPr="00DF3A57" w:rsidRDefault="00BD352D" w:rsidP="00130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128508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2" w:type="dxa"/>
          </w:tcPr>
          <w:p w14:paraId="52863A14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26EF79F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761E46E1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29227D2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0E5411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CBBF389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BD352D" w:rsidRPr="00DF3A57" w14:paraId="20F51ED8" w14:textId="77777777" w:rsidTr="00130A49">
        <w:trPr>
          <w:tblHeader/>
        </w:trPr>
        <w:tc>
          <w:tcPr>
            <w:tcW w:w="4140" w:type="dxa"/>
            <w:shd w:val="clear" w:color="auto" w:fill="auto"/>
          </w:tcPr>
          <w:p w14:paraId="76813E6C" w14:textId="77777777" w:rsidR="00BD352D" w:rsidRPr="00DF3A57" w:rsidRDefault="00BD352D" w:rsidP="00130A49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44B3DD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01B4FE3B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789C1DA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1ADE8651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5D38BCB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7FA6D7B0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EAD7F30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BD352D" w:rsidRPr="00DF3A57" w14:paraId="7E1F9BC3" w14:textId="77777777" w:rsidTr="00130A49">
        <w:trPr>
          <w:tblHeader/>
        </w:trPr>
        <w:tc>
          <w:tcPr>
            <w:tcW w:w="4140" w:type="dxa"/>
            <w:shd w:val="clear" w:color="auto" w:fill="auto"/>
          </w:tcPr>
          <w:p w14:paraId="76AD061A" w14:textId="77777777" w:rsidR="00BD352D" w:rsidRPr="00DF3A57" w:rsidRDefault="00BD352D" w:rsidP="00130A4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66D01824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</w:tcPr>
          <w:p w14:paraId="583B114A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D133985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159283E7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0DAEDA4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59DB734F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2E38985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BD352D" w:rsidRPr="00DF3A57" w14:paraId="2E2E34CB" w14:textId="77777777" w:rsidTr="00130A49">
        <w:trPr>
          <w:trHeight w:val="68"/>
        </w:trPr>
        <w:tc>
          <w:tcPr>
            <w:tcW w:w="4140" w:type="dxa"/>
            <w:shd w:val="clear" w:color="auto" w:fill="auto"/>
          </w:tcPr>
          <w:p w14:paraId="1DA78FFD" w14:textId="77777777" w:rsidR="00BD352D" w:rsidRPr="00DF3A57" w:rsidRDefault="00BD352D" w:rsidP="00130A4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404B9209" w14:textId="77777777" w:rsidR="00BD352D" w:rsidRPr="00DF3A57" w:rsidRDefault="00BD352D" w:rsidP="00130A4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D352D" w:rsidRPr="00DF3A57" w14:paraId="53E40272" w14:textId="77777777" w:rsidTr="00130A49">
        <w:trPr>
          <w:trHeight w:val="68"/>
        </w:trPr>
        <w:tc>
          <w:tcPr>
            <w:tcW w:w="4140" w:type="dxa"/>
            <w:shd w:val="clear" w:color="auto" w:fill="auto"/>
          </w:tcPr>
          <w:p w14:paraId="3DAC1B33" w14:textId="77777777" w:rsidR="00BD352D" w:rsidRPr="00DF3A57" w:rsidRDefault="00BD352D" w:rsidP="00130A4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0E9C49FF" w14:textId="77777777" w:rsidR="00BD352D" w:rsidRPr="00DF3A57" w:rsidRDefault="00BD352D" w:rsidP="00130A4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CCF86A4" w14:textId="77777777" w:rsidR="00BD352D" w:rsidRPr="00DF3A57" w:rsidRDefault="00BD352D" w:rsidP="00130A4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06D1499" w14:textId="77777777" w:rsidR="00BD352D" w:rsidRPr="00DF3A57" w:rsidRDefault="00BD352D" w:rsidP="00130A4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3BC1550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718A6ED5" w14:textId="77777777" w:rsidR="00BD352D" w:rsidRPr="00DF3A57" w:rsidRDefault="00BD352D" w:rsidP="00130A4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CADA3C" w14:textId="77777777" w:rsidR="00BD352D" w:rsidRPr="00DF3A57" w:rsidRDefault="00BD352D" w:rsidP="0013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F232F8E" w14:textId="77777777" w:rsidR="00BD352D" w:rsidRPr="00DF3A57" w:rsidRDefault="00BD352D" w:rsidP="00130A4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3DC7" w:rsidRPr="00DF3A57" w14:paraId="1238B733" w14:textId="77777777" w:rsidTr="00130A49">
        <w:trPr>
          <w:trHeight w:val="68"/>
        </w:trPr>
        <w:tc>
          <w:tcPr>
            <w:tcW w:w="4140" w:type="dxa"/>
            <w:shd w:val="clear" w:color="auto" w:fill="auto"/>
          </w:tcPr>
          <w:p w14:paraId="08D3F8CF" w14:textId="34FFCED0" w:rsidR="00063DC7" w:rsidRPr="00DF3A57" w:rsidRDefault="00063DC7" w:rsidP="00063DC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46FCCF7A" w14:textId="54ADD10F" w:rsidR="00063DC7" w:rsidRPr="00DF3A57" w:rsidRDefault="00063DC7" w:rsidP="00063DC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5,557</w:t>
            </w:r>
          </w:p>
        </w:tc>
        <w:tc>
          <w:tcPr>
            <w:tcW w:w="262" w:type="dxa"/>
          </w:tcPr>
          <w:p w14:paraId="6BB05096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6107F74" w14:textId="2B3A21F0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(3,557)</w:t>
            </w:r>
          </w:p>
        </w:tc>
        <w:tc>
          <w:tcPr>
            <w:tcW w:w="262" w:type="dxa"/>
            <w:shd w:val="clear" w:color="auto" w:fill="auto"/>
          </w:tcPr>
          <w:p w14:paraId="21F673D0" w14:textId="77777777" w:rsidR="00063DC7" w:rsidRPr="00DF3A57" w:rsidRDefault="00063DC7" w:rsidP="0006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06C5B0E8" w14:textId="7034C6D5" w:rsidR="00063DC7" w:rsidRPr="00DF3A57" w:rsidRDefault="00063DC7" w:rsidP="00063DC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206C8D" w14:textId="77777777" w:rsidR="00063DC7" w:rsidRPr="00DF3A57" w:rsidRDefault="00063DC7" w:rsidP="0006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BF146E0" w14:textId="33BCC0A2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063DC7" w:rsidRPr="00DF3A57" w14:paraId="10D913DA" w14:textId="77777777" w:rsidTr="00130A49">
        <w:trPr>
          <w:trHeight w:val="68"/>
        </w:trPr>
        <w:tc>
          <w:tcPr>
            <w:tcW w:w="4140" w:type="dxa"/>
            <w:shd w:val="clear" w:color="auto" w:fill="auto"/>
          </w:tcPr>
          <w:p w14:paraId="6D3EC187" w14:textId="77777777" w:rsidR="00063DC7" w:rsidRPr="00DF3A57" w:rsidRDefault="00063DC7" w:rsidP="00063DC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934A63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2,700</w:t>
            </w:r>
          </w:p>
        </w:tc>
        <w:tc>
          <w:tcPr>
            <w:tcW w:w="262" w:type="dxa"/>
          </w:tcPr>
          <w:p w14:paraId="7C9972A1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5CF934F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27530B40" w14:textId="77777777" w:rsidR="00063DC7" w:rsidRPr="00DF3A57" w:rsidRDefault="00063DC7" w:rsidP="0006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37E37004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4D1429" w14:textId="77777777" w:rsidR="00063DC7" w:rsidRPr="00DF3A57" w:rsidRDefault="00063DC7" w:rsidP="0006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70B200B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3DC7" w:rsidRPr="00DF3A57" w14:paraId="03B46B52" w14:textId="77777777" w:rsidTr="00130A49">
        <w:trPr>
          <w:trHeight w:val="68"/>
        </w:trPr>
        <w:tc>
          <w:tcPr>
            <w:tcW w:w="4140" w:type="dxa"/>
            <w:shd w:val="clear" w:color="auto" w:fill="auto"/>
          </w:tcPr>
          <w:p w14:paraId="72DB3B1A" w14:textId="77777777" w:rsidR="00063DC7" w:rsidRPr="00DF3A57" w:rsidRDefault="00063DC7" w:rsidP="00063D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5F775B64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00F9EA6B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EA2AB3E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919</w:t>
            </w:r>
          </w:p>
        </w:tc>
        <w:tc>
          <w:tcPr>
            <w:tcW w:w="262" w:type="dxa"/>
            <w:shd w:val="clear" w:color="auto" w:fill="auto"/>
          </w:tcPr>
          <w:p w14:paraId="11902EFC" w14:textId="77777777" w:rsidR="00063DC7" w:rsidRPr="00DF3A57" w:rsidRDefault="00063DC7" w:rsidP="0006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63674722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20D3C9" w14:textId="77777777" w:rsidR="00063DC7" w:rsidRPr="00DF3A57" w:rsidRDefault="00063DC7" w:rsidP="0006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2697B84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919</w:t>
            </w:r>
          </w:p>
        </w:tc>
      </w:tr>
      <w:tr w:rsidR="00063DC7" w:rsidRPr="00DF3A57" w14:paraId="1A415FEA" w14:textId="77777777" w:rsidTr="00130A49">
        <w:trPr>
          <w:trHeight w:val="80"/>
        </w:trPr>
        <w:tc>
          <w:tcPr>
            <w:tcW w:w="4140" w:type="dxa"/>
            <w:shd w:val="clear" w:color="auto" w:fill="auto"/>
          </w:tcPr>
          <w:p w14:paraId="0B81BFF2" w14:textId="77777777" w:rsidR="00063DC7" w:rsidRPr="00DF3A57" w:rsidRDefault="00063DC7" w:rsidP="00063DC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  <w:shd w:val="clear" w:color="auto" w:fill="auto"/>
          </w:tcPr>
          <w:p w14:paraId="0BAD4E68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7,515</w:t>
            </w:r>
          </w:p>
        </w:tc>
        <w:tc>
          <w:tcPr>
            <w:tcW w:w="262" w:type="dxa"/>
          </w:tcPr>
          <w:p w14:paraId="12A594B2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5462AE1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  <w:tc>
          <w:tcPr>
            <w:tcW w:w="262" w:type="dxa"/>
            <w:shd w:val="clear" w:color="auto" w:fill="auto"/>
          </w:tcPr>
          <w:p w14:paraId="1FE7FF1D" w14:textId="77777777" w:rsidR="00063DC7" w:rsidRPr="00DF3A57" w:rsidRDefault="00063DC7" w:rsidP="0006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2232BB4D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48428E" w14:textId="77777777" w:rsidR="00063DC7" w:rsidRPr="00DF3A57" w:rsidRDefault="00063DC7" w:rsidP="0006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22E034C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812</w:t>
            </w:r>
          </w:p>
        </w:tc>
      </w:tr>
      <w:tr w:rsidR="00063DC7" w:rsidRPr="00DF3A57" w14:paraId="4AB70D91" w14:textId="77777777" w:rsidTr="00063DC7">
        <w:tc>
          <w:tcPr>
            <w:tcW w:w="4140" w:type="dxa"/>
          </w:tcPr>
          <w:p w14:paraId="59095DA9" w14:textId="77777777" w:rsidR="00063DC7" w:rsidRPr="00DF3A57" w:rsidRDefault="00063DC7" w:rsidP="00063DC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5B0B70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9,180</w:t>
            </w:r>
          </w:p>
        </w:tc>
        <w:tc>
          <w:tcPr>
            <w:tcW w:w="262" w:type="dxa"/>
          </w:tcPr>
          <w:p w14:paraId="5AD2A8DE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EA53D0A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4239429" w14:textId="77777777" w:rsidR="00063DC7" w:rsidRPr="00DF3A57" w:rsidRDefault="00063DC7" w:rsidP="0006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3F78F1B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39F113" w14:textId="77777777" w:rsidR="00063DC7" w:rsidRPr="00DF3A57" w:rsidRDefault="00063DC7" w:rsidP="0006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E23FD0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</w:p>
        </w:tc>
      </w:tr>
      <w:tr w:rsidR="00063DC7" w:rsidRPr="00DF3A57" w14:paraId="74553320" w14:textId="77777777" w:rsidTr="00063DC7">
        <w:trPr>
          <w:trHeight w:val="58"/>
        </w:trPr>
        <w:tc>
          <w:tcPr>
            <w:tcW w:w="4140" w:type="dxa"/>
            <w:shd w:val="clear" w:color="auto" w:fill="auto"/>
          </w:tcPr>
          <w:p w14:paraId="6B9048F1" w14:textId="77777777" w:rsidR="00063DC7" w:rsidRPr="00DF3A57" w:rsidRDefault="00063DC7" w:rsidP="00063DC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B3A84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952</w:t>
            </w:r>
          </w:p>
        </w:tc>
        <w:tc>
          <w:tcPr>
            <w:tcW w:w="262" w:type="dxa"/>
          </w:tcPr>
          <w:p w14:paraId="7610A242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DA2AD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902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2CC6CBD9" w14:textId="77777777" w:rsidR="00063DC7" w:rsidRPr="00DF3A57" w:rsidRDefault="00063DC7" w:rsidP="0006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70731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913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2BC7F5" w14:textId="77777777" w:rsidR="00063DC7" w:rsidRPr="00DF3A57" w:rsidRDefault="00063DC7" w:rsidP="00063DC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2BDB8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137</w:t>
            </w:r>
          </w:p>
        </w:tc>
      </w:tr>
      <w:tr w:rsidR="00063DC7" w:rsidRPr="00DF3A57" w14:paraId="00CB66E3" w14:textId="77777777" w:rsidTr="00063DC7">
        <w:trPr>
          <w:trHeight w:val="152"/>
        </w:trPr>
        <w:tc>
          <w:tcPr>
            <w:tcW w:w="4140" w:type="dxa"/>
            <w:shd w:val="clear" w:color="auto" w:fill="auto"/>
          </w:tcPr>
          <w:p w14:paraId="0397596D" w14:textId="77777777" w:rsidR="00063DC7" w:rsidRPr="00DF3A57" w:rsidRDefault="00063DC7" w:rsidP="0006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04E5561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382E5F94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6157579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60489273" w14:textId="77777777" w:rsidR="00063DC7" w:rsidRPr="00DF3A57" w:rsidRDefault="00063DC7" w:rsidP="0006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5B272A68" w14:textId="77777777" w:rsidR="00063DC7" w:rsidRPr="00DF3A57" w:rsidRDefault="00063DC7" w:rsidP="00063DC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92AF73" w14:textId="77777777" w:rsidR="00063DC7" w:rsidRPr="00DF3A57" w:rsidRDefault="00063DC7" w:rsidP="0006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E61962E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063DC7" w:rsidRPr="00DF3A57" w14:paraId="3B5C3F4B" w14:textId="77777777" w:rsidTr="00130A49">
        <w:trPr>
          <w:trHeight w:val="68"/>
        </w:trPr>
        <w:tc>
          <w:tcPr>
            <w:tcW w:w="4140" w:type="dxa"/>
            <w:shd w:val="clear" w:color="auto" w:fill="auto"/>
          </w:tcPr>
          <w:p w14:paraId="1636D5D4" w14:textId="77777777" w:rsidR="00063DC7" w:rsidRPr="00DF3A57" w:rsidRDefault="00063DC7" w:rsidP="00063DC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50B5E4CE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D17A06B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E72087B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7BC27D5" w14:textId="77777777" w:rsidR="00063DC7" w:rsidRPr="00DF3A57" w:rsidRDefault="00063DC7" w:rsidP="0006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850E55A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7B98C4" w14:textId="77777777" w:rsidR="00063DC7" w:rsidRPr="00DF3A57" w:rsidRDefault="00063DC7" w:rsidP="00063DC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A086B2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3DC7" w:rsidRPr="00DF3A57" w14:paraId="703E941F" w14:textId="77777777" w:rsidTr="00063DC7">
        <w:trPr>
          <w:trHeight w:val="68"/>
        </w:trPr>
        <w:tc>
          <w:tcPr>
            <w:tcW w:w="4140" w:type="dxa"/>
            <w:shd w:val="clear" w:color="auto" w:fill="auto"/>
          </w:tcPr>
          <w:p w14:paraId="5CF4F7E9" w14:textId="77777777" w:rsidR="00063DC7" w:rsidRPr="00DF3A57" w:rsidRDefault="00063DC7" w:rsidP="00063DC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CD7936A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353F2752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2D43826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327AEEF6" w14:textId="77777777" w:rsidR="00063DC7" w:rsidRPr="00DF3A57" w:rsidRDefault="00063DC7" w:rsidP="0006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312E0F16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058FEA" w14:textId="77777777" w:rsidR="00063DC7" w:rsidRPr="00DF3A57" w:rsidRDefault="00063DC7" w:rsidP="00063DC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6EE471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63DC7" w:rsidRPr="00DF3A57" w14:paraId="44E3408B" w14:textId="77777777" w:rsidTr="00063DC7">
        <w:trPr>
          <w:trHeight w:val="58"/>
        </w:trPr>
        <w:tc>
          <w:tcPr>
            <w:tcW w:w="4140" w:type="dxa"/>
            <w:shd w:val="clear" w:color="auto" w:fill="auto"/>
          </w:tcPr>
          <w:p w14:paraId="2BC557A2" w14:textId="77777777" w:rsidR="00063DC7" w:rsidRPr="00DF3A57" w:rsidRDefault="00063DC7" w:rsidP="00063DC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FAAC2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7006A433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61C8E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158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3612604F" w14:textId="77777777" w:rsidR="00063DC7" w:rsidRPr="00DF3A57" w:rsidRDefault="00063DC7" w:rsidP="0006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57FAD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000CE7" w14:textId="77777777" w:rsidR="00063DC7" w:rsidRPr="00DF3A57" w:rsidRDefault="00063DC7" w:rsidP="00063DC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BD9E6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161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063DC7" w:rsidRPr="00DF3A57" w14:paraId="0190CDEA" w14:textId="77777777" w:rsidTr="00063DC7">
        <w:trPr>
          <w:trHeight w:val="152"/>
        </w:trPr>
        <w:tc>
          <w:tcPr>
            <w:tcW w:w="4140" w:type="dxa"/>
            <w:shd w:val="clear" w:color="auto" w:fill="auto"/>
          </w:tcPr>
          <w:p w14:paraId="5D2FF53A" w14:textId="77777777" w:rsidR="00063DC7" w:rsidRPr="00DF3A57" w:rsidRDefault="00063DC7" w:rsidP="00063DC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3DF9F05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04E43A58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429EE5EF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64E7E2DB" w14:textId="77777777" w:rsidR="00063DC7" w:rsidRPr="00DF3A57" w:rsidRDefault="00063DC7" w:rsidP="0006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EF6CE04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4A3CDB" w14:textId="77777777" w:rsidR="00063DC7" w:rsidRPr="00DF3A57" w:rsidRDefault="00063DC7" w:rsidP="00063DC7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40D6963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063DC7" w:rsidRPr="00DF3A57" w14:paraId="7ACEB4EA" w14:textId="77777777" w:rsidTr="00130A49">
        <w:trPr>
          <w:trHeight w:val="58"/>
        </w:trPr>
        <w:tc>
          <w:tcPr>
            <w:tcW w:w="4140" w:type="dxa"/>
            <w:shd w:val="clear" w:color="auto" w:fill="auto"/>
          </w:tcPr>
          <w:p w14:paraId="2B384068" w14:textId="77777777" w:rsidR="00063DC7" w:rsidRPr="00DF3A57" w:rsidRDefault="00063DC7" w:rsidP="00063DC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280BAAAE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949</w:t>
            </w:r>
          </w:p>
        </w:tc>
        <w:tc>
          <w:tcPr>
            <w:tcW w:w="262" w:type="dxa"/>
          </w:tcPr>
          <w:p w14:paraId="629F8C78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DCC315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060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3934B294" w14:textId="77777777" w:rsidR="00063DC7" w:rsidRPr="00DF3A57" w:rsidRDefault="00063DC7" w:rsidP="0006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35B3A937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913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6F6777" w14:textId="77777777" w:rsidR="00063DC7" w:rsidRPr="00DF3A57" w:rsidRDefault="00063DC7" w:rsidP="00063DC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4E11AD1" w14:textId="77777777" w:rsidR="00063DC7" w:rsidRPr="00DF3A57" w:rsidRDefault="00063DC7" w:rsidP="00063DC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976</w:t>
            </w:r>
          </w:p>
        </w:tc>
      </w:tr>
    </w:tbl>
    <w:p w14:paraId="7461A215" w14:textId="756CA834" w:rsidR="00AE6716" w:rsidRDefault="00AE6716" w:rsidP="00AE6716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p w14:paraId="647DC634" w14:textId="77777777" w:rsidR="00AE6716" w:rsidRDefault="00AE6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52D938DB" w14:textId="151AB951" w:rsidR="009F53C1" w:rsidRPr="00DF3A57" w:rsidRDefault="00D21720" w:rsidP="004451C9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sz w:val="28"/>
          <w:szCs w:val="28"/>
          <w:lang w:val="en-US"/>
        </w:rPr>
        <w:lastRenderedPageBreak/>
        <w:t>19</w:t>
      </w:r>
      <w:r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F53C1" w:rsidRPr="00DF3A5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กำไรต่อหุ้น</w:t>
      </w:r>
      <w:r w:rsidR="00961B13" w:rsidRPr="00DF3A5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ขั้นพื้นฐาน</w:t>
      </w:r>
    </w:p>
    <w:p w14:paraId="72671C92" w14:textId="6135EA9E" w:rsidR="009F53C1" w:rsidRPr="00DF3A57" w:rsidRDefault="009F53C1" w:rsidP="004451C9">
      <w:pPr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1F75218B" w14:textId="75C6DE47" w:rsidR="00E15C37" w:rsidRPr="00DF3A57" w:rsidRDefault="00E15C3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F3A57">
        <w:rPr>
          <w:rFonts w:asciiTheme="majorBidi" w:eastAsia="Cordia New" w:hAnsiTheme="majorBidi" w:cstheme="majorBidi"/>
          <w:b/>
          <w:bCs/>
          <w:i/>
          <w:iCs/>
          <w:color w:val="000000"/>
          <w:sz w:val="28"/>
          <w:szCs w:val="28"/>
          <w:cs/>
        </w:rPr>
        <w:t>นโยบายการบัญชี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</w:t>
      </w:r>
    </w:p>
    <w:p w14:paraId="694A3C95" w14:textId="77777777" w:rsidR="00A241A5" w:rsidRPr="00DF3A57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p w14:paraId="4185D3CB" w14:textId="518C1AD2" w:rsidR="00E15C37" w:rsidRPr="00DF3A57" w:rsidRDefault="00E15C3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กำไรต่อหุ้น</w:t>
      </w:r>
      <w:r w:rsidR="00961B13"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ขั้นพื้นฐาน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268EC7E3" w14:textId="4E970A5C" w:rsidR="00E14E35" w:rsidRPr="00DF3A57" w:rsidRDefault="00E14E35" w:rsidP="004451C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270"/>
        <w:gridCol w:w="24"/>
        <w:gridCol w:w="1148"/>
        <w:gridCol w:w="285"/>
        <w:gridCol w:w="1155"/>
        <w:gridCol w:w="285"/>
        <w:gridCol w:w="1155"/>
      </w:tblGrid>
      <w:tr w:rsidR="00FD0634" w:rsidRPr="00DF3A57" w14:paraId="1F09937A" w14:textId="77777777" w:rsidTr="00931059">
        <w:tc>
          <w:tcPr>
            <w:tcW w:w="3780" w:type="dxa"/>
            <w:shd w:val="clear" w:color="auto" w:fill="auto"/>
          </w:tcPr>
          <w:p w14:paraId="3E489BF5" w14:textId="10126D00" w:rsidR="00FD0634" w:rsidRPr="00DF3A57" w:rsidRDefault="00FD0634" w:rsidP="00FD063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350" w:type="dxa"/>
            <w:shd w:val="clear" w:color="auto" w:fill="auto"/>
          </w:tcPr>
          <w:p w14:paraId="4E552740" w14:textId="5A516FF4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019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งบการเงินที่</w:t>
            </w:r>
            <w:r w:rsidR="0093105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br/>
            </w:r>
            <w:r w:rsidRPr="0014019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แสดงเงินลงทุนตาม</w:t>
            </w:r>
            <w:r w:rsidR="0093105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วิธี</w:t>
            </w:r>
            <w:r w:rsidRPr="0014019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270" w:type="dxa"/>
            <w:shd w:val="clear" w:color="auto" w:fill="auto"/>
          </w:tcPr>
          <w:p w14:paraId="33CF8E4E" w14:textId="77777777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7F9D2084" w14:textId="78256F60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</w:t>
            </w:r>
            <w:r w:rsidRPr="0094210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การเงิ</w:t>
            </w:r>
            <w:r w:rsidRPr="00942109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</w:t>
            </w:r>
            <w:r w:rsidRPr="0094210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5" w:type="dxa"/>
            <w:shd w:val="clear" w:color="auto" w:fill="auto"/>
          </w:tcPr>
          <w:p w14:paraId="49F555BA" w14:textId="77777777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95" w:type="dxa"/>
            <w:gridSpan w:val="3"/>
            <w:shd w:val="clear" w:color="auto" w:fill="auto"/>
          </w:tcPr>
          <w:p w14:paraId="08C95094" w14:textId="77777777" w:rsidR="00FD0634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1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B449DD0" w14:textId="77777777" w:rsidR="00FD0634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1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3E68F05" w14:textId="2E24F7D6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1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0634" w:rsidRPr="00DF3A57" w14:paraId="3312174E" w14:textId="77777777" w:rsidTr="00931059">
        <w:tc>
          <w:tcPr>
            <w:tcW w:w="3780" w:type="dxa"/>
            <w:shd w:val="clear" w:color="auto" w:fill="auto"/>
          </w:tcPr>
          <w:p w14:paraId="4D6B6EEF" w14:textId="1F1981DA" w:rsidR="00FD0634" w:rsidRPr="00DF3A57" w:rsidRDefault="00FD0634" w:rsidP="00FD063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1D8BD55" w14:textId="69882CA3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2E44A6F" w14:textId="77777777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1B085506" w14:textId="3A8FAA7B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5" w:type="dxa"/>
            <w:shd w:val="clear" w:color="auto" w:fill="auto"/>
          </w:tcPr>
          <w:p w14:paraId="29B292B6" w14:textId="77777777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42B30731" w14:textId="797CDF5E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85" w:type="dxa"/>
            <w:shd w:val="clear" w:color="auto" w:fill="auto"/>
          </w:tcPr>
          <w:p w14:paraId="6927A9AE" w14:textId="77777777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31A571F8" w14:textId="6E845C33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D0634" w:rsidRPr="00DF3A57" w14:paraId="47ABCD2F" w14:textId="77777777" w:rsidTr="00931059">
        <w:tc>
          <w:tcPr>
            <w:tcW w:w="3780" w:type="dxa"/>
            <w:shd w:val="clear" w:color="auto" w:fill="auto"/>
          </w:tcPr>
          <w:p w14:paraId="5814C781" w14:textId="77777777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8" w:type="dxa"/>
            <w:gridSpan w:val="8"/>
            <w:shd w:val="clear" w:color="auto" w:fill="auto"/>
          </w:tcPr>
          <w:p w14:paraId="3415E981" w14:textId="002E0729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(พันบาท/ พันหุ้น)</w:t>
            </w:r>
          </w:p>
        </w:tc>
      </w:tr>
      <w:tr w:rsidR="00FD0634" w:rsidRPr="00DF3A57" w14:paraId="63955C27" w14:textId="77777777" w:rsidTr="00931059">
        <w:tc>
          <w:tcPr>
            <w:tcW w:w="3780" w:type="dxa"/>
            <w:shd w:val="clear" w:color="auto" w:fill="auto"/>
          </w:tcPr>
          <w:p w14:paraId="24EB5D51" w14:textId="7460A485" w:rsidR="00FD0634" w:rsidRPr="00DF3A57" w:rsidRDefault="00FD0634" w:rsidP="00FD0634">
            <w:pPr>
              <w:tabs>
                <w:tab w:val="clear" w:pos="680"/>
                <w:tab w:val="left" w:pos="540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350" w:type="dxa"/>
            <w:shd w:val="clear" w:color="auto" w:fill="auto"/>
          </w:tcPr>
          <w:p w14:paraId="4859BC7A" w14:textId="77777777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5A05FA0" w14:textId="77777777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648145A7" w14:textId="77777777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</w:tcPr>
          <w:p w14:paraId="4E5A1147" w14:textId="77777777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7055A310" w14:textId="77777777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</w:tcPr>
          <w:p w14:paraId="205D8796" w14:textId="77777777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3F275930" w14:textId="77777777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634" w:rsidRPr="00DF3A57" w14:paraId="08849895" w14:textId="77777777" w:rsidTr="00931059">
        <w:tc>
          <w:tcPr>
            <w:tcW w:w="3780" w:type="dxa"/>
            <w:shd w:val="clear" w:color="auto" w:fill="auto"/>
          </w:tcPr>
          <w:p w14:paraId="73FD3C93" w14:textId="1324ECFE" w:rsidR="00FD0634" w:rsidRPr="00DF3A57" w:rsidRDefault="00FD0634" w:rsidP="00FD063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ของบริษัท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746F59FB" w14:textId="0C41A338" w:rsidR="00FD0634" w:rsidRPr="00DF3A57" w:rsidRDefault="00FA3ED9" w:rsidP="00931059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107,043</w:t>
            </w:r>
          </w:p>
        </w:tc>
        <w:tc>
          <w:tcPr>
            <w:tcW w:w="270" w:type="dxa"/>
            <w:shd w:val="clear" w:color="auto" w:fill="auto"/>
          </w:tcPr>
          <w:p w14:paraId="6EDBF41B" w14:textId="77777777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730AED1" w14:textId="62918B17" w:rsidR="00FD0634" w:rsidRPr="00DF3A57" w:rsidRDefault="00FD0634" w:rsidP="00FD06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39,744</w:t>
            </w:r>
          </w:p>
        </w:tc>
        <w:tc>
          <w:tcPr>
            <w:tcW w:w="285" w:type="dxa"/>
            <w:shd w:val="clear" w:color="auto" w:fill="auto"/>
          </w:tcPr>
          <w:p w14:paraId="71AF36E7" w14:textId="77777777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14:paraId="69DA37D9" w14:textId="0A1B441B" w:rsidR="00FD0634" w:rsidRPr="00DF3A57" w:rsidRDefault="00FA3ED9" w:rsidP="00FD06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108,430</w:t>
            </w:r>
          </w:p>
        </w:tc>
        <w:tc>
          <w:tcPr>
            <w:tcW w:w="285" w:type="dxa"/>
            <w:shd w:val="clear" w:color="auto" w:fill="auto"/>
          </w:tcPr>
          <w:p w14:paraId="739D6A74" w14:textId="77777777" w:rsidR="00FD0634" w:rsidRPr="00DF3A57" w:rsidRDefault="00FD0634" w:rsidP="00FD06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14:paraId="7909D02F" w14:textId="2DA55583" w:rsidR="00FD0634" w:rsidRPr="00DF3A57" w:rsidRDefault="00FD0634" w:rsidP="00FD06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66,515</w:t>
            </w:r>
          </w:p>
        </w:tc>
      </w:tr>
      <w:tr w:rsidR="00FD0634" w:rsidRPr="00DF3A57" w14:paraId="7D42E0E9" w14:textId="77777777" w:rsidTr="00931059">
        <w:tc>
          <w:tcPr>
            <w:tcW w:w="3780" w:type="dxa"/>
            <w:shd w:val="clear" w:color="auto" w:fill="auto"/>
          </w:tcPr>
          <w:p w14:paraId="335E5262" w14:textId="5D91A65C" w:rsidR="00FD0634" w:rsidRPr="00DF3A57" w:rsidRDefault="00FD0634" w:rsidP="00FD063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AF635" w14:textId="4CEA325C" w:rsidR="00FD0634" w:rsidRPr="00DF3A57" w:rsidRDefault="00AE6716" w:rsidP="00931059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7,500</w:t>
            </w:r>
          </w:p>
        </w:tc>
        <w:tc>
          <w:tcPr>
            <w:tcW w:w="294" w:type="dxa"/>
            <w:gridSpan w:val="2"/>
            <w:shd w:val="clear" w:color="auto" w:fill="auto"/>
          </w:tcPr>
          <w:p w14:paraId="3B5429D8" w14:textId="77777777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60E19" w14:textId="6AA85241" w:rsidR="00FD0634" w:rsidRPr="00DF3A57" w:rsidRDefault="00FD0634" w:rsidP="00FD06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7,500</w:t>
            </w:r>
          </w:p>
        </w:tc>
        <w:tc>
          <w:tcPr>
            <w:tcW w:w="285" w:type="dxa"/>
            <w:shd w:val="clear" w:color="auto" w:fill="auto"/>
          </w:tcPr>
          <w:p w14:paraId="7CE7AB9F" w14:textId="77777777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FEB18" w14:textId="4F9ACE4F" w:rsidR="00FD0634" w:rsidRPr="00DF3A57" w:rsidRDefault="00AE6716" w:rsidP="00FD06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7,500</w:t>
            </w:r>
          </w:p>
        </w:tc>
        <w:tc>
          <w:tcPr>
            <w:tcW w:w="285" w:type="dxa"/>
            <w:shd w:val="clear" w:color="auto" w:fill="auto"/>
          </w:tcPr>
          <w:p w14:paraId="1DDAED22" w14:textId="77777777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7FD07" w14:textId="19E217F4" w:rsidR="00FD0634" w:rsidRPr="00DF3A57" w:rsidRDefault="00FD0634" w:rsidP="00FD063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7,500</w:t>
            </w:r>
          </w:p>
        </w:tc>
      </w:tr>
      <w:tr w:rsidR="00FD0634" w:rsidRPr="00DF3A57" w14:paraId="52DC517F" w14:textId="77777777" w:rsidTr="00931059">
        <w:trPr>
          <w:trHeight w:val="425"/>
        </w:trPr>
        <w:tc>
          <w:tcPr>
            <w:tcW w:w="3780" w:type="dxa"/>
            <w:shd w:val="clear" w:color="auto" w:fill="auto"/>
          </w:tcPr>
          <w:p w14:paraId="332E2EE9" w14:textId="7D20BDC4" w:rsidR="00FD0634" w:rsidRPr="00DF3A57" w:rsidRDefault="00FD0634" w:rsidP="00FD063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CD50CB1" w14:textId="021E06F3" w:rsidR="00FD0634" w:rsidRPr="00DF3A57" w:rsidRDefault="00AE6716" w:rsidP="00931059">
            <w:pPr>
              <w:pStyle w:val="acctfourfigures"/>
              <w:tabs>
                <w:tab w:val="clear" w:pos="765"/>
                <w:tab w:val="decimal" w:pos="608"/>
                <w:tab w:val="decimal" w:pos="790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FA3E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4.27</w:t>
            </w:r>
          </w:p>
        </w:tc>
        <w:tc>
          <w:tcPr>
            <w:tcW w:w="294" w:type="dxa"/>
            <w:gridSpan w:val="2"/>
            <w:shd w:val="clear" w:color="auto" w:fill="auto"/>
          </w:tcPr>
          <w:p w14:paraId="0454BC12" w14:textId="77777777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shd w:val="clear" w:color="auto" w:fill="auto"/>
          </w:tcPr>
          <w:p w14:paraId="41BFA2E1" w14:textId="7EDC8062" w:rsidR="00FD0634" w:rsidRPr="00DF3A57" w:rsidRDefault="00FD0634" w:rsidP="00FD063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5.30</w:t>
            </w:r>
          </w:p>
        </w:tc>
        <w:tc>
          <w:tcPr>
            <w:tcW w:w="285" w:type="dxa"/>
            <w:shd w:val="clear" w:color="auto" w:fill="auto"/>
          </w:tcPr>
          <w:p w14:paraId="6FD86F3F" w14:textId="77777777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14:paraId="5D30B819" w14:textId="182DD6EE" w:rsidR="00FD0634" w:rsidRPr="00DF3A57" w:rsidRDefault="00AE6716" w:rsidP="00FD063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FA3E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4.46</w:t>
            </w:r>
          </w:p>
        </w:tc>
        <w:tc>
          <w:tcPr>
            <w:tcW w:w="285" w:type="dxa"/>
            <w:shd w:val="clear" w:color="auto" w:fill="auto"/>
          </w:tcPr>
          <w:p w14:paraId="31138CCC" w14:textId="77777777" w:rsidR="00FD0634" w:rsidRPr="00DF3A57" w:rsidRDefault="00FD0634" w:rsidP="00FD0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14:paraId="560D2F4C" w14:textId="35F50C63" w:rsidR="00FD0634" w:rsidRPr="00DF3A57" w:rsidRDefault="00FD0634" w:rsidP="00FD063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8.87</w:t>
            </w:r>
          </w:p>
        </w:tc>
      </w:tr>
    </w:tbl>
    <w:p w14:paraId="469BF318" w14:textId="4829A7B6" w:rsidR="00D37206" w:rsidRDefault="00D37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p w14:paraId="0EC3F7AA" w14:textId="5106FBDA" w:rsidR="000A0432" w:rsidRPr="00DF3A57" w:rsidRDefault="00D21720" w:rsidP="004451C9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sz w:val="28"/>
          <w:szCs w:val="28"/>
          <w:lang w:val="en-US"/>
        </w:rPr>
        <w:t>20</w:t>
      </w:r>
      <w:r w:rsidR="003F66C1" w:rsidRPr="00DF3A5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6610A4" w:rsidRPr="00DF3A5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เครื่องมือทางการเงิน</w:t>
      </w:r>
    </w:p>
    <w:p w14:paraId="58A9A4B5" w14:textId="7F20ABA3" w:rsidR="00B46FB1" w:rsidRPr="00DF3A57" w:rsidRDefault="00B46FB1" w:rsidP="004451C9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07A0CF74" w14:textId="2DEC4B94" w:rsidR="00B46FB1" w:rsidRPr="00DF3A57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color w:val="000000"/>
          <w:sz w:val="28"/>
          <w:szCs w:val="28"/>
        </w:rPr>
      </w:pPr>
      <w:r w:rsidRPr="00DF3A57">
        <w:rPr>
          <w:rFonts w:asciiTheme="majorBidi" w:eastAsia="Cordia New" w:hAnsiTheme="majorBidi" w:cstheme="majorBidi"/>
          <w:b/>
          <w:bCs/>
          <w:i/>
          <w:iCs/>
          <w:color w:val="000000"/>
          <w:sz w:val="28"/>
          <w:szCs w:val="28"/>
          <w:cs/>
        </w:rPr>
        <w:t>นโยบายการบัญชี</w:t>
      </w:r>
    </w:p>
    <w:p w14:paraId="5D1C378B" w14:textId="77777777" w:rsidR="00A241A5" w:rsidRPr="00DF3A57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3F4340C0" w14:textId="46D52BFA" w:rsidR="00B46FB1" w:rsidRPr="00DF3A57" w:rsidRDefault="00B46FB1" w:rsidP="004451C9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i/>
          <w:iCs/>
          <w:color w:val="000000"/>
          <w:sz w:val="28"/>
          <w:szCs w:val="28"/>
        </w:rPr>
      </w:pPr>
      <w:r w:rsidRPr="00DF3A57">
        <w:rPr>
          <w:rFonts w:asciiTheme="majorBidi" w:eastAsia="Cordia New" w:hAnsiTheme="majorBidi" w:cstheme="majorBidi"/>
          <w:i/>
          <w:iCs/>
          <w:color w:val="000000"/>
          <w:sz w:val="28"/>
          <w:szCs w:val="28"/>
          <w:cs/>
        </w:rPr>
        <w:t xml:space="preserve">การจัดประเภทและการวัดมูลค่า </w:t>
      </w:r>
    </w:p>
    <w:p w14:paraId="7B04E22B" w14:textId="77777777" w:rsidR="00A241A5" w:rsidRPr="00DF3A57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i/>
          <w:iCs/>
          <w:color w:val="000000"/>
          <w:sz w:val="28"/>
          <w:szCs w:val="28"/>
        </w:rPr>
      </w:pPr>
    </w:p>
    <w:p w14:paraId="3745C869" w14:textId="047110C7" w:rsidR="00B46FB1" w:rsidRDefault="00B46FB1" w:rsidP="00295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3E0ACB" w:rsidRPr="00DF3A57">
        <w:rPr>
          <w:rFonts w:asciiTheme="majorBidi" w:eastAsia="Cordia New" w:hAnsiTheme="majorBidi" w:cstheme="majorBidi"/>
          <w:color w:val="000000"/>
          <w:sz w:val="28"/>
          <w:szCs w:val="28"/>
        </w:rPr>
        <w:t>5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)) รับรู้รายการเมื่อเริ่มแรกเมื่อ</w:t>
      </w:r>
      <w:r w:rsidR="0035281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เป็นคู่สัญญาตามข้อกำหนดของเครื่องมือทางการเงินนั้น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</w:rPr>
        <w:t xml:space="preserve"> 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และวัดมูลค่า</w:t>
      </w:r>
      <w:r w:rsidR="00295680">
        <w:rPr>
          <w:rFonts w:asciiTheme="majorBidi" w:eastAsia="Cordia New" w:hAnsiTheme="majorBidi" w:cstheme="majorBidi" w:hint="cs"/>
          <w:color w:val="000000"/>
          <w:sz w:val="28"/>
          <w:szCs w:val="28"/>
          <w:cs/>
        </w:rPr>
        <w:t>เมื่อเริ่มแรก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ด้วยมูลค่ายุติธรรม</w:t>
      </w:r>
      <w:r w:rsidR="00295680">
        <w:rPr>
          <w:rFonts w:asciiTheme="majorBidi" w:eastAsia="Cordia New" w:hAnsiTheme="majorBidi" w:cstheme="majorBidi" w:hint="cs"/>
          <w:color w:val="000000"/>
          <w:sz w:val="28"/>
          <w:szCs w:val="28"/>
          <w:cs/>
        </w:rPr>
        <w:t xml:space="preserve"> ทั้งนี้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="00106ECC"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และหนี้สินทางการเงิน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ที่</w:t>
      </w:r>
      <w:r w:rsidR="00295680">
        <w:rPr>
          <w:rFonts w:asciiTheme="majorBidi" w:eastAsia="Cordia New" w:hAnsiTheme="majorBidi" w:cstheme="majorBidi" w:hint="cs"/>
          <w:color w:val="000000"/>
          <w:sz w:val="28"/>
          <w:szCs w:val="28"/>
          <w:cs/>
        </w:rPr>
        <w:t>ไม่ได้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วัดมูลค่าด้วยมูลค่ายุติธรรมผ่านกำไรหรือขาดทุน</w:t>
      </w:r>
      <w:r w:rsidR="00295680">
        <w:rPr>
          <w:rFonts w:asciiTheme="majorBidi" w:eastAsia="Cordia New" w:hAnsiTheme="majorBidi" w:cstheme="majorBidi" w:hint="cs"/>
          <w:color w:val="000000"/>
          <w:sz w:val="28"/>
          <w:szCs w:val="28"/>
          <w:cs/>
        </w:rPr>
        <w:t>จะรวมหรือหัก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ต้นทุนการทำรายการที่เกี่ยวข้องโดยตรงกับการได้มา</w:t>
      </w:r>
      <w:r w:rsidR="00295680">
        <w:rPr>
          <w:rFonts w:asciiTheme="majorBidi" w:eastAsia="Cordia New" w:hAnsiTheme="majorBidi" w:cstheme="majorBidi" w:hint="cs"/>
          <w:color w:val="000000"/>
          <w:sz w:val="28"/>
          <w:szCs w:val="28"/>
          <w:cs/>
        </w:rPr>
        <w:t>ด้วย</w:t>
      </w:r>
    </w:p>
    <w:p w14:paraId="009D61E9" w14:textId="77777777" w:rsidR="00295680" w:rsidRPr="00DF3A57" w:rsidRDefault="00295680" w:rsidP="00295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B263166" w14:textId="36E56EB7" w:rsidR="00B46FB1" w:rsidRPr="00DF3A57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</w:rPr>
        <w:t xml:space="preserve"> 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หรือมูลค่ายุติธรรมผ่านกำไรหรือขาดทุน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</w:rPr>
        <w:t xml:space="preserve"> 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35281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</w:t>
      </w:r>
    </w:p>
    <w:p w14:paraId="5341D3F2" w14:textId="77777777" w:rsidR="00B46FB1" w:rsidRPr="00DF3A57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1F6CC61B" w14:textId="3F0C46AE" w:rsidR="00B46FB1" w:rsidRPr="00DF3A57" w:rsidRDefault="00B46FB1" w:rsidP="00726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</w:rPr>
        <w:t xml:space="preserve"> 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ดอกเบี้ยจ่าย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</w:rPr>
        <w:t xml:space="preserve"> 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</w:rPr>
        <w:t xml:space="preserve"> 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ตัดรายการออกจากบัญชีรับรู้ในกำไรหรือขาดทุน</w:t>
      </w:r>
    </w:p>
    <w:p w14:paraId="5BF2F58B" w14:textId="5C138F59" w:rsidR="00106ECC" w:rsidRPr="00DF3A57" w:rsidRDefault="00106EC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28"/>
          <w:szCs w:val="28"/>
          <w:cs/>
        </w:rPr>
      </w:pPr>
    </w:p>
    <w:p w14:paraId="216FF771" w14:textId="53AA370E" w:rsidR="00B46FB1" w:rsidRPr="00DF3A57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40EE53C" w14:textId="0A7CFDC6" w:rsidR="00A241A5" w:rsidRPr="00DF3A57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p w14:paraId="490991E0" w14:textId="75928BB3" w:rsidR="00B46FB1" w:rsidRPr="00DF3A57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</w:t>
      </w:r>
      <w:r w:rsidR="0035281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มีสิทธิได้รับเงินปันผล เว้นแต่</w:t>
      </w:r>
      <w:r w:rsidR="00D828E1">
        <w:rPr>
          <w:rFonts w:asciiTheme="majorBidi" w:eastAsia="Cordia New" w:hAnsiTheme="majorBidi" w:cstheme="majorBidi" w:hint="cs"/>
          <w:color w:val="000000"/>
          <w:sz w:val="28"/>
          <w:szCs w:val="28"/>
          <w:cs/>
        </w:rPr>
        <w:t xml:space="preserve"> 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 จัดประเภทรายการใหม่ไปยังกำไรหรือขาดทุน</w:t>
      </w:r>
    </w:p>
    <w:p w14:paraId="76041F77" w14:textId="7EF6BBAF" w:rsidR="00DF3A57" w:rsidRDefault="00DF3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28"/>
          <w:szCs w:val="28"/>
          <w:cs/>
        </w:rPr>
      </w:pPr>
    </w:p>
    <w:p w14:paraId="74168229" w14:textId="48015419" w:rsidR="00B46FB1" w:rsidRPr="00DF3A57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</w:p>
    <w:p w14:paraId="1E8C5F79" w14:textId="77777777" w:rsidR="00B46FB1" w:rsidRPr="00DF3A57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0A37731C" w14:textId="621787EB" w:rsidR="00B46FB1" w:rsidRPr="00DF3A57" w:rsidRDefault="00B46FB1" w:rsidP="004451C9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i/>
          <w:iCs/>
          <w:color w:val="000000"/>
          <w:sz w:val="28"/>
          <w:szCs w:val="28"/>
        </w:rPr>
      </w:pPr>
      <w:r w:rsidRPr="00DF3A57">
        <w:rPr>
          <w:rFonts w:asciiTheme="majorBidi" w:eastAsia="Cordia New" w:hAnsiTheme="majorBidi" w:cstheme="majorBidi"/>
          <w:i/>
          <w:iCs/>
          <w:color w:val="000000"/>
          <w:sz w:val="28"/>
          <w:szCs w:val="28"/>
          <w:cs/>
        </w:rPr>
        <w:t>การตัดรายการออกจากบัญชีและการหักกลบ</w:t>
      </w:r>
    </w:p>
    <w:p w14:paraId="6BA7F444" w14:textId="77777777" w:rsidR="00A241A5" w:rsidRPr="00DF3A57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i/>
          <w:iCs/>
          <w:color w:val="000000"/>
          <w:sz w:val="28"/>
          <w:szCs w:val="28"/>
        </w:rPr>
      </w:pPr>
    </w:p>
    <w:p w14:paraId="0C47BDF6" w14:textId="41D21534" w:rsidR="00B46FB1" w:rsidRPr="00DF3A57" w:rsidRDefault="0035281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="00B46FB1"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="00B46FB1"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74F301A" w14:textId="77777777" w:rsidR="00B46FB1" w:rsidRPr="00DF3A57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p w14:paraId="73F535F3" w14:textId="47163E2C" w:rsidR="00B46FB1" w:rsidRPr="00DF3A57" w:rsidRDefault="0035281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="00B46FB1"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="00B46FB1"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123A9AF" w14:textId="77777777" w:rsidR="00B46FB1" w:rsidRPr="00DF3A57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70316288" w14:textId="678176B5" w:rsidR="00B46FB1" w:rsidRPr="00DF3A57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19DF1F2" w14:textId="77777777" w:rsidR="00B46FB1" w:rsidRPr="00DF3A57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7ABACA95" w14:textId="30E9F256" w:rsidR="00A241A5" w:rsidRPr="00063DC7" w:rsidRDefault="00B46FB1" w:rsidP="0006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  <w:cs/>
        </w:rPr>
      </w:pP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="0035281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มีสิทธิบังคับใช้ตามกฎหมายในการหักกลบจำนวนเงินที่รับรู้และ</w:t>
      </w:r>
      <w:r w:rsidR="0035281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9EA7A29" w14:textId="06AB752C" w:rsidR="00106ECC" w:rsidRPr="00DF3A57" w:rsidRDefault="00B46FB1" w:rsidP="004451C9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F3A57">
        <w:rPr>
          <w:rFonts w:asciiTheme="majorBidi" w:eastAsia="Cordia New" w:hAnsiTheme="majorBidi" w:cstheme="majorBidi"/>
          <w:i/>
          <w:iCs/>
          <w:color w:val="000000"/>
          <w:sz w:val="28"/>
          <w:szCs w:val="28"/>
          <w:cs/>
        </w:rPr>
        <w:lastRenderedPageBreak/>
        <w:t>อนุพันธ์</w:t>
      </w:r>
    </w:p>
    <w:p w14:paraId="5007DD4E" w14:textId="77777777" w:rsidR="00A241A5" w:rsidRPr="00DF3A57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39696DD" w14:textId="0149673A" w:rsidR="00B46FB1" w:rsidRPr="00DF3A57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       วัดมูลค่ายุติธรรมใหม่จะรับรู้ในกำไรหรือขาดทุนทันที</w:t>
      </w:r>
    </w:p>
    <w:p w14:paraId="5A2D4D69" w14:textId="29F8B757" w:rsidR="00B46FB1" w:rsidRPr="00DF3A57" w:rsidRDefault="00B46FB1" w:rsidP="004451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6F3DCF" w14:textId="783C17AD" w:rsidR="000D32BC" w:rsidRPr="00DF3A57" w:rsidRDefault="000D32BC" w:rsidP="004451C9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i/>
          <w:iCs/>
          <w:color w:val="000000"/>
          <w:sz w:val="28"/>
          <w:szCs w:val="28"/>
        </w:rPr>
      </w:pPr>
      <w:r w:rsidRPr="00DF3A57">
        <w:rPr>
          <w:rFonts w:asciiTheme="majorBidi" w:eastAsia="Cordia New" w:hAnsiTheme="majorBidi" w:cstheme="majorBidi"/>
          <w:i/>
          <w:iCs/>
          <w:color w:val="000000"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3465437B" w14:textId="77777777" w:rsidR="00A241A5" w:rsidRPr="00DF3A57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i/>
          <w:iCs/>
          <w:color w:val="000000"/>
          <w:sz w:val="28"/>
          <w:szCs w:val="28"/>
        </w:rPr>
      </w:pPr>
    </w:p>
    <w:p w14:paraId="0F5BD145" w14:textId="54565332" w:rsidR="00DF3A57" w:rsidRDefault="00352815" w:rsidP="00AE6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="000D32BC"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0EC298C8" w14:textId="77777777" w:rsidR="00AE6716" w:rsidRDefault="00AE6716" w:rsidP="00AE6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  <w:cs/>
        </w:rPr>
      </w:pPr>
    </w:p>
    <w:p w14:paraId="4E24514B" w14:textId="2FA4A57C" w:rsidR="000D32BC" w:rsidRPr="00DF3A57" w:rsidRDefault="0035281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="000D32BC"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3E0ACB" w:rsidRPr="00DF3A57">
        <w:rPr>
          <w:rFonts w:asciiTheme="majorBidi" w:eastAsia="Cordia New" w:hAnsiTheme="majorBidi" w:cstheme="majorBidi"/>
          <w:color w:val="000000"/>
          <w:sz w:val="28"/>
          <w:szCs w:val="28"/>
        </w:rPr>
        <w:t>12</w:t>
      </w:r>
      <w:r w:rsidR="000D32BC"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24F9B89" w14:textId="77777777" w:rsidR="000D32BC" w:rsidRPr="00DF3A57" w:rsidRDefault="000D32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4"/>
          <w:szCs w:val="24"/>
        </w:rPr>
      </w:pPr>
    </w:p>
    <w:p w14:paraId="230EC930" w14:textId="4A4D1378" w:rsidR="000D32BC" w:rsidRPr="00DF3A57" w:rsidRDefault="000D32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6C1F143" w14:textId="77777777" w:rsidR="00DF3A57" w:rsidRPr="00DF3A57" w:rsidRDefault="00DF3A5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4"/>
          <w:szCs w:val="24"/>
        </w:rPr>
      </w:pPr>
    </w:p>
    <w:p w14:paraId="27F53317" w14:textId="20FBD1CD" w:rsidR="000D32BC" w:rsidRPr="00DF3A57" w:rsidRDefault="0035281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="000D32BC"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3E0ACB" w:rsidRPr="00DF3A57">
        <w:rPr>
          <w:rFonts w:asciiTheme="majorBidi" w:eastAsia="Cordia New" w:hAnsiTheme="majorBidi" w:cstheme="majorBidi"/>
          <w:color w:val="000000"/>
          <w:sz w:val="28"/>
          <w:szCs w:val="28"/>
        </w:rPr>
        <w:t>30</w:t>
      </w:r>
      <w:r w:rsidR="000D32BC"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</w:p>
    <w:p w14:paraId="43253241" w14:textId="77777777" w:rsidR="00DF3A57" w:rsidRPr="00DF3A57" w:rsidRDefault="00DF3A5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4"/>
          <w:szCs w:val="24"/>
        </w:rPr>
      </w:pPr>
    </w:p>
    <w:p w14:paraId="459E3D8D" w14:textId="2C6116FB" w:rsidR="000D32BC" w:rsidRPr="00DF3A57" w:rsidRDefault="0035281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="000D32BC"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พิจารณาว่าสินทรัพย์ทางการเงินจะเกิดการผิดสัญญาเมื่อสินทรัพย์ทางการเงินค้างชำระเกินกว่า </w:t>
      </w:r>
      <w:r w:rsidR="003E0ACB" w:rsidRPr="00DF3A57">
        <w:rPr>
          <w:rFonts w:asciiTheme="majorBidi" w:eastAsia="Cordia New" w:hAnsiTheme="majorBidi" w:cstheme="majorBidi"/>
          <w:color w:val="000000"/>
          <w:sz w:val="28"/>
          <w:szCs w:val="28"/>
        </w:rPr>
        <w:t>90</w:t>
      </w:r>
      <w:r w:rsidR="000D32BC"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วัน</w:t>
      </w:r>
    </w:p>
    <w:p w14:paraId="75521E41" w14:textId="77777777" w:rsidR="001D2D27" w:rsidRPr="00DF3A57" w:rsidRDefault="001D2D27" w:rsidP="004451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72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7D85F36" w14:textId="6E84DBD9" w:rsidR="00B46FB1" w:rsidRPr="00DF3A57" w:rsidRDefault="00B46FB1" w:rsidP="004451C9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i/>
          <w:iCs/>
          <w:color w:val="000000"/>
          <w:sz w:val="28"/>
          <w:szCs w:val="28"/>
        </w:rPr>
      </w:pPr>
      <w:r w:rsidRPr="00DF3A57">
        <w:rPr>
          <w:rFonts w:asciiTheme="majorBidi" w:eastAsia="Cordia New" w:hAnsiTheme="majorBidi" w:cstheme="majorBidi"/>
          <w:i/>
          <w:iCs/>
          <w:color w:val="000000"/>
          <w:sz w:val="28"/>
          <w:szCs w:val="28"/>
          <w:cs/>
        </w:rPr>
        <w:t>การตัดจำหน่าย</w:t>
      </w:r>
    </w:p>
    <w:p w14:paraId="79F2F9F5" w14:textId="77777777" w:rsidR="00A241A5" w:rsidRPr="00DF3A57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i/>
          <w:iCs/>
          <w:color w:val="000000"/>
          <w:sz w:val="24"/>
          <w:szCs w:val="24"/>
        </w:rPr>
      </w:pPr>
    </w:p>
    <w:p w14:paraId="53614835" w14:textId="4BC74260" w:rsidR="00EB0704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35281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Pr="00DF3A5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94E6E42" w14:textId="40E894DF" w:rsidR="00DD75CB" w:rsidRPr="00DF3A57" w:rsidRDefault="00DD75CB" w:rsidP="00DD7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>
        <w:rPr>
          <w:rFonts w:asciiTheme="majorBidi" w:eastAsia="Cordia New" w:hAnsiTheme="majorBidi" w:cstheme="majorBidi"/>
          <w:color w:val="000000"/>
          <w:sz w:val="28"/>
          <w:szCs w:val="28"/>
          <w:cs/>
        </w:rPr>
        <w:br w:type="page"/>
      </w:r>
    </w:p>
    <w:p w14:paraId="7D043E76" w14:textId="443018BB" w:rsidR="00B46FB1" w:rsidRPr="00DF3A57" w:rsidRDefault="00B46FB1" w:rsidP="004451C9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F3A57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การวัดมูลค่ายุติธรรม</w:t>
      </w:r>
    </w:p>
    <w:p w14:paraId="04319827" w14:textId="77777777" w:rsidR="00A241A5" w:rsidRPr="00DF3A57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26DD1FF1" w14:textId="4179ED6B" w:rsidR="00B46FB1" w:rsidRPr="00DF3A57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F3A57" w:rsidDel="001A6CC8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35281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Pr="00DF3A57" w:rsidDel="001A6CC8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C1F29C2" w14:textId="5C6444D8" w:rsidR="00B46FB1" w:rsidRPr="00DF3A57" w:rsidRDefault="00B46FB1" w:rsidP="004451C9">
      <w:pPr>
        <w:pStyle w:val="BodyText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color w:val="3535E3"/>
          <w:sz w:val="24"/>
          <w:szCs w:val="24"/>
        </w:rPr>
      </w:pPr>
    </w:p>
    <w:p w14:paraId="2291BCB6" w14:textId="7D8A4AED" w:rsidR="00B46FB1" w:rsidRPr="00DF3A57" w:rsidDel="001A6CC8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F3A57" w:rsidDel="001A6CC8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DF3A57" w:rsidDel="001A6CC8">
        <w:rPr>
          <w:rFonts w:asciiTheme="majorBidi" w:eastAsia="Cordia New" w:hAnsiTheme="majorBidi" w:cstheme="majorBidi"/>
          <w:color w:val="000000"/>
          <w:sz w:val="28"/>
          <w:szCs w:val="28"/>
        </w:rPr>
        <w:t xml:space="preserve"> </w:t>
      </w:r>
      <w:r w:rsidR="0035281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Pr="00DF3A57" w:rsidDel="001A6CC8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F3A57" w:rsidDel="001A6CC8">
        <w:rPr>
          <w:rFonts w:asciiTheme="majorBidi" w:eastAsia="Cordia New" w:hAnsiTheme="majorBidi" w:cstheme="majorBidi"/>
          <w:color w:val="000000"/>
          <w:sz w:val="28"/>
          <w:szCs w:val="28"/>
        </w:rPr>
        <w:t xml:space="preserve"> </w:t>
      </w:r>
      <w:r w:rsidRPr="00DF3A57" w:rsidDel="001A6CC8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ดังนี้ </w:t>
      </w:r>
    </w:p>
    <w:p w14:paraId="4C0165A9" w14:textId="32DE165D" w:rsidR="00B46FB1" w:rsidRPr="00DF3A57" w:rsidDel="001A6CC8" w:rsidRDefault="00B46FB1" w:rsidP="004451C9">
      <w:pPr>
        <w:pStyle w:val="block"/>
        <w:numPr>
          <w:ilvl w:val="0"/>
          <w:numId w:val="53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F3A57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3E0ACB" w:rsidRPr="00DF3A57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DF3A57" w:rsidDel="001A6CC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DF3A57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DF3A57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CA5F289" w14:textId="3C9D1AD1" w:rsidR="00B46FB1" w:rsidRPr="00DF3A57" w:rsidDel="001A6CC8" w:rsidRDefault="00B46FB1" w:rsidP="004451C9">
      <w:pPr>
        <w:pStyle w:val="block"/>
        <w:numPr>
          <w:ilvl w:val="0"/>
          <w:numId w:val="53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F3A57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DF3A57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3E0ACB" w:rsidRPr="00DF3A57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DF3A57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DF3A57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E0ACB" w:rsidRPr="00DF3A57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3556726C" w14:textId="57859615" w:rsidR="00B46FB1" w:rsidRPr="00DF3A57" w:rsidDel="001A6CC8" w:rsidRDefault="00B46FB1" w:rsidP="004451C9">
      <w:pPr>
        <w:pStyle w:val="block"/>
        <w:numPr>
          <w:ilvl w:val="0"/>
          <w:numId w:val="53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F3A57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DF3A57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3E0ACB" w:rsidRPr="00DF3A57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DF3A57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DF3A57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273E667" w14:textId="0C3F0F7C" w:rsidR="00B46FB1" w:rsidRPr="00DF3A57" w:rsidDel="001A6CC8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DF3A57" w:rsidDel="001A6CC8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35281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Pr="00DF3A57" w:rsidDel="001A6CC8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35ABD55" w14:textId="77777777" w:rsidR="00B46FB1" w:rsidRPr="00DF3A57" w:rsidDel="001A6CC8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6B1E3D65" w14:textId="7554CB63" w:rsidR="00B46FB1" w:rsidRPr="00DF3A57" w:rsidDel="001A6CC8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  <w:cs/>
        </w:rPr>
      </w:pPr>
      <w:r w:rsidRPr="00DF3A57" w:rsidDel="001A6CC8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02262B87" w14:textId="77777777" w:rsidR="00B46FB1" w:rsidRPr="00DF3A57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0D6099CF" w14:textId="68B543C5" w:rsidR="00B46FB1" w:rsidRPr="00DF3A57" w:rsidRDefault="00B46FB1" w:rsidP="004451C9">
      <w:pPr>
        <w:pStyle w:val="ListParagraph"/>
        <w:numPr>
          <w:ilvl w:val="1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F3A57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505F6CDA" w14:textId="77777777" w:rsidR="00A241A5" w:rsidRPr="00DF3A57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4DF963C8" w14:textId="1B06ACC0" w:rsidR="00B46FB1" w:rsidRPr="00DF3A57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DF3A57">
        <w:rPr>
          <w:rFonts w:asciiTheme="majorBidi" w:hAnsiTheme="majorBidi" w:cstheme="majorBidi"/>
          <w:sz w:val="28"/>
          <w:szCs w:val="28"/>
          <w:cs/>
        </w:rPr>
        <w:br/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3657E08" w14:textId="39A63172" w:rsidR="00B46FB1" w:rsidRPr="00DF3A57" w:rsidRDefault="00B46FB1" w:rsidP="004451C9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37C3AD1E" w14:textId="68D53568" w:rsidR="00F71BBC" w:rsidRPr="00DF3A57" w:rsidRDefault="00F71BBC" w:rsidP="004451C9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566ECAFE" w14:textId="736E67E8" w:rsidR="00F71BBC" w:rsidRPr="00DF3A57" w:rsidRDefault="00F71BBC" w:rsidP="004451C9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190C8D3E" w14:textId="11935593" w:rsidR="00F71BBC" w:rsidRPr="00DF3A57" w:rsidRDefault="00F71BBC" w:rsidP="004451C9">
      <w:pPr>
        <w:rPr>
          <w:rFonts w:asciiTheme="majorBidi" w:hAnsiTheme="majorBidi" w:cstheme="majorBidi"/>
          <w:lang w:eastAsia="x-none"/>
        </w:rPr>
      </w:pPr>
    </w:p>
    <w:p w14:paraId="24FC7440" w14:textId="77777777" w:rsidR="00F71BBC" w:rsidRPr="00DF3A57" w:rsidRDefault="00F71BBC" w:rsidP="004451C9">
      <w:pPr>
        <w:rPr>
          <w:rFonts w:asciiTheme="majorBidi" w:hAnsiTheme="majorBidi" w:cstheme="majorBidi"/>
          <w:cs/>
          <w:lang w:eastAsia="x-none"/>
        </w:rPr>
        <w:sectPr w:rsidR="00F71BBC" w:rsidRPr="00DF3A57" w:rsidSect="00941B8E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810"/>
        <w:gridCol w:w="270"/>
        <w:gridCol w:w="117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F71BBC" w:rsidRPr="00DF3A57" w14:paraId="4895411C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948BFBF" w14:textId="77777777" w:rsidR="00F71BBC" w:rsidRPr="00DF3A57" w:rsidRDefault="00F71BBC" w:rsidP="004451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6F1061C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6"/>
          </w:tcPr>
          <w:p w14:paraId="1784469A" w14:textId="56905970" w:rsidR="00F71BBC" w:rsidRPr="00DF3A57" w:rsidRDefault="00FD0634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0191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</w:t>
            </w:r>
            <w:r w:rsidR="00931059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วิธี</w:t>
            </w:r>
            <w:r w:rsidRPr="00140191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ส่วนได้เสีย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1BBC" w:rsidRPr="00DF3A57" w14:paraId="4F90F7D5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0EFADBC" w14:textId="77777777" w:rsidR="00F71BBC" w:rsidRPr="00DF3A57" w:rsidRDefault="00F71BBC" w:rsidP="004451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5E8C19E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8"/>
          </w:tcPr>
          <w:p w14:paraId="6D588657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8269D6E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7C727F77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71BBC" w:rsidRPr="00DF3A57" w14:paraId="7193102B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7808D1C" w14:textId="10E27485" w:rsidR="00F71BBC" w:rsidRPr="00DF3A57" w:rsidRDefault="00F71BBC" w:rsidP="004451C9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E0ACB"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="00316932"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E0ACB"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7F3CA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10" w:type="dxa"/>
            <w:vAlign w:val="bottom"/>
          </w:tcPr>
          <w:p w14:paraId="69B21FC5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7179B609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5495F91" w14:textId="77777777" w:rsidR="00F71BBC" w:rsidRPr="00DF3A57" w:rsidRDefault="00F71BBC" w:rsidP="004451C9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4AE437E2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040BCC2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3E962848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19428C7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ED0CDF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1391CA" w14:textId="77777777" w:rsidR="00F71BBC" w:rsidRPr="00DF3A57" w:rsidRDefault="00F71BBC" w:rsidP="004451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CCD6DC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25BA603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0FCB71A" w14:textId="7DED0FC5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0ACB"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3A093D95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F8C4E81" w14:textId="361DAA3D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0ACB"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04" w:type="dxa"/>
          </w:tcPr>
          <w:p w14:paraId="14AC6862" w14:textId="77777777" w:rsidR="00F71BBC" w:rsidRPr="00DF3A57" w:rsidRDefault="00F71BBC" w:rsidP="004451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6" w:type="dxa"/>
            <w:vAlign w:val="bottom"/>
          </w:tcPr>
          <w:p w14:paraId="352D2FF3" w14:textId="0B89CF5F" w:rsidR="00F71BBC" w:rsidRPr="00DF3A57" w:rsidRDefault="00F71BBC" w:rsidP="004451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0ACB" w:rsidRPr="00DF3A5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1954789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E60678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71BBC" w:rsidRPr="00DF3A57" w14:paraId="1B4347F0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1E03516" w14:textId="77777777" w:rsidR="00F71BBC" w:rsidRPr="00DF3A57" w:rsidRDefault="00F71BBC" w:rsidP="004451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1616363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02E9101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90" w:type="dxa"/>
            <w:gridSpan w:val="15"/>
          </w:tcPr>
          <w:p w14:paraId="657D8424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71BBC" w:rsidRPr="00DF3A57" w14:paraId="7472E800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004EB85B" w14:textId="77777777" w:rsidR="00F71BBC" w:rsidRPr="00DF3A57" w:rsidRDefault="00F71BBC" w:rsidP="004451C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67031F79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DB496F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09D25CD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7C01AB1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CCBD62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C8A4493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758B7F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B758E02" w14:textId="77777777" w:rsidR="00F71BBC" w:rsidRPr="00DF3A57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D5BAC4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6ADB73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771BA59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06ADA5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404718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74F42760" w14:textId="77777777" w:rsidR="00F71BBC" w:rsidRPr="00DF3A57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55978EE7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25205AA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FB02B1E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71BBC" w:rsidRPr="00DF3A57" w14:paraId="626F3DA1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773B3A7D" w14:textId="77777777" w:rsidR="00F71BBC" w:rsidRPr="00DF3A57" w:rsidRDefault="00F71BBC" w:rsidP="004451C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363FBC3B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24EFC9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20FCF62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393A285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CE7978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916D06D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46CBA6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FF886D" w14:textId="77777777" w:rsidR="00F71BBC" w:rsidRPr="00DF3A57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21B7CF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953D7F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F64D495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A3C0862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C1A708A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7D5C4F45" w14:textId="77777777" w:rsidR="00F71BBC" w:rsidRPr="00DF3A57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595A14E8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FE0F872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4A82A65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D1B9C" w:rsidRPr="00DF3A57" w14:paraId="7CE3EF08" w14:textId="77777777" w:rsidTr="00410773">
        <w:trPr>
          <w:trHeight w:val="68"/>
        </w:trPr>
        <w:tc>
          <w:tcPr>
            <w:tcW w:w="3690" w:type="dxa"/>
            <w:shd w:val="clear" w:color="auto" w:fill="auto"/>
          </w:tcPr>
          <w:p w14:paraId="609C3AA1" w14:textId="77777777" w:rsidR="006D1B9C" w:rsidRPr="00DF3A57" w:rsidRDefault="006D1B9C" w:rsidP="006D1B9C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</w:tcPr>
          <w:p w14:paraId="648216F7" w14:textId="77777777" w:rsidR="006D1B9C" w:rsidRPr="00DF3A57" w:rsidRDefault="006D1B9C" w:rsidP="006D1B9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B7F1D2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4C4FB4D" w14:textId="0C68E17C" w:rsidR="006D1B9C" w:rsidRPr="00DF3A57" w:rsidRDefault="006D1B9C" w:rsidP="006D1B9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3E9961C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30818B" w14:textId="2E9EF9AF" w:rsidR="006D1B9C" w:rsidRPr="00DF3A57" w:rsidRDefault="006D1B9C" w:rsidP="006D1B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36E69560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6FD6296" w14:textId="23DD8BC9" w:rsidR="006D1B9C" w:rsidRPr="00DF3A57" w:rsidRDefault="006D1B9C" w:rsidP="006D1B9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BBDEC0" w14:textId="77777777" w:rsidR="006D1B9C" w:rsidRPr="00DF3A57" w:rsidRDefault="006D1B9C" w:rsidP="006D1B9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5D1F74" w14:textId="0548765D" w:rsidR="006D1B9C" w:rsidRPr="00DF3A57" w:rsidRDefault="006D1B9C" w:rsidP="006D1B9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528C655B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F193816" w14:textId="47F1872E" w:rsidR="006D1B9C" w:rsidRPr="00DF3A57" w:rsidRDefault="006D1B9C" w:rsidP="006D1B9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58990A4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7EA5BD" w14:textId="17DBCECC" w:rsidR="006D1B9C" w:rsidRPr="00DF3A57" w:rsidRDefault="006D1B9C" w:rsidP="006D1B9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0AA92C6A" w14:textId="77777777" w:rsidR="006D1B9C" w:rsidRPr="00DF3A57" w:rsidRDefault="006D1B9C" w:rsidP="006D1B9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17198F97" w14:textId="66992ED7" w:rsidR="006D1B9C" w:rsidRPr="00DF3A57" w:rsidRDefault="006D1B9C" w:rsidP="006D1B9C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4AA6465B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7E5FB3B" w14:textId="1DA6D9EE" w:rsidR="006D1B9C" w:rsidRPr="00DF3A57" w:rsidRDefault="006D1B9C" w:rsidP="006D1B9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A31A00" w:rsidRPr="00DF3A57" w14:paraId="49C53DF2" w14:textId="77777777" w:rsidTr="00410773">
        <w:trPr>
          <w:trHeight w:val="261"/>
        </w:trPr>
        <w:tc>
          <w:tcPr>
            <w:tcW w:w="3690" w:type="dxa"/>
            <w:shd w:val="clear" w:color="auto" w:fill="auto"/>
          </w:tcPr>
          <w:p w14:paraId="4F55F5A0" w14:textId="77777777" w:rsidR="00A31A00" w:rsidRPr="00DF3A57" w:rsidRDefault="00A31A00" w:rsidP="004451C9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2FBCCE5F" w14:textId="77777777" w:rsidR="00A31A00" w:rsidRPr="00DF3A57" w:rsidRDefault="00A31A00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945E4C8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966B76F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497CAA8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4664C1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D93EBCC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C9C6FA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E344CE" w14:textId="77777777" w:rsidR="00A31A00" w:rsidRPr="00DF3A57" w:rsidRDefault="00A31A00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2D3608A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22B4F79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7294976A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981C221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015950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dxa"/>
          </w:tcPr>
          <w:p w14:paraId="58CC0610" w14:textId="77777777" w:rsidR="00A31A00" w:rsidRPr="00DF3A57" w:rsidRDefault="00A31A00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26116FE7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5FEAD77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65158B8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1A00" w:rsidRPr="00DF3A57" w14:paraId="2793ACF7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2EE6421C" w14:textId="77777777" w:rsidR="00A31A00" w:rsidRPr="00DF3A57" w:rsidRDefault="00A31A00" w:rsidP="004451C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5282F3CD" w14:textId="77777777" w:rsidR="00A31A00" w:rsidRPr="00DF3A57" w:rsidRDefault="00A31A00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CFF231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88AF8CD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6779063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EAFD7A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90B3785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5DA914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A2C5435" w14:textId="77777777" w:rsidR="00A31A00" w:rsidRPr="00DF3A57" w:rsidRDefault="00A31A00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A75D55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CB444D2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AC0F5F2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A80D97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1E6168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4" w:type="dxa"/>
          </w:tcPr>
          <w:p w14:paraId="798B7685" w14:textId="77777777" w:rsidR="00A31A00" w:rsidRPr="00DF3A57" w:rsidRDefault="00A31A00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764EBECE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FAD3A8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296A062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1A00" w:rsidRPr="00DF3A57" w14:paraId="0FA8F129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675F3FA4" w14:textId="77777777" w:rsidR="00A31A00" w:rsidRPr="00DF3A57" w:rsidRDefault="00A31A00" w:rsidP="004451C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4C197475" w14:textId="22E6964B" w:rsidR="00A31A00" w:rsidRPr="00DF3A57" w:rsidRDefault="00821D70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07958C57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0F35A54C" w14:textId="484EAAA3" w:rsidR="00A31A00" w:rsidRPr="00DF3A57" w:rsidRDefault="006D1B9C" w:rsidP="004451C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8131739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6EAB8B" w14:textId="76D0EE30" w:rsidR="00A31A00" w:rsidRPr="00DF3A57" w:rsidRDefault="006D1B9C" w:rsidP="004451C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3B7B210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36DCFC" w14:textId="5C79108D" w:rsidR="00A31A00" w:rsidRPr="00DF3A57" w:rsidRDefault="006D1B9C" w:rsidP="004451C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D1B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1,172,767</w:t>
            </w:r>
          </w:p>
        </w:tc>
        <w:tc>
          <w:tcPr>
            <w:tcW w:w="270" w:type="dxa"/>
            <w:shd w:val="clear" w:color="auto" w:fill="auto"/>
          </w:tcPr>
          <w:p w14:paraId="48C8B332" w14:textId="77777777" w:rsidR="00A31A00" w:rsidRPr="00DF3A57" w:rsidRDefault="00A31A00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8F648C" w14:textId="7243FFE8" w:rsidR="00A31A00" w:rsidRPr="00DF3A57" w:rsidRDefault="006D1B9C" w:rsidP="004451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D1B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1,172,767</w:t>
            </w:r>
          </w:p>
        </w:tc>
        <w:tc>
          <w:tcPr>
            <w:tcW w:w="236" w:type="dxa"/>
          </w:tcPr>
          <w:p w14:paraId="56113177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CA37D91" w14:textId="20BC673A" w:rsidR="00A31A00" w:rsidRPr="00DF3A57" w:rsidRDefault="006D1B9C" w:rsidP="004451C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150DA0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B886F8" w14:textId="35BD5A4C" w:rsidR="00A31A00" w:rsidRPr="00DF3A57" w:rsidRDefault="006D1B9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D1B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1,172,767</w:t>
            </w:r>
          </w:p>
        </w:tc>
        <w:tc>
          <w:tcPr>
            <w:tcW w:w="304" w:type="dxa"/>
          </w:tcPr>
          <w:p w14:paraId="0B1EBBC0" w14:textId="77777777" w:rsidR="00A31A00" w:rsidRPr="00DF3A57" w:rsidRDefault="00A31A00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35157E8E" w14:textId="2E0F6C59" w:rsidR="00A31A00" w:rsidRPr="00DF3A57" w:rsidRDefault="006D1B9C" w:rsidP="004451C9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4A4E435" w14:textId="77777777" w:rsidR="00A31A00" w:rsidRPr="00DF3A57" w:rsidRDefault="00A31A00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4D377D5" w14:textId="3C3DE88E" w:rsidR="00A31A00" w:rsidRPr="00DF3A57" w:rsidRDefault="006D1B9C" w:rsidP="004451C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D1B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1,172,767</w:t>
            </w:r>
          </w:p>
        </w:tc>
      </w:tr>
      <w:tr w:rsidR="006D1B9C" w:rsidRPr="00DF3A57" w14:paraId="17A6C14C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6EE39A59" w14:textId="402B1A6D" w:rsidR="006D1B9C" w:rsidRPr="00DF3A57" w:rsidRDefault="006D1B9C" w:rsidP="006D1B9C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10" w:type="dxa"/>
          </w:tcPr>
          <w:p w14:paraId="2CA54756" w14:textId="77777777" w:rsidR="006D1B9C" w:rsidRPr="00DF3A57" w:rsidRDefault="006D1B9C" w:rsidP="006D1B9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AE8396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50FAE70F" w14:textId="1BF093BF" w:rsidR="006D1B9C" w:rsidRDefault="006D1B9C" w:rsidP="00D2587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270" w:type="dxa"/>
          </w:tcPr>
          <w:p w14:paraId="447F14EC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527FD8" w14:textId="61AA2F27" w:rsidR="006D1B9C" w:rsidRDefault="006D1B9C" w:rsidP="006D1B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9FF60B4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2DAE0F" w14:textId="58DFE1EE" w:rsidR="006D1B9C" w:rsidRPr="006D1B9C" w:rsidRDefault="006D1B9C" w:rsidP="006D1B9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7B5908" w14:textId="77777777" w:rsidR="006D1B9C" w:rsidRPr="00DF3A57" w:rsidRDefault="006D1B9C" w:rsidP="006D1B9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134ABF" w14:textId="5EEEB510" w:rsidR="006D1B9C" w:rsidRPr="006D1B9C" w:rsidRDefault="006D1B9C" w:rsidP="006D1B9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236" w:type="dxa"/>
          </w:tcPr>
          <w:p w14:paraId="7E2735C2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1465268" w14:textId="1EA25F3E" w:rsidR="006D1B9C" w:rsidRDefault="006D1B9C" w:rsidP="006D1B9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1D42E3B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FE6E18" w14:textId="0C8A0312" w:rsidR="006D1B9C" w:rsidRPr="006D1B9C" w:rsidRDefault="006D1B9C" w:rsidP="006D1B9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304" w:type="dxa"/>
          </w:tcPr>
          <w:p w14:paraId="52D24E55" w14:textId="77777777" w:rsidR="006D1B9C" w:rsidRPr="00DF3A57" w:rsidRDefault="006D1B9C" w:rsidP="006D1B9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913F4E2" w14:textId="070CAFC4" w:rsidR="006D1B9C" w:rsidRDefault="006D1B9C" w:rsidP="006D1B9C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DA6726B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580576D" w14:textId="4E860557" w:rsidR="006D1B9C" w:rsidRPr="006D1B9C" w:rsidRDefault="006D1B9C" w:rsidP="006D1B9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</w:tr>
    </w:tbl>
    <w:p w14:paraId="3BF5A644" w14:textId="02FDE0B1" w:rsidR="00F71BBC" w:rsidRPr="00DF3A57" w:rsidRDefault="00F71B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  <w:lang w:eastAsia="x-none"/>
        </w:rPr>
      </w:pPr>
      <w:r w:rsidRPr="00DF3A57">
        <w:rPr>
          <w:rFonts w:asciiTheme="majorBidi" w:hAnsiTheme="majorBidi" w:cstheme="majorBidi"/>
          <w:cs/>
          <w:lang w:eastAsia="x-none"/>
        </w:rPr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810"/>
        <w:gridCol w:w="270"/>
        <w:gridCol w:w="117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F71BBC" w:rsidRPr="00DF3A57" w14:paraId="1C8798A3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4F60507" w14:textId="04633603" w:rsidR="00F71BBC" w:rsidRPr="00DF3A57" w:rsidRDefault="00F71BBC" w:rsidP="004451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cs/>
                <w:lang w:eastAsia="x-none"/>
              </w:rPr>
              <w:lastRenderedPageBreak/>
              <w:br w:type="page"/>
            </w:r>
          </w:p>
        </w:tc>
        <w:tc>
          <w:tcPr>
            <w:tcW w:w="810" w:type="dxa"/>
            <w:vAlign w:val="bottom"/>
          </w:tcPr>
          <w:p w14:paraId="6D2B8D1F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6"/>
          </w:tcPr>
          <w:p w14:paraId="3AD1C537" w14:textId="09E625F6" w:rsidR="00F71BBC" w:rsidRPr="00DF3A57" w:rsidRDefault="00FD0634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71BBC" w:rsidRPr="00DF3A57" w14:paraId="61D50364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18F76DE6" w14:textId="77777777" w:rsidR="00F71BBC" w:rsidRPr="00DF3A57" w:rsidRDefault="00F71BBC" w:rsidP="004451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73FCB5F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8"/>
          </w:tcPr>
          <w:p w14:paraId="1569EBE8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B8BE871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616103A0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71BBC" w:rsidRPr="00DF3A57" w14:paraId="490E8B50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3EFED3E" w14:textId="0D850925" w:rsidR="00F71BBC" w:rsidRPr="00DF3A57" w:rsidRDefault="00A31A00" w:rsidP="004451C9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E0ACB"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="00316932"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E0ACB"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7F3CA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810" w:type="dxa"/>
            <w:vAlign w:val="bottom"/>
          </w:tcPr>
          <w:p w14:paraId="666D3C29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07A9EC88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CE3C5A5" w14:textId="77777777" w:rsidR="00F71BBC" w:rsidRPr="00DF3A57" w:rsidRDefault="00F71BBC" w:rsidP="004451C9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6922132C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B465CB8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355FE19A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3A5E93DB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5B1A44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0B7726" w14:textId="77777777" w:rsidR="00F71BBC" w:rsidRPr="00DF3A57" w:rsidRDefault="00F71BBC" w:rsidP="004451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E6BB7B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7B32CE3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FCDB3B6" w14:textId="2CE4E8F3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0ACB"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1174569D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72B8480" w14:textId="67CE8A04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0ACB" w:rsidRPr="00DF3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04" w:type="dxa"/>
          </w:tcPr>
          <w:p w14:paraId="1B86F692" w14:textId="77777777" w:rsidR="00F71BBC" w:rsidRPr="00DF3A57" w:rsidRDefault="00F71BBC" w:rsidP="004451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6" w:type="dxa"/>
            <w:vAlign w:val="bottom"/>
          </w:tcPr>
          <w:p w14:paraId="23AE113D" w14:textId="329B798D" w:rsidR="00F71BBC" w:rsidRPr="00DF3A57" w:rsidRDefault="00F71BBC" w:rsidP="004451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0ACB" w:rsidRPr="00DF3A5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7D80E99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B501AF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71BBC" w:rsidRPr="00DF3A57" w14:paraId="73BE926B" w14:textId="77777777" w:rsidTr="001926A2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E0355C0" w14:textId="77777777" w:rsidR="00F71BBC" w:rsidRPr="00DF3A57" w:rsidRDefault="00F71BBC" w:rsidP="004451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0FD90D9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AAAB677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90" w:type="dxa"/>
            <w:gridSpan w:val="15"/>
          </w:tcPr>
          <w:p w14:paraId="1226C0C9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71BBC" w:rsidRPr="00DF3A57" w14:paraId="6DE5EBEE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0EC3F92E" w14:textId="77777777" w:rsidR="00F71BBC" w:rsidRPr="00DF3A57" w:rsidRDefault="00F71BBC" w:rsidP="004451C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F3AFFED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78F300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C0F20E9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B6E89A7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A37AA5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A507DF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2BE0A3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5592F9" w14:textId="77777777" w:rsidR="00F71BBC" w:rsidRPr="00DF3A57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F4386B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25322B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F027888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CD6DC3C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CBDA0A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5C788F38" w14:textId="77777777" w:rsidR="00F71BBC" w:rsidRPr="00DF3A57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181B2C2A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57A1269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721271B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71BBC" w:rsidRPr="00DF3A57" w14:paraId="06C02F87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28990159" w14:textId="77777777" w:rsidR="00F71BBC" w:rsidRPr="00DF3A57" w:rsidRDefault="00F71BBC" w:rsidP="004451C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  <w:r w:rsidRPr="00DF3A5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10D57ECA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96DBB7C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1BE756A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2AB3687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57BCC6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9F1C8C8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B053C1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8A0EAB" w14:textId="77777777" w:rsidR="00F71BBC" w:rsidRPr="00DF3A57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61A431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E4BF20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F84E181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CBD226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49F629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6D75748F" w14:textId="77777777" w:rsidR="00F71BBC" w:rsidRPr="00DF3A57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4E0580D8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42CB1B7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1AA8BC2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D1B9C" w:rsidRPr="00DF3A57" w14:paraId="14AAA65C" w14:textId="77777777" w:rsidTr="00410773">
        <w:trPr>
          <w:trHeight w:val="68"/>
        </w:trPr>
        <w:tc>
          <w:tcPr>
            <w:tcW w:w="3690" w:type="dxa"/>
            <w:shd w:val="clear" w:color="auto" w:fill="auto"/>
          </w:tcPr>
          <w:p w14:paraId="15EBFB4E" w14:textId="77777777" w:rsidR="006D1B9C" w:rsidRPr="00DF3A57" w:rsidRDefault="006D1B9C" w:rsidP="006D1B9C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</w:tcPr>
          <w:p w14:paraId="19149EB8" w14:textId="77777777" w:rsidR="006D1B9C" w:rsidRPr="00DF3A57" w:rsidRDefault="006D1B9C" w:rsidP="006D1B9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19B6B2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082B58D" w14:textId="2EF84D40" w:rsidR="006D1B9C" w:rsidRPr="00DF3A57" w:rsidRDefault="006D1B9C" w:rsidP="006D1B9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17BAD26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AE7D39" w14:textId="06B86E10" w:rsidR="006D1B9C" w:rsidRPr="00DF3A57" w:rsidRDefault="006D1B9C" w:rsidP="006D1B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3106B545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964EF6E" w14:textId="6C631F2C" w:rsidR="006D1B9C" w:rsidRPr="00DF3A57" w:rsidRDefault="006D1B9C" w:rsidP="006D1B9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424738" w14:textId="77777777" w:rsidR="006D1B9C" w:rsidRPr="00DF3A57" w:rsidRDefault="006D1B9C" w:rsidP="006D1B9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B31DA3" w14:textId="31AFC024" w:rsidR="006D1B9C" w:rsidRPr="00DF3A57" w:rsidRDefault="006D1B9C" w:rsidP="006D1B9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1784DE71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F5661ED" w14:textId="3E6AE0F2" w:rsidR="006D1B9C" w:rsidRPr="00DF3A57" w:rsidRDefault="006D1B9C" w:rsidP="006D1B9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FF7A8E0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1662CE" w14:textId="254482C6" w:rsidR="006D1B9C" w:rsidRPr="00DF3A57" w:rsidRDefault="006D1B9C" w:rsidP="006D1B9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14D952FA" w14:textId="77777777" w:rsidR="006D1B9C" w:rsidRPr="00DF3A57" w:rsidRDefault="006D1B9C" w:rsidP="006D1B9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70510800" w14:textId="5059BE1F" w:rsidR="006D1B9C" w:rsidRPr="00DF3A57" w:rsidRDefault="006D1B9C" w:rsidP="006D1B9C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6FACD744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4CB41DD" w14:textId="1DDF7D16" w:rsidR="006D1B9C" w:rsidRPr="00DF3A57" w:rsidRDefault="006D1B9C" w:rsidP="006D1B9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6D1B9C" w:rsidRPr="00DF3A57" w14:paraId="7B142CB4" w14:textId="77777777" w:rsidTr="00410773">
        <w:trPr>
          <w:trHeight w:val="68"/>
        </w:trPr>
        <w:tc>
          <w:tcPr>
            <w:tcW w:w="3690" w:type="dxa"/>
            <w:shd w:val="clear" w:color="auto" w:fill="auto"/>
          </w:tcPr>
          <w:p w14:paraId="71BCE08D" w14:textId="69B52791" w:rsidR="006D1B9C" w:rsidRPr="00DF3A57" w:rsidRDefault="006D1B9C" w:rsidP="006D1B9C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10" w:type="dxa"/>
          </w:tcPr>
          <w:p w14:paraId="75FF65D9" w14:textId="77777777" w:rsidR="006D1B9C" w:rsidRPr="00DF3A57" w:rsidRDefault="006D1B9C" w:rsidP="006D1B9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1F333EF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A1C4CA3" w14:textId="21CE75F5" w:rsidR="006D1B9C" w:rsidRPr="00DF3A57" w:rsidRDefault="006D1B9C" w:rsidP="006D1B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270" w:type="dxa"/>
          </w:tcPr>
          <w:p w14:paraId="3AB4E9DF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7CF5FD" w14:textId="088FFDFE" w:rsidR="006D1B9C" w:rsidRPr="00DF3A57" w:rsidRDefault="006D1B9C" w:rsidP="006D1B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9F5CCEA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5C31D53" w14:textId="170F9F6A" w:rsidR="006D1B9C" w:rsidRPr="00DF3A57" w:rsidRDefault="006D1B9C" w:rsidP="006D1B9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48DDB4" w14:textId="77777777" w:rsidR="006D1B9C" w:rsidRPr="00DF3A57" w:rsidRDefault="006D1B9C" w:rsidP="006D1B9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6E3974" w14:textId="4D636A71" w:rsidR="006D1B9C" w:rsidRPr="00DF3A57" w:rsidRDefault="006D1B9C" w:rsidP="006D1B9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236" w:type="dxa"/>
          </w:tcPr>
          <w:p w14:paraId="3E9EE2AB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06A978E" w14:textId="79F74F15" w:rsidR="006D1B9C" w:rsidRPr="00DF3A57" w:rsidRDefault="006D1B9C" w:rsidP="006D1B9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4450FD5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7D31ED" w14:textId="1FA1D743" w:rsidR="006D1B9C" w:rsidRPr="00DF3A57" w:rsidRDefault="006D1B9C" w:rsidP="006D1B9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304" w:type="dxa"/>
          </w:tcPr>
          <w:p w14:paraId="65F118E1" w14:textId="77777777" w:rsidR="006D1B9C" w:rsidRPr="00DF3A57" w:rsidRDefault="006D1B9C" w:rsidP="006D1B9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D544A06" w14:textId="1ECBD7EB" w:rsidR="006D1B9C" w:rsidRPr="00DF3A57" w:rsidRDefault="006D1B9C" w:rsidP="006D1B9C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5A8C3A9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667116C" w14:textId="0D271D27" w:rsidR="006D1B9C" w:rsidRPr="00DF3A57" w:rsidRDefault="006D1B9C" w:rsidP="006D1B9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</w:p>
        </w:tc>
      </w:tr>
      <w:tr w:rsidR="00F71BBC" w:rsidRPr="00DF3A57" w14:paraId="0019A292" w14:textId="77777777" w:rsidTr="00410773">
        <w:trPr>
          <w:trHeight w:val="261"/>
        </w:trPr>
        <w:tc>
          <w:tcPr>
            <w:tcW w:w="3690" w:type="dxa"/>
            <w:shd w:val="clear" w:color="auto" w:fill="auto"/>
          </w:tcPr>
          <w:p w14:paraId="2A50F81A" w14:textId="77777777" w:rsidR="00F71BBC" w:rsidRPr="00DF3A57" w:rsidRDefault="00F71BBC" w:rsidP="004451C9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7F4AD748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531DD30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4FF7A58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80537D8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3C23F2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D3BE9E1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885D63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0739A85" w14:textId="77777777" w:rsidR="00F71BBC" w:rsidRPr="00DF3A57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DFBCE62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0297F49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1304ECC3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EFBB521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6086FB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dxa"/>
          </w:tcPr>
          <w:p w14:paraId="67273CC6" w14:textId="77777777" w:rsidR="00F71BBC" w:rsidRPr="00DF3A57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67535FDA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4912BEE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04EF4FE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1BBC" w:rsidRPr="00DF3A57" w14:paraId="7DB5D3E0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727E7CE6" w14:textId="77777777" w:rsidR="00F71BBC" w:rsidRPr="00DF3A57" w:rsidRDefault="00F71BBC" w:rsidP="004451C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798A76CB" w14:textId="77777777" w:rsidR="00F71BBC" w:rsidRPr="00DF3A57" w:rsidRDefault="00F71BBC" w:rsidP="004451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FFC3F4F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B159364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5C42711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1B7271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5024CE4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44C99C7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B41DB2" w14:textId="77777777" w:rsidR="00F71BBC" w:rsidRPr="00DF3A57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E3E431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AB6244A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89AE15C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C43BEC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3B9ABC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4" w:type="dxa"/>
          </w:tcPr>
          <w:p w14:paraId="18ABFB83" w14:textId="77777777" w:rsidR="00F71BBC" w:rsidRPr="00DF3A57" w:rsidRDefault="00F71BBC" w:rsidP="004451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18DC8292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E89D46F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8A78568" w14:textId="77777777" w:rsidR="00F71BBC" w:rsidRPr="00DF3A57" w:rsidRDefault="00F71BBC" w:rsidP="004451C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1B9C" w:rsidRPr="00DF3A57" w14:paraId="7AE5323E" w14:textId="77777777" w:rsidTr="001926A2">
        <w:trPr>
          <w:trHeight w:val="261"/>
        </w:trPr>
        <w:tc>
          <w:tcPr>
            <w:tcW w:w="3690" w:type="dxa"/>
            <w:shd w:val="clear" w:color="auto" w:fill="auto"/>
          </w:tcPr>
          <w:p w14:paraId="438E2432" w14:textId="77777777" w:rsidR="006D1B9C" w:rsidRPr="00DF3A57" w:rsidRDefault="006D1B9C" w:rsidP="006D1B9C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3F0F7AB0" w14:textId="267208DF" w:rsidR="006D1B9C" w:rsidRPr="00DF3A57" w:rsidRDefault="006D1B9C" w:rsidP="006D1B9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4FE29AB0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4355293B" w14:textId="19BF67EC" w:rsidR="006D1B9C" w:rsidRPr="00DF3A57" w:rsidRDefault="006D1B9C" w:rsidP="006D1B9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51B875D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24C6D6" w14:textId="5F02899F" w:rsidR="006D1B9C" w:rsidRPr="00DF3A57" w:rsidRDefault="006D1B9C" w:rsidP="006D1B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51C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9ECE798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7D82C5" w14:textId="7F667E23" w:rsidR="006D1B9C" w:rsidRPr="00DF3A57" w:rsidRDefault="006D1B9C" w:rsidP="006D1B9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270" w:type="dxa"/>
            <w:shd w:val="clear" w:color="auto" w:fill="auto"/>
          </w:tcPr>
          <w:p w14:paraId="6A0E7D28" w14:textId="77777777" w:rsidR="006D1B9C" w:rsidRPr="00DF3A57" w:rsidRDefault="006D1B9C" w:rsidP="006D1B9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E44D36" w14:textId="1A01FBB4" w:rsidR="006D1B9C" w:rsidRPr="00DF3A57" w:rsidRDefault="006D1B9C" w:rsidP="006D1B9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236" w:type="dxa"/>
          </w:tcPr>
          <w:p w14:paraId="7972E236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75D2A67" w14:textId="5921ECF3" w:rsidR="006D1B9C" w:rsidRPr="00DF3A57" w:rsidRDefault="006D1B9C" w:rsidP="006D1B9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C3083C3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3BC195" w14:textId="058C07D6" w:rsidR="006D1B9C" w:rsidRPr="00DF3A57" w:rsidRDefault="006D1B9C" w:rsidP="006D1B9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304" w:type="dxa"/>
          </w:tcPr>
          <w:p w14:paraId="2B7E40A1" w14:textId="77777777" w:rsidR="006D1B9C" w:rsidRPr="00DF3A57" w:rsidRDefault="006D1B9C" w:rsidP="006D1B9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25822F9D" w14:textId="6815633F" w:rsidR="006D1B9C" w:rsidRPr="00DF3A57" w:rsidRDefault="006D1B9C" w:rsidP="006D1B9C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1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E696CAF" w14:textId="77777777" w:rsidR="006D1B9C" w:rsidRPr="00DF3A57" w:rsidRDefault="006D1B9C" w:rsidP="006D1B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D7B3675" w14:textId="178D652B" w:rsidR="006D1B9C" w:rsidRPr="00DF3A57" w:rsidRDefault="006D1B9C" w:rsidP="006D1B9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Pr="004451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E0A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</w:tr>
    </w:tbl>
    <w:p w14:paraId="5E8F38BB" w14:textId="77777777" w:rsidR="007F3CA1" w:rsidRDefault="007F3CA1" w:rsidP="004451C9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</w:p>
    <w:p w14:paraId="40A7CF03" w14:textId="77777777" w:rsidR="00400D6C" w:rsidRPr="00DF3A57" w:rsidRDefault="00400D6C" w:rsidP="004451C9">
      <w:pPr>
        <w:rPr>
          <w:rFonts w:asciiTheme="majorBidi" w:hAnsiTheme="majorBidi" w:cstheme="majorBidi"/>
          <w:lang w:eastAsia="x-none"/>
        </w:rPr>
      </w:pPr>
    </w:p>
    <w:p w14:paraId="0D3291FD" w14:textId="77777777" w:rsidR="00F71BBC" w:rsidRPr="00DF3A57" w:rsidRDefault="00F71B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  <w:lang w:eastAsia="x-none"/>
        </w:rPr>
      </w:pPr>
      <w:r w:rsidRPr="00DF3A57">
        <w:rPr>
          <w:rFonts w:asciiTheme="majorBidi" w:hAnsiTheme="majorBidi" w:cstheme="majorBidi"/>
          <w:cs/>
          <w:lang w:eastAsia="x-none"/>
        </w:rPr>
        <w:br w:type="page"/>
      </w:r>
    </w:p>
    <w:p w14:paraId="5EC47E33" w14:textId="261F7682" w:rsidR="00400D6C" w:rsidRPr="00DF3A57" w:rsidRDefault="00400D6C" w:rsidP="004451C9">
      <w:pPr>
        <w:rPr>
          <w:rFonts w:asciiTheme="majorBidi" w:hAnsiTheme="majorBidi" w:cstheme="majorBidi"/>
          <w:cs/>
          <w:lang w:eastAsia="x-none"/>
        </w:rPr>
        <w:sectPr w:rsidR="00400D6C" w:rsidRPr="00DF3A57" w:rsidSect="00941B8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F00F413" w14:textId="25B7E91A" w:rsidR="006610A4" w:rsidRPr="00BB3A79" w:rsidRDefault="00A31A0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B3A79">
        <w:rPr>
          <w:rFonts w:asciiTheme="majorBidi" w:hAnsiTheme="majorBidi" w:cstheme="majorBidi"/>
          <w:b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1B764FAE" w14:textId="77777777" w:rsidR="00A31A00" w:rsidRPr="00BB3A79" w:rsidRDefault="00A31A00" w:rsidP="004451C9">
      <w:pPr>
        <w:spacing w:line="240" w:lineRule="auto"/>
        <w:rPr>
          <w:rFonts w:asciiTheme="majorBidi" w:hAnsiTheme="majorBidi" w:cstheme="majorBidi"/>
          <w:sz w:val="28"/>
          <w:szCs w:val="28"/>
          <w:lang w:val="en-GB"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694"/>
      </w:tblGrid>
      <w:tr w:rsidR="00A31A00" w:rsidRPr="00DF3A57" w14:paraId="1621F021" w14:textId="77777777" w:rsidTr="001926A2">
        <w:trPr>
          <w:tblHeader/>
        </w:trPr>
        <w:tc>
          <w:tcPr>
            <w:tcW w:w="2250" w:type="dxa"/>
            <w:hideMark/>
          </w:tcPr>
          <w:p w14:paraId="55AA7156" w14:textId="77777777" w:rsidR="00A31A00" w:rsidRPr="00DF3A57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6CAE5A9" w14:textId="77777777" w:rsidR="00A31A00" w:rsidRPr="00DF3A57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694" w:type="dxa"/>
            <w:hideMark/>
          </w:tcPr>
          <w:p w14:paraId="30D929B6" w14:textId="77777777" w:rsidR="00A31A00" w:rsidRPr="00DF3A57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A31A00" w:rsidRPr="00DF3A57" w14:paraId="4086A6D3" w14:textId="77777777" w:rsidTr="001926A2">
        <w:tc>
          <w:tcPr>
            <w:tcW w:w="2250" w:type="dxa"/>
            <w:hideMark/>
          </w:tcPr>
          <w:p w14:paraId="0E7D4C1F" w14:textId="77777777" w:rsidR="00A31A00" w:rsidRPr="00DF3A57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</w:t>
            </w:r>
          </w:p>
          <w:p w14:paraId="3A432C24" w14:textId="67C7D70D" w:rsidR="00A31A00" w:rsidRPr="00DF3A57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3E013A9E" w14:textId="77777777" w:rsidR="00A31A00" w:rsidRPr="00DF3A57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694" w:type="dxa"/>
          </w:tcPr>
          <w:p w14:paraId="50329B8F" w14:textId="5C49183B" w:rsidR="00A31A00" w:rsidRPr="00DF3A57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ประมาณการกระแสเงินสดที่คาดว่าจะได้รับ</w:t>
            </w:r>
          </w:p>
        </w:tc>
      </w:tr>
      <w:tr w:rsidR="00A31A00" w:rsidRPr="00DF3A57" w14:paraId="1109E227" w14:textId="77777777" w:rsidTr="001926A2">
        <w:tc>
          <w:tcPr>
            <w:tcW w:w="2250" w:type="dxa"/>
          </w:tcPr>
          <w:p w14:paraId="6F6C1E9E" w14:textId="7B337EEC" w:rsidR="00A31A00" w:rsidRPr="00DF3A57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1DF7E06" w14:textId="77777777" w:rsidR="00A31A00" w:rsidRPr="00DF3A57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694" w:type="dxa"/>
          </w:tcPr>
          <w:p w14:paraId="15F271F1" w14:textId="01992EBB" w:rsidR="00A31A00" w:rsidRPr="00DF3A57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  <w:lang w:bidi="th-TH"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การกำหนดราคาสัญญาซื้อขายล่วงหน้า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1A7BA19B" w14:textId="7085B8FB" w:rsidR="00A31A00" w:rsidRPr="00BB3A79" w:rsidRDefault="00A31A00" w:rsidP="00BB3A7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</w:rPr>
      </w:pPr>
    </w:p>
    <w:p w14:paraId="55166A38" w14:textId="375D1FF8" w:rsidR="00A31A00" w:rsidRPr="00BB3A79" w:rsidRDefault="00A31A00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B3A79">
        <w:rPr>
          <w:rFonts w:asciiTheme="majorBidi" w:hAnsiTheme="majorBidi" w:cstheme="majorBidi"/>
          <w:b/>
          <w:sz w:val="28"/>
          <w:szCs w:val="28"/>
          <w:cs/>
        </w:rPr>
        <w:t>มูลค่ายุติธรรมของเงินลงทุนในตราสารหนี้และ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0AA04C08" w14:textId="77777777" w:rsidR="00A31A00" w:rsidRPr="00BB3A79" w:rsidRDefault="00A31A00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860CD1B" w14:textId="015954DE" w:rsidR="001926A2" w:rsidRPr="00BB3A79" w:rsidRDefault="00A31A00" w:rsidP="00BB3A79">
      <w:pPr>
        <w:pStyle w:val="ListParagraph"/>
        <w:numPr>
          <w:ilvl w:val="1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B3A79">
        <w:rPr>
          <w:rFonts w:asciiTheme="majorBidi" w:hAnsiTheme="majorBidi" w:cstheme="majorBidi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5B19803E" w14:textId="77777777" w:rsidR="00A241A5" w:rsidRPr="00BB3A79" w:rsidRDefault="00A241A5" w:rsidP="00BB3A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2BCBAE6" w14:textId="47C597DE" w:rsidR="001926A2" w:rsidRPr="00BB3A79" w:rsidRDefault="001926A2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BB3A79">
        <w:rPr>
          <w:rFonts w:asciiTheme="majorBidi" w:hAnsiTheme="majorBidi" w:cstheme="majorBidi"/>
          <w:b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02600614" w14:textId="77777777" w:rsidR="00A241A5" w:rsidRPr="00BB3A79" w:rsidRDefault="00A241A5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0D5AC786" w14:textId="42DAD755" w:rsidR="001926A2" w:rsidRPr="00BB3A79" w:rsidRDefault="001926A2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B3A79">
        <w:rPr>
          <w:rFonts w:asciiTheme="majorBidi" w:hAnsiTheme="majorBidi" w:cstheme="majorBidi"/>
          <w:b/>
          <w:sz w:val="28"/>
          <w:szCs w:val="28"/>
          <w:cs/>
        </w:rPr>
        <w:t>คณะกรรมการบริษัทของ</w:t>
      </w:r>
      <w:r w:rsidR="00352815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Pr="00BB3A79">
        <w:rPr>
          <w:rFonts w:asciiTheme="majorBidi" w:hAnsiTheme="majorBidi" w:cstheme="majorBidi"/>
          <w:b/>
          <w:sz w:val="28"/>
          <w:szCs w:val="28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="00352815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Pr="00BB3A7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B3A79">
        <w:rPr>
          <w:rFonts w:asciiTheme="majorBidi" w:hAnsiTheme="majorBidi" w:cstheme="majorBidi"/>
          <w:b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352815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Pr="00BB3A79">
        <w:rPr>
          <w:rFonts w:asciiTheme="majorBidi" w:hAnsiTheme="majorBidi" w:cstheme="majorBidi"/>
          <w:b/>
          <w:sz w:val="28"/>
          <w:szCs w:val="28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EA51B78" w14:textId="77777777" w:rsidR="001926A2" w:rsidRPr="00BB3A79" w:rsidRDefault="001926A2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F1BC8D9" w14:textId="63661DCD" w:rsidR="001926A2" w:rsidRPr="00BB3A79" w:rsidRDefault="001926A2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B3A79">
        <w:rPr>
          <w:rFonts w:asciiTheme="majorBidi" w:hAnsiTheme="majorBidi" w:cstheme="majorBidi"/>
          <w:b/>
          <w:sz w:val="28"/>
          <w:szCs w:val="28"/>
          <w:cs/>
        </w:rPr>
        <w:t>นโยบายการบริหารความเสี่ยงของ</w:t>
      </w:r>
      <w:r w:rsidR="00352815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Pr="00BB3A79">
        <w:rPr>
          <w:rFonts w:asciiTheme="majorBidi" w:hAnsiTheme="majorBidi" w:cstheme="majorBidi"/>
          <w:b/>
          <w:sz w:val="28"/>
          <w:szCs w:val="28"/>
          <w:cs/>
        </w:rPr>
        <w:t>จัดทำขึ้นเพื่อระบุและวิเคราะห์ความเสี่ยงที่</w:t>
      </w:r>
      <w:r w:rsidR="00352815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Pr="00BB3A79">
        <w:rPr>
          <w:rFonts w:asciiTheme="majorBidi" w:hAnsiTheme="majorBidi" w:cstheme="majorBidi"/>
          <w:b/>
          <w:sz w:val="28"/>
          <w:szCs w:val="28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352815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Pr="00BB3A7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352815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Pr="00BB3A79">
        <w:rPr>
          <w:rFonts w:asciiTheme="majorBidi" w:hAnsiTheme="majorBidi" w:cstheme="majorBidi"/>
          <w:b/>
          <w:sz w:val="28"/>
          <w:szCs w:val="28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7F50937" w14:textId="77777777" w:rsidR="001926A2" w:rsidRPr="00BB3A79" w:rsidRDefault="001926A2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E6F81C3" w14:textId="0C5E1202" w:rsidR="001926A2" w:rsidRPr="00BB3A79" w:rsidRDefault="001926A2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B3A79">
        <w:rPr>
          <w:rFonts w:asciiTheme="majorBidi" w:hAnsiTheme="majorBidi" w:cstheme="majorBidi"/>
          <w:b/>
          <w:sz w:val="28"/>
          <w:szCs w:val="28"/>
          <w:cs/>
        </w:rPr>
        <w:t>คณะกรรมการตรวจสอบของ</w:t>
      </w:r>
      <w:r w:rsidR="00352815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Pr="00BB3A79">
        <w:rPr>
          <w:rFonts w:asciiTheme="majorBidi" w:hAnsiTheme="majorBidi" w:cstheme="majorBidi"/>
          <w:b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352815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Pr="00BB3A79">
        <w:rPr>
          <w:rFonts w:asciiTheme="majorBidi" w:hAnsiTheme="majorBidi" w:cstheme="majorBidi"/>
          <w:b/>
          <w:sz w:val="28"/>
          <w:szCs w:val="28"/>
          <w:cs/>
        </w:rPr>
        <w:t>เผชิญอยู่ คณะกรรมการตรวจสอบของ</w:t>
      </w:r>
      <w:r w:rsidR="00352815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Pr="00BB3A79">
        <w:rPr>
          <w:rFonts w:asciiTheme="majorBidi" w:hAnsiTheme="majorBidi" w:cstheme="majorBidi"/>
          <w:b/>
          <w:sz w:val="28"/>
          <w:szCs w:val="28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B1363DB" w14:textId="77777777" w:rsidR="001926A2" w:rsidRPr="00DF3A57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36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F3A57">
        <w:rPr>
          <w:rFonts w:asciiTheme="majorBidi" w:hAnsiTheme="majorBidi" w:cstheme="majorBidi"/>
          <w:i/>
          <w:iCs/>
          <w:sz w:val="28"/>
          <w:szCs w:val="28"/>
        </w:rPr>
        <w:t> </w:t>
      </w:r>
    </w:p>
    <w:p w14:paraId="4296A52F" w14:textId="77777777" w:rsidR="001926A2" w:rsidRPr="00DF3A57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DF3A57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12C694C4" w14:textId="6D601E17" w:rsidR="001926A2" w:rsidRPr="00BB3A79" w:rsidRDefault="001926A2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B3A79">
        <w:rPr>
          <w:rFonts w:asciiTheme="majorBidi" w:hAnsiTheme="majorBidi" w:cstheme="majorBidi"/>
          <w:i/>
          <w:iCs/>
          <w:sz w:val="28"/>
          <w:szCs w:val="28"/>
        </w:rPr>
        <w:lastRenderedPageBreak/>
        <w:t>(</w:t>
      </w:r>
      <w:r w:rsidRPr="00BB3A79">
        <w:rPr>
          <w:rFonts w:asciiTheme="majorBidi" w:hAnsiTheme="majorBidi" w:cstheme="majorBidi"/>
          <w:i/>
          <w:iCs/>
          <w:sz w:val="28"/>
          <w:szCs w:val="28"/>
          <w:cs/>
        </w:rPr>
        <w:t>ข.</w:t>
      </w:r>
      <w:r w:rsidR="003E0ACB" w:rsidRPr="00BB3A79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BB3A79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BB3A79">
        <w:rPr>
          <w:rFonts w:asciiTheme="majorBidi" w:hAnsiTheme="majorBidi" w:cstheme="majorBidi"/>
          <w:i/>
          <w:iCs/>
          <w:sz w:val="28"/>
          <w:szCs w:val="28"/>
          <w:cs/>
        </w:rPr>
        <w:tab/>
        <w:t>ความเสี่ยงด้านเครดิต</w:t>
      </w:r>
    </w:p>
    <w:p w14:paraId="6FA1D156" w14:textId="77777777" w:rsidR="00A241A5" w:rsidRPr="00BB3A79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51C2E43" w14:textId="1E58C348" w:rsidR="001926A2" w:rsidRPr="00BB3A79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BB3A79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</w:t>
      </w:r>
      <w:r w:rsidR="0035281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Pr="00BB3A79">
        <w:rPr>
          <w:rFonts w:asciiTheme="majorBidi" w:eastAsia="Cordia New" w:hAnsiTheme="majorBidi" w:cstheme="majorBidi"/>
          <w:color w:val="000000"/>
          <w:sz w:val="28"/>
          <w:szCs w:val="28"/>
        </w:rPr>
        <w:t xml:space="preserve"> </w:t>
      </w:r>
      <w:r w:rsidRPr="00BB3A79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="0035281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</w:p>
    <w:p w14:paraId="00490476" w14:textId="77777777" w:rsidR="001926A2" w:rsidRPr="00BB3A79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p w14:paraId="2E7FC8A5" w14:textId="43FFF7A6" w:rsidR="004E19B3" w:rsidRPr="00BB3A79" w:rsidRDefault="004E19B3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BB3A79">
        <w:rPr>
          <w:rFonts w:asciiTheme="majorBidi" w:hAnsiTheme="majorBidi" w:cstheme="majorBidi"/>
          <w:sz w:val="28"/>
          <w:szCs w:val="28"/>
        </w:rPr>
        <w:t>(</w:t>
      </w:r>
      <w:r w:rsidR="00AF1CD4" w:rsidRPr="00BB3A79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BB3A79">
        <w:rPr>
          <w:rFonts w:asciiTheme="majorBidi" w:hAnsiTheme="majorBidi" w:cstheme="majorBidi"/>
          <w:sz w:val="28"/>
          <w:szCs w:val="28"/>
        </w:rPr>
        <w:t>.</w:t>
      </w:r>
      <w:r w:rsidR="003E0ACB" w:rsidRPr="00BB3A79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BB3A79">
        <w:rPr>
          <w:rFonts w:asciiTheme="majorBidi" w:hAnsiTheme="majorBidi" w:cstheme="majorBidi"/>
          <w:sz w:val="28"/>
          <w:szCs w:val="28"/>
        </w:rPr>
        <w:t>.</w:t>
      </w:r>
      <w:r w:rsidR="003E0ACB" w:rsidRPr="00BB3A79">
        <w:rPr>
          <w:rFonts w:asciiTheme="majorBidi" w:hAnsiTheme="majorBidi" w:cstheme="majorBidi"/>
          <w:sz w:val="28"/>
          <w:szCs w:val="28"/>
          <w:lang w:val="en-US"/>
        </w:rPr>
        <w:t>1</w:t>
      </w:r>
      <w:proofErr w:type="gramStart"/>
      <w:r w:rsidRPr="00BB3A79">
        <w:rPr>
          <w:rFonts w:asciiTheme="majorBidi" w:hAnsiTheme="majorBidi" w:cstheme="majorBidi"/>
          <w:sz w:val="28"/>
          <w:szCs w:val="28"/>
        </w:rPr>
        <w:t>)</w:t>
      </w:r>
      <w:r w:rsidRPr="00BB3A79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4E653B" w:rsidRPr="00BB3A79">
        <w:rPr>
          <w:rFonts w:asciiTheme="majorBidi" w:hAnsiTheme="majorBidi" w:cstheme="majorBidi"/>
          <w:i/>
          <w:iCs/>
          <w:sz w:val="28"/>
          <w:szCs w:val="28"/>
        </w:rPr>
        <w:tab/>
      </w:r>
      <w:proofErr w:type="gramEnd"/>
      <w:r w:rsidRPr="00BB3A79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</w:p>
    <w:p w14:paraId="581DA943" w14:textId="77777777" w:rsidR="00A241A5" w:rsidRPr="00BB3A79" w:rsidRDefault="00A241A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</w:p>
    <w:p w14:paraId="702C20F1" w14:textId="4AE319FE" w:rsidR="004E19B3" w:rsidRPr="00BB3A79" w:rsidRDefault="004E19B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BB3A79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="003528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B3A79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BB3A79">
        <w:rPr>
          <w:rFonts w:asciiTheme="majorBidi" w:hAnsiTheme="majorBidi" w:cstheme="majorBidi"/>
          <w:sz w:val="28"/>
          <w:szCs w:val="28"/>
        </w:rPr>
        <w:t xml:space="preserve"> </w:t>
      </w:r>
      <w:r w:rsidRPr="00BB3A79">
        <w:rPr>
          <w:rFonts w:asciiTheme="majorBidi" w:hAnsiTheme="majorBidi" w:cstheme="majorBidi"/>
          <w:sz w:val="28"/>
          <w:szCs w:val="28"/>
          <w:cs/>
        </w:rPr>
        <w:t xml:space="preserve">รายละเอียดการกระจุกตัวของรายได้เปิดเผยในหมายเหตุข้อ </w:t>
      </w:r>
      <w:r w:rsidR="003E0ACB" w:rsidRPr="00BB3A79">
        <w:rPr>
          <w:rFonts w:asciiTheme="majorBidi" w:hAnsiTheme="majorBidi" w:cstheme="majorBidi"/>
          <w:sz w:val="28"/>
          <w:szCs w:val="28"/>
        </w:rPr>
        <w:t>1</w:t>
      </w:r>
      <w:r w:rsidR="00FD3B90" w:rsidRPr="00BB3A79">
        <w:rPr>
          <w:rFonts w:asciiTheme="majorBidi" w:hAnsiTheme="majorBidi" w:cstheme="majorBidi"/>
          <w:sz w:val="28"/>
          <w:szCs w:val="28"/>
        </w:rPr>
        <w:t>5</w:t>
      </w:r>
    </w:p>
    <w:p w14:paraId="67F8B463" w14:textId="77777777" w:rsidR="004E19B3" w:rsidRPr="00BB3A79" w:rsidRDefault="004E19B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4B2D171A" w14:textId="1F3D0F01" w:rsidR="004E19B3" w:rsidRPr="00BB3A79" w:rsidRDefault="004E19B3" w:rsidP="004451C9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BB3A79">
        <w:rPr>
          <w:rFonts w:asciiTheme="majorBidi" w:hAnsiTheme="majorBidi" w:cstheme="majorBidi"/>
          <w:sz w:val="28"/>
          <w:szCs w:val="28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3528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B3A79">
        <w:rPr>
          <w:rFonts w:asciiTheme="majorBidi" w:hAnsiTheme="majorBidi" w:cstheme="majorBidi"/>
          <w:sz w:val="28"/>
          <w:szCs w:val="28"/>
          <w:cs/>
        </w:rPr>
        <w:t>จะเสนอระยะเวลาและเงื่อนไข</w:t>
      </w:r>
      <w:r w:rsidR="003E54DF" w:rsidRPr="00BB3A79">
        <w:rPr>
          <w:rFonts w:asciiTheme="majorBidi" w:hAnsiTheme="majorBidi" w:cstheme="majorBidi"/>
          <w:sz w:val="28"/>
          <w:szCs w:val="28"/>
          <w:cs/>
        </w:rPr>
        <w:t>ทางการค้า</w:t>
      </w:r>
      <w:r w:rsidRPr="00BB3A7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528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B3A79">
        <w:rPr>
          <w:rFonts w:asciiTheme="majorBidi" w:hAnsiTheme="majorBidi" w:cstheme="majorBidi"/>
          <w:sz w:val="28"/>
          <w:szCs w:val="28"/>
          <w:cs/>
        </w:rPr>
        <w:t>จะทบทวนอันดับความน่าเชื่อถือภายนอก</w:t>
      </w:r>
      <w:r w:rsidRPr="00BB3A79">
        <w:rPr>
          <w:rFonts w:asciiTheme="majorBidi" w:hAnsiTheme="majorBidi" w:cstheme="majorBidi"/>
          <w:sz w:val="28"/>
          <w:szCs w:val="28"/>
        </w:rPr>
        <w:t xml:space="preserve"> (</w:t>
      </w:r>
      <w:r w:rsidRPr="00BB3A79">
        <w:rPr>
          <w:rFonts w:asciiTheme="majorBidi" w:hAnsiTheme="majorBidi" w:cstheme="majorBidi"/>
          <w:sz w:val="28"/>
          <w:szCs w:val="28"/>
          <w:cs/>
        </w:rPr>
        <w:t xml:space="preserve">ถ้ามี) งบการเงิน </w:t>
      </w:r>
      <w:r w:rsidR="00410773" w:rsidRPr="00BB3A79">
        <w:rPr>
          <w:rFonts w:asciiTheme="majorBidi" w:hAnsiTheme="majorBidi" w:cstheme="majorBidi"/>
          <w:sz w:val="28"/>
          <w:szCs w:val="28"/>
          <w:cs/>
        </w:rPr>
        <w:t>และ</w:t>
      </w:r>
      <w:r w:rsidRPr="00BB3A79">
        <w:rPr>
          <w:rFonts w:asciiTheme="majorBidi" w:hAnsiTheme="majorBidi" w:cstheme="majorBidi"/>
          <w:sz w:val="28"/>
          <w:szCs w:val="28"/>
          <w:cs/>
        </w:rPr>
        <w:t>ข้อมูลอุตสาหกรรม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</w:t>
      </w:r>
    </w:p>
    <w:p w14:paraId="1BDC11D2" w14:textId="77777777" w:rsidR="004E19B3" w:rsidRPr="00BB3A79" w:rsidRDefault="004E19B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FF122F" w14:textId="1548979C" w:rsidR="00CC3E69" w:rsidRPr="00BB3A79" w:rsidRDefault="0035281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CC3E69" w:rsidRPr="00BB3A79">
        <w:rPr>
          <w:rFonts w:asciiTheme="majorBidi" w:hAnsiTheme="majorBidi" w:cstheme="majorBidi"/>
          <w:sz w:val="28"/>
          <w:szCs w:val="28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CC3E69" w:rsidRPr="00BB3A79">
        <w:rPr>
          <w:rFonts w:asciiTheme="majorBidi" w:hAnsiTheme="majorBidi" w:cstheme="majorBidi"/>
          <w:sz w:val="28"/>
          <w:szCs w:val="28"/>
          <w:cs/>
        </w:rPr>
        <w:br/>
      </w:r>
      <w:r w:rsidR="003E0ACB" w:rsidRPr="00BB3A79">
        <w:rPr>
          <w:rFonts w:asciiTheme="majorBidi" w:hAnsiTheme="majorBidi" w:cstheme="majorBidi"/>
          <w:sz w:val="28"/>
          <w:szCs w:val="28"/>
        </w:rPr>
        <w:t>3</w:t>
      </w:r>
      <w:r w:rsidR="00CC3E69" w:rsidRPr="00BB3A79">
        <w:rPr>
          <w:rFonts w:asciiTheme="majorBidi" w:hAnsiTheme="majorBidi" w:cstheme="majorBidi"/>
          <w:sz w:val="28"/>
          <w:szCs w:val="28"/>
        </w:rPr>
        <w:t xml:space="preserve"> </w:t>
      </w:r>
      <w:r w:rsidR="00CC3E69" w:rsidRPr="00BB3A79">
        <w:rPr>
          <w:rFonts w:asciiTheme="majorBidi" w:hAnsiTheme="majorBidi" w:cstheme="majorBidi"/>
          <w:sz w:val="28"/>
          <w:szCs w:val="28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15" w:name="_Hlk59433075"/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CC3E69" w:rsidRPr="00BB3A79">
        <w:rPr>
          <w:rFonts w:asciiTheme="majorBidi" w:hAnsiTheme="majorBidi" w:cstheme="majorBidi"/>
          <w:sz w:val="28"/>
          <w:szCs w:val="28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15"/>
      <w:r w:rsidR="00CC3E69" w:rsidRPr="00BB3A79">
        <w:rPr>
          <w:rFonts w:asciiTheme="majorBidi" w:hAnsiTheme="majorBidi" w:cstheme="majorBidi"/>
          <w:sz w:val="28"/>
          <w:szCs w:val="28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</w:t>
      </w: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CC3E69" w:rsidRPr="00BB3A79">
        <w:rPr>
          <w:rFonts w:asciiTheme="majorBidi" w:hAnsiTheme="majorBidi" w:cstheme="majorBidi"/>
          <w:sz w:val="28"/>
          <w:szCs w:val="28"/>
          <w:cs/>
        </w:rPr>
        <w:t xml:space="preserve">ที่มีต่อสภาวะเศรษฐกิจตลอดอายุที่คาดการณ์ไว้ของลูกหนี้ </w:t>
      </w:r>
    </w:p>
    <w:p w14:paraId="726054B4" w14:textId="749E6670" w:rsidR="001926A2" w:rsidRPr="00BB3A79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6E50D1" w14:textId="26715EE9" w:rsidR="001926A2" w:rsidRPr="00BB3A79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3A79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="003E0ACB" w:rsidRPr="00BB3A79">
        <w:rPr>
          <w:rFonts w:asciiTheme="majorBidi" w:hAnsiTheme="majorBidi" w:cstheme="majorBidi"/>
          <w:sz w:val="28"/>
          <w:szCs w:val="28"/>
        </w:rPr>
        <w:t>5</w:t>
      </w:r>
      <w:r w:rsidRPr="00BB3A79">
        <w:rPr>
          <w:rFonts w:asciiTheme="majorBidi" w:hAnsiTheme="majorBidi" w:cstheme="majorBidi"/>
          <w:sz w:val="28"/>
          <w:szCs w:val="28"/>
        </w:rPr>
        <w:t xml:space="preserve"> </w:t>
      </w:r>
    </w:p>
    <w:p w14:paraId="1242AD19" w14:textId="20E340D4" w:rsidR="008A3AE9" w:rsidRPr="00BB3A79" w:rsidRDefault="008A3AE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2597E64" w14:textId="40949E00" w:rsidR="00C91248" w:rsidRPr="00BB3A79" w:rsidRDefault="00C91248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BB3A79">
        <w:rPr>
          <w:rFonts w:asciiTheme="majorBidi" w:hAnsiTheme="majorBidi" w:cstheme="majorBidi"/>
          <w:sz w:val="28"/>
          <w:szCs w:val="28"/>
        </w:rPr>
        <w:t>(</w:t>
      </w:r>
      <w:r w:rsidRPr="00BB3A79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BB3A79">
        <w:rPr>
          <w:rFonts w:asciiTheme="majorBidi" w:hAnsiTheme="majorBidi" w:cstheme="majorBidi"/>
          <w:sz w:val="28"/>
          <w:szCs w:val="28"/>
        </w:rPr>
        <w:t>.</w:t>
      </w:r>
      <w:r w:rsidR="003E0ACB" w:rsidRPr="00BB3A79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BB3A79">
        <w:rPr>
          <w:rFonts w:asciiTheme="majorBidi" w:hAnsiTheme="majorBidi" w:cstheme="majorBidi"/>
          <w:sz w:val="28"/>
          <w:szCs w:val="28"/>
        </w:rPr>
        <w:t>.</w:t>
      </w:r>
      <w:r w:rsidR="003E0ACB" w:rsidRPr="00BB3A79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BB3A79">
        <w:rPr>
          <w:rFonts w:asciiTheme="majorBidi" w:hAnsiTheme="majorBidi" w:cstheme="majorBidi"/>
          <w:sz w:val="28"/>
          <w:szCs w:val="28"/>
        </w:rPr>
        <w:t>)</w:t>
      </w:r>
      <w:r w:rsidR="004E653B" w:rsidRPr="00BB3A79">
        <w:rPr>
          <w:rFonts w:asciiTheme="majorBidi" w:hAnsiTheme="majorBidi" w:cstheme="majorBidi"/>
          <w:sz w:val="28"/>
          <w:szCs w:val="28"/>
        </w:rPr>
        <w:tab/>
      </w:r>
      <w:r w:rsidRPr="00BB3A79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เงินสดและรายการเทียบเท่าเงินสด </w:t>
      </w:r>
      <w:r w:rsidR="009C0536" w:rsidRPr="00BB3A79">
        <w:rPr>
          <w:rFonts w:asciiTheme="majorBidi" w:hAnsiTheme="majorBidi" w:cstheme="majorBidi"/>
          <w:sz w:val="28"/>
          <w:szCs w:val="28"/>
          <w:cs/>
          <w:lang w:bidi="th-TH"/>
        </w:rPr>
        <w:t>และอนุพันธ์</w:t>
      </w:r>
    </w:p>
    <w:p w14:paraId="41DAD5B7" w14:textId="77777777" w:rsidR="00A241A5" w:rsidRPr="00BB3A79" w:rsidRDefault="00A241A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</w:p>
    <w:p w14:paraId="636601F8" w14:textId="406DB54C" w:rsidR="00C91248" w:rsidRPr="00DF3A57" w:rsidRDefault="00C9124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F3A57">
        <w:rPr>
          <w:rFonts w:asciiTheme="majorBidi" w:hAnsiTheme="majorBidi" w:cstheme="majorBidi"/>
          <w:spacing w:val="-2"/>
          <w:sz w:val="28"/>
          <w:szCs w:val="28"/>
          <w:cs/>
        </w:rPr>
        <w:t>ความเสี่ยงด้านเครดิตของ</w:t>
      </w:r>
      <w:r w:rsidR="00352815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spacing w:val="-2"/>
          <w:sz w:val="28"/>
          <w:szCs w:val="28"/>
          <w:cs/>
        </w:rPr>
        <w:t>ที่เกิดจากเงินสดและรายการเทียบเท่าเงินสดและสินทรัพย์อนุพันธ์</w:t>
      </w:r>
      <w:r w:rsidRPr="00DF3A5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63E91" w:rsidRPr="00DF3A57">
        <w:rPr>
          <w:rFonts w:asciiTheme="majorBidi" w:hAnsiTheme="majorBidi" w:cstheme="majorBidi"/>
          <w:spacing w:val="-2"/>
          <w:sz w:val="28"/>
          <w:szCs w:val="28"/>
          <w:cs/>
        </w:rPr>
        <w:t>มี</w:t>
      </w:r>
      <w:r w:rsidRPr="00DF3A57">
        <w:rPr>
          <w:rFonts w:asciiTheme="majorBidi" w:hAnsiTheme="majorBidi" w:cstheme="majorBidi"/>
          <w:spacing w:val="-2"/>
          <w:sz w:val="28"/>
          <w:szCs w:val="28"/>
          <w:cs/>
        </w:rPr>
        <w:t>จำกัดเนื่องจากคู่สัญญาเป็นธนาคารและสถาบันการเงิน</w:t>
      </w:r>
      <w:r w:rsidR="00A63E91" w:rsidRPr="00DF3A5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DF3A57">
        <w:rPr>
          <w:rFonts w:asciiTheme="majorBidi" w:hAnsiTheme="majorBidi" w:cstheme="majorBidi"/>
          <w:spacing w:val="-2"/>
          <w:sz w:val="28"/>
          <w:szCs w:val="28"/>
          <w:cs/>
        </w:rPr>
        <w:t>ซึ่ง</w:t>
      </w:r>
      <w:r w:rsidR="00352815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Pr="00DF3A57">
        <w:rPr>
          <w:rFonts w:asciiTheme="majorBidi" w:hAnsiTheme="majorBidi" w:cstheme="majorBidi"/>
          <w:spacing w:val="-2"/>
          <w:sz w:val="28"/>
          <w:szCs w:val="28"/>
          <w:cs/>
        </w:rPr>
        <w:t>พิจารณาว่ามีความเสี่ยงด้านเครดิตต่ำ</w:t>
      </w:r>
    </w:p>
    <w:p w14:paraId="6F5D2288" w14:textId="77777777" w:rsidR="00C91248" w:rsidRPr="00DF3A57" w:rsidRDefault="00C91248" w:rsidP="004451C9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36671627" w14:textId="77777777" w:rsidR="00A241A5" w:rsidRPr="00DF3A57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DF3A57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2E367FF5" w14:textId="27B15DC7" w:rsidR="007923F5" w:rsidRPr="00BB3A79" w:rsidRDefault="007923F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B3A79">
        <w:rPr>
          <w:rFonts w:asciiTheme="majorBidi" w:hAnsiTheme="majorBidi" w:cstheme="majorBidi"/>
          <w:i/>
          <w:iCs/>
          <w:sz w:val="28"/>
          <w:szCs w:val="28"/>
        </w:rPr>
        <w:lastRenderedPageBreak/>
        <w:t>(</w:t>
      </w:r>
      <w:r w:rsidR="00AF1CD4" w:rsidRPr="00BB3A79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B3A79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3E0ACB" w:rsidRPr="00BB3A79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BB3A79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3D43E8" w:rsidRPr="00BB3A79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B3A7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ความเสี่ยงด้านสภาพคล่อง </w:t>
      </w:r>
    </w:p>
    <w:p w14:paraId="196CF6CD" w14:textId="77777777" w:rsidR="00A241A5" w:rsidRPr="00BB3A79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4437795" w14:textId="67B9675D" w:rsidR="00C91248" w:rsidRPr="00BB3A79" w:rsidRDefault="0035281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="007923F5" w:rsidRPr="00BB3A79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="007923F5" w:rsidRPr="00BB3A79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และลดผลกระทบจากความผันผวนในกระแสเงินสด </w:t>
      </w:r>
    </w:p>
    <w:p w14:paraId="22B4B453" w14:textId="77777777" w:rsidR="009C0536" w:rsidRPr="00BB3A79" w:rsidRDefault="009C0536" w:rsidP="004451C9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35E0539" w14:textId="03D6767E" w:rsidR="00B3635B" w:rsidRPr="00BB3A79" w:rsidRDefault="007923F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BB3A79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BB3A79">
        <w:rPr>
          <w:rFonts w:asciiTheme="majorBidi" w:eastAsia="Cordia New" w:hAnsiTheme="majorBidi" w:cstheme="majorBidi"/>
          <w:color w:val="000000"/>
          <w:sz w:val="28"/>
          <w:szCs w:val="28"/>
        </w:rPr>
        <w:t xml:space="preserve"> </w:t>
      </w:r>
      <w:r w:rsidRPr="00BB3A79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ณ วันที่รายงาน</w:t>
      </w:r>
      <w:r w:rsidRPr="00BB3A79">
        <w:rPr>
          <w:rFonts w:asciiTheme="majorBidi" w:eastAsia="Cordia New" w:hAnsiTheme="majorBidi" w:cstheme="majorBidi"/>
          <w:color w:val="000000"/>
          <w:sz w:val="28"/>
          <w:szCs w:val="28"/>
        </w:rPr>
        <w:t xml:space="preserve"> </w:t>
      </w:r>
      <w:r w:rsidRPr="00BB3A79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โดย</w:t>
      </w:r>
      <w:r w:rsidR="00A63E91" w:rsidRPr="00BB3A79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แสดง</w:t>
      </w:r>
      <w:r w:rsidRPr="00BB3A79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58C76B2" w14:textId="77777777" w:rsidR="007E3550" w:rsidRPr="00BB3A79" w:rsidRDefault="007E3550" w:rsidP="004451C9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8842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00"/>
        <w:gridCol w:w="270"/>
        <w:gridCol w:w="990"/>
        <w:gridCol w:w="236"/>
        <w:gridCol w:w="1114"/>
        <w:gridCol w:w="236"/>
        <w:gridCol w:w="1080"/>
        <w:gridCol w:w="236"/>
        <w:gridCol w:w="878"/>
        <w:gridCol w:w="22"/>
      </w:tblGrid>
      <w:tr w:rsidR="00ED1D19" w:rsidRPr="00DF3A57" w14:paraId="60AB574F" w14:textId="77777777" w:rsidTr="00DE5785">
        <w:trPr>
          <w:gridAfter w:val="1"/>
          <w:wAfter w:w="22" w:type="dxa"/>
        </w:trPr>
        <w:tc>
          <w:tcPr>
            <w:tcW w:w="2880" w:type="dxa"/>
            <w:shd w:val="clear" w:color="auto" w:fill="auto"/>
          </w:tcPr>
          <w:p w14:paraId="3C65FE78" w14:textId="77777777" w:rsidR="00ED1D19" w:rsidRPr="00DF3A57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40" w:type="dxa"/>
            <w:gridSpan w:val="9"/>
            <w:shd w:val="clear" w:color="auto" w:fill="auto"/>
            <w:vAlign w:val="bottom"/>
          </w:tcPr>
          <w:p w14:paraId="6D4DE732" w14:textId="78002F9F" w:rsidR="00ED1D19" w:rsidRPr="00DF3A57" w:rsidRDefault="00140191" w:rsidP="00ED1D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019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งบการเงินที่แสดงเงินลงทุนตาม</w:t>
            </w:r>
            <w:r w:rsidR="004806B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วิธี</w:t>
            </w:r>
            <w:r w:rsidRPr="00140191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ส่วนได้เสีย</w:t>
            </w:r>
            <w:r w:rsidR="00ED1D19"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="00ED1D19"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1D19" w:rsidRPr="00DF3A57" w14:paraId="68DDC2F3" w14:textId="77777777" w:rsidTr="00DE5785">
        <w:trPr>
          <w:gridAfter w:val="1"/>
          <w:wAfter w:w="22" w:type="dxa"/>
        </w:trPr>
        <w:tc>
          <w:tcPr>
            <w:tcW w:w="2880" w:type="dxa"/>
            <w:shd w:val="clear" w:color="auto" w:fill="auto"/>
          </w:tcPr>
          <w:p w14:paraId="360AF2CF" w14:textId="77777777" w:rsidR="00ED1D19" w:rsidRPr="00DF3A57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11B58E" w14:textId="77777777" w:rsidR="00ED1D19" w:rsidRPr="00DF3A57" w:rsidRDefault="00ED1D19" w:rsidP="00ED1D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6EF7EF" w14:textId="77777777" w:rsidR="00ED1D19" w:rsidRPr="00BA397E" w:rsidRDefault="00ED1D19" w:rsidP="00ED1D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3FB4047" w14:textId="75152AC1" w:rsidR="00ED1D19" w:rsidRPr="00DF3A57" w:rsidRDefault="00437936" w:rsidP="00437936">
            <w:pPr>
              <w:spacing w:line="240" w:lineRule="auto"/>
              <w:ind w:left="227" w:right="-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="00ED1D19"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BA397E" w:rsidRPr="00DF3A57" w14:paraId="0C6AE79F" w14:textId="77777777" w:rsidTr="00DE5785">
        <w:tc>
          <w:tcPr>
            <w:tcW w:w="2880" w:type="dxa"/>
            <w:shd w:val="clear" w:color="auto" w:fill="auto"/>
          </w:tcPr>
          <w:p w14:paraId="1BBEB60E" w14:textId="77777777" w:rsidR="00ED1D19" w:rsidRPr="00DF3A57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E0CC586" w14:textId="7B14C38F" w:rsidR="00ED1D19" w:rsidRPr="00DF3A57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E0ACB"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E0ACB"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B3A7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726D29" w14:textId="77777777" w:rsidR="00ED1D19" w:rsidRPr="00DF3A57" w:rsidRDefault="00ED1D19" w:rsidP="00ED1D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B02A07C" w14:textId="40D27C76" w:rsidR="00ED1D19" w:rsidRPr="00DF3A57" w:rsidRDefault="00ED1D19" w:rsidP="00ED1D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2ED3AA29" w14:textId="77777777" w:rsidR="00ED1D19" w:rsidRPr="00BA397E" w:rsidRDefault="00ED1D19" w:rsidP="00ED1D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33BD24" w14:textId="6BCF5298" w:rsidR="00ED1D19" w:rsidRPr="00DF3A57" w:rsidRDefault="00ED1D19" w:rsidP="00ED1D19">
            <w:pPr>
              <w:tabs>
                <w:tab w:val="clear" w:pos="907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0ACB" w:rsidRPr="00DF3A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36" w:type="dxa"/>
            <w:shd w:val="clear" w:color="auto" w:fill="auto"/>
          </w:tcPr>
          <w:p w14:paraId="20EBC42E" w14:textId="77777777" w:rsidR="00ED1D19" w:rsidRPr="00DF3A57" w:rsidRDefault="00ED1D19" w:rsidP="00ED1D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FD1D1BC" w14:textId="256B17B1" w:rsidR="00ED1D19" w:rsidRPr="00DF3A57" w:rsidRDefault="00ED1D19" w:rsidP="00437936">
            <w:pPr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3E0ACB" w:rsidRPr="00DF3A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3E0ACB" w:rsidRPr="00DF3A5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</w:tcPr>
          <w:p w14:paraId="6F60ACA1" w14:textId="77777777" w:rsidR="00ED1D19" w:rsidRPr="00DF3A57" w:rsidRDefault="00ED1D19" w:rsidP="00ED1D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D4179D" w14:textId="68AABD07" w:rsidR="00ED1D19" w:rsidRPr="00DF3A57" w:rsidRDefault="00ED1D19" w:rsidP="00ED1D19">
            <w:pPr>
              <w:tabs>
                <w:tab w:val="clear" w:pos="907"/>
                <w:tab w:val="decimal" w:pos="708"/>
                <w:tab w:val="left" w:pos="996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3E0ACB" w:rsidRPr="00DF3A5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14:paraId="7F67D589" w14:textId="5FA659E9" w:rsidR="00ED1D19" w:rsidRPr="00DF3A57" w:rsidRDefault="00ED1D19" w:rsidP="00ED1D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1FED4AD" w14:textId="77777777" w:rsidR="00ED1D19" w:rsidRPr="00DF3A57" w:rsidRDefault="00ED1D19" w:rsidP="00ED1D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77EA78" w14:textId="3831E224" w:rsidR="00ED1D19" w:rsidRPr="00DF3A57" w:rsidRDefault="00ED1D19" w:rsidP="00ED1D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D1D19" w:rsidRPr="00DF3A57" w14:paraId="116D29FF" w14:textId="77777777" w:rsidTr="00DE5785">
        <w:trPr>
          <w:gridAfter w:val="1"/>
          <w:wAfter w:w="22" w:type="dxa"/>
        </w:trPr>
        <w:tc>
          <w:tcPr>
            <w:tcW w:w="2880" w:type="dxa"/>
            <w:shd w:val="clear" w:color="auto" w:fill="auto"/>
          </w:tcPr>
          <w:p w14:paraId="5EB9B969" w14:textId="77777777" w:rsidR="00ED1D19" w:rsidRPr="00DF3A57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40" w:type="dxa"/>
            <w:gridSpan w:val="9"/>
            <w:shd w:val="clear" w:color="auto" w:fill="auto"/>
            <w:vAlign w:val="bottom"/>
          </w:tcPr>
          <w:p w14:paraId="20F27B33" w14:textId="67F60F02" w:rsidR="00ED1D19" w:rsidRPr="00DF3A57" w:rsidRDefault="00ED1D19" w:rsidP="00ED1D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A397E" w:rsidRPr="00DF3A57" w14:paraId="6B8D5B2E" w14:textId="77777777" w:rsidTr="00DE5785">
        <w:tc>
          <w:tcPr>
            <w:tcW w:w="2880" w:type="dxa"/>
            <w:shd w:val="clear" w:color="auto" w:fill="auto"/>
          </w:tcPr>
          <w:p w14:paraId="17A7A8E3" w14:textId="5872E344" w:rsidR="00ED1D19" w:rsidRPr="00DF3A57" w:rsidRDefault="00ED1D19" w:rsidP="004451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  <w:shd w:val="clear" w:color="auto" w:fill="auto"/>
          </w:tcPr>
          <w:p w14:paraId="1606D17A" w14:textId="77777777" w:rsidR="00ED1D19" w:rsidRPr="00DF3A57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9EF3F6" w14:textId="77777777" w:rsidR="00ED1D19" w:rsidRPr="00BA397E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301F883" w14:textId="77777777" w:rsidR="00ED1D19" w:rsidRPr="00DF3A57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A792C2" w14:textId="77777777" w:rsidR="00ED1D19" w:rsidRPr="00DF3A57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0B5D5CB" w14:textId="77777777" w:rsidR="00ED1D19" w:rsidRPr="00DF3A57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047040D" w14:textId="77777777" w:rsidR="00ED1D19" w:rsidRPr="00DF3A57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D0C3F7" w14:textId="77777777" w:rsidR="00ED1D19" w:rsidRPr="00DF3A57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AD7CB3B" w14:textId="629A9EF3" w:rsidR="00ED1D19" w:rsidRPr="00DF3A57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39C3AED" w14:textId="77777777" w:rsidR="00ED1D19" w:rsidRPr="00DF3A57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A397E" w:rsidRPr="00DF3A57" w14:paraId="15026759" w14:textId="77777777" w:rsidTr="00DE5785">
        <w:tc>
          <w:tcPr>
            <w:tcW w:w="2880" w:type="dxa"/>
            <w:shd w:val="clear" w:color="auto" w:fill="auto"/>
            <w:hideMark/>
          </w:tcPr>
          <w:p w14:paraId="168B5A97" w14:textId="6AF6DD4E" w:rsidR="00231683" w:rsidRPr="00DF3A57" w:rsidRDefault="00231683" w:rsidP="0023168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="00063DC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1F1A1C" w14:textId="7733EB92" w:rsidR="00231683" w:rsidRPr="00DF3A57" w:rsidRDefault="00231683" w:rsidP="00063DC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16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1,172,767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399A68" w14:textId="77777777" w:rsidR="00231683" w:rsidRPr="00BA397E" w:rsidRDefault="00231683" w:rsidP="00BA397E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E579E7" w14:textId="77C7DF8C" w:rsidR="00231683" w:rsidRPr="00DF3A57" w:rsidRDefault="00231683" w:rsidP="00063DC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16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1,172,767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82389C" w14:textId="77777777" w:rsidR="00231683" w:rsidRPr="00DF3A57" w:rsidRDefault="00231683" w:rsidP="00063DC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FC27A29" w14:textId="189725A7" w:rsidR="00231683" w:rsidRPr="006B1D8A" w:rsidRDefault="00231683" w:rsidP="006B1D8A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0D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E292871" w14:textId="77777777" w:rsidR="00231683" w:rsidRPr="00DF3A57" w:rsidRDefault="00231683" w:rsidP="00063DC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A3817F" w14:textId="798C37E1" w:rsidR="00231683" w:rsidRPr="006B1D8A" w:rsidRDefault="00231683" w:rsidP="006B1D8A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0D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D5474B" w14:textId="4FBA1424" w:rsidR="00231683" w:rsidRPr="00DF3A57" w:rsidRDefault="00231683" w:rsidP="00063DC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B1CDE43" w14:textId="4C87D9C2" w:rsidR="00231683" w:rsidRPr="00DF3A57" w:rsidRDefault="00231683" w:rsidP="00DE578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16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1,172,767</w:t>
            </w:r>
          </w:p>
        </w:tc>
      </w:tr>
      <w:tr w:rsidR="00BA397E" w:rsidRPr="00DF3A57" w14:paraId="50E79A48" w14:textId="77777777" w:rsidTr="00DE5785">
        <w:tc>
          <w:tcPr>
            <w:tcW w:w="2880" w:type="dxa"/>
            <w:shd w:val="clear" w:color="auto" w:fill="auto"/>
          </w:tcPr>
          <w:p w14:paraId="6E05EDCF" w14:textId="054802EF" w:rsidR="006B1D8A" w:rsidRPr="00DF3A57" w:rsidRDefault="006B1D8A" w:rsidP="006B1D8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748107C5" w14:textId="36A54E1C" w:rsidR="006B1D8A" w:rsidRPr="00231683" w:rsidRDefault="006B1D8A" w:rsidP="006B1D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134,938</w:t>
            </w:r>
          </w:p>
        </w:tc>
        <w:tc>
          <w:tcPr>
            <w:tcW w:w="270" w:type="dxa"/>
            <w:shd w:val="clear" w:color="auto" w:fill="auto"/>
          </w:tcPr>
          <w:p w14:paraId="15140E39" w14:textId="77777777" w:rsidR="006B1D8A" w:rsidRPr="00BA397E" w:rsidRDefault="006B1D8A" w:rsidP="00BA397E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3D726BB6" w14:textId="7EB2665A" w:rsidR="006B1D8A" w:rsidRPr="00231683" w:rsidRDefault="006B1D8A" w:rsidP="006B1D8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134,938</w:t>
            </w:r>
          </w:p>
        </w:tc>
        <w:tc>
          <w:tcPr>
            <w:tcW w:w="236" w:type="dxa"/>
            <w:shd w:val="clear" w:color="auto" w:fill="auto"/>
          </w:tcPr>
          <w:p w14:paraId="699AF823" w14:textId="77777777" w:rsidR="006B1D8A" w:rsidRPr="00DF3A57" w:rsidRDefault="006B1D8A" w:rsidP="006B1D8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92E3A71" w14:textId="1D0D9743" w:rsidR="006B1D8A" w:rsidRPr="00C10D27" w:rsidRDefault="006B1D8A" w:rsidP="006B1D8A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0D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D84F82F" w14:textId="77777777" w:rsidR="006B1D8A" w:rsidRPr="00DF3A57" w:rsidRDefault="006B1D8A" w:rsidP="006B1D8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321C15" w14:textId="2D70B5E4" w:rsidR="006B1D8A" w:rsidRPr="00C10D27" w:rsidRDefault="006B1D8A" w:rsidP="006B1D8A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0D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6C38F5" w14:textId="77777777" w:rsidR="006B1D8A" w:rsidRPr="00DF3A57" w:rsidRDefault="006B1D8A" w:rsidP="006B1D8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4D1D511" w14:textId="57FEA96B" w:rsidR="006B1D8A" w:rsidRPr="00231683" w:rsidRDefault="006B1D8A" w:rsidP="00DE578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134,938</w:t>
            </w:r>
          </w:p>
        </w:tc>
      </w:tr>
      <w:tr w:rsidR="00BA397E" w:rsidRPr="00DF3A57" w14:paraId="763EE1A8" w14:textId="77777777" w:rsidTr="00DE5785">
        <w:trPr>
          <w:trHeight w:val="119"/>
        </w:trPr>
        <w:tc>
          <w:tcPr>
            <w:tcW w:w="2880" w:type="dxa"/>
            <w:shd w:val="clear" w:color="auto" w:fill="auto"/>
            <w:hideMark/>
          </w:tcPr>
          <w:p w14:paraId="18438BE3" w14:textId="77777777" w:rsidR="006B1D8A" w:rsidRPr="00DF3A57" w:rsidRDefault="006B1D8A" w:rsidP="006B1D8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A5309" w14:textId="2D64C274" w:rsidR="006B1D8A" w:rsidRPr="00DF3A57" w:rsidRDefault="006B1D8A" w:rsidP="006B1D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16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83,555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07CBB" w14:textId="77777777" w:rsidR="006B1D8A" w:rsidRPr="00BA397E" w:rsidRDefault="006B1D8A" w:rsidP="00BA397E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DBA2B" w14:textId="4B5A03E6" w:rsidR="006B1D8A" w:rsidRPr="00DF3A57" w:rsidRDefault="006B1D8A" w:rsidP="006B1D8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16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11,123</w:t>
            </w:r>
          </w:p>
        </w:tc>
        <w:tc>
          <w:tcPr>
            <w:tcW w:w="236" w:type="dxa"/>
            <w:shd w:val="clear" w:color="auto" w:fill="auto"/>
          </w:tcPr>
          <w:p w14:paraId="764BF236" w14:textId="77777777" w:rsidR="006B1D8A" w:rsidRPr="00DF3A57" w:rsidRDefault="006B1D8A" w:rsidP="006B1D8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805B7" w14:textId="556B758F" w:rsidR="006B1D8A" w:rsidRPr="00DF3A57" w:rsidRDefault="006B1D8A" w:rsidP="006B1D8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16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55,231</w:t>
            </w:r>
          </w:p>
        </w:tc>
        <w:tc>
          <w:tcPr>
            <w:tcW w:w="236" w:type="dxa"/>
          </w:tcPr>
          <w:p w14:paraId="66F9A9FC" w14:textId="77777777" w:rsidR="006B1D8A" w:rsidRPr="00DF3A57" w:rsidRDefault="006B1D8A" w:rsidP="006B1D8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F8FA76" w14:textId="635AC8ED" w:rsidR="006B1D8A" w:rsidRPr="00DF3A57" w:rsidRDefault="006B1D8A" w:rsidP="006B1D8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16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45,117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202050" w14:textId="0BABA581" w:rsidR="006B1D8A" w:rsidRPr="00DF3A57" w:rsidRDefault="006B1D8A" w:rsidP="006B1D8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466F2" w14:textId="59F59B1E" w:rsidR="006B1D8A" w:rsidRPr="00DF3A57" w:rsidRDefault="006B1D8A" w:rsidP="006B1D8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16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111,471</w:t>
            </w:r>
          </w:p>
        </w:tc>
      </w:tr>
      <w:tr w:rsidR="00BA397E" w:rsidRPr="00DF3A57" w14:paraId="58D51B45" w14:textId="77777777" w:rsidTr="00DE5785">
        <w:tc>
          <w:tcPr>
            <w:tcW w:w="2880" w:type="dxa"/>
            <w:shd w:val="clear" w:color="auto" w:fill="auto"/>
          </w:tcPr>
          <w:p w14:paraId="05E1E3F1" w14:textId="77777777" w:rsidR="006B1D8A" w:rsidRPr="00DF3A57" w:rsidRDefault="006B1D8A" w:rsidP="006B1D8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F243AE" w14:textId="047A26A4" w:rsidR="006B1D8A" w:rsidRPr="00231683" w:rsidRDefault="006B1D8A" w:rsidP="006B1D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16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1,391,260</w:t>
            </w:r>
          </w:p>
        </w:tc>
        <w:tc>
          <w:tcPr>
            <w:tcW w:w="270" w:type="dxa"/>
            <w:shd w:val="clear" w:color="auto" w:fill="auto"/>
          </w:tcPr>
          <w:p w14:paraId="7A1B4DB6" w14:textId="77777777" w:rsidR="006B1D8A" w:rsidRPr="00BA397E" w:rsidRDefault="006B1D8A" w:rsidP="00BA397E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8147B7" w14:textId="1395432D" w:rsidR="006B1D8A" w:rsidRPr="00DF3A57" w:rsidRDefault="006B1D8A" w:rsidP="006B1D8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16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1,318,828</w:t>
            </w:r>
          </w:p>
        </w:tc>
        <w:tc>
          <w:tcPr>
            <w:tcW w:w="236" w:type="dxa"/>
            <w:shd w:val="clear" w:color="auto" w:fill="auto"/>
          </w:tcPr>
          <w:p w14:paraId="6EA8F00C" w14:textId="77777777" w:rsidR="006B1D8A" w:rsidRPr="00DF3A57" w:rsidRDefault="006B1D8A" w:rsidP="006B1D8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0E01E1" w14:textId="562ABF00" w:rsidR="006B1D8A" w:rsidRPr="00DF3A57" w:rsidRDefault="006B1D8A" w:rsidP="006B1D8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16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55,231</w:t>
            </w:r>
          </w:p>
        </w:tc>
        <w:tc>
          <w:tcPr>
            <w:tcW w:w="236" w:type="dxa"/>
          </w:tcPr>
          <w:p w14:paraId="455A81D3" w14:textId="77777777" w:rsidR="006B1D8A" w:rsidRPr="00DF3A57" w:rsidRDefault="006B1D8A" w:rsidP="006B1D8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EC18A" w14:textId="233216B9" w:rsidR="006B1D8A" w:rsidRPr="00DF3A57" w:rsidRDefault="006B1D8A" w:rsidP="006B1D8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16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45,117</w:t>
            </w:r>
          </w:p>
        </w:tc>
        <w:tc>
          <w:tcPr>
            <w:tcW w:w="236" w:type="dxa"/>
            <w:shd w:val="clear" w:color="auto" w:fill="auto"/>
          </w:tcPr>
          <w:p w14:paraId="4E6B08F4" w14:textId="34AD6E57" w:rsidR="006B1D8A" w:rsidRPr="00DF3A57" w:rsidRDefault="006B1D8A" w:rsidP="006B1D8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347E9" w14:textId="27792816" w:rsidR="006B1D8A" w:rsidRPr="00DF3A57" w:rsidRDefault="006B1D8A" w:rsidP="006B1D8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16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1,419,176</w:t>
            </w:r>
          </w:p>
        </w:tc>
      </w:tr>
    </w:tbl>
    <w:p w14:paraId="738BC6FE" w14:textId="587C7CD6" w:rsidR="004D4B97" w:rsidRPr="00DF3A57" w:rsidRDefault="004D4B9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91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00"/>
        <w:gridCol w:w="270"/>
        <w:gridCol w:w="990"/>
        <w:gridCol w:w="270"/>
        <w:gridCol w:w="1080"/>
        <w:gridCol w:w="270"/>
        <w:gridCol w:w="990"/>
        <w:gridCol w:w="270"/>
        <w:gridCol w:w="990"/>
      </w:tblGrid>
      <w:tr w:rsidR="00ED1D19" w:rsidRPr="00DF3A57" w14:paraId="3F7A440E" w14:textId="77777777" w:rsidTr="00DE5785">
        <w:tc>
          <w:tcPr>
            <w:tcW w:w="2880" w:type="dxa"/>
            <w:shd w:val="clear" w:color="auto" w:fill="auto"/>
          </w:tcPr>
          <w:p w14:paraId="18167454" w14:textId="77777777" w:rsidR="00ED1D19" w:rsidRPr="00DF3A57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30" w:type="dxa"/>
            <w:gridSpan w:val="9"/>
            <w:shd w:val="clear" w:color="auto" w:fill="auto"/>
            <w:vAlign w:val="bottom"/>
          </w:tcPr>
          <w:p w14:paraId="30797B41" w14:textId="4169BD97" w:rsidR="00ED1D19" w:rsidRPr="00635118" w:rsidRDefault="00140191" w:rsidP="0063511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6351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  <w:t>งบการเงินรวม</w:t>
            </w:r>
            <w:r w:rsidRPr="006351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/ </w:t>
            </w:r>
            <w:r w:rsidRPr="006351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  <w:t>งบการเงินเฉพาะกิจการ</w:t>
            </w:r>
          </w:p>
        </w:tc>
      </w:tr>
      <w:tr w:rsidR="00ED1D19" w:rsidRPr="00DF3A57" w14:paraId="375C0164" w14:textId="77777777" w:rsidTr="00DE5785">
        <w:tc>
          <w:tcPr>
            <w:tcW w:w="2880" w:type="dxa"/>
            <w:shd w:val="clear" w:color="auto" w:fill="auto"/>
          </w:tcPr>
          <w:p w14:paraId="5091A5F3" w14:textId="77777777" w:rsidR="00ED1D19" w:rsidRPr="00DF3A57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984572" w14:textId="77777777" w:rsidR="00ED1D19" w:rsidRPr="00DF3A57" w:rsidRDefault="00ED1D19" w:rsidP="00034D2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AD3561" w14:textId="77777777" w:rsidR="00ED1D19" w:rsidRPr="00DF3A57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39E59398" w14:textId="77777777" w:rsidR="00ED1D19" w:rsidRPr="00C10D27" w:rsidRDefault="00ED1D19" w:rsidP="00437936">
            <w:pPr>
              <w:spacing w:line="240" w:lineRule="auto"/>
              <w:ind w:left="227" w:right="-19" w:firstLine="10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10D2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D1D19" w:rsidRPr="00DF3A57" w14:paraId="740E174C" w14:textId="77777777" w:rsidTr="00DE5785">
        <w:tc>
          <w:tcPr>
            <w:tcW w:w="2880" w:type="dxa"/>
            <w:shd w:val="clear" w:color="auto" w:fill="auto"/>
          </w:tcPr>
          <w:p w14:paraId="5FAE24A1" w14:textId="77777777" w:rsidR="00ED1D19" w:rsidRPr="00DF3A57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6C02362" w14:textId="651FF82A" w:rsidR="00ED1D19" w:rsidRPr="00DF3A57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E0ACB"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E0ACB"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B3A7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1A39DA" w14:textId="77777777" w:rsidR="00ED1D19" w:rsidRPr="00DF3A57" w:rsidRDefault="00ED1D19" w:rsidP="00034D2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D2A0C1A" w14:textId="77777777" w:rsidR="00ED1D19" w:rsidRPr="00DF3A57" w:rsidRDefault="00ED1D19" w:rsidP="00034D2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511F2C38" w14:textId="77777777" w:rsidR="00ED1D19" w:rsidRPr="00DF3A57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F0340A" w14:textId="2BA5DD44" w:rsidR="00ED1D19" w:rsidRPr="00DF3A57" w:rsidRDefault="00ED1D19" w:rsidP="00034D21">
            <w:pPr>
              <w:tabs>
                <w:tab w:val="clear" w:pos="907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0ACB" w:rsidRPr="00DF3A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2109395A" w14:textId="77777777" w:rsidR="00ED1D19" w:rsidRPr="00DF3A57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EA03BD" w14:textId="758877DA" w:rsidR="00ED1D19" w:rsidRPr="00C10D27" w:rsidRDefault="00ED1D19" w:rsidP="00437936">
            <w:pPr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10D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3E0ACB" w:rsidRPr="00C10D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10D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0D2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10D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0D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3E0ACB" w:rsidRPr="00C10D2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10D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0D2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219E65E5" w14:textId="77777777" w:rsidR="00ED1D19" w:rsidRPr="00DF3A57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B7BBF6" w14:textId="0F5873F2" w:rsidR="00ED1D19" w:rsidRPr="00DF3A57" w:rsidRDefault="00ED1D19" w:rsidP="00034D21">
            <w:pPr>
              <w:tabs>
                <w:tab w:val="clear" w:pos="907"/>
                <w:tab w:val="decimal" w:pos="708"/>
                <w:tab w:val="left" w:pos="996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3E0ACB" w:rsidRPr="00DF3A5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27B2A7EE" w14:textId="77777777" w:rsidR="00ED1D19" w:rsidRPr="00DF3A57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BE12DF4" w14:textId="77777777" w:rsidR="00ED1D19" w:rsidRPr="00DF3A57" w:rsidRDefault="00ED1D19" w:rsidP="00034D2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ACB0F9" w14:textId="77777777" w:rsidR="00ED1D19" w:rsidRPr="00DF3A57" w:rsidRDefault="00ED1D19" w:rsidP="00034D2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D1D19" w:rsidRPr="00DF3A57" w14:paraId="57BC56B7" w14:textId="77777777" w:rsidTr="00DE5785">
        <w:tc>
          <w:tcPr>
            <w:tcW w:w="2880" w:type="dxa"/>
            <w:shd w:val="clear" w:color="auto" w:fill="auto"/>
          </w:tcPr>
          <w:p w14:paraId="5BA0AC74" w14:textId="77777777" w:rsidR="00ED1D19" w:rsidRPr="00DF3A57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30" w:type="dxa"/>
            <w:gridSpan w:val="9"/>
            <w:shd w:val="clear" w:color="auto" w:fill="auto"/>
            <w:vAlign w:val="bottom"/>
          </w:tcPr>
          <w:p w14:paraId="3E04C312" w14:textId="77777777" w:rsidR="00ED1D19" w:rsidRPr="00DF3A57" w:rsidRDefault="00ED1D19" w:rsidP="00034D2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D1D19" w:rsidRPr="00DF3A57" w14:paraId="2D474170" w14:textId="77777777" w:rsidTr="00DE5785">
        <w:tc>
          <w:tcPr>
            <w:tcW w:w="2880" w:type="dxa"/>
            <w:shd w:val="clear" w:color="auto" w:fill="auto"/>
          </w:tcPr>
          <w:p w14:paraId="6F5787C3" w14:textId="77777777" w:rsidR="00ED1D19" w:rsidRPr="00DF3A57" w:rsidRDefault="00ED1D19" w:rsidP="00034D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  <w:shd w:val="clear" w:color="auto" w:fill="auto"/>
          </w:tcPr>
          <w:p w14:paraId="0C004984" w14:textId="77777777" w:rsidR="00ED1D19" w:rsidRPr="00DF3A57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11023B" w14:textId="77777777" w:rsidR="00ED1D19" w:rsidRPr="00DF3A57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8F4A87" w14:textId="77777777" w:rsidR="00ED1D19" w:rsidRPr="00DF3A57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2B069E" w14:textId="77777777" w:rsidR="00ED1D19" w:rsidRPr="00DF3A57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A9C99D" w14:textId="77777777" w:rsidR="00ED1D19" w:rsidRPr="00DF3A57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A893A7" w14:textId="77777777" w:rsidR="00ED1D19" w:rsidRPr="00DF3A57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435652F" w14:textId="77777777" w:rsidR="00ED1D19" w:rsidRPr="00DF3A57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7764B0" w14:textId="77777777" w:rsidR="00ED1D19" w:rsidRPr="00DF3A57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5E78A5" w14:textId="77777777" w:rsidR="00ED1D19" w:rsidRPr="00DF3A57" w:rsidRDefault="00ED1D19" w:rsidP="00034D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0D27" w:rsidRPr="00DF3A57" w14:paraId="3CF3F8BA" w14:textId="77777777" w:rsidTr="00DE5785">
        <w:tc>
          <w:tcPr>
            <w:tcW w:w="2880" w:type="dxa"/>
            <w:shd w:val="clear" w:color="auto" w:fill="auto"/>
            <w:hideMark/>
          </w:tcPr>
          <w:p w14:paraId="7F7DDEB0" w14:textId="1128A6F0" w:rsidR="00C10D27" w:rsidRPr="00DF3A57" w:rsidRDefault="00C10D27" w:rsidP="00C10D2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="00063DC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</w:t>
            </w: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D513C8" w14:textId="1B11AB91" w:rsidR="00C10D27" w:rsidRPr="00C10D27" w:rsidRDefault="00C10D27" w:rsidP="00063DC7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10D2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288,790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648D49" w14:textId="77777777" w:rsidR="00C10D27" w:rsidRPr="00C10D27" w:rsidRDefault="00C10D27" w:rsidP="00063DC7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D1B1C" w14:textId="77373E1C" w:rsidR="00C10D27" w:rsidRPr="00C10D27" w:rsidRDefault="00C10D27" w:rsidP="00063DC7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10D2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288,790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55E919" w14:textId="77777777" w:rsidR="00C10D27" w:rsidRPr="00C10D27" w:rsidRDefault="00C10D27" w:rsidP="00063DC7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DC3B73" w14:textId="1FEF6F06" w:rsidR="00C10D27" w:rsidRPr="00C10D27" w:rsidRDefault="00C10D27" w:rsidP="006B1D8A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0D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E17CAC" w14:textId="77777777" w:rsidR="00C10D27" w:rsidRPr="00C10D27" w:rsidRDefault="00C10D27" w:rsidP="00063DC7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0978C0C8" w14:textId="2104E96F" w:rsidR="00C10D27" w:rsidRPr="00C10D27" w:rsidRDefault="00C10D27" w:rsidP="006B1D8A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0D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887A84" w14:textId="77777777" w:rsidR="00C10D27" w:rsidRPr="00C10D27" w:rsidRDefault="00C10D27" w:rsidP="00063DC7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D10D32" w14:textId="33AA7823" w:rsidR="00C10D27" w:rsidRPr="00C10D27" w:rsidRDefault="00C10D27" w:rsidP="00063DC7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10D2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288,790</w:t>
            </w:r>
          </w:p>
        </w:tc>
      </w:tr>
      <w:tr w:rsidR="006B1D8A" w:rsidRPr="00DF3A57" w14:paraId="3EE5B611" w14:textId="77777777" w:rsidTr="00DE5785">
        <w:tc>
          <w:tcPr>
            <w:tcW w:w="2880" w:type="dxa"/>
            <w:shd w:val="clear" w:color="auto" w:fill="auto"/>
          </w:tcPr>
          <w:p w14:paraId="4F491261" w14:textId="0FF9B800" w:rsidR="006B1D8A" w:rsidRPr="00DF3A57" w:rsidRDefault="006B1D8A" w:rsidP="006B1D8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F3A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4152E895" w14:textId="7A14A267" w:rsidR="006B1D8A" w:rsidRPr="00C10D27" w:rsidRDefault="006B1D8A" w:rsidP="006B1D8A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10D2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24,695</w:t>
            </w:r>
          </w:p>
        </w:tc>
        <w:tc>
          <w:tcPr>
            <w:tcW w:w="270" w:type="dxa"/>
            <w:shd w:val="clear" w:color="auto" w:fill="auto"/>
          </w:tcPr>
          <w:p w14:paraId="24B171B3" w14:textId="77777777" w:rsidR="006B1D8A" w:rsidRPr="00C10D27" w:rsidRDefault="006B1D8A" w:rsidP="006B1D8A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663A423" w14:textId="04A7316C" w:rsidR="006B1D8A" w:rsidRPr="00C10D27" w:rsidRDefault="006B1D8A" w:rsidP="006B1D8A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10D2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24,695</w:t>
            </w:r>
          </w:p>
        </w:tc>
        <w:tc>
          <w:tcPr>
            <w:tcW w:w="270" w:type="dxa"/>
            <w:shd w:val="clear" w:color="auto" w:fill="auto"/>
          </w:tcPr>
          <w:p w14:paraId="779CB0D2" w14:textId="77777777" w:rsidR="006B1D8A" w:rsidRPr="00C10D27" w:rsidRDefault="006B1D8A" w:rsidP="006B1D8A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1386DE3" w14:textId="1D1FB435" w:rsidR="006B1D8A" w:rsidRPr="00C10D27" w:rsidRDefault="006B1D8A" w:rsidP="006B1D8A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0D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CDC7235" w14:textId="77777777" w:rsidR="006B1D8A" w:rsidRPr="00C10D27" w:rsidRDefault="006B1D8A" w:rsidP="006B1D8A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301645CE" w14:textId="64512307" w:rsidR="006B1D8A" w:rsidRPr="00C10D27" w:rsidRDefault="006B1D8A" w:rsidP="006B1D8A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0D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80AEB3" w14:textId="77777777" w:rsidR="006B1D8A" w:rsidRPr="00C10D27" w:rsidRDefault="006B1D8A" w:rsidP="006B1D8A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0BAF214" w14:textId="17B9B237" w:rsidR="006B1D8A" w:rsidRPr="00C10D27" w:rsidRDefault="006B1D8A" w:rsidP="006B1D8A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10D2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24,695</w:t>
            </w:r>
          </w:p>
        </w:tc>
      </w:tr>
      <w:tr w:rsidR="006B1D8A" w:rsidRPr="00DF3A57" w14:paraId="3BFD8968" w14:textId="77777777" w:rsidTr="00DE5785">
        <w:trPr>
          <w:trHeight w:val="119"/>
        </w:trPr>
        <w:tc>
          <w:tcPr>
            <w:tcW w:w="2880" w:type="dxa"/>
            <w:shd w:val="clear" w:color="auto" w:fill="auto"/>
            <w:hideMark/>
          </w:tcPr>
          <w:p w14:paraId="7699CEEF" w14:textId="77777777" w:rsidR="006B1D8A" w:rsidRPr="00DF3A57" w:rsidRDefault="006B1D8A" w:rsidP="006B1D8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5A49F17" w14:textId="11BDFFE5" w:rsidR="006B1D8A" w:rsidRPr="00C10D27" w:rsidRDefault="006B1D8A" w:rsidP="006B1D8A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10D2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87,504</w:t>
            </w:r>
          </w:p>
        </w:tc>
        <w:tc>
          <w:tcPr>
            <w:tcW w:w="270" w:type="dxa"/>
            <w:shd w:val="clear" w:color="auto" w:fill="auto"/>
          </w:tcPr>
          <w:p w14:paraId="1777D700" w14:textId="77777777" w:rsidR="006B1D8A" w:rsidRPr="00C10D27" w:rsidRDefault="006B1D8A" w:rsidP="006B1D8A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7FE3D4" w14:textId="6909CAE3" w:rsidR="006B1D8A" w:rsidRPr="00C10D27" w:rsidRDefault="006B1D8A" w:rsidP="006B1D8A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10D2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10,963</w:t>
            </w:r>
          </w:p>
        </w:tc>
        <w:tc>
          <w:tcPr>
            <w:tcW w:w="270" w:type="dxa"/>
            <w:shd w:val="clear" w:color="auto" w:fill="auto"/>
          </w:tcPr>
          <w:p w14:paraId="24542B23" w14:textId="77777777" w:rsidR="006B1D8A" w:rsidRPr="00C10D27" w:rsidRDefault="006B1D8A" w:rsidP="006B1D8A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079F94" w14:textId="5CE6F3D6" w:rsidR="006B1D8A" w:rsidRPr="006B1D8A" w:rsidRDefault="006B1D8A" w:rsidP="006B1D8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1D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46,952</w:t>
            </w:r>
          </w:p>
        </w:tc>
        <w:tc>
          <w:tcPr>
            <w:tcW w:w="270" w:type="dxa"/>
          </w:tcPr>
          <w:p w14:paraId="5B81BDA4" w14:textId="77777777" w:rsidR="006B1D8A" w:rsidRPr="00C10D27" w:rsidRDefault="006B1D8A" w:rsidP="006B1D8A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55245B" w14:textId="68BE4582" w:rsidR="006B1D8A" w:rsidRPr="00C10D27" w:rsidRDefault="006B1D8A" w:rsidP="006B1D8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0D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54,479</w:t>
            </w:r>
          </w:p>
        </w:tc>
        <w:tc>
          <w:tcPr>
            <w:tcW w:w="270" w:type="dxa"/>
            <w:shd w:val="clear" w:color="auto" w:fill="auto"/>
          </w:tcPr>
          <w:p w14:paraId="2C60807D" w14:textId="77777777" w:rsidR="006B1D8A" w:rsidRPr="00C10D27" w:rsidRDefault="006B1D8A" w:rsidP="006B1D8A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D2E158D" w14:textId="78B512D0" w:rsidR="006B1D8A" w:rsidRPr="00C10D27" w:rsidRDefault="006B1D8A" w:rsidP="006B1D8A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10D2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112,394</w:t>
            </w:r>
          </w:p>
        </w:tc>
      </w:tr>
      <w:tr w:rsidR="006B1D8A" w:rsidRPr="00D8769E" w14:paraId="339439AA" w14:textId="77777777" w:rsidTr="00DE5785">
        <w:tc>
          <w:tcPr>
            <w:tcW w:w="2880" w:type="dxa"/>
            <w:shd w:val="clear" w:color="auto" w:fill="auto"/>
          </w:tcPr>
          <w:p w14:paraId="088D23B1" w14:textId="77777777" w:rsidR="006B1D8A" w:rsidRPr="00DF3A57" w:rsidRDefault="006B1D8A" w:rsidP="006B1D8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9EE6AA" w14:textId="68D6AB80" w:rsidR="006B1D8A" w:rsidRPr="00C10D27" w:rsidRDefault="006B1D8A" w:rsidP="006B1D8A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10D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400,989</w:t>
            </w:r>
          </w:p>
        </w:tc>
        <w:tc>
          <w:tcPr>
            <w:tcW w:w="270" w:type="dxa"/>
            <w:shd w:val="clear" w:color="auto" w:fill="auto"/>
          </w:tcPr>
          <w:p w14:paraId="5003C56C" w14:textId="77777777" w:rsidR="006B1D8A" w:rsidRPr="00C10D27" w:rsidRDefault="006B1D8A" w:rsidP="006B1D8A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B9ACE2" w14:textId="1BAC0444" w:rsidR="006B1D8A" w:rsidRPr="00C10D27" w:rsidRDefault="006B1D8A" w:rsidP="006B1D8A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10D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324,448</w:t>
            </w:r>
          </w:p>
        </w:tc>
        <w:tc>
          <w:tcPr>
            <w:tcW w:w="270" w:type="dxa"/>
            <w:shd w:val="clear" w:color="auto" w:fill="auto"/>
          </w:tcPr>
          <w:p w14:paraId="5D2A1C1D" w14:textId="77777777" w:rsidR="006B1D8A" w:rsidRPr="00C10D27" w:rsidRDefault="006B1D8A" w:rsidP="006B1D8A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855F59" w14:textId="117B5DA1" w:rsidR="006B1D8A" w:rsidRPr="006B1D8A" w:rsidRDefault="006B1D8A" w:rsidP="006B1D8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1D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46,952</w:t>
            </w:r>
          </w:p>
        </w:tc>
        <w:tc>
          <w:tcPr>
            <w:tcW w:w="270" w:type="dxa"/>
          </w:tcPr>
          <w:p w14:paraId="1EA7B8DE" w14:textId="77777777" w:rsidR="006B1D8A" w:rsidRPr="006B1D8A" w:rsidRDefault="006B1D8A" w:rsidP="006B1D8A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6BE6D4" w14:textId="223B00F2" w:rsidR="006B1D8A" w:rsidRPr="006B1D8A" w:rsidRDefault="006B1D8A" w:rsidP="006B1D8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1D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54,479</w:t>
            </w:r>
          </w:p>
        </w:tc>
        <w:tc>
          <w:tcPr>
            <w:tcW w:w="270" w:type="dxa"/>
            <w:shd w:val="clear" w:color="auto" w:fill="auto"/>
          </w:tcPr>
          <w:p w14:paraId="7D83261C" w14:textId="77777777" w:rsidR="006B1D8A" w:rsidRPr="00C10D27" w:rsidRDefault="006B1D8A" w:rsidP="006B1D8A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59EADF" w14:textId="3007E752" w:rsidR="006B1D8A" w:rsidRPr="00C10D27" w:rsidRDefault="006B1D8A" w:rsidP="006B1D8A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10D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425,879</w:t>
            </w:r>
          </w:p>
        </w:tc>
      </w:tr>
    </w:tbl>
    <w:p w14:paraId="3ACDF09D" w14:textId="09948CD5" w:rsidR="00ED1D19" w:rsidRPr="00DF3A57" w:rsidRDefault="00ED1D1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38BAEE0" w14:textId="77777777" w:rsidR="00ED1D19" w:rsidRPr="00DF3A57" w:rsidRDefault="00ED1D19">
      <w:pPr>
        <w:rPr>
          <w:rFonts w:asciiTheme="majorBidi" w:hAnsiTheme="majorBidi" w:cstheme="majorBidi"/>
        </w:rPr>
      </w:pPr>
      <w:r w:rsidRPr="00DF3A57">
        <w:rPr>
          <w:rFonts w:asciiTheme="majorBidi" w:hAnsiTheme="majorBidi" w:cstheme="majorBidi"/>
        </w:rPr>
        <w:br w:type="page"/>
      </w:r>
    </w:p>
    <w:p w14:paraId="5D43B99F" w14:textId="74702D19" w:rsidR="007923F5" w:rsidRPr="00BB3A79" w:rsidRDefault="007923F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B3A79">
        <w:rPr>
          <w:rFonts w:asciiTheme="majorBidi" w:hAnsiTheme="majorBidi" w:cstheme="majorBidi"/>
          <w:i/>
          <w:iCs/>
          <w:sz w:val="28"/>
          <w:szCs w:val="28"/>
        </w:rPr>
        <w:lastRenderedPageBreak/>
        <w:t>(</w:t>
      </w:r>
      <w:r w:rsidR="00840FFF" w:rsidRPr="00BB3A79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B3A79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3E0ACB" w:rsidRPr="00BB3A79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BB3A79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7E3550" w:rsidRPr="00BB3A79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B3A79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ความเสี่ยงด้านตลาด</w:t>
      </w:r>
    </w:p>
    <w:p w14:paraId="719D6C4D" w14:textId="77777777" w:rsidR="00A241A5" w:rsidRPr="00BB3A79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293C6740" w14:textId="1D8593EC" w:rsidR="007923F5" w:rsidRPr="00BB3A79" w:rsidRDefault="0035281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</w:t>
      </w:r>
      <w:r w:rsidR="004D4B97" w:rsidRPr="00BB3A79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FBF38B3" w14:textId="1F518433" w:rsidR="00B83174" w:rsidRPr="00BB3A79" w:rsidRDefault="00B8317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p w14:paraId="14957CA6" w14:textId="3C2FA1B7" w:rsidR="007923F5" w:rsidRPr="00BB3A79" w:rsidRDefault="007923F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</w:rPr>
      </w:pPr>
      <w:r w:rsidRPr="00BB3A79">
        <w:rPr>
          <w:rFonts w:asciiTheme="majorBidi" w:hAnsiTheme="majorBidi" w:cstheme="majorBidi"/>
          <w:sz w:val="28"/>
          <w:szCs w:val="28"/>
        </w:rPr>
        <w:t>(</w:t>
      </w:r>
      <w:r w:rsidR="00840FFF" w:rsidRPr="00BB3A79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BB3A79">
        <w:rPr>
          <w:rFonts w:asciiTheme="majorBidi" w:hAnsiTheme="majorBidi" w:cstheme="majorBidi"/>
          <w:sz w:val="28"/>
          <w:szCs w:val="28"/>
        </w:rPr>
        <w:t>.</w:t>
      </w:r>
      <w:r w:rsidR="003E0ACB" w:rsidRPr="00BB3A79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BB3A79">
        <w:rPr>
          <w:rFonts w:asciiTheme="majorBidi" w:hAnsiTheme="majorBidi" w:cstheme="majorBidi"/>
          <w:sz w:val="28"/>
          <w:szCs w:val="28"/>
        </w:rPr>
        <w:t>.</w:t>
      </w:r>
      <w:r w:rsidR="003E0ACB" w:rsidRPr="00BB3A79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BB3A79">
        <w:rPr>
          <w:rFonts w:asciiTheme="majorBidi" w:hAnsiTheme="majorBidi" w:cstheme="majorBidi"/>
          <w:sz w:val="28"/>
          <w:szCs w:val="28"/>
        </w:rPr>
        <w:t xml:space="preserve">) </w:t>
      </w:r>
      <w:r w:rsidR="009E13A3" w:rsidRPr="00BB3A79">
        <w:rPr>
          <w:rFonts w:asciiTheme="majorBidi" w:hAnsiTheme="majorBidi" w:cstheme="majorBidi"/>
          <w:sz w:val="28"/>
          <w:szCs w:val="28"/>
        </w:rPr>
        <w:tab/>
      </w:r>
      <w:r w:rsidRPr="00BB3A79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3BFF5A8E" w14:textId="77777777" w:rsidR="00A241A5" w:rsidRPr="00BB3A79" w:rsidRDefault="00A241A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4"/>
          <w:szCs w:val="24"/>
        </w:rPr>
      </w:pPr>
    </w:p>
    <w:p w14:paraId="51957227" w14:textId="04B82ED1" w:rsidR="00B3635B" w:rsidRPr="00BB3A79" w:rsidRDefault="00352815" w:rsidP="004451C9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923F5" w:rsidRPr="00BB3A79">
        <w:rPr>
          <w:rFonts w:asciiTheme="majorBidi" w:hAnsiTheme="majorBidi" w:cstheme="majorBidi"/>
          <w:sz w:val="28"/>
          <w:szCs w:val="28"/>
          <w:cs/>
        </w:rPr>
        <w:t xml:space="preserve">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923F5" w:rsidRPr="00BB3A79">
        <w:rPr>
          <w:rFonts w:asciiTheme="majorBidi" w:hAnsiTheme="majorBidi" w:cstheme="majorBidi"/>
          <w:sz w:val="28"/>
          <w:szCs w:val="28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F26EAC5" w14:textId="2448A068" w:rsidR="00B3635B" w:rsidRPr="00BB3A79" w:rsidRDefault="00B3635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7830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3690"/>
        <w:gridCol w:w="1980"/>
        <w:gridCol w:w="262"/>
        <w:gridCol w:w="8"/>
        <w:gridCol w:w="1890"/>
      </w:tblGrid>
      <w:tr w:rsidR="00140191" w:rsidRPr="00DF3A57" w14:paraId="077477DA" w14:textId="77777777" w:rsidTr="00152D43">
        <w:trPr>
          <w:tblHeader/>
        </w:trPr>
        <w:tc>
          <w:tcPr>
            <w:tcW w:w="3690" w:type="dxa"/>
            <w:shd w:val="clear" w:color="auto" w:fill="auto"/>
          </w:tcPr>
          <w:p w14:paraId="0CCA34BA" w14:textId="77777777" w:rsidR="00E271D7" w:rsidRDefault="00E271D7" w:rsidP="0014019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C1B6C2D" w14:textId="77777777" w:rsidR="00E271D7" w:rsidRDefault="00E271D7" w:rsidP="0014019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DE4D1EC" w14:textId="44556BF5" w:rsidR="00140191" w:rsidRPr="00DF3A57" w:rsidRDefault="00140191" w:rsidP="0014019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7DF5871" w14:textId="0FD05E9F" w:rsidR="00140191" w:rsidRPr="00152D43" w:rsidRDefault="00140191" w:rsidP="001401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นที่แสดงเงินลงทุนตาม</w:t>
            </w:r>
            <w:r w:rsidR="0093105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วิธี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ส่วนได้เสีย</w:t>
            </w:r>
            <w:r w:rsidR="00152D4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/</w:t>
            </w:r>
            <w:r w:rsidR="00152D4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br/>
            </w:r>
            <w:r w:rsidR="00152D43"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50CDA0" w14:textId="77777777" w:rsidR="00140191" w:rsidRPr="00DF3A57" w:rsidRDefault="00140191" w:rsidP="001401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8374334" w14:textId="77777777" w:rsidR="00140191" w:rsidRDefault="00140191" w:rsidP="0014019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0858DD81" w14:textId="41A4D841" w:rsidR="00140191" w:rsidRPr="00DF3A57" w:rsidRDefault="00140191" w:rsidP="0014019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</w:t>
            </w:r>
            <w:r w:rsidRPr="0094210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 w:bidi="th-TH"/>
              </w:rPr>
              <w:t>น</w:t>
            </w:r>
            <w:r w:rsidRPr="0094210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รวม</w:t>
            </w:r>
            <w:r w:rsidR="00152D4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/</w:t>
            </w:r>
            <w:r w:rsidR="00152D4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br/>
            </w:r>
            <w:r w:rsidR="00152D43"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0191" w:rsidRPr="00DF3A57" w14:paraId="6058C988" w14:textId="77777777" w:rsidTr="00152D43">
        <w:trPr>
          <w:tblHeader/>
        </w:trPr>
        <w:tc>
          <w:tcPr>
            <w:tcW w:w="3690" w:type="dxa"/>
            <w:shd w:val="clear" w:color="auto" w:fill="auto"/>
          </w:tcPr>
          <w:p w14:paraId="1A2693FB" w14:textId="25F567AB" w:rsidR="00140191" w:rsidRPr="00DF3A57" w:rsidRDefault="0014019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980" w:type="dxa"/>
            <w:shd w:val="clear" w:color="auto" w:fill="auto"/>
          </w:tcPr>
          <w:p w14:paraId="2403C13B" w14:textId="40C51516" w:rsidR="00140191" w:rsidRPr="00DF3A57" w:rsidRDefault="0014019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3F18CC8D" w14:textId="77777777" w:rsidR="00140191" w:rsidRPr="00DF3A57" w:rsidRDefault="0014019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98" w:type="dxa"/>
            <w:gridSpan w:val="2"/>
            <w:shd w:val="clear" w:color="auto" w:fill="auto"/>
          </w:tcPr>
          <w:p w14:paraId="356C0814" w14:textId="59DB212A" w:rsidR="00140191" w:rsidRPr="00DF3A57" w:rsidRDefault="00140191" w:rsidP="0014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140191" w:rsidRPr="00DF3A57" w14:paraId="41AE62FB" w14:textId="77777777" w:rsidTr="00152D43">
        <w:trPr>
          <w:tblHeader/>
        </w:trPr>
        <w:tc>
          <w:tcPr>
            <w:tcW w:w="3690" w:type="dxa"/>
            <w:shd w:val="clear" w:color="auto" w:fill="auto"/>
          </w:tcPr>
          <w:p w14:paraId="131D7E64" w14:textId="77777777" w:rsidR="00140191" w:rsidRPr="00DF3A57" w:rsidRDefault="0014019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140" w:type="dxa"/>
            <w:gridSpan w:val="4"/>
            <w:shd w:val="clear" w:color="auto" w:fill="auto"/>
          </w:tcPr>
          <w:p w14:paraId="6FF1E631" w14:textId="77777777" w:rsidR="00140191" w:rsidRPr="00DF3A57" w:rsidRDefault="0014019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</w:tr>
      <w:tr w:rsidR="00140191" w:rsidRPr="00DF3A57" w14:paraId="3F5FD6DC" w14:textId="77777777" w:rsidTr="00152D43">
        <w:trPr>
          <w:tblHeader/>
        </w:trPr>
        <w:tc>
          <w:tcPr>
            <w:tcW w:w="3690" w:type="dxa"/>
            <w:shd w:val="clear" w:color="auto" w:fill="auto"/>
          </w:tcPr>
          <w:p w14:paraId="493840FF" w14:textId="1E6CC078" w:rsidR="00140191" w:rsidRPr="00DF3A57" w:rsidRDefault="0014019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4"/>
            <w:shd w:val="clear" w:color="auto" w:fill="auto"/>
            <w:vAlign w:val="bottom"/>
          </w:tcPr>
          <w:p w14:paraId="2E0769B4" w14:textId="77777777" w:rsidR="00140191" w:rsidRPr="00DF3A57" w:rsidRDefault="00140191" w:rsidP="004451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3A5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91361" w:rsidRPr="00DF3A57" w14:paraId="76D571A2" w14:textId="77777777" w:rsidTr="00152D43">
        <w:tc>
          <w:tcPr>
            <w:tcW w:w="3690" w:type="dxa"/>
            <w:shd w:val="clear" w:color="auto" w:fill="auto"/>
          </w:tcPr>
          <w:p w14:paraId="5AC284D2" w14:textId="530E3F39" w:rsidR="00691361" w:rsidRPr="00DF3A57" w:rsidRDefault="00691361" w:rsidP="006913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0" w:type="dxa"/>
            <w:shd w:val="clear" w:color="auto" w:fill="auto"/>
          </w:tcPr>
          <w:p w14:paraId="6A0EFFF1" w14:textId="64818BB4" w:rsidR="00691361" w:rsidRPr="00DF3A57" w:rsidRDefault="00691361" w:rsidP="0069136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136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172 </w:t>
            </w:r>
          </w:p>
        </w:tc>
        <w:tc>
          <w:tcPr>
            <w:tcW w:w="262" w:type="dxa"/>
            <w:shd w:val="clear" w:color="auto" w:fill="auto"/>
          </w:tcPr>
          <w:p w14:paraId="5C7DA4E1" w14:textId="77777777" w:rsidR="00691361" w:rsidRPr="00DF3A57" w:rsidRDefault="00691361" w:rsidP="0069136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8" w:type="dxa"/>
            <w:gridSpan w:val="2"/>
            <w:shd w:val="clear" w:color="auto" w:fill="auto"/>
          </w:tcPr>
          <w:p w14:paraId="5B2B2DE5" w14:textId="2DD4C336" w:rsidR="00691361" w:rsidRPr="00DF3A57" w:rsidRDefault="00691361" w:rsidP="0069136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166 </w:t>
            </w:r>
          </w:p>
        </w:tc>
      </w:tr>
      <w:tr w:rsidR="00691361" w:rsidRPr="00DF3A57" w14:paraId="532F37ED" w14:textId="77777777" w:rsidTr="009B2494">
        <w:tc>
          <w:tcPr>
            <w:tcW w:w="3690" w:type="dxa"/>
            <w:shd w:val="clear" w:color="auto" w:fill="auto"/>
          </w:tcPr>
          <w:p w14:paraId="757544D7" w14:textId="649C4991" w:rsidR="00691361" w:rsidRPr="00DF3A57" w:rsidRDefault="00691361" w:rsidP="006913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980" w:type="dxa"/>
            <w:shd w:val="clear" w:color="auto" w:fill="auto"/>
          </w:tcPr>
          <w:p w14:paraId="389DEA23" w14:textId="58D97585" w:rsidR="00691361" w:rsidRPr="00DF3A57" w:rsidRDefault="00691361" w:rsidP="0069136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136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150,930 </w:t>
            </w:r>
          </w:p>
        </w:tc>
        <w:tc>
          <w:tcPr>
            <w:tcW w:w="262" w:type="dxa"/>
            <w:shd w:val="clear" w:color="auto" w:fill="auto"/>
          </w:tcPr>
          <w:p w14:paraId="1D2C1696" w14:textId="77777777" w:rsidR="00691361" w:rsidRPr="00DF3A57" w:rsidRDefault="00691361" w:rsidP="00691361">
            <w:pPr>
              <w:pStyle w:val="acctfourfigures"/>
              <w:tabs>
                <w:tab w:val="clear" w:pos="765"/>
                <w:tab w:val="decimal" w:pos="710"/>
                <w:tab w:val="decimal" w:pos="1430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8" w:type="dxa"/>
            <w:gridSpan w:val="2"/>
            <w:shd w:val="clear" w:color="auto" w:fill="auto"/>
          </w:tcPr>
          <w:p w14:paraId="3F6B321D" w14:textId="1A926188" w:rsidR="00691361" w:rsidRPr="00DF3A57" w:rsidRDefault="00691361" w:rsidP="0069136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7,832 </w:t>
            </w:r>
          </w:p>
        </w:tc>
      </w:tr>
      <w:tr w:rsidR="00691361" w:rsidRPr="00DF3A57" w14:paraId="23D1EF81" w14:textId="77777777" w:rsidTr="009B2494">
        <w:tc>
          <w:tcPr>
            <w:tcW w:w="3690" w:type="dxa"/>
            <w:shd w:val="clear" w:color="auto" w:fill="auto"/>
          </w:tcPr>
          <w:p w14:paraId="55816021" w14:textId="5ABF340A" w:rsidR="00691361" w:rsidRPr="00DF3A57" w:rsidRDefault="00691361" w:rsidP="006913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980" w:type="dxa"/>
            <w:shd w:val="clear" w:color="auto" w:fill="auto"/>
          </w:tcPr>
          <w:p w14:paraId="5C8446D0" w14:textId="297E5632" w:rsidR="00691361" w:rsidRPr="00DF3A57" w:rsidRDefault="00691361" w:rsidP="0069136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136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(107,653)</w:t>
            </w:r>
          </w:p>
        </w:tc>
        <w:tc>
          <w:tcPr>
            <w:tcW w:w="262" w:type="dxa"/>
            <w:shd w:val="clear" w:color="auto" w:fill="auto"/>
          </w:tcPr>
          <w:p w14:paraId="599D8BC1" w14:textId="77777777" w:rsidR="00691361" w:rsidRPr="00DF3A57" w:rsidRDefault="00691361" w:rsidP="00691361">
            <w:pPr>
              <w:pStyle w:val="acctfourfigures"/>
              <w:tabs>
                <w:tab w:val="clear" w:pos="765"/>
                <w:tab w:val="decimal" w:pos="710"/>
                <w:tab w:val="decimal" w:pos="14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8" w:type="dxa"/>
            <w:gridSpan w:val="2"/>
            <w:shd w:val="clear" w:color="auto" w:fill="auto"/>
          </w:tcPr>
          <w:p w14:paraId="0C073E10" w14:textId="2F4E1EE7" w:rsidR="00691361" w:rsidRPr="00DF3A57" w:rsidRDefault="00691361" w:rsidP="0069136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-   </w:t>
            </w:r>
          </w:p>
        </w:tc>
      </w:tr>
      <w:tr w:rsidR="008E6D21" w:rsidRPr="00DF3A57" w14:paraId="59A812C9" w14:textId="77777777" w:rsidTr="002A23A3">
        <w:tc>
          <w:tcPr>
            <w:tcW w:w="3690" w:type="dxa"/>
            <w:shd w:val="clear" w:color="auto" w:fill="auto"/>
          </w:tcPr>
          <w:p w14:paraId="7733EF0D" w14:textId="50D07081" w:rsidR="008E6D21" w:rsidRPr="00DF3A57" w:rsidRDefault="008E6D21" w:rsidP="006913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ยอดบัญชีที่มีความเสี่ยง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1E66BCF0" w14:textId="558D878D" w:rsidR="008E6D21" w:rsidRPr="00691361" w:rsidRDefault="001F4140" w:rsidP="0069136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43,449</w:t>
            </w:r>
          </w:p>
        </w:tc>
        <w:tc>
          <w:tcPr>
            <w:tcW w:w="262" w:type="dxa"/>
            <w:shd w:val="clear" w:color="auto" w:fill="auto"/>
          </w:tcPr>
          <w:p w14:paraId="666AF65D" w14:textId="77777777" w:rsidR="008E6D21" w:rsidRPr="00DF3A57" w:rsidRDefault="008E6D21" w:rsidP="00691361">
            <w:pPr>
              <w:pStyle w:val="acctfourfigures"/>
              <w:tabs>
                <w:tab w:val="clear" w:pos="765"/>
                <w:tab w:val="decimal" w:pos="710"/>
                <w:tab w:val="decimal" w:pos="14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7A29F3" w14:textId="6244B6BC" w:rsidR="008E6D21" w:rsidRPr="008E6D21" w:rsidRDefault="008E6D21" w:rsidP="008E6D2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E6D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7,998</w:t>
            </w:r>
          </w:p>
        </w:tc>
      </w:tr>
      <w:tr w:rsidR="008E6D21" w:rsidRPr="00DF3A57" w14:paraId="25042642" w14:textId="77777777" w:rsidTr="002A23A3">
        <w:tc>
          <w:tcPr>
            <w:tcW w:w="3690" w:type="dxa"/>
            <w:shd w:val="clear" w:color="auto" w:fill="auto"/>
          </w:tcPr>
          <w:p w14:paraId="37087F80" w14:textId="415868E6" w:rsidR="008E6D21" w:rsidRPr="00DF3A57" w:rsidRDefault="008E6D21" w:rsidP="006913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3AE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สัญญาซื้อเงินตราต่างประเทศ</w:t>
            </w:r>
            <w:r w:rsidRPr="00843AEE">
              <w:rPr>
                <w:rFonts w:asciiTheme="majorBidi" w:hAnsiTheme="majorBidi" w:cstheme="majorBidi" w:hint="eastAsia"/>
                <w:sz w:val="28"/>
                <w:szCs w:val="28"/>
              </w:rPr>
              <w:t> </w:t>
            </w:r>
          </w:p>
        </w:tc>
        <w:tc>
          <w:tcPr>
            <w:tcW w:w="1980" w:type="dxa"/>
            <w:shd w:val="clear" w:color="auto" w:fill="auto"/>
          </w:tcPr>
          <w:p w14:paraId="5C101D40" w14:textId="2A117106" w:rsidR="008E6D21" w:rsidRPr="00691361" w:rsidRDefault="008E6D21" w:rsidP="0069136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843AE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132,268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713F1297" w14:textId="77777777" w:rsidR="008E6D21" w:rsidRPr="00DF3A57" w:rsidRDefault="008E6D21" w:rsidP="00691361">
            <w:pPr>
              <w:pStyle w:val="acctfourfigures"/>
              <w:tabs>
                <w:tab w:val="clear" w:pos="765"/>
                <w:tab w:val="decimal" w:pos="710"/>
                <w:tab w:val="decimal" w:pos="14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8" w:type="dxa"/>
            <w:gridSpan w:val="2"/>
            <w:shd w:val="clear" w:color="auto" w:fill="auto"/>
          </w:tcPr>
          <w:p w14:paraId="1BB90BBE" w14:textId="03A1FBE7" w:rsidR="008E6D21" w:rsidRPr="00DF3A57" w:rsidRDefault="008E6D21" w:rsidP="0069136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-   </w:t>
            </w:r>
          </w:p>
        </w:tc>
      </w:tr>
      <w:tr w:rsidR="008E6D21" w:rsidRPr="00DF3A57" w14:paraId="3A0A1B8B" w14:textId="77777777" w:rsidTr="002A23A3">
        <w:tc>
          <w:tcPr>
            <w:tcW w:w="3690" w:type="dxa"/>
            <w:shd w:val="clear" w:color="auto" w:fill="auto"/>
          </w:tcPr>
          <w:p w14:paraId="08B50A36" w14:textId="0FF89FA2" w:rsidR="008E6D21" w:rsidRPr="00DF3A57" w:rsidRDefault="008E6D21" w:rsidP="00BB3A7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3AE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สัญญาขายเงินตราต่างประเทศ</w:t>
            </w:r>
            <w:r w:rsidRPr="00843AEE">
              <w:rPr>
                <w:rFonts w:asciiTheme="majorBidi" w:hAnsiTheme="majorBidi" w:cstheme="majorBidi" w:hint="eastAsia"/>
                <w:sz w:val="28"/>
                <w:szCs w:val="28"/>
              </w:rPr>
              <w:t> </w:t>
            </w:r>
            <w:r w:rsidRPr="00843AEE">
              <w:rPr>
                <w:rFonts w:asciiTheme="majorBidi" w:hAnsiTheme="majorBidi" w:cstheme="majorBidi"/>
                <w:sz w:val="28"/>
                <w:szCs w:val="28"/>
              </w:rPr>
              <w:t xml:space="preserve">  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455709E" w14:textId="2B78C57E" w:rsidR="008E6D21" w:rsidRPr="007E54CC" w:rsidRDefault="008E6D21" w:rsidP="00691361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843AE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37,590</w:t>
            </w:r>
          </w:p>
        </w:tc>
        <w:tc>
          <w:tcPr>
            <w:tcW w:w="262" w:type="dxa"/>
            <w:shd w:val="clear" w:color="auto" w:fill="auto"/>
          </w:tcPr>
          <w:p w14:paraId="7CCE1D4F" w14:textId="77777777" w:rsidR="008E6D21" w:rsidRPr="007E54CC" w:rsidRDefault="008E6D21" w:rsidP="00691361">
            <w:pPr>
              <w:pStyle w:val="acctfourfigures"/>
              <w:tabs>
                <w:tab w:val="clear" w:pos="765"/>
                <w:tab w:val="decimal" w:pos="710"/>
                <w:tab w:val="decimal" w:pos="14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475D95" w14:textId="292E66ED" w:rsidR="008E6D21" w:rsidRPr="007E54CC" w:rsidRDefault="008E6D21" w:rsidP="007E54CC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</w:t>
            </w:r>
            <w:r w:rsidR="0098531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7,333</w:t>
            </w:r>
          </w:p>
        </w:tc>
      </w:tr>
      <w:tr w:rsidR="008E6D21" w:rsidRPr="00DF3A57" w14:paraId="2A536F67" w14:textId="77777777" w:rsidTr="002A23A3">
        <w:tc>
          <w:tcPr>
            <w:tcW w:w="3690" w:type="dxa"/>
            <w:shd w:val="clear" w:color="auto" w:fill="auto"/>
          </w:tcPr>
          <w:p w14:paraId="47DDF603" w14:textId="6445E39B" w:rsidR="008E6D21" w:rsidRPr="007E54CC" w:rsidRDefault="008E6D21" w:rsidP="00843A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D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94042" w14:textId="07AC6828" w:rsidR="008E6D21" w:rsidRPr="00843AEE" w:rsidRDefault="008E6D21" w:rsidP="00843AEE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E6D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(51,229)</w:t>
            </w:r>
          </w:p>
        </w:tc>
        <w:tc>
          <w:tcPr>
            <w:tcW w:w="262" w:type="dxa"/>
            <w:shd w:val="clear" w:color="auto" w:fill="auto"/>
          </w:tcPr>
          <w:p w14:paraId="03B3047D" w14:textId="77777777" w:rsidR="008E6D21" w:rsidRPr="00DF3A57" w:rsidRDefault="008E6D21" w:rsidP="00843A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FE117" w14:textId="603627CE" w:rsidR="008E6D21" w:rsidRPr="00DF3A57" w:rsidRDefault="008E6D21" w:rsidP="00843AEE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E6D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14</w:t>
            </w:r>
            <w:r w:rsidR="009853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5,331</w:t>
            </w:r>
            <w:r w:rsidRPr="008E6D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</w:t>
            </w:r>
          </w:p>
        </w:tc>
      </w:tr>
    </w:tbl>
    <w:p w14:paraId="22A67729" w14:textId="77777777" w:rsidR="00410773" w:rsidRPr="00DF3A57" w:rsidRDefault="0041077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DF3A57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68E4830" w14:textId="113E6B49" w:rsidR="007923F5" w:rsidRPr="00BB3A79" w:rsidRDefault="007923F5" w:rsidP="004451C9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B3A79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การวิเคราะห์ความอ่อนไหว </w:t>
      </w:r>
    </w:p>
    <w:p w14:paraId="61E7D2F7" w14:textId="77777777" w:rsidR="00B3635B" w:rsidRPr="00BB3A79" w:rsidRDefault="00B3635B" w:rsidP="004451C9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3EF92C1" w14:textId="3616AB89" w:rsidR="005A7093" w:rsidRPr="00BB3A79" w:rsidRDefault="005A7093" w:rsidP="004451C9">
      <w:pPr>
        <w:pStyle w:val="block"/>
        <w:tabs>
          <w:tab w:val="left" w:pos="720"/>
          <w:tab w:val="left" w:pos="1440"/>
        </w:tabs>
        <w:spacing w:after="0" w:line="240" w:lineRule="atLeast"/>
        <w:ind w:left="162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6E6E6"/>
        </w:rPr>
      </w:pPr>
      <w:r w:rsidRPr="00BB3A7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</w:t>
      </w:r>
      <w:r w:rsidR="00B3635B" w:rsidRPr="00BB3A79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BB3A79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BB3A79">
        <w:rPr>
          <w:rFonts w:asciiTheme="majorBidi" w:hAnsiTheme="majorBidi" w:cstheme="majorBidi"/>
          <w:sz w:val="28"/>
          <w:szCs w:val="28"/>
          <w:cs/>
          <w:lang w:bidi="th-TH"/>
        </w:rPr>
        <w:t>รายงาน</w:t>
      </w:r>
      <w:r w:rsidRPr="00BB3A79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BB3A7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B3635B" w:rsidRPr="00BB3A79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BB3A79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โดยตั้งอยู่บนข้อสมมติที่ว่าตัวแปรอื่นโดยเฉพาะอัตราดอกเบี้ยเป็นอัตราคงที่</w:t>
      </w:r>
    </w:p>
    <w:p w14:paraId="78B7F64B" w14:textId="1B6A2FC3" w:rsidR="007923F5" w:rsidRPr="00BB3A79" w:rsidRDefault="007923F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819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080"/>
        <w:gridCol w:w="990"/>
        <w:gridCol w:w="180"/>
        <w:gridCol w:w="1080"/>
        <w:gridCol w:w="180"/>
        <w:gridCol w:w="1080"/>
        <w:gridCol w:w="180"/>
        <w:gridCol w:w="990"/>
      </w:tblGrid>
      <w:tr w:rsidR="00AF3AB8" w:rsidRPr="00140191" w14:paraId="7F4067BA" w14:textId="77777777" w:rsidTr="001F5904">
        <w:trPr>
          <w:tblHeader/>
        </w:trPr>
        <w:tc>
          <w:tcPr>
            <w:tcW w:w="2430" w:type="dxa"/>
          </w:tcPr>
          <w:p w14:paraId="7B63B8A4" w14:textId="5FFA0791" w:rsidR="00AF3AB8" w:rsidRPr="00152D43" w:rsidRDefault="00AF3AB8" w:rsidP="004451C9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AF88394" w14:textId="77777777" w:rsidR="004128DE" w:rsidRDefault="004128DE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8484554" w14:textId="77777777" w:rsidR="004128DE" w:rsidRDefault="004128DE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D426A56" w14:textId="4ADC80DC" w:rsidR="00AF3AB8" w:rsidRPr="00152D43" w:rsidRDefault="005A7093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2D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50" w:type="dxa"/>
            <w:gridSpan w:val="3"/>
          </w:tcPr>
          <w:p w14:paraId="60FACC96" w14:textId="5FCBA1EF" w:rsidR="00152D43" w:rsidRPr="00152D43" w:rsidRDefault="00152D43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52D4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Pr="00152D43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นที่แสดง</w:t>
            </w:r>
            <w:r w:rsidRPr="00152D43"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 w:rsidRPr="00152D43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เงินลงทุนตาม</w:t>
            </w:r>
            <w:r w:rsidR="004806B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วิธี</w:t>
            </w:r>
            <w:r w:rsidRPr="00152D43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ส่วนได้เสีย</w:t>
            </w:r>
          </w:p>
          <w:p w14:paraId="70F20C21" w14:textId="51DB3130" w:rsidR="00AF3AB8" w:rsidRPr="00152D43" w:rsidRDefault="00152D43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2D43">
              <w:rPr>
                <w:rFonts w:asciiTheme="majorBidi" w:hAnsiTheme="majorBidi" w:cstheme="majorBidi"/>
                <w:bCs/>
                <w:sz w:val="28"/>
                <w:szCs w:val="28"/>
              </w:rPr>
              <w:t>/</w:t>
            </w:r>
            <w:r w:rsidR="00386FD7" w:rsidRPr="00152D4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0C83E89" w14:textId="77777777" w:rsidR="00AF3AB8" w:rsidRPr="00140191" w:rsidRDefault="00AF3AB8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250" w:type="dxa"/>
            <w:gridSpan w:val="3"/>
          </w:tcPr>
          <w:p w14:paraId="74ADF2CD" w14:textId="77777777" w:rsidR="00152D43" w:rsidRPr="00DD47D2" w:rsidRDefault="00152D43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  <w:p w14:paraId="22889356" w14:textId="77777777" w:rsidR="00152D43" w:rsidRPr="00DD47D2" w:rsidRDefault="00152D43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  <w:p w14:paraId="10CF641D" w14:textId="4E9E1B42" w:rsidR="00AF3AB8" w:rsidRPr="00DD47D2" w:rsidRDefault="00386FD7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47D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86FD7" w:rsidRPr="00140191" w14:paraId="2DFB3A80" w14:textId="77777777" w:rsidTr="001F5904">
        <w:trPr>
          <w:tblHeader/>
        </w:trPr>
        <w:tc>
          <w:tcPr>
            <w:tcW w:w="2430" w:type="dxa"/>
          </w:tcPr>
          <w:p w14:paraId="64D83770" w14:textId="111B6356" w:rsidR="00386FD7" w:rsidRPr="00152D43" w:rsidRDefault="005A7093" w:rsidP="004451C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152D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080" w:type="dxa"/>
          </w:tcPr>
          <w:p w14:paraId="55D3C10B" w14:textId="62BE991B" w:rsidR="00386FD7" w:rsidRPr="00152D43" w:rsidRDefault="00386FD7" w:rsidP="004451C9">
            <w:pPr>
              <w:pStyle w:val="acctmergecolhdg"/>
              <w:spacing w:line="240" w:lineRule="auto"/>
              <w:ind w:left="-75" w:right="-8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152D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37A1986A" w14:textId="77777777" w:rsidR="00386FD7" w:rsidRPr="00152D43" w:rsidRDefault="00386FD7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2D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D60F70B" w14:textId="77777777" w:rsidR="00386FD7" w:rsidRPr="00152D43" w:rsidRDefault="00386FD7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BF2475A" w14:textId="77777777" w:rsidR="00386FD7" w:rsidRPr="00152D43" w:rsidRDefault="00386FD7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2D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38A7FFD1" w14:textId="77777777" w:rsidR="00386FD7" w:rsidRPr="00140191" w:rsidRDefault="00386FD7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hideMark/>
          </w:tcPr>
          <w:p w14:paraId="200DD0A4" w14:textId="77777777" w:rsidR="00386FD7" w:rsidRPr="00DD47D2" w:rsidRDefault="00386FD7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47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D09E3A4" w14:textId="77777777" w:rsidR="00386FD7" w:rsidRPr="00DD47D2" w:rsidRDefault="00386FD7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F6EF009" w14:textId="77777777" w:rsidR="00386FD7" w:rsidRPr="00DD47D2" w:rsidRDefault="00386FD7" w:rsidP="004451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47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386FD7" w:rsidRPr="00140191" w14:paraId="5868828F" w14:textId="77777777" w:rsidTr="001F5904">
        <w:trPr>
          <w:tblHeader/>
        </w:trPr>
        <w:tc>
          <w:tcPr>
            <w:tcW w:w="2430" w:type="dxa"/>
          </w:tcPr>
          <w:p w14:paraId="1A0000F1" w14:textId="77777777" w:rsidR="00386FD7" w:rsidRPr="00152D43" w:rsidRDefault="00386FD7" w:rsidP="004451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30D91F" w14:textId="77777777" w:rsidR="00386FD7" w:rsidRPr="00152D43" w:rsidRDefault="00386FD7" w:rsidP="004451C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52D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4680" w:type="dxa"/>
            <w:gridSpan w:val="7"/>
            <w:hideMark/>
          </w:tcPr>
          <w:p w14:paraId="26063D40" w14:textId="77777777" w:rsidR="00386FD7" w:rsidRPr="00152D43" w:rsidRDefault="00386FD7" w:rsidP="004451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52D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52D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52D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86FD7" w:rsidRPr="00DF3A57" w14:paraId="437B2757" w14:textId="77777777" w:rsidTr="001F5904">
        <w:trPr>
          <w:trHeight w:val="164"/>
        </w:trPr>
        <w:tc>
          <w:tcPr>
            <w:tcW w:w="2430" w:type="dxa"/>
          </w:tcPr>
          <w:p w14:paraId="3C659EA3" w14:textId="09BFE76B" w:rsidR="00386FD7" w:rsidRPr="00DF3A57" w:rsidRDefault="003E0ACB" w:rsidP="004451C9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B3A7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2183A244" w14:textId="5DEB48E8" w:rsidR="00386FD7" w:rsidRPr="00DF3A57" w:rsidRDefault="00386FD7" w:rsidP="004451C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1F4D661" w14:textId="632A0413" w:rsidR="00386FD7" w:rsidRPr="00DF3A57" w:rsidRDefault="00386FD7" w:rsidP="004451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8D1329C" w14:textId="77777777" w:rsidR="00386FD7" w:rsidRPr="00DF3A57" w:rsidRDefault="00386FD7" w:rsidP="004451C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8F6FAD" w14:textId="5FABF6DA" w:rsidR="00386FD7" w:rsidRPr="00DF3A57" w:rsidRDefault="00386FD7" w:rsidP="004451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BC13FE" w14:textId="77777777" w:rsidR="00386FD7" w:rsidRPr="00DF3A57" w:rsidRDefault="00386FD7" w:rsidP="004451C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57D071" w14:textId="0D10FC4E" w:rsidR="00386FD7" w:rsidRPr="00DF3A57" w:rsidRDefault="00386FD7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2E4385F" w14:textId="77777777" w:rsidR="00386FD7" w:rsidRPr="00DF3A57" w:rsidRDefault="00386FD7" w:rsidP="004451C9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536CA1" w14:textId="1DACE66F" w:rsidR="00386FD7" w:rsidRPr="00DF3A57" w:rsidRDefault="00386FD7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4E6E38" w:rsidRPr="00DF3A57" w14:paraId="06C3B874" w14:textId="77777777" w:rsidTr="001F5904">
        <w:trPr>
          <w:trHeight w:val="164"/>
        </w:trPr>
        <w:tc>
          <w:tcPr>
            <w:tcW w:w="2430" w:type="dxa"/>
          </w:tcPr>
          <w:p w14:paraId="7670E7C6" w14:textId="54C3FE95" w:rsidR="004E6E38" w:rsidRPr="00DF3A57" w:rsidRDefault="004E6E38" w:rsidP="004E6E38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6478A0F2" w14:textId="22AF9ED2" w:rsidR="004E6E38" w:rsidRPr="004E6E38" w:rsidRDefault="004E6E38" w:rsidP="004E6E38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6E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02C3543C" w14:textId="2533E131" w:rsidR="004E6E38" w:rsidRPr="004E6E38" w:rsidRDefault="004E6E38" w:rsidP="004E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E6E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0" w:type="dxa"/>
          </w:tcPr>
          <w:p w14:paraId="1A833FFD" w14:textId="77777777" w:rsidR="004E6E38" w:rsidRPr="004E6E38" w:rsidRDefault="004E6E38" w:rsidP="004E6E38">
            <w:pPr>
              <w:pStyle w:val="acctfourfigures"/>
              <w:tabs>
                <w:tab w:val="decimal" w:pos="54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83A9D9C" w14:textId="4FD3DB31" w:rsidR="004E6E38" w:rsidRPr="004E6E38" w:rsidRDefault="004E6E38" w:rsidP="004E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6E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BBD4C34" w14:textId="77777777" w:rsidR="004E6E38" w:rsidRPr="004E6E38" w:rsidRDefault="004E6E38" w:rsidP="004E6E38">
            <w:pPr>
              <w:pStyle w:val="acctfourfigures"/>
              <w:tabs>
                <w:tab w:val="decimal" w:pos="54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8213B42" w14:textId="6EC6A2B8" w:rsidR="004E6E38" w:rsidRPr="004E6E38" w:rsidRDefault="004E6E38" w:rsidP="004E6E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6E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0" w:type="dxa"/>
          </w:tcPr>
          <w:p w14:paraId="5DEB410B" w14:textId="77777777" w:rsidR="004E6E38" w:rsidRPr="004E6E38" w:rsidRDefault="004E6E38" w:rsidP="004E6E38">
            <w:pPr>
              <w:pStyle w:val="acctfourfigures"/>
              <w:tabs>
                <w:tab w:val="decimal" w:pos="370"/>
                <w:tab w:val="decimal" w:pos="54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52B3CAE" w14:textId="7830C4F0" w:rsidR="004E6E38" w:rsidRPr="004E6E38" w:rsidRDefault="004E6E38" w:rsidP="004E6E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E6E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5A7093" w:rsidRPr="00DF3A57" w14:paraId="0394EFEC" w14:textId="77777777" w:rsidTr="001F5904">
        <w:trPr>
          <w:trHeight w:val="164"/>
        </w:trPr>
        <w:tc>
          <w:tcPr>
            <w:tcW w:w="2430" w:type="dxa"/>
          </w:tcPr>
          <w:p w14:paraId="38A9B19D" w14:textId="77777777" w:rsidR="005A7093" w:rsidRPr="00DF3A57" w:rsidRDefault="005A7093" w:rsidP="004451C9">
            <w:pPr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10FAD46" w14:textId="77777777" w:rsidR="005A7093" w:rsidRPr="004E6E38" w:rsidRDefault="005A7093" w:rsidP="004451C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</w:tcPr>
          <w:p w14:paraId="31773D15" w14:textId="77777777" w:rsidR="005A7093" w:rsidRPr="004E6E38" w:rsidRDefault="005A7093" w:rsidP="004451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66F22A0" w14:textId="77777777" w:rsidR="005A7093" w:rsidRPr="004E6E38" w:rsidRDefault="005A7093" w:rsidP="004451C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30901F5B" w14:textId="77777777" w:rsidR="005A7093" w:rsidRPr="004E6E38" w:rsidRDefault="005A7093" w:rsidP="004451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40FA79F" w14:textId="77777777" w:rsidR="005A7093" w:rsidRPr="004E6E38" w:rsidRDefault="005A7093" w:rsidP="004451C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079E5622" w14:textId="77777777" w:rsidR="005A7093" w:rsidRPr="004E6E38" w:rsidRDefault="005A7093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05B01E2" w14:textId="77777777" w:rsidR="005A7093" w:rsidRPr="004E6E38" w:rsidRDefault="005A7093" w:rsidP="004451C9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1E642966" w14:textId="77777777" w:rsidR="005A7093" w:rsidRPr="004E6E38" w:rsidRDefault="005A7093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5A7093" w:rsidRPr="00DF3A57" w14:paraId="53E7121F" w14:textId="77777777" w:rsidTr="005A7093">
        <w:trPr>
          <w:trHeight w:val="164"/>
        </w:trPr>
        <w:tc>
          <w:tcPr>
            <w:tcW w:w="2430" w:type="dxa"/>
          </w:tcPr>
          <w:p w14:paraId="73EB0473" w14:textId="221D9A63" w:rsidR="005A7093" w:rsidRPr="00DF3A57" w:rsidRDefault="003E0ACB" w:rsidP="004451C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B3A7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1A16A87D" w14:textId="77777777" w:rsidR="005A7093" w:rsidRPr="004E6E38" w:rsidRDefault="005A7093" w:rsidP="004451C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24A8EDC" w14:textId="77777777" w:rsidR="005A7093" w:rsidRPr="004E6E38" w:rsidRDefault="005A7093" w:rsidP="004451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1578AC1" w14:textId="77777777" w:rsidR="005A7093" w:rsidRPr="004E6E38" w:rsidRDefault="005A7093" w:rsidP="004451C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72D945" w14:textId="77777777" w:rsidR="005A7093" w:rsidRPr="004E6E38" w:rsidRDefault="005A7093" w:rsidP="004451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05E6A8" w14:textId="77777777" w:rsidR="005A7093" w:rsidRPr="004E6E38" w:rsidRDefault="005A7093" w:rsidP="004451C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6EBCE2" w14:textId="77777777" w:rsidR="005A7093" w:rsidRPr="004E6E38" w:rsidRDefault="005A7093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350FBB3" w14:textId="77777777" w:rsidR="005A7093" w:rsidRPr="004E6E38" w:rsidRDefault="005A7093" w:rsidP="004451C9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D4D472" w14:textId="77777777" w:rsidR="005A7093" w:rsidRPr="004E6E38" w:rsidRDefault="005A7093" w:rsidP="004451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4E6E38" w:rsidRPr="00DF3A57" w14:paraId="273B5740" w14:textId="77777777" w:rsidTr="005A7093">
        <w:trPr>
          <w:trHeight w:val="164"/>
        </w:trPr>
        <w:tc>
          <w:tcPr>
            <w:tcW w:w="2430" w:type="dxa"/>
          </w:tcPr>
          <w:p w14:paraId="7077089D" w14:textId="01D3293B" w:rsidR="004E6E38" w:rsidRPr="00DF3A57" w:rsidRDefault="004E6E38" w:rsidP="004E6E38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219268CC" w14:textId="7B3B7833" w:rsidR="004E6E38" w:rsidRPr="004E6E38" w:rsidRDefault="004E6E38" w:rsidP="004E6E38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6E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08CB1408" w14:textId="2A20CB63" w:rsidR="004E6E38" w:rsidRPr="004E6E38" w:rsidRDefault="004E6E38" w:rsidP="004E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6E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0" w:type="dxa"/>
          </w:tcPr>
          <w:p w14:paraId="71CC3A0A" w14:textId="77777777" w:rsidR="004E6E38" w:rsidRPr="004E6E38" w:rsidRDefault="004E6E38" w:rsidP="004E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DB883F" w14:textId="4EE3E5BB" w:rsidR="004E6E38" w:rsidRPr="004E6E38" w:rsidRDefault="004E6E38" w:rsidP="004E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E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B06A10A" w14:textId="77777777" w:rsidR="004E6E38" w:rsidRPr="004E6E38" w:rsidRDefault="004E6E38" w:rsidP="004E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5CF9C3" w14:textId="181736D8" w:rsidR="004E6E38" w:rsidRPr="004E6E38" w:rsidRDefault="004E6E38" w:rsidP="004E6E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6E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0" w:type="dxa"/>
          </w:tcPr>
          <w:p w14:paraId="31E694DE" w14:textId="77777777" w:rsidR="004E6E38" w:rsidRPr="004E6E38" w:rsidRDefault="004E6E38" w:rsidP="004E6E38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E9D91E" w14:textId="02A66329" w:rsidR="004E6E38" w:rsidRPr="004E6E38" w:rsidRDefault="004E6E38" w:rsidP="004E6E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E6E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</w:tbl>
    <w:p w14:paraId="53B706A8" w14:textId="6033B8AB" w:rsidR="005A7093" w:rsidRPr="00BB3A79" w:rsidRDefault="005A709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5B871B14" w14:textId="5DACEAC6" w:rsidR="007923F5" w:rsidRPr="00BB3A79" w:rsidRDefault="007923F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</w:rPr>
      </w:pPr>
      <w:r w:rsidRPr="00BB3A79">
        <w:rPr>
          <w:rFonts w:asciiTheme="majorBidi" w:hAnsiTheme="majorBidi" w:cstheme="majorBidi"/>
          <w:sz w:val="28"/>
          <w:szCs w:val="28"/>
        </w:rPr>
        <w:t>(</w:t>
      </w:r>
      <w:r w:rsidR="00840FFF" w:rsidRPr="00BB3A79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="00840FFF" w:rsidRPr="00BB3A79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="003E0ACB" w:rsidRPr="00BB3A79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BB3A79">
        <w:rPr>
          <w:rFonts w:asciiTheme="majorBidi" w:hAnsiTheme="majorBidi" w:cstheme="majorBidi"/>
          <w:sz w:val="28"/>
          <w:szCs w:val="28"/>
        </w:rPr>
        <w:t>.</w:t>
      </w:r>
      <w:r w:rsidR="003E0ACB" w:rsidRPr="00BB3A79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BB3A79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="00B83174" w:rsidRPr="00BB3A79">
        <w:rPr>
          <w:rFonts w:asciiTheme="majorBidi" w:hAnsiTheme="majorBidi" w:cstheme="majorBidi"/>
          <w:sz w:val="28"/>
          <w:szCs w:val="28"/>
          <w:lang w:val="en-US" w:bidi="th-TH"/>
        </w:rPr>
        <w:tab/>
      </w:r>
      <w:r w:rsidRPr="00BB3A79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</w:p>
    <w:p w14:paraId="3B5EC078" w14:textId="77777777" w:rsidR="00A241A5" w:rsidRPr="00BB3A79" w:rsidRDefault="00A241A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0DC22D38" w14:textId="6E273CA7" w:rsidR="007923F5" w:rsidRPr="00BB3A79" w:rsidRDefault="007923F5" w:rsidP="004451C9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B3A79">
        <w:rPr>
          <w:rFonts w:asciiTheme="majorBidi" w:hAnsiTheme="majorBidi" w:cstheme="majorBidi"/>
          <w:spacing w:val="-2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="00352815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Pr="00BB3A7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B3A79">
        <w:rPr>
          <w:rFonts w:asciiTheme="majorBidi" w:hAnsiTheme="majorBidi" w:cstheme="majorBidi"/>
          <w:spacing w:val="-2"/>
          <w:sz w:val="28"/>
          <w:szCs w:val="28"/>
          <w:cs/>
        </w:rPr>
        <w:t>เนื่องจากเงินกู้ยืม</w:t>
      </w:r>
      <w:r w:rsidR="005A7093" w:rsidRPr="00BB3A7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A7093" w:rsidRPr="00BB3A79">
        <w:rPr>
          <w:rFonts w:asciiTheme="majorBidi" w:hAnsiTheme="majorBidi" w:cstheme="majorBidi"/>
          <w:spacing w:val="-2"/>
          <w:sz w:val="28"/>
          <w:szCs w:val="28"/>
          <w:cs/>
        </w:rPr>
        <w:t>(ดูหมายเหตุ</w:t>
      </w:r>
      <w:r w:rsidR="005A7093" w:rsidRPr="00BB3A79">
        <w:rPr>
          <w:rFonts w:asciiTheme="majorBidi" w:hAnsiTheme="majorBidi" w:cstheme="majorBidi"/>
          <w:spacing w:val="-2"/>
          <w:sz w:val="28"/>
          <w:szCs w:val="28"/>
        </w:rPr>
        <w:br/>
      </w:r>
      <w:r w:rsidR="005A7093" w:rsidRPr="00BB3A79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ข้อ </w:t>
      </w:r>
      <w:r w:rsidR="003E0ACB" w:rsidRPr="00BB3A79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E47F9B" w:rsidRPr="00BB3A79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5A7093" w:rsidRPr="00BB3A79">
        <w:rPr>
          <w:rFonts w:asciiTheme="majorBidi" w:hAnsiTheme="majorBidi" w:cstheme="majorBidi"/>
          <w:spacing w:val="-2"/>
          <w:sz w:val="28"/>
          <w:szCs w:val="28"/>
          <w:cs/>
        </w:rPr>
        <w:t>)</w:t>
      </w:r>
      <w:r w:rsidR="00077EF1" w:rsidRPr="00BB3A7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B972FF" w:rsidRPr="00BB3A79">
        <w:rPr>
          <w:rFonts w:asciiTheme="majorBidi" w:hAnsiTheme="majorBidi" w:cstheme="majorBidi"/>
          <w:spacing w:val="-2"/>
          <w:sz w:val="28"/>
          <w:szCs w:val="28"/>
          <w:cs/>
        </w:rPr>
        <w:t>ส่วนใหญ่มีอัตรา</w:t>
      </w:r>
      <w:r w:rsidR="00B972FF" w:rsidRPr="00DE5785">
        <w:rPr>
          <w:rFonts w:asciiTheme="majorBidi" w:hAnsiTheme="majorBidi" w:cstheme="majorBidi"/>
          <w:spacing w:val="-2"/>
          <w:sz w:val="28"/>
          <w:szCs w:val="28"/>
          <w:cs/>
        </w:rPr>
        <w:t>ดอกเบี้ยคงที่ทำใ</w:t>
      </w:r>
      <w:r w:rsidR="00B972FF" w:rsidRPr="00BB3A79">
        <w:rPr>
          <w:rFonts w:asciiTheme="majorBidi" w:hAnsiTheme="majorBidi" w:cstheme="majorBidi"/>
          <w:spacing w:val="-2"/>
          <w:sz w:val="28"/>
          <w:szCs w:val="28"/>
          <w:cs/>
        </w:rPr>
        <w:t>ห้</w:t>
      </w:r>
      <w:r w:rsidR="00352815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="00B972FF" w:rsidRPr="00BB3A79">
        <w:rPr>
          <w:rFonts w:asciiTheme="majorBidi" w:hAnsiTheme="majorBidi" w:cstheme="majorBidi"/>
          <w:spacing w:val="-2"/>
          <w:sz w:val="28"/>
          <w:szCs w:val="28"/>
          <w:cs/>
        </w:rPr>
        <w:t>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</w:t>
      </w:r>
      <w:r w:rsidR="00352815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</w:p>
    <w:p w14:paraId="2D6F47C9" w14:textId="673616BD" w:rsidR="004B503C" w:rsidRPr="00BB3A79" w:rsidRDefault="004B503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p w14:paraId="6CFCFFD6" w14:textId="02C0D530" w:rsidR="0089746E" w:rsidRPr="00BB3A79" w:rsidRDefault="003E0ACB" w:rsidP="00CD6A3B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B3A79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CD6A3B">
        <w:rPr>
          <w:rFonts w:asciiTheme="majorBidi" w:eastAsia="MS Mincho" w:hAnsiTheme="majorBidi" w:cstheme="majorBidi"/>
          <w:sz w:val="28"/>
          <w:szCs w:val="28"/>
          <w:lang w:val="en-US"/>
        </w:rPr>
        <w:t>1</w:t>
      </w:r>
      <w:r w:rsidR="00B972FF" w:rsidRPr="00BB3A79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B972FF" w:rsidRPr="00BB3A79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การบริหารจัดการทุน</w:t>
      </w:r>
    </w:p>
    <w:p w14:paraId="3D647E6E" w14:textId="2BAB7D91" w:rsidR="00077EF1" w:rsidRPr="00BB3A79" w:rsidRDefault="00B972FF" w:rsidP="004451C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3A7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</w:p>
    <w:p w14:paraId="61605D4C" w14:textId="08B36108" w:rsidR="00400D6C" w:rsidRPr="00DF3A57" w:rsidRDefault="00400D6C" w:rsidP="004451C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  <w:r w:rsidRPr="00DF3A57">
        <w:rPr>
          <w:rFonts w:asciiTheme="majorBidi" w:hAnsiTheme="majorBidi" w:cstheme="majorBidi"/>
          <w:spacing w:val="-6"/>
          <w:sz w:val="28"/>
          <w:szCs w:val="28"/>
          <w:cs/>
        </w:rPr>
        <w:t>ผู้บริหารของ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 ๆ</w:t>
      </w:r>
    </w:p>
    <w:p w14:paraId="0C936A2E" w14:textId="77777777" w:rsidR="00400D6C" w:rsidRPr="00DF3A57" w:rsidRDefault="00400D6C" w:rsidP="004451C9">
      <w:pPr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p w14:paraId="7CD8828A" w14:textId="77777777" w:rsidR="00410773" w:rsidRPr="00DF3A57" w:rsidRDefault="0041077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  <w:r w:rsidRPr="00DF3A57">
        <w:rPr>
          <w:rFonts w:asciiTheme="majorBidi" w:eastAsia="MS Mincho" w:hAnsiTheme="majorBidi" w:cstheme="majorBidi"/>
          <w:sz w:val="28"/>
          <w:szCs w:val="28"/>
        </w:rPr>
        <w:br w:type="page"/>
      </w:r>
    </w:p>
    <w:p w14:paraId="36803EBD" w14:textId="550149AB" w:rsidR="00820F68" w:rsidRPr="00DF3A57" w:rsidRDefault="003E0ACB" w:rsidP="004451C9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DF3A57">
        <w:rPr>
          <w:rFonts w:asciiTheme="majorBidi" w:eastAsia="MS Mincho" w:hAnsiTheme="majorBidi" w:cstheme="majorBidi"/>
          <w:sz w:val="28"/>
          <w:szCs w:val="28"/>
          <w:lang w:val="en-US"/>
        </w:rPr>
        <w:lastRenderedPageBreak/>
        <w:t>2</w:t>
      </w:r>
      <w:r w:rsidR="00CD6A3B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6763A1" w:rsidRPr="00DF3A57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 </w:t>
      </w:r>
      <w:r w:rsidR="006763A1" w:rsidRPr="00DF3A5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820F68" w:rsidRPr="00DF3A5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0F3B98A" w14:textId="77777777" w:rsidR="00820F68" w:rsidRPr="004F302F" w:rsidRDefault="00820F68" w:rsidP="004451C9">
      <w:pPr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541"/>
        <w:gridCol w:w="1347"/>
        <w:gridCol w:w="276"/>
        <w:gridCol w:w="1166"/>
        <w:gridCol w:w="276"/>
        <w:gridCol w:w="1093"/>
        <w:gridCol w:w="282"/>
        <w:gridCol w:w="1132"/>
      </w:tblGrid>
      <w:tr w:rsidR="00140191" w:rsidRPr="00DF3A57" w14:paraId="4E9AC6B6" w14:textId="77777777" w:rsidTr="00751951">
        <w:trPr>
          <w:tblHeader/>
        </w:trPr>
        <w:tc>
          <w:tcPr>
            <w:tcW w:w="1993" w:type="pct"/>
            <w:gridSpan w:val="2"/>
          </w:tcPr>
          <w:p w14:paraId="5121DE04" w14:textId="77777777" w:rsidR="00140191" w:rsidRPr="00DF3A57" w:rsidRDefault="0014019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</w:tcPr>
          <w:p w14:paraId="3183A220" w14:textId="4EB8738F" w:rsidR="00140191" w:rsidRPr="00DF3A57" w:rsidRDefault="00140191" w:rsidP="00140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นที่</w:t>
            </w:r>
            <w:r w:rsidR="007519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แสดงเงินลงทุนตาม</w:t>
            </w:r>
            <w:r w:rsidR="004806B9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ว</w:t>
            </w:r>
            <w:r w:rsidR="00751951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ีธี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149" w:type="pct"/>
          </w:tcPr>
          <w:p w14:paraId="21EF76ED" w14:textId="77777777" w:rsidR="00140191" w:rsidRPr="00DF3A57" w:rsidRDefault="00140191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13D84DA" w14:textId="77777777" w:rsidR="00140191" w:rsidRDefault="00140191" w:rsidP="00140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E191568" w14:textId="77777777" w:rsidR="00140191" w:rsidRDefault="00140191" w:rsidP="00140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B4F1519" w14:textId="4A327E03" w:rsidR="00140191" w:rsidRPr="00DF3A57" w:rsidRDefault="00140191" w:rsidP="00140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43E92B29" w14:textId="77777777" w:rsidR="00140191" w:rsidRPr="00DF3A57" w:rsidRDefault="00140191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pct"/>
            <w:gridSpan w:val="3"/>
          </w:tcPr>
          <w:p w14:paraId="2A12F365" w14:textId="77777777" w:rsidR="00140191" w:rsidRDefault="00140191" w:rsidP="00140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D355E82" w14:textId="77777777" w:rsidR="00140191" w:rsidRDefault="00140191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3299DE2" w14:textId="341037B1" w:rsidR="00140191" w:rsidRPr="00DF3A57" w:rsidRDefault="00140191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40D8A" w:rsidRPr="00DF3A57" w14:paraId="637522F5" w14:textId="77777777" w:rsidTr="00751951">
        <w:trPr>
          <w:trHeight w:val="344"/>
          <w:tblHeader/>
        </w:trPr>
        <w:tc>
          <w:tcPr>
            <w:tcW w:w="1993" w:type="pct"/>
            <w:gridSpan w:val="2"/>
          </w:tcPr>
          <w:p w14:paraId="22C60544" w14:textId="77777777" w:rsidR="00240D8A" w:rsidRPr="00DF3A57" w:rsidRDefault="00240D8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pct"/>
            <w:shd w:val="clear" w:color="auto" w:fill="auto"/>
          </w:tcPr>
          <w:p w14:paraId="21C4D0AE" w14:textId="5E07142F" w:rsidR="00240D8A" w:rsidRPr="00DF3A57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B3A79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168667EC" w14:textId="77777777" w:rsidR="00240D8A" w:rsidRPr="00DF3A57" w:rsidRDefault="00240D8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shd w:val="clear" w:color="auto" w:fill="auto"/>
          </w:tcPr>
          <w:p w14:paraId="3D4D91DD" w14:textId="61AAE71D" w:rsidR="00240D8A" w:rsidRPr="00DF3A57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B3A79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149" w:type="pct"/>
            <w:shd w:val="clear" w:color="auto" w:fill="auto"/>
          </w:tcPr>
          <w:p w14:paraId="63E1AFE9" w14:textId="77777777" w:rsidR="00240D8A" w:rsidRPr="00DF3A57" w:rsidRDefault="00240D8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64267BAC" w14:textId="3512FFEF" w:rsidR="00240D8A" w:rsidRPr="00DF3A57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B3A79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52" w:type="pct"/>
            <w:shd w:val="clear" w:color="auto" w:fill="auto"/>
          </w:tcPr>
          <w:p w14:paraId="33636341" w14:textId="77777777" w:rsidR="00240D8A" w:rsidRPr="00DF3A57" w:rsidRDefault="00240D8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06E3926D" w14:textId="24BC6CC8" w:rsidR="00240D8A" w:rsidRPr="00DF3A57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B3A79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240D8A" w:rsidRPr="00DF3A57" w14:paraId="1EA7E070" w14:textId="77777777" w:rsidTr="00751951">
        <w:trPr>
          <w:tblHeader/>
        </w:trPr>
        <w:tc>
          <w:tcPr>
            <w:tcW w:w="1701" w:type="pct"/>
          </w:tcPr>
          <w:p w14:paraId="1FCAF629" w14:textId="77777777" w:rsidR="00240D8A" w:rsidRPr="00DF3A57" w:rsidRDefault="00240D8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" w:type="pct"/>
          </w:tcPr>
          <w:p w14:paraId="48523E9D" w14:textId="77777777" w:rsidR="00240D8A" w:rsidRPr="00DF3A57" w:rsidRDefault="00240D8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6" w:type="pct"/>
            <w:gridSpan w:val="7"/>
          </w:tcPr>
          <w:p w14:paraId="1638DDF6" w14:textId="77777777" w:rsidR="00240D8A" w:rsidRPr="00DF3A57" w:rsidRDefault="00240D8A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972FF" w:rsidRPr="00DF3A57" w14:paraId="657396A4" w14:textId="77777777" w:rsidTr="00751951">
        <w:tc>
          <w:tcPr>
            <w:tcW w:w="1993" w:type="pct"/>
            <w:gridSpan w:val="2"/>
          </w:tcPr>
          <w:p w14:paraId="05DDEB22" w14:textId="6FB35218" w:rsidR="00B972FF" w:rsidRPr="00DF3A57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727" w:type="pct"/>
          </w:tcPr>
          <w:p w14:paraId="2D922EE0" w14:textId="77777777" w:rsidR="00B972FF" w:rsidRPr="00DF3A57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C1D11B4" w14:textId="77777777" w:rsidR="00B972FF" w:rsidRPr="00DF3A57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623D076C" w14:textId="77777777" w:rsidR="00B972FF" w:rsidRPr="00DF3A57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A529CB0" w14:textId="77777777" w:rsidR="00B972FF" w:rsidRPr="00DF3A57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E51FFB4" w14:textId="77777777" w:rsidR="00B972FF" w:rsidRPr="00DF3A57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1ACB6838" w14:textId="77777777" w:rsidR="00B972FF" w:rsidRPr="00DF3A57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0869FF4B" w14:textId="77777777" w:rsidR="00B972FF" w:rsidRPr="00DF3A57" w:rsidRDefault="00B972FF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171F" w:rsidRPr="00DF3A57" w14:paraId="62B8F1F1" w14:textId="77777777" w:rsidTr="00751951">
        <w:tc>
          <w:tcPr>
            <w:tcW w:w="1993" w:type="pct"/>
            <w:gridSpan w:val="2"/>
          </w:tcPr>
          <w:p w14:paraId="106DEC62" w14:textId="4D6161DF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727" w:type="pct"/>
          </w:tcPr>
          <w:p w14:paraId="64122824" w14:textId="16F266B7" w:rsidR="00C5171F" w:rsidRPr="00DF3A57" w:rsidRDefault="00C5171F" w:rsidP="0075195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1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64,170 </w:t>
            </w:r>
          </w:p>
        </w:tc>
        <w:tc>
          <w:tcPr>
            <w:tcW w:w="149" w:type="pct"/>
          </w:tcPr>
          <w:p w14:paraId="279AE44A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7C34C458" w14:textId="0E55EB78" w:rsidR="00C5171F" w:rsidRPr="00DF3A57" w:rsidRDefault="00C5171F" w:rsidP="00C5171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4,316</w:t>
            </w:r>
          </w:p>
        </w:tc>
        <w:tc>
          <w:tcPr>
            <w:tcW w:w="149" w:type="pct"/>
          </w:tcPr>
          <w:p w14:paraId="0F5D5F87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C2685C1" w14:textId="3D1DA5C5" w:rsidR="00C5171F" w:rsidRPr="00DF3A57" w:rsidRDefault="00C5171F" w:rsidP="00C5171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1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64,170 </w:t>
            </w:r>
          </w:p>
        </w:tc>
        <w:tc>
          <w:tcPr>
            <w:tcW w:w="152" w:type="pct"/>
          </w:tcPr>
          <w:p w14:paraId="3CE5EA12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5B518DC7" w14:textId="4131F8CE" w:rsidR="00C5171F" w:rsidRPr="00DF3A57" w:rsidRDefault="00C5171F" w:rsidP="00C5171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4,316</w:t>
            </w:r>
          </w:p>
        </w:tc>
      </w:tr>
      <w:tr w:rsidR="00C5171F" w:rsidRPr="00DF3A57" w14:paraId="008EDD88" w14:textId="77777777" w:rsidTr="00751951">
        <w:tc>
          <w:tcPr>
            <w:tcW w:w="1993" w:type="pct"/>
            <w:gridSpan w:val="2"/>
          </w:tcPr>
          <w:p w14:paraId="2AB0C40E" w14:textId="2BF48B4B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5A5E0522" w14:textId="6C5B4315" w:rsidR="00C5171F" w:rsidRPr="00DF3A57" w:rsidRDefault="00C5171F" w:rsidP="0075195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1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6,522 </w:t>
            </w:r>
          </w:p>
        </w:tc>
        <w:tc>
          <w:tcPr>
            <w:tcW w:w="149" w:type="pct"/>
          </w:tcPr>
          <w:p w14:paraId="63F7BE18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2448945" w14:textId="08FB3084" w:rsidR="00C5171F" w:rsidRPr="00DF3A57" w:rsidRDefault="00C5171F" w:rsidP="00C5171F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3,095</w:t>
            </w:r>
          </w:p>
        </w:tc>
        <w:tc>
          <w:tcPr>
            <w:tcW w:w="149" w:type="pct"/>
          </w:tcPr>
          <w:p w14:paraId="0A52DAC9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7A005C5" w14:textId="356D3EE0" w:rsidR="00C5171F" w:rsidRPr="00DF3A57" w:rsidRDefault="00C5171F" w:rsidP="00C5171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1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6,522 </w:t>
            </w:r>
          </w:p>
        </w:tc>
        <w:tc>
          <w:tcPr>
            <w:tcW w:w="152" w:type="pct"/>
          </w:tcPr>
          <w:p w14:paraId="410A2B9C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3E37DFBB" w14:textId="117EA79D" w:rsidR="00C5171F" w:rsidRPr="00DF3A57" w:rsidRDefault="00C5171F" w:rsidP="00C5171F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3,095</w:t>
            </w:r>
          </w:p>
        </w:tc>
      </w:tr>
      <w:tr w:rsidR="00C5171F" w:rsidRPr="00DF3A57" w14:paraId="01A4E575" w14:textId="77777777" w:rsidTr="00751951">
        <w:tc>
          <w:tcPr>
            <w:tcW w:w="1993" w:type="pct"/>
            <w:gridSpan w:val="2"/>
          </w:tcPr>
          <w:p w14:paraId="4A35A40F" w14:textId="46FA9143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06E3A0DB" w14:textId="04297D36" w:rsidR="00C5171F" w:rsidRPr="00DF3A57" w:rsidRDefault="00C5171F" w:rsidP="0075195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517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70,692</w:t>
            </w:r>
          </w:p>
        </w:tc>
        <w:tc>
          <w:tcPr>
            <w:tcW w:w="149" w:type="pct"/>
          </w:tcPr>
          <w:p w14:paraId="659E9705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0149421" w14:textId="17701129" w:rsidR="00C5171F" w:rsidRPr="00DF3A57" w:rsidRDefault="00C5171F" w:rsidP="00C5171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7,411</w:t>
            </w:r>
          </w:p>
        </w:tc>
        <w:tc>
          <w:tcPr>
            <w:tcW w:w="149" w:type="pct"/>
          </w:tcPr>
          <w:p w14:paraId="00836C64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CE1E6DC" w14:textId="3E11DA1A" w:rsidR="00C5171F" w:rsidRPr="00C5171F" w:rsidRDefault="00C5171F" w:rsidP="00C5171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517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70,692</w:t>
            </w:r>
          </w:p>
        </w:tc>
        <w:tc>
          <w:tcPr>
            <w:tcW w:w="152" w:type="pct"/>
          </w:tcPr>
          <w:p w14:paraId="1162580C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4D8864D" w14:textId="2DA4AFA5" w:rsidR="00C5171F" w:rsidRPr="00DF3A57" w:rsidRDefault="00C5171F" w:rsidP="00C5171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7,411</w:t>
            </w:r>
          </w:p>
        </w:tc>
      </w:tr>
      <w:tr w:rsidR="00C5171F" w:rsidRPr="00DF3A57" w14:paraId="7853DF19" w14:textId="77777777" w:rsidTr="00751951">
        <w:tc>
          <w:tcPr>
            <w:tcW w:w="1993" w:type="pct"/>
            <w:gridSpan w:val="2"/>
          </w:tcPr>
          <w:p w14:paraId="12196DA0" w14:textId="16613AD4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7" w:type="pct"/>
            <w:tcBorders>
              <w:top w:val="double" w:sz="4" w:space="0" w:color="auto"/>
            </w:tcBorders>
          </w:tcPr>
          <w:p w14:paraId="748F4D44" w14:textId="77777777" w:rsidR="00C5171F" w:rsidRPr="00DF3A57" w:rsidRDefault="00C5171F" w:rsidP="0075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14:paraId="3894281C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26D37E22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14:paraId="1A9AAE87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B263228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2" w:type="pct"/>
          </w:tcPr>
          <w:p w14:paraId="435EFC73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</w:tcPr>
          <w:p w14:paraId="2E07B267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5171F" w:rsidRPr="00DF3A57" w14:paraId="2C43DAB0" w14:textId="77777777" w:rsidTr="00751951">
        <w:tc>
          <w:tcPr>
            <w:tcW w:w="1993" w:type="pct"/>
            <w:gridSpan w:val="2"/>
          </w:tcPr>
          <w:p w14:paraId="57C4BC6A" w14:textId="3297012F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727" w:type="pct"/>
          </w:tcPr>
          <w:p w14:paraId="317D1E01" w14:textId="77777777" w:rsidR="00C5171F" w:rsidRPr="00DF3A57" w:rsidRDefault="00C5171F" w:rsidP="0075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7F4CAA1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750E5A27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42A577F0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0F71012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0130733C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3AC17F77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171F" w:rsidRPr="00DF3A57" w14:paraId="6AD8B774" w14:textId="77777777" w:rsidTr="00751951">
        <w:tc>
          <w:tcPr>
            <w:tcW w:w="1993" w:type="pct"/>
            <w:gridSpan w:val="2"/>
          </w:tcPr>
          <w:p w14:paraId="1E670CD6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727" w:type="pct"/>
          </w:tcPr>
          <w:p w14:paraId="72643FDC" w14:textId="46B52867" w:rsidR="00C5171F" w:rsidRPr="00DF3A57" w:rsidRDefault="00C5171F" w:rsidP="00751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5171F">
              <w:rPr>
                <w:rFonts w:asciiTheme="majorBidi" w:hAnsiTheme="majorBidi" w:cstheme="majorBidi"/>
                <w:sz w:val="28"/>
                <w:szCs w:val="28"/>
              </w:rPr>
              <w:t>44,888</w:t>
            </w:r>
          </w:p>
        </w:tc>
        <w:tc>
          <w:tcPr>
            <w:tcW w:w="149" w:type="pct"/>
          </w:tcPr>
          <w:p w14:paraId="0AF2DE20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22402733" w14:textId="13DACDA8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37,366</w:t>
            </w:r>
          </w:p>
        </w:tc>
        <w:tc>
          <w:tcPr>
            <w:tcW w:w="149" w:type="pct"/>
          </w:tcPr>
          <w:p w14:paraId="122CA480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5AF753A" w14:textId="0CC1C3D7" w:rsidR="00C5171F" w:rsidRPr="00C5171F" w:rsidRDefault="00C5171F" w:rsidP="00C5171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1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44,888</w:t>
            </w:r>
          </w:p>
        </w:tc>
        <w:tc>
          <w:tcPr>
            <w:tcW w:w="152" w:type="pct"/>
          </w:tcPr>
          <w:p w14:paraId="47310AC9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3F779D42" w14:textId="04ED7D52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37,366</w:t>
            </w:r>
          </w:p>
        </w:tc>
      </w:tr>
      <w:tr w:rsidR="00C5171F" w:rsidRPr="00DF3A57" w14:paraId="54CB7031" w14:textId="77777777" w:rsidTr="00751951">
        <w:tc>
          <w:tcPr>
            <w:tcW w:w="1993" w:type="pct"/>
            <w:gridSpan w:val="2"/>
          </w:tcPr>
          <w:p w14:paraId="1702CC1D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727" w:type="pct"/>
          </w:tcPr>
          <w:p w14:paraId="615D2875" w14:textId="2EDBE291" w:rsidR="00C5171F" w:rsidRPr="00DF3A57" w:rsidRDefault="00C5171F" w:rsidP="0075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5171F">
              <w:rPr>
                <w:rFonts w:asciiTheme="majorBidi" w:hAnsiTheme="majorBidi" w:cstheme="majorBidi"/>
                <w:sz w:val="28"/>
                <w:szCs w:val="28"/>
              </w:rPr>
              <w:t xml:space="preserve"> 4,178 </w:t>
            </w:r>
          </w:p>
        </w:tc>
        <w:tc>
          <w:tcPr>
            <w:tcW w:w="149" w:type="pct"/>
          </w:tcPr>
          <w:p w14:paraId="4DE60BFC" w14:textId="77777777" w:rsidR="00C5171F" w:rsidRPr="00DF3A57" w:rsidRDefault="00C5171F" w:rsidP="00C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0D66A994" w14:textId="29638C1E" w:rsidR="00C5171F" w:rsidRPr="00DF3A57" w:rsidRDefault="00C5171F" w:rsidP="00C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4,018</w:t>
            </w:r>
          </w:p>
        </w:tc>
        <w:tc>
          <w:tcPr>
            <w:tcW w:w="149" w:type="pct"/>
          </w:tcPr>
          <w:p w14:paraId="36843CE0" w14:textId="77777777" w:rsidR="00C5171F" w:rsidRPr="00DF3A57" w:rsidRDefault="00C5171F" w:rsidP="00C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A203A5D" w14:textId="4AE3AE38" w:rsidR="00C5171F" w:rsidRPr="00C5171F" w:rsidRDefault="00C5171F" w:rsidP="00C5171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1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4,178 </w:t>
            </w:r>
          </w:p>
        </w:tc>
        <w:tc>
          <w:tcPr>
            <w:tcW w:w="152" w:type="pct"/>
          </w:tcPr>
          <w:p w14:paraId="116BC539" w14:textId="77777777" w:rsidR="00C5171F" w:rsidRPr="00DF3A57" w:rsidRDefault="00C5171F" w:rsidP="00C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6E79E176" w14:textId="1DCFA385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sz w:val="28"/>
                <w:szCs w:val="28"/>
              </w:rPr>
              <w:t>4,018</w:t>
            </w:r>
          </w:p>
        </w:tc>
      </w:tr>
      <w:tr w:rsidR="00C5171F" w:rsidRPr="00DF3A57" w14:paraId="4ACDCE4B" w14:textId="77777777" w:rsidTr="00751951">
        <w:tc>
          <w:tcPr>
            <w:tcW w:w="1993" w:type="pct"/>
            <w:gridSpan w:val="2"/>
          </w:tcPr>
          <w:p w14:paraId="78176C94" w14:textId="77777777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35AD725C" w14:textId="448FA4C6" w:rsidR="00C5171F" w:rsidRPr="00DF3A57" w:rsidRDefault="00C5171F" w:rsidP="00751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17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51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49,066</w:t>
            </w:r>
            <w:r w:rsidRPr="00C517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9" w:type="pct"/>
          </w:tcPr>
          <w:p w14:paraId="5A09125B" w14:textId="77777777" w:rsidR="00C5171F" w:rsidRPr="00DF3A57" w:rsidRDefault="00C5171F" w:rsidP="00C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9120C38" w14:textId="7205CB1E" w:rsidR="00C5171F" w:rsidRPr="00DF3A57" w:rsidRDefault="00C5171F" w:rsidP="00C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41,384</w:t>
            </w:r>
          </w:p>
        </w:tc>
        <w:tc>
          <w:tcPr>
            <w:tcW w:w="149" w:type="pct"/>
          </w:tcPr>
          <w:p w14:paraId="346B8E0C" w14:textId="77777777" w:rsidR="00C5171F" w:rsidRPr="00DF3A57" w:rsidRDefault="00C5171F" w:rsidP="00C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D3523B3" w14:textId="1B9F6559" w:rsidR="00C5171F" w:rsidRPr="00C5171F" w:rsidRDefault="00C5171F" w:rsidP="00C5171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517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517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49,066</w:t>
            </w:r>
            <w:r w:rsidRPr="00C517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2" w:type="pct"/>
          </w:tcPr>
          <w:p w14:paraId="1AA74C7E" w14:textId="77777777" w:rsidR="00C5171F" w:rsidRPr="00DF3A57" w:rsidRDefault="00C5171F" w:rsidP="00C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1F2E35AC" w14:textId="1DA2FCEC" w:rsidR="00C5171F" w:rsidRPr="00DF3A57" w:rsidRDefault="00C5171F" w:rsidP="00C5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3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41,384</w:t>
            </w:r>
          </w:p>
        </w:tc>
      </w:tr>
    </w:tbl>
    <w:p w14:paraId="60B9D947" w14:textId="2EEFBC8C" w:rsidR="00077EF1" w:rsidRPr="004F302F" w:rsidRDefault="00077EF1" w:rsidP="004451C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179CE874" w14:textId="2F5ACD5B" w:rsidR="00B972FF" w:rsidRPr="004F302F" w:rsidRDefault="00B972FF" w:rsidP="004451C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val="en-US" w:bidi="th-TH"/>
        </w:rPr>
      </w:pPr>
      <w:r w:rsidRPr="004F302F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บริษัทมีภาระผูกพันกับสถาบันการเงินแห่งหนึ่งออกหนังสือค้ำประกันบริษัทสำหรับการใช้ไฟฟ้าให้แก่หน่วยงานราชการ และบริษัทเอกชน</w:t>
      </w:r>
      <w:r w:rsidRPr="004F302F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4F302F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และหนังสือค้ำประกันบริษัทให้แก่กรมศุลกากร</w:t>
      </w:r>
    </w:p>
    <w:p w14:paraId="3E211E87" w14:textId="3D8213F5" w:rsidR="00B972FF" w:rsidRPr="004F302F" w:rsidRDefault="00B972FF" w:rsidP="004451C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424472BF" w14:textId="552B9EFF" w:rsidR="00902883" w:rsidRPr="004F302F" w:rsidRDefault="003E0ACB" w:rsidP="004451C9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4F302F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CD6A3B">
        <w:rPr>
          <w:rFonts w:asciiTheme="majorBidi" w:eastAsia="MS Mincho" w:hAnsiTheme="majorBidi" w:cstheme="majorBidi"/>
          <w:sz w:val="28"/>
          <w:szCs w:val="28"/>
          <w:lang w:val="en-US"/>
        </w:rPr>
        <w:t>3</w:t>
      </w:r>
      <w:r w:rsidR="00902883" w:rsidRPr="004F302F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 </w:t>
      </w:r>
      <w:r w:rsidR="00902883" w:rsidRPr="004F302F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02883" w:rsidRPr="004F302F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เหตุการณ์ภายหลังรอบระยะเวลาที่รายงาน</w:t>
      </w:r>
    </w:p>
    <w:p w14:paraId="530B5F8C" w14:textId="765D56A5" w:rsidR="00902883" w:rsidRPr="004F302F" w:rsidRDefault="00902883" w:rsidP="004451C9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75D20182" w14:textId="3FDD044F" w:rsidR="00902883" w:rsidRPr="00DF3A57" w:rsidRDefault="00902883" w:rsidP="004451C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</w:pPr>
      <w:r w:rsidRPr="00AF32AF">
        <w:rPr>
          <w:rFonts w:asciiTheme="majorBidi" w:hAnsiTheme="majorBidi" w:cstheme="majorBidi"/>
          <w:spacing w:val="-6"/>
          <w:sz w:val="28"/>
          <w:szCs w:val="28"/>
          <w:cs/>
        </w:rPr>
        <w:t xml:space="preserve">วันที่ </w:t>
      </w:r>
      <w:r w:rsidR="003E0ACB" w:rsidRPr="00AF32AF">
        <w:rPr>
          <w:rFonts w:asciiTheme="majorBidi" w:hAnsiTheme="majorBidi" w:cstheme="majorBidi"/>
          <w:bCs/>
          <w:sz w:val="28"/>
          <w:szCs w:val="28"/>
          <w:lang w:val="en-US"/>
        </w:rPr>
        <w:t>2</w:t>
      </w:r>
      <w:r w:rsidR="00FA3ED9" w:rsidRPr="00AF32AF">
        <w:rPr>
          <w:rFonts w:asciiTheme="majorBidi" w:hAnsiTheme="majorBidi" w:cstheme="majorBidi"/>
          <w:bCs/>
          <w:sz w:val="28"/>
          <w:szCs w:val="28"/>
          <w:lang w:val="en-US"/>
        </w:rPr>
        <w:t>4</w:t>
      </w:r>
      <w:r w:rsidRPr="00AF32AF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 </w:t>
      </w:r>
      <w:r w:rsidRPr="00AF32AF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กุมภาพันธ์ </w:t>
      </w:r>
      <w:r w:rsidR="003E0ACB" w:rsidRPr="00AF32AF">
        <w:rPr>
          <w:rFonts w:asciiTheme="majorBidi" w:hAnsiTheme="majorBidi" w:cstheme="majorBidi"/>
          <w:bCs/>
          <w:sz w:val="28"/>
          <w:szCs w:val="28"/>
          <w:lang w:val="en-US"/>
        </w:rPr>
        <w:t>256</w:t>
      </w:r>
      <w:r w:rsidR="00FA3ED9" w:rsidRPr="00AF32AF">
        <w:rPr>
          <w:rFonts w:asciiTheme="majorBidi" w:hAnsiTheme="majorBidi" w:cstheme="majorBidi"/>
          <w:bCs/>
          <w:sz w:val="28"/>
          <w:szCs w:val="28"/>
          <w:lang w:val="en-US"/>
        </w:rPr>
        <w:t>6</w:t>
      </w:r>
      <w:r w:rsidRPr="00AF32AF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 </w:t>
      </w:r>
      <w:r w:rsidRPr="00AF32AF">
        <w:rPr>
          <w:rFonts w:asciiTheme="majorBidi" w:hAnsiTheme="majorBidi" w:cstheme="majorBidi"/>
          <w:spacing w:val="-6"/>
          <w:sz w:val="28"/>
          <w:szCs w:val="28"/>
          <w:cs/>
        </w:rPr>
        <w:t>ที่ประชุมคณะกรรมการของบริษัทได้มีมติเห็นชอบให้เสนอที่ประชุมสามัญผู้ถือหุ้นเรื่องจ่ายเงิน</w:t>
      </w:r>
      <w:r w:rsidRPr="00AF32AF">
        <w:rPr>
          <w:rFonts w:asciiTheme="majorBidi" w:hAnsiTheme="majorBidi" w:cstheme="majorBidi"/>
          <w:spacing w:val="-6"/>
          <w:sz w:val="28"/>
          <w:szCs w:val="28"/>
        </w:rPr>
        <w:br/>
      </w:r>
      <w:r w:rsidRPr="00AF32AF">
        <w:rPr>
          <w:rFonts w:asciiTheme="majorBidi" w:hAnsiTheme="majorBidi" w:cstheme="majorBidi"/>
          <w:spacing w:val="-6"/>
          <w:sz w:val="28"/>
          <w:szCs w:val="28"/>
          <w:cs/>
        </w:rPr>
        <w:t xml:space="preserve">ปันผลสำหรับปี </w:t>
      </w:r>
      <w:r w:rsidR="003E0ACB" w:rsidRPr="00AF32AF">
        <w:rPr>
          <w:rFonts w:asciiTheme="majorBidi" w:hAnsiTheme="majorBidi" w:cstheme="majorBidi"/>
          <w:bCs/>
          <w:sz w:val="28"/>
          <w:szCs w:val="28"/>
          <w:lang w:val="en-US"/>
        </w:rPr>
        <w:t>256</w:t>
      </w:r>
      <w:r w:rsidR="00FA3ED9" w:rsidRPr="00AF32AF">
        <w:rPr>
          <w:rFonts w:asciiTheme="majorBidi" w:hAnsiTheme="majorBidi" w:cstheme="majorBidi"/>
          <w:bCs/>
          <w:sz w:val="28"/>
          <w:szCs w:val="28"/>
          <w:lang w:val="en-US"/>
        </w:rPr>
        <w:t>5</w:t>
      </w:r>
      <w:r w:rsidRPr="00AF32AF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 </w:t>
      </w:r>
      <w:r w:rsidRPr="00AF32AF">
        <w:rPr>
          <w:rFonts w:asciiTheme="majorBidi" w:hAnsiTheme="majorBidi" w:cstheme="majorBidi"/>
          <w:spacing w:val="-6"/>
          <w:sz w:val="28"/>
          <w:szCs w:val="28"/>
          <w:cs/>
        </w:rPr>
        <w:t>ในอัตราหุ้นละ</w:t>
      </w:r>
      <w:r w:rsidR="00D3760B" w:rsidRPr="00AF32AF">
        <w:rPr>
          <w:rFonts w:asciiTheme="majorBidi" w:hAnsiTheme="majorBidi" w:cstheme="majorBidi"/>
          <w:spacing w:val="-6"/>
          <w:sz w:val="28"/>
          <w:szCs w:val="28"/>
          <w:lang w:val="en-US" w:bidi="th-TH"/>
        </w:rPr>
        <w:t xml:space="preserve"> </w:t>
      </w:r>
      <w:r w:rsidR="00515459">
        <w:rPr>
          <w:rFonts w:asciiTheme="majorBidi" w:hAnsiTheme="majorBidi" w:cstheme="majorBidi"/>
          <w:spacing w:val="-6"/>
          <w:sz w:val="28"/>
          <w:szCs w:val="28"/>
          <w:lang w:val="en-US" w:bidi="th-TH"/>
        </w:rPr>
        <w:t>8.5</w:t>
      </w:r>
      <w:r w:rsidRPr="00AF32AF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 </w:t>
      </w:r>
      <w:r w:rsidRPr="00AF32AF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บาท เป็นจำนวนเงินทั้งสิ้น </w:t>
      </w:r>
      <w:r w:rsidR="00515459">
        <w:rPr>
          <w:rFonts w:asciiTheme="majorBidi" w:hAnsiTheme="majorBidi" w:cstheme="majorBidi"/>
          <w:spacing w:val="-6"/>
          <w:sz w:val="28"/>
          <w:szCs w:val="28"/>
        </w:rPr>
        <w:t>63.75</w:t>
      </w:r>
      <w:r w:rsidR="00D3760B" w:rsidRPr="00AF32AF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 </w:t>
      </w:r>
      <w:r w:rsidRPr="00AF32AF">
        <w:rPr>
          <w:rFonts w:asciiTheme="majorBidi" w:hAnsiTheme="majorBidi" w:cstheme="majorBidi"/>
          <w:spacing w:val="-6"/>
          <w:sz w:val="28"/>
          <w:szCs w:val="28"/>
          <w:cs/>
        </w:rPr>
        <w:t>ล้านบาท ทั้งนี้การจ่ายเงินปันผลดังกล่าวขึ้นอยู่กับการอนุมัติจากที่ประชุมสามัญผู้ถือหุ้น</w:t>
      </w:r>
      <w:r w:rsidR="006D1B9C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</w:p>
    <w:sectPr w:rsidR="00902883" w:rsidRPr="00DF3A57" w:rsidSect="00941B8E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B3427" w14:textId="77777777" w:rsidR="00331866" w:rsidRDefault="00331866" w:rsidP="00900EE2">
      <w:r>
        <w:separator/>
      </w:r>
    </w:p>
  </w:endnote>
  <w:endnote w:type="continuationSeparator" w:id="0">
    <w:p w14:paraId="21E0CD15" w14:textId="77777777" w:rsidR="00331866" w:rsidRDefault="00331866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88C5" w14:textId="2E257EE1" w:rsidR="001442B0" w:rsidRPr="00211355" w:rsidRDefault="001442B0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3E0ACB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5F4FD198" w14:textId="77777777" w:rsidR="001442B0" w:rsidRDefault="001442B0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3FC16" w14:textId="77777777" w:rsidR="00331866" w:rsidRDefault="00331866" w:rsidP="00900EE2">
      <w:r>
        <w:separator/>
      </w:r>
    </w:p>
  </w:footnote>
  <w:footnote w:type="continuationSeparator" w:id="0">
    <w:p w14:paraId="0A3CE292" w14:textId="77777777" w:rsidR="00331866" w:rsidRDefault="00331866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95A36" w14:textId="1B867C0C" w:rsidR="0037450C" w:rsidRPr="0037450C" w:rsidRDefault="001442B0" w:rsidP="0037450C">
    <w:pPr>
      <w:pStyle w:val="Heading6"/>
      <w:jc w:val="both"/>
      <w:rPr>
        <w:rFonts w:ascii="Angsana New" w:hAnsi="Angsana New"/>
        <w:sz w:val="32"/>
        <w:szCs w:val="32"/>
      </w:rPr>
    </w:pPr>
    <w:r w:rsidRPr="00943FE8">
      <w:rPr>
        <w:rFonts w:ascii="Angsana New" w:hAnsi="Angsana New" w:hint="cs"/>
        <w:sz w:val="32"/>
        <w:szCs w:val="32"/>
        <w:cs/>
      </w:rPr>
      <w:t>บริษัท</w:t>
    </w:r>
    <w:r w:rsidRPr="00943FE8">
      <w:rPr>
        <w:rFonts w:ascii="Angsana New" w:hAnsi="Angsana New"/>
        <w:sz w:val="32"/>
        <w:szCs w:val="32"/>
        <w:cs/>
      </w:rPr>
      <w:t xml:space="preserve"> </w:t>
    </w:r>
    <w:r w:rsidRPr="00943FE8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943FE8">
      <w:rPr>
        <w:rFonts w:ascii="Angsana New" w:hAnsi="Angsana New"/>
        <w:sz w:val="32"/>
        <w:szCs w:val="32"/>
        <w:cs/>
      </w:rPr>
      <w:t xml:space="preserve"> </w:t>
    </w:r>
    <w:r w:rsidRPr="00943FE8">
      <w:rPr>
        <w:rFonts w:ascii="Angsana New" w:hAnsi="Angsana New" w:hint="cs"/>
        <w:sz w:val="32"/>
        <w:szCs w:val="32"/>
        <w:cs/>
      </w:rPr>
      <w:t>จำกัด</w:t>
    </w:r>
    <w:r w:rsidRPr="00943FE8">
      <w:rPr>
        <w:rFonts w:ascii="Angsana New" w:hAnsi="Angsana New"/>
        <w:sz w:val="32"/>
        <w:szCs w:val="32"/>
        <w:cs/>
      </w:rPr>
      <w:t xml:space="preserve"> (</w:t>
    </w:r>
    <w:r w:rsidRPr="00943FE8">
      <w:rPr>
        <w:rFonts w:ascii="Angsana New" w:hAnsi="Angsana New" w:hint="cs"/>
        <w:sz w:val="32"/>
        <w:szCs w:val="32"/>
        <w:cs/>
      </w:rPr>
      <w:t>มหาชน</w:t>
    </w:r>
    <w:r w:rsidRPr="00943FE8">
      <w:rPr>
        <w:rFonts w:ascii="Angsana New" w:hAnsi="Angsana New"/>
        <w:sz w:val="32"/>
        <w:szCs w:val="32"/>
        <w:cs/>
      </w:rPr>
      <w:t>)</w:t>
    </w:r>
  </w:p>
  <w:p w14:paraId="560363D9" w14:textId="22C00BF5" w:rsidR="001442B0" w:rsidRPr="00E669A5" w:rsidRDefault="001442B0" w:rsidP="004B5E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B1A55F8" w14:textId="78E965E3" w:rsidR="001442B0" w:rsidRPr="00DF07CF" w:rsidRDefault="001442B0" w:rsidP="004B5E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3E0ACB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3E0ACB">
      <w:rPr>
        <w:rFonts w:ascii="Angsana New" w:hAnsi="Angsana New"/>
        <w:sz w:val="32"/>
        <w:szCs w:val="32"/>
        <w:lang w:val="en-US" w:bidi="th-TH"/>
      </w:rPr>
      <w:t>256</w:t>
    </w:r>
    <w:r w:rsidR="00E303B0">
      <w:rPr>
        <w:rFonts w:ascii="Angsana New" w:hAnsi="Angsana New"/>
        <w:sz w:val="32"/>
        <w:szCs w:val="32"/>
        <w:lang w:val="en-US" w:bidi="th-TH"/>
      </w:rPr>
      <w:t>5</w:t>
    </w:r>
  </w:p>
  <w:p w14:paraId="1C60F8A4" w14:textId="77777777" w:rsidR="001442B0" w:rsidRPr="004B3C0B" w:rsidRDefault="001442B0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65B37" w14:textId="77777777" w:rsidR="001442B0" w:rsidRDefault="001442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86697" w14:textId="50CAA8F0" w:rsidR="001442B0" w:rsidRPr="00E669A5" w:rsidRDefault="001442B0" w:rsidP="00757B49">
    <w:pPr>
      <w:pStyle w:val="Heading6"/>
      <w:tabs>
        <w:tab w:val="left" w:pos="7845"/>
      </w:tabs>
      <w:jc w:val="both"/>
      <w:rPr>
        <w:rFonts w:ascii="Angsana New" w:hAnsi="Angsana New"/>
        <w:sz w:val="32"/>
        <w:szCs w:val="32"/>
      </w:rPr>
    </w:pPr>
    <w:r w:rsidRPr="00164FA5">
      <w:rPr>
        <w:rFonts w:ascii="Angsana New" w:hAnsi="Angsana New" w:hint="cs"/>
        <w:sz w:val="32"/>
        <w:szCs w:val="32"/>
        <w:cs/>
      </w:rPr>
      <w:t>บริษัท</w:t>
    </w:r>
    <w:r w:rsidRPr="00164FA5">
      <w:rPr>
        <w:rFonts w:ascii="Angsana New" w:hAnsi="Angsana New"/>
        <w:sz w:val="32"/>
        <w:szCs w:val="32"/>
        <w:cs/>
      </w:rPr>
      <w:t xml:space="preserve"> </w:t>
    </w:r>
    <w:r w:rsidRPr="00164FA5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164FA5">
      <w:rPr>
        <w:rFonts w:ascii="Angsana New" w:hAnsi="Angsana New"/>
        <w:sz w:val="32"/>
        <w:szCs w:val="32"/>
        <w:cs/>
      </w:rPr>
      <w:t xml:space="preserve"> </w:t>
    </w:r>
    <w:r w:rsidRPr="00164FA5">
      <w:rPr>
        <w:rFonts w:ascii="Angsana New" w:hAnsi="Angsana New" w:hint="cs"/>
        <w:sz w:val="32"/>
        <w:szCs w:val="32"/>
        <w:cs/>
      </w:rPr>
      <w:t>จำกัด</w:t>
    </w:r>
    <w:r w:rsidRPr="00164FA5">
      <w:rPr>
        <w:rFonts w:ascii="Angsana New" w:hAnsi="Angsana New"/>
        <w:sz w:val="32"/>
        <w:szCs w:val="32"/>
        <w:cs/>
      </w:rPr>
      <w:t xml:space="preserve"> (</w:t>
    </w:r>
    <w:r w:rsidRPr="00164FA5">
      <w:rPr>
        <w:rFonts w:ascii="Angsana New" w:hAnsi="Angsana New" w:hint="cs"/>
        <w:sz w:val="32"/>
        <w:szCs w:val="32"/>
        <w:cs/>
      </w:rPr>
      <w:t>มหาชน</w:t>
    </w:r>
    <w:r w:rsidRPr="00164F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/>
        <w:sz w:val="32"/>
        <w:szCs w:val="32"/>
        <w:cs/>
      </w:rPr>
      <w:tab/>
    </w:r>
  </w:p>
  <w:p w14:paraId="12C4943D" w14:textId="77777777" w:rsidR="001442B0" w:rsidRPr="00E669A5" w:rsidRDefault="001442B0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A77926C" w14:textId="5C1C0214" w:rsidR="001442B0" w:rsidRDefault="001442B0" w:rsidP="00E26280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3E0ACB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 w:rsidRPr="003E0ACB">
      <w:rPr>
        <w:rFonts w:ascii="Angsana New" w:hAnsi="Angsana New"/>
        <w:sz w:val="32"/>
        <w:szCs w:val="32"/>
        <w:lang w:val="en-US" w:bidi="th-TH"/>
      </w:rPr>
      <w:t>256</w:t>
    </w:r>
    <w:r w:rsidR="001602E8">
      <w:rPr>
        <w:rFonts w:ascii="Angsana New" w:hAnsi="Angsana New"/>
        <w:sz w:val="32"/>
        <w:szCs w:val="32"/>
        <w:lang w:val="en-US" w:bidi="th-TH"/>
      </w:rPr>
      <w:t>5</w:t>
    </w:r>
  </w:p>
  <w:p w14:paraId="7838FDCA" w14:textId="77777777" w:rsidR="001442B0" w:rsidRPr="00DF07CF" w:rsidRDefault="001442B0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val="en-US" w:bidi="th-TH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914FF" w14:textId="77777777" w:rsidR="001442B0" w:rsidRDefault="001442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12" w15:restartNumberingAfterBreak="0">
    <w:nsid w:val="02B32BB0"/>
    <w:multiLevelType w:val="singleLevel"/>
    <w:tmpl w:val="0930E61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</w:abstractNum>
  <w:abstractNum w:abstractNumId="1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0C7D3F56"/>
    <w:multiLevelType w:val="hybridMultilevel"/>
    <w:tmpl w:val="29642472"/>
    <w:lvl w:ilvl="0" w:tplc="AEAC90BC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D2620B4"/>
    <w:multiLevelType w:val="hybridMultilevel"/>
    <w:tmpl w:val="B972D1EC"/>
    <w:lvl w:ilvl="0" w:tplc="90CC668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106D681B"/>
    <w:multiLevelType w:val="hybridMultilevel"/>
    <w:tmpl w:val="66461FF2"/>
    <w:lvl w:ilvl="0" w:tplc="E714814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145C4712"/>
    <w:multiLevelType w:val="hybridMultilevel"/>
    <w:tmpl w:val="4820562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19AA494C"/>
    <w:multiLevelType w:val="hybridMultilevel"/>
    <w:tmpl w:val="765C35FA"/>
    <w:lvl w:ilvl="0" w:tplc="F37C87E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1CD83238"/>
    <w:multiLevelType w:val="hybridMultilevel"/>
    <w:tmpl w:val="BC56E7C2"/>
    <w:lvl w:ilvl="0" w:tplc="64C66C78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2B60502A"/>
    <w:multiLevelType w:val="hybridMultilevel"/>
    <w:tmpl w:val="CC0C7E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913AD7"/>
    <w:multiLevelType w:val="singleLevel"/>
    <w:tmpl w:val="64C66C78"/>
    <w:lvl w:ilvl="0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  <w:color w:val="auto"/>
        <w:sz w:val="24"/>
      </w:rPr>
    </w:lvl>
  </w:abstractNum>
  <w:abstractNum w:abstractNumId="28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C965A0"/>
    <w:multiLevelType w:val="hybridMultilevel"/>
    <w:tmpl w:val="CBE499DC"/>
    <w:lvl w:ilvl="0" w:tplc="F5E4CF26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4D25CD"/>
    <w:multiLevelType w:val="hybridMultilevel"/>
    <w:tmpl w:val="03900AC8"/>
    <w:lvl w:ilvl="0" w:tplc="9B408F2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9549E6"/>
    <w:multiLevelType w:val="hybridMultilevel"/>
    <w:tmpl w:val="8B108512"/>
    <w:lvl w:ilvl="0" w:tplc="64C66C78">
      <w:start w:val="5"/>
      <w:numFmt w:val="bullet"/>
      <w:lvlText w:val="-"/>
      <w:lvlJc w:val="left"/>
      <w:pPr>
        <w:ind w:left="16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0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4F3E56AD"/>
    <w:multiLevelType w:val="hybridMultilevel"/>
    <w:tmpl w:val="83246DD4"/>
    <w:lvl w:ilvl="0" w:tplc="1CEE254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51AE4E26"/>
    <w:multiLevelType w:val="hybridMultilevel"/>
    <w:tmpl w:val="D7DC9670"/>
    <w:lvl w:ilvl="0" w:tplc="F53A56F2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/>
      </w:rPr>
    </w:lvl>
  </w:abstractNum>
  <w:abstractNum w:abstractNumId="45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72618D"/>
    <w:multiLevelType w:val="hybridMultilevel"/>
    <w:tmpl w:val="F6825E52"/>
    <w:lvl w:ilvl="0" w:tplc="F872C0E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61054F4E"/>
    <w:multiLevelType w:val="hybridMultilevel"/>
    <w:tmpl w:val="43B8593A"/>
    <w:lvl w:ilvl="0" w:tplc="58AAC29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9" w15:restartNumberingAfterBreak="0">
    <w:nsid w:val="681250E8"/>
    <w:multiLevelType w:val="hybridMultilevel"/>
    <w:tmpl w:val="32D6A9E0"/>
    <w:lvl w:ilvl="0" w:tplc="930474FC">
      <w:start w:val="1"/>
      <w:numFmt w:val="bullet"/>
      <w:lvlText w:val="-"/>
      <w:lvlJc w:val="left"/>
      <w:pPr>
        <w:ind w:left="1426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1" w15:restartNumberingAfterBreak="0">
    <w:nsid w:val="6ED810E2"/>
    <w:multiLevelType w:val="hybridMultilevel"/>
    <w:tmpl w:val="FFBEBEFC"/>
    <w:lvl w:ilvl="0" w:tplc="58588BC0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4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3"/>
  </w:num>
  <w:num w:numId="12">
    <w:abstractNumId w:val="24"/>
  </w:num>
  <w:num w:numId="13">
    <w:abstractNumId w:val="48"/>
  </w:num>
  <w:num w:numId="14">
    <w:abstractNumId w:val="29"/>
  </w:num>
  <w:num w:numId="15">
    <w:abstractNumId w:val="36"/>
  </w:num>
  <w:num w:numId="16">
    <w:abstractNumId w:val="43"/>
  </w:num>
  <w:num w:numId="17">
    <w:abstractNumId w:val="30"/>
  </w:num>
  <w:num w:numId="18">
    <w:abstractNumId w:val="53"/>
  </w:num>
  <w:num w:numId="19">
    <w:abstractNumId w:val="15"/>
  </w:num>
  <w:num w:numId="20">
    <w:abstractNumId w:val="47"/>
  </w:num>
  <w:num w:numId="21">
    <w:abstractNumId w:val="18"/>
  </w:num>
  <w:num w:numId="22">
    <w:abstractNumId w:val="10"/>
  </w:num>
  <w:num w:numId="23">
    <w:abstractNumId w:val="54"/>
  </w:num>
  <w:num w:numId="24">
    <w:abstractNumId w:val="20"/>
  </w:num>
  <w:num w:numId="25">
    <w:abstractNumId w:val="41"/>
  </w:num>
  <w:num w:numId="26">
    <w:abstractNumId w:val="35"/>
  </w:num>
  <w:num w:numId="27">
    <w:abstractNumId w:val="55"/>
  </w:num>
  <w:num w:numId="28">
    <w:abstractNumId w:val="13"/>
  </w:num>
  <w:num w:numId="29">
    <w:abstractNumId w:val="20"/>
  </w:num>
  <w:num w:numId="30">
    <w:abstractNumId w:val="51"/>
  </w:num>
  <w:num w:numId="31">
    <w:abstractNumId w:val="49"/>
  </w:num>
  <w:num w:numId="32">
    <w:abstractNumId w:val="56"/>
  </w:num>
  <w:num w:numId="33">
    <w:abstractNumId w:val="44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2"/>
  </w:num>
  <w:num w:numId="3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2"/>
  </w:num>
  <w:num w:numId="3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37"/>
  </w:num>
  <w:num w:numId="41">
    <w:abstractNumId w:val="39"/>
  </w:num>
  <w:num w:numId="42">
    <w:abstractNumId w:val="17"/>
  </w:num>
  <w:num w:numId="43">
    <w:abstractNumId w:val="50"/>
  </w:num>
  <w:num w:numId="44">
    <w:abstractNumId w:val="25"/>
  </w:num>
  <w:num w:numId="45">
    <w:abstractNumId w:val="23"/>
  </w:num>
  <w:num w:numId="46">
    <w:abstractNumId w:val="27"/>
  </w:num>
  <w:num w:numId="47">
    <w:abstractNumId w:val="28"/>
  </w:num>
  <w:num w:numId="48">
    <w:abstractNumId w:val="34"/>
  </w:num>
  <w:num w:numId="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1"/>
  </w:num>
  <w:num w:numId="51">
    <w:abstractNumId w:val="31"/>
  </w:num>
  <w:num w:numId="52">
    <w:abstractNumId w:val="46"/>
  </w:num>
  <w:num w:numId="53">
    <w:abstractNumId w:val="32"/>
  </w:num>
  <w:num w:numId="54">
    <w:abstractNumId w:val="40"/>
  </w:num>
  <w:num w:numId="55">
    <w:abstractNumId w:val="42"/>
  </w:num>
  <w:num w:numId="56">
    <w:abstractNumId w:val="22"/>
  </w:num>
  <w:num w:numId="57">
    <w:abstractNumId w:val="26"/>
  </w:num>
  <w:num w:numId="58">
    <w:abstractNumId w:val="38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571"/>
    <w:rsid w:val="00000730"/>
    <w:rsid w:val="00000806"/>
    <w:rsid w:val="00000DA9"/>
    <w:rsid w:val="0000113A"/>
    <w:rsid w:val="000013E3"/>
    <w:rsid w:val="0000155D"/>
    <w:rsid w:val="00001A22"/>
    <w:rsid w:val="00001F01"/>
    <w:rsid w:val="00001F9D"/>
    <w:rsid w:val="000020E4"/>
    <w:rsid w:val="000022B1"/>
    <w:rsid w:val="00002377"/>
    <w:rsid w:val="00002620"/>
    <w:rsid w:val="000027DB"/>
    <w:rsid w:val="0000291C"/>
    <w:rsid w:val="00002B1F"/>
    <w:rsid w:val="00002DC4"/>
    <w:rsid w:val="00002E24"/>
    <w:rsid w:val="00002F7E"/>
    <w:rsid w:val="00003233"/>
    <w:rsid w:val="00003534"/>
    <w:rsid w:val="000036F9"/>
    <w:rsid w:val="00003A8F"/>
    <w:rsid w:val="00003BFC"/>
    <w:rsid w:val="00003D90"/>
    <w:rsid w:val="00003E36"/>
    <w:rsid w:val="00003ED8"/>
    <w:rsid w:val="000040A3"/>
    <w:rsid w:val="0000423A"/>
    <w:rsid w:val="0000449B"/>
    <w:rsid w:val="00004647"/>
    <w:rsid w:val="00004681"/>
    <w:rsid w:val="00005193"/>
    <w:rsid w:val="00005444"/>
    <w:rsid w:val="00005497"/>
    <w:rsid w:val="000055B8"/>
    <w:rsid w:val="00005755"/>
    <w:rsid w:val="000057A0"/>
    <w:rsid w:val="00005813"/>
    <w:rsid w:val="00005B3E"/>
    <w:rsid w:val="00005EA5"/>
    <w:rsid w:val="00006117"/>
    <w:rsid w:val="00006838"/>
    <w:rsid w:val="0000690E"/>
    <w:rsid w:val="00006B43"/>
    <w:rsid w:val="00006BFA"/>
    <w:rsid w:val="00006C2A"/>
    <w:rsid w:val="00006C60"/>
    <w:rsid w:val="00006E4F"/>
    <w:rsid w:val="00006F01"/>
    <w:rsid w:val="0000721C"/>
    <w:rsid w:val="00007242"/>
    <w:rsid w:val="000074DC"/>
    <w:rsid w:val="00007598"/>
    <w:rsid w:val="00007606"/>
    <w:rsid w:val="00007657"/>
    <w:rsid w:val="0000777D"/>
    <w:rsid w:val="000078C6"/>
    <w:rsid w:val="000079A7"/>
    <w:rsid w:val="000079AB"/>
    <w:rsid w:val="00007BC8"/>
    <w:rsid w:val="00007C5E"/>
    <w:rsid w:val="00007F2C"/>
    <w:rsid w:val="0001004E"/>
    <w:rsid w:val="0001033C"/>
    <w:rsid w:val="0001035F"/>
    <w:rsid w:val="000103CB"/>
    <w:rsid w:val="00010897"/>
    <w:rsid w:val="0001089D"/>
    <w:rsid w:val="000108FE"/>
    <w:rsid w:val="00010959"/>
    <w:rsid w:val="000109FE"/>
    <w:rsid w:val="00010C44"/>
    <w:rsid w:val="00010E30"/>
    <w:rsid w:val="00010FA3"/>
    <w:rsid w:val="00011175"/>
    <w:rsid w:val="000111A3"/>
    <w:rsid w:val="000114BE"/>
    <w:rsid w:val="0001176F"/>
    <w:rsid w:val="00011A10"/>
    <w:rsid w:val="00011A4E"/>
    <w:rsid w:val="00011C53"/>
    <w:rsid w:val="00011FE4"/>
    <w:rsid w:val="000125B8"/>
    <w:rsid w:val="0001260E"/>
    <w:rsid w:val="0001268F"/>
    <w:rsid w:val="00012CBF"/>
    <w:rsid w:val="00012DCB"/>
    <w:rsid w:val="00012DFB"/>
    <w:rsid w:val="00012E1F"/>
    <w:rsid w:val="00012F16"/>
    <w:rsid w:val="00012F6A"/>
    <w:rsid w:val="0001315C"/>
    <w:rsid w:val="00013278"/>
    <w:rsid w:val="000132ED"/>
    <w:rsid w:val="00013415"/>
    <w:rsid w:val="000134A8"/>
    <w:rsid w:val="00013792"/>
    <w:rsid w:val="00013B75"/>
    <w:rsid w:val="00013B9E"/>
    <w:rsid w:val="00013C9D"/>
    <w:rsid w:val="00013D2E"/>
    <w:rsid w:val="0001445F"/>
    <w:rsid w:val="000146CB"/>
    <w:rsid w:val="00014733"/>
    <w:rsid w:val="00014BB5"/>
    <w:rsid w:val="00014E04"/>
    <w:rsid w:val="00015022"/>
    <w:rsid w:val="000152F6"/>
    <w:rsid w:val="00015351"/>
    <w:rsid w:val="0001574B"/>
    <w:rsid w:val="000157B7"/>
    <w:rsid w:val="0001587F"/>
    <w:rsid w:val="00015B18"/>
    <w:rsid w:val="00015C25"/>
    <w:rsid w:val="00015E87"/>
    <w:rsid w:val="0001622C"/>
    <w:rsid w:val="0001630E"/>
    <w:rsid w:val="000163C1"/>
    <w:rsid w:val="00016437"/>
    <w:rsid w:val="000168B1"/>
    <w:rsid w:val="00016D82"/>
    <w:rsid w:val="00016FDF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AA"/>
    <w:rsid w:val="00020346"/>
    <w:rsid w:val="00020696"/>
    <w:rsid w:val="000207DE"/>
    <w:rsid w:val="0002091C"/>
    <w:rsid w:val="00020A12"/>
    <w:rsid w:val="00020BEE"/>
    <w:rsid w:val="00020D33"/>
    <w:rsid w:val="000210EB"/>
    <w:rsid w:val="00021364"/>
    <w:rsid w:val="000214E7"/>
    <w:rsid w:val="000219FD"/>
    <w:rsid w:val="00021D74"/>
    <w:rsid w:val="00021F6B"/>
    <w:rsid w:val="00022155"/>
    <w:rsid w:val="000222CB"/>
    <w:rsid w:val="000223E4"/>
    <w:rsid w:val="00022573"/>
    <w:rsid w:val="0002258D"/>
    <w:rsid w:val="000225D0"/>
    <w:rsid w:val="0002263F"/>
    <w:rsid w:val="000226BF"/>
    <w:rsid w:val="000228E5"/>
    <w:rsid w:val="0002294B"/>
    <w:rsid w:val="00022A1A"/>
    <w:rsid w:val="00022CA1"/>
    <w:rsid w:val="00022F94"/>
    <w:rsid w:val="000233A3"/>
    <w:rsid w:val="000235ED"/>
    <w:rsid w:val="00023855"/>
    <w:rsid w:val="0002389C"/>
    <w:rsid w:val="000239AD"/>
    <w:rsid w:val="00023AA6"/>
    <w:rsid w:val="00023C68"/>
    <w:rsid w:val="00023F58"/>
    <w:rsid w:val="00024242"/>
    <w:rsid w:val="0002435A"/>
    <w:rsid w:val="000247AE"/>
    <w:rsid w:val="00024B77"/>
    <w:rsid w:val="00024F26"/>
    <w:rsid w:val="00024FC8"/>
    <w:rsid w:val="0002524D"/>
    <w:rsid w:val="000256B1"/>
    <w:rsid w:val="0002578B"/>
    <w:rsid w:val="0002579F"/>
    <w:rsid w:val="00025AFC"/>
    <w:rsid w:val="00025B5E"/>
    <w:rsid w:val="00025BD4"/>
    <w:rsid w:val="00025D27"/>
    <w:rsid w:val="00025E9F"/>
    <w:rsid w:val="0002613A"/>
    <w:rsid w:val="00026206"/>
    <w:rsid w:val="0002629D"/>
    <w:rsid w:val="000262E0"/>
    <w:rsid w:val="000264D2"/>
    <w:rsid w:val="0002692B"/>
    <w:rsid w:val="0002694E"/>
    <w:rsid w:val="00026A32"/>
    <w:rsid w:val="00026BA9"/>
    <w:rsid w:val="00026BEF"/>
    <w:rsid w:val="00026C38"/>
    <w:rsid w:val="00027008"/>
    <w:rsid w:val="0002719D"/>
    <w:rsid w:val="000275C7"/>
    <w:rsid w:val="00027795"/>
    <w:rsid w:val="0002788B"/>
    <w:rsid w:val="00027C4A"/>
    <w:rsid w:val="00027DF9"/>
    <w:rsid w:val="00027EBF"/>
    <w:rsid w:val="00027F49"/>
    <w:rsid w:val="00030048"/>
    <w:rsid w:val="0003016A"/>
    <w:rsid w:val="00030199"/>
    <w:rsid w:val="0003023F"/>
    <w:rsid w:val="00030293"/>
    <w:rsid w:val="00030443"/>
    <w:rsid w:val="000304DD"/>
    <w:rsid w:val="00030625"/>
    <w:rsid w:val="0003063B"/>
    <w:rsid w:val="000309B0"/>
    <w:rsid w:val="00030ABC"/>
    <w:rsid w:val="00030B20"/>
    <w:rsid w:val="00030D77"/>
    <w:rsid w:val="00030DAD"/>
    <w:rsid w:val="00030DD5"/>
    <w:rsid w:val="00030E00"/>
    <w:rsid w:val="00031270"/>
    <w:rsid w:val="000312F7"/>
    <w:rsid w:val="0003137A"/>
    <w:rsid w:val="000314FA"/>
    <w:rsid w:val="00031580"/>
    <w:rsid w:val="00031791"/>
    <w:rsid w:val="00031A0D"/>
    <w:rsid w:val="00031C3B"/>
    <w:rsid w:val="00031C46"/>
    <w:rsid w:val="00031CD2"/>
    <w:rsid w:val="0003241F"/>
    <w:rsid w:val="0003247B"/>
    <w:rsid w:val="000324CA"/>
    <w:rsid w:val="000324EF"/>
    <w:rsid w:val="000326C6"/>
    <w:rsid w:val="000327E3"/>
    <w:rsid w:val="00032825"/>
    <w:rsid w:val="00032852"/>
    <w:rsid w:val="00032C93"/>
    <w:rsid w:val="00032D9E"/>
    <w:rsid w:val="000330D2"/>
    <w:rsid w:val="000333E1"/>
    <w:rsid w:val="000335B5"/>
    <w:rsid w:val="0003373F"/>
    <w:rsid w:val="0003392B"/>
    <w:rsid w:val="00033940"/>
    <w:rsid w:val="00033B45"/>
    <w:rsid w:val="00033D66"/>
    <w:rsid w:val="00034195"/>
    <w:rsid w:val="00034776"/>
    <w:rsid w:val="00034C0A"/>
    <w:rsid w:val="00034C7C"/>
    <w:rsid w:val="00034D21"/>
    <w:rsid w:val="00034DB1"/>
    <w:rsid w:val="00034F14"/>
    <w:rsid w:val="000351F3"/>
    <w:rsid w:val="000352B9"/>
    <w:rsid w:val="0003541D"/>
    <w:rsid w:val="000354ED"/>
    <w:rsid w:val="00036023"/>
    <w:rsid w:val="00036333"/>
    <w:rsid w:val="0003640B"/>
    <w:rsid w:val="00036A39"/>
    <w:rsid w:val="00036C87"/>
    <w:rsid w:val="00036CBF"/>
    <w:rsid w:val="000370DF"/>
    <w:rsid w:val="000371FB"/>
    <w:rsid w:val="0003723C"/>
    <w:rsid w:val="0003724C"/>
    <w:rsid w:val="00037303"/>
    <w:rsid w:val="000375C6"/>
    <w:rsid w:val="00037665"/>
    <w:rsid w:val="00037853"/>
    <w:rsid w:val="00037861"/>
    <w:rsid w:val="000379FF"/>
    <w:rsid w:val="00037A91"/>
    <w:rsid w:val="00037AB6"/>
    <w:rsid w:val="00037B93"/>
    <w:rsid w:val="00037DA6"/>
    <w:rsid w:val="00037EE8"/>
    <w:rsid w:val="00037FFB"/>
    <w:rsid w:val="00040B06"/>
    <w:rsid w:val="00040B37"/>
    <w:rsid w:val="00040C52"/>
    <w:rsid w:val="00040FE9"/>
    <w:rsid w:val="00041068"/>
    <w:rsid w:val="0004130C"/>
    <w:rsid w:val="00041431"/>
    <w:rsid w:val="0004180A"/>
    <w:rsid w:val="0004185A"/>
    <w:rsid w:val="00041991"/>
    <w:rsid w:val="000419E6"/>
    <w:rsid w:val="00041E6F"/>
    <w:rsid w:val="00042070"/>
    <w:rsid w:val="00042447"/>
    <w:rsid w:val="0004262B"/>
    <w:rsid w:val="0004266B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A4B"/>
    <w:rsid w:val="00043CB9"/>
    <w:rsid w:val="00043ED8"/>
    <w:rsid w:val="00044137"/>
    <w:rsid w:val="00044269"/>
    <w:rsid w:val="00044630"/>
    <w:rsid w:val="000447E8"/>
    <w:rsid w:val="00044817"/>
    <w:rsid w:val="000449F5"/>
    <w:rsid w:val="00044AB8"/>
    <w:rsid w:val="00044BC5"/>
    <w:rsid w:val="00044CBA"/>
    <w:rsid w:val="00044F70"/>
    <w:rsid w:val="00045091"/>
    <w:rsid w:val="00045101"/>
    <w:rsid w:val="00045178"/>
    <w:rsid w:val="000452BC"/>
    <w:rsid w:val="00045556"/>
    <w:rsid w:val="00045E3F"/>
    <w:rsid w:val="00045ECF"/>
    <w:rsid w:val="000460B9"/>
    <w:rsid w:val="000467C8"/>
    <w:rsid w:val="00046AC0"/>
    <w:rsid w:val="00046D85"/>
    <w:rsid w:val="00046E6B"/>
    <w:rsid w:val="00046F93"/>
    <w:rsid w:val="00046F9C"/>
    <w:rsid w:val="0004733E"/>
    <w:rsid w:val="000477E5"/>
    <w:rsid w:val="0004798B"/>
    <w:rsid w:val="00047A85"/>
    <w:rsid w:val="00047DF2"/>
    <w:rsid w:val="00047F60"/>
    <w:rsid w:val="00050592"/>
    <w:rsid w:val="00050659"/>
    <w:rsid w:val="0005075E"/>
    <w:rsid w:val="00050AE0"/>
    <w:rsid w:val="00050AE7"/>
    <w:rsid w:val="00050E0C"/>
    <w:rsid w:val="0005108B"/>
    <w:rsid w:val="000510CB"/>
    <w:rsid w:val="0005136E"/>
    <w:rsid w:val="00051816"/>
    <w:rsid w:val="000518DA"/>
    <w:rsid w:val="00051920"/>
    <w:rsid w:val="0005196C"/>
    <w:rsid w:val="00051994"/>
    <w:rsid w:val="00051BDE"/>
    <w:rsid w:val="00052164"/>
    <w:rsid w:val="00052547"/>
    <w:rsid w:val="00052C9F"/>
    <w:rsid w:val="00052E75"/>
    <w:rsid w:val="00053079"/>
    <w:rsid w:val="000534BE"/>
    <w:rsid w:val="00053938"/>
    <w:rsid w:val="00053D9E"/>
    <w:rsid w:val="00053DB2"/>
    <w:rsid w:val="00053F02"/>
    <w:rsid w:val="00054215"/>
    <w:rsid w:val="0005457E"/>
    <w:rsid w:val="00054691"/>
    <w:rsid w:val="00054896"/>
    <w:rsid w:val="00054B6D"/>
    <w:rsid w:val="00054C08"/>
    <w:rsid w:val="00054CF1"/>
    <w:rsid w:val="00054D73"/>
    <w:rsid w:val="000550E7"/>
    <w:rsid w:val="000552C1"/>
    <w:rsid w:val="00055431"/>
    <w:rsid w:val="000554B1"/>
    <w:rsid w:val="000555A4"/>
    <w:rsid w:val="000556FF"/>
    <w:rsid w:val="000558BD"/>
    <w:rsid w:val="00055E1C"/>
    <w:rsid w:val="00055EBA"/>
    <w:rsid w:val="000560BA"/>
    <w:rsid w:val="0005650E"/>
    <w:rsid w:val="00056831"/>
    <w:rsid w:val="000569D6"/>
    <w:rsid w:val="000569DF"/>
    <w:rsid w:val="00056BF6"/>
    <w:rsid w:val="00056FF4"/>
    <w:rsid w:val="00057179"/>
    <w:rsid w:val="000572B9"/>
    <w:rsid w:val="0005746E"/>
    <w:rsid w:val="000575A5"/>
    <w:rsid w:val="00057604"/>
    <w:rsid w:val="00057B71"/>
    <w:rsid w:val="00057C79"/>
    <w:rsid w:val="00057C88"/>
    <w:rsid w:val="00057F57"/>
    <w:rsid w:val="0006009D"/>
    <w:rsid w:val="000600D5"/>
    <w:rsid w:val="0006061C"/>
    <w:rsid w:val="00060696"/>
    <w:rsid w:val="000606AF"/>
    <w:rsid w:val="00061021"/>
    <w:rsid w:val="00061355"/>
    <w:rsid w:val="0006158D"/>
    <w:rsid w:val="000617AA"/>
    <w:rsid w:val="00061DF6"/>
    <w:rsid w:val="00061E63"/>
    <w:rsid w:val="00061F55"/>
    <w:rsid w:val="000621FA"/>
    <w:rsid w:val="000621FD"/>
    <w:rsid w:val="00062202"/>
    <w:rsid w:val="00062455"/>
    <w:rsid w:val="000624ED"/>
    <w:rsid w:val="00062794"/>
    <w:rsid w:val="00062981"/>
    <w:rsid w:val="00062ADC"/>
    <w:rsid w:val="00062B9A"/>
    <w:rsid w:val="00062F23"/>
    <w:rsid w:val="0006325C"/>
    <w:rsid w:val="0006335F"/>
    <w:rsid w:val="0006356C"/>
    <w:rsid w:val="0006361A"/>
    <w:rsid w:val="0006367C"/>
    <w:rsid w:val="000637A9"/>
    <w:rsid w:val="00063BD8"/>
    <w:rsid w:val="00063C0A"/>
    <w:rsid w:val="00063C64"/>
    <w:rsid w:val="00063DC7"/>
    <w:rsid w:val="00063DE7"/>
    <w:rsid w:val="000641D5"/>
    <w:rsid w:val="0006448C"/>
    <w:rsid w:val="00064632"/>
    <w:rsid w:val="00064A31"/>
    <w:rsid w:val="00064F19"/>
    <w:rsid w:val="000652DA"/>
    <w:rsid w:val="00065508"/>
    <w:rsid w:val="0006568D"/>
    <w:rsid w:val="00065841"/>
    <w:rsid w:val="00065C91"/>
    <w:rsid w:val="00065CF3"/>
    <w:rsid w:val="00065F11"/>
    <w:rsid w:val="00065FAD"/>
    <w:rsid w:val="0006600B"/>
    <w:rsid w:val="00066225"/>
    <w:rsid w:val="00066FC3"/>
    <w:rsid w:val="000670F6"/>
    <w:rsid w:val="00067752"/>
    <w:rsid w:val="000677CB"/>
    <w:rsid w:val="00067942"/>
    <w:rsid w:val="00067D44"/>
    <w:rsid w:val="00067D8E"/>
    <w:rsid w:val="00067F1A"/>
    <w:rsid w:val="00067F25"/>
    <w:rsid w:val="000702C9"/>
    <w:rsid w:val="000703D6"/>
    <w:rsid w:val="00070570"/>
    <w:rsid w:val="000708C1"/>
    <w:rsid w:val="00070A79"/>
    <w:rsid w:val="00070D2A"/>
    <w:rsid w:val="0007104E"/>
    <w:rsid w:val="00071553"/>
    <w:rsid w:val="00071775"/>
    <w:rsid w:val="00071904"/>
    <w:rsid w:val="0007199D"/>
    <w:rsid w:val="00071E21"/>
    <w:rsid w:val="00072063"/>
    <w:rsid w:val="00072123"/>
    <w:rsid w:val="00072261"/>
    <w:rsid w:val="00072311"/>
    <w:rsid w:val="000726C1"/>
    <w:rsid w:val="000727E0"/>
    <w:rsid w:val="00072C16"/>
    <w:rsid w:val="00072C70"/>
    <w:rsid w:val="00072D9D"/>
    <w:rsid w:val="00072E95"/>
    <w:rsid w:val="00072FDB"/>
    <w:rsid w:val="00073165"/>
    <w:rsid w:val="00073353"/>
    <w:rsid w:val="0007389E"/>
    <w:rsid w:val="00073A0F"/>
    <w:rsid w:val="00073A46"/>
    <w:rsid w:val="00073D91"/>
    <w:rsid w:val="00073E36"/>
    <w:rsid w:val="00073FE1"/>
    <w:rsid w:val="00074247"/>
    <w:rsid w:val="0007432E"/>
    <w:rsid w:val="000746A1"/>
    <w:rsid w:val="0007477B"/>
    <w:rsid w:val="00074BDE"/>
    <w:rsid w:val="00074C0D"/>
    <w:rsid w:val="000756BA"/>
    <w:rsid w:val="00075714"/>
    <w:rsid w:val="00075782"/>
    <w:rsid w:val="00075797"/>
    <w:rsid w:val="00075C00"/>
    <w:rsid w:val="00076015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9A8"/>
    <w:rsid w:val="000779E1"/>
    <w:rsid w:val="00077B8E"/>
    <w:rsid w:val="00077EF1"/>
    <w:rsid w:val="00077FB5"/>
    <w:rsid w:val="000802E6"/>
    <w:rsid w:val="0008040B"/>
    <w:rsid w:val="00080420"/>
    <w:rsid w:val="000804E9"/>
    <w:rsid w:val="000806F6"/>
    <w:rsid w:val="000807D0"/>
    <w:rsid w:val="00080904"/>
    <w:rsid w:val="00080E58"/>
    <w:rsid w:val="00080E88"/>
    <w:rsid w:val="00080F30"/>
    <w:rsid w:val="00081212"/>
    <w:rsid w:val="000817C9"/>
    <w:rsid w:val="000817D7"/>
    <w:rsid w:val="00081898"/>
    <w:rsid w:val="00081BBB"/>
    <w:rsid w:val="0008214C"/>
    <w:rsid w:val="0008241A"/>
    <w:rsid w:val="000825A2"/>
    <w:rsid w:val="00082D5D"/>
    <w:rsid w:val="00082FA4"/>
    <w:rsid w:val="00082FBE"/>
    <w:rsid w:val="00083049"/>
    <w:rsid w:val="000833D2"/>
    <w:rsid w:val="00083489"/>
    <w:rsid w:val="00083532"/>
    <w:rsid w:val="00083B42"/>
    <w:rsid w:val="00083B65"/>
    <w:rsid w:val="0008412A"/>
    <w:rsid w:val="00084434"/>
    <w:rsid w:val="0008499E"/>
    <w:rsid w:val="00084A7D"/>
    <w:rsid w:val="00084D0B"/>
    <w:rsid w:val="00084ED8"/>
    <w:rsid w:val="000850E2"/>
    <w:rsid w:val="0008520B"/>
    <w:rsid w:val="000853C5"/>
    <w:rsid w:val="00085481"/>
    <w:rsid w:val="000858DC"/>
    <w:rsid w:val="00085A22"/>
    <w:rsid w:val="00085D09"/>
    <w:rsid w:val="00085E61"/>
    <w:rsid w:val="00086607"/>
    <w:rsid w:val="00086678"/>
    <w:rsid w:val="00086792"/>
    <w:rsid w:val="00086840"/>
    <w:rsid w:val="00086AB5"/>
    <w:rsid w:val="00086D91"/>
    <w:rsid w:val="00086E8C"/>
    <w:rsid w:val="000870D6"/>
    <w:rsid w:val="00087117"/>
    <w:rsid w:val="0008725B"/>
    <w:rsid w:val="00087534"/>
    <w:rsid w:val="0008760C"/>
    <w:rsid w:val="00087B16"/>
    <w:rsid w:val="00087B8A"/>
    <w:rsid w:val="00087EAD"/>
    <w:rsid w:val="000901F2"/>
    <w:rsid w:val="0009032A"/>
    <w:rsid w:val="0009036C"/>
    <w:rsid w:val="00090387"/>
    <w:rsid w:val="000904CB"/>
    <w:rsid w:val="0009077F"/>
    <w:rsid w:val="0009079D"/>
    <w:rsid w:val="00090916"/>
    <w:rsid w:val="000909FC"/>
    <w:rsid w:val="00090A3A"/>
    <w:rsid w:val="00090AC3"/>
    <w:rsid w:val="00090FDB"/>
    <w:rsid w:val="000912CF"/>
    <w:rsid w:val="000913BC"/>
    <w:rsid w:val="0009140D"/>
    <w:rsid w:val="00091495"/>
    <w:rsid w:val="00091751"/>
    <w:rsid w:val="00091879"/>
    <w:rsid w:val="0009196E"/>
    <w:rsid w:val="000919FC"/>
    <w:rsid w:val="00091C1E"/>
    <w:rsid w:val="0009260C"/>
    <w:rsid w:val="0009267B"/>
    <w:rsid w:val="000926A0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B69"/>
    <w:rsid w:val="00094502"/>
    <w:rsid w:val="00094772"/>
    <w:rsid w:val="00094B90"/>
    <w:rsid w:val="00094C33"/>
    <w:rsid w:val="00095354"/>
    <w:rsid w:val="00095444"/>
    <w:rsid w:val="00095510"/>
    <w:rsid w:val="0009569B"/>
    <w:rsid w:val="000959EC"/>
    <w:rsid w:val="00095B11"/>
    <w:rsid w:val="00095CD4"/>
    <w:rsid w:val="00096015"/>
    <w:rsid w:val="00096028"/>
    <w:rsid w:val="000967BD"/>
    <w:rsid w:val="000968BA"/>
    <w:rsid w:val="0009699B"/>
    <w:rsid w:val="00096A47"/>
    <w:rsid w:val="00096A5E"/>
    <w:rsid w:val="00096AA6"/>
    <w:rsid w:val="00096C9E"/>
    <w:rsid w:val="0009734D"/>
    <w:rsid w:val="00097413"/>
    <w:rsid w:val="000976FF"/>
    <w:rsid w:val="00097964"/>
    <w:rsid w:val="000979F9"/>
    <w:rsid w:val="00097B31"/>
    <w:rsid w:val="00097B4D"/>
    <w:rsid w:val="00097C50"/>
    <w:rsid w:val="00097CFD"/>
    <w:rsid w:val="00097E01"/>
    <w:rsid w:val="00097FEF"/>
    <w:rsid w:val="000A0432"/>
    <w:rsid w:val="000A0608"/>
    <w:rsid w:val="000A06B0"/>
    <w:rsid w:val="000A0C69"/>
    <w:rsid w:val="000A0D40"/>
    <w:rsid w:val="000A0F4D"/>
    <w:rsid w:val="000A117F"/>
    <w:rsid w:val="000A163E"/>
    <w:rsid w:val="000A18A1"/>
    <w:rsid w:val="000A19F3"/>
    <w:rsid w:val="000A1BA6"/>
    <w:rsid w:val="000A2141"/>
    <w:rsid w:val="000A2217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50E"/>
    <w:rsid w:val="000A36A6"/>
    <w:rsid w:val="000A36C7"/>
    <w:rsid w:val="000A3970"/>
    <w:rsid w:val="000A3C04"/>
    <w:rsid w:val="000A3D75"/>
    <w:rsid w:val="000A3D90"/>
    <w:rsid w:val="000A409E"/>
    <w:rsid w:val="000A44BB"/>
    <w:rsid w:val="000A44D6"/>
    <w:rsid w:val="000A45EB"/>
    <w:rsid w:val="000A4668"/>
    <w:rsid w:val="000A47A5"/>
    <w:rsid w:val="000A4A2F"/>
    <w:rsid w:val="000A4A91"/>
    <w:rsid w:val="000A4AB8"/>
    <w:rsid w:val="000A4B66"/>
    <w:rsid w:val="000A4C67"/>
    <w:rsid w:val="000A4DBC"/>
    <w:rsid w:val="000A4F4E"/>
    <w:rsid w:val="000A504E"/>
    <w:rsid w:val="000A527F"/>
    <w:rsid w:val="000A5409"/>
    <w:rsid w:val="000A54E1"/>
    <w:rsid w:val="000A55BB"/>
    <w:rsid w:val="000A56D7"/>
    <w:rsid w:val="000A574D"/>
    <w:rsid w:val="000A599A"/>
    <w:rsid w:val="000A5A5C"/>
    <w:rsid w:val="000A5C7B"/>
    <w:rsid w:val="000A5D30"/>
    <w:rsid w:val="000A5FFA"/>
    <w:rsid w:val="000A6270"/>
    <w:rsid w:val="000A665A"/>
    <w:rsid w:val="000A67E0"/>
    <w:rsid w:val="000A6913"/>
    <w:rsid w:val="000A6E37"/>
    <w:rsid w:val="000A711B"/>
    <w:rsid w:val="000A727E"/>
    <w:rsid w:val="000A746C"/>
    <w:rsid w:val="000A7961"/>
    <w:rsid w:val="000A7C7D"/>
    <w:rsid w:val="000A7D6E"/>
    <w:rsid w:val="000A7E5A"/>
    <w:rsid w:val="000A7F7A"/>
    <w:rsid w:val="000A7F7F"/>
    <w:rsid w:val="000B01FE"/>
    <w:rsid w:val="000B0706"/>
    <w:rsid w:val="000B0B6E"/>
    <w:rsid w:val="000B0FB7"/>
    <w:rsid w:val="000B10E5"/>
    <w:rsid w:val="000B1463"/>
    <w:rsid w:val="000B171F"/>
    <w:rsid w:val="000B177F"/>
    <w:rsid w:val="000B1BC3"/>
    <w:rsid w:val="000B1C92"/>
    <w:rsid w:val="000B2444"/>
    <w:rsid w:val="000B26AC"/>
    <w:rsid w:val="000B2A77"/>
    <w:rsid w:val="000B30AE"/>
    <w:rsid w:val="000B30B7"/>
    <w:rsid w:val="000B30DC"/>
    <w:rsid w:val="000B3592"/>
    <w:rsid w:val="000B3CFB"/>
    <w:rsid w:val="000B4023"/>
    <w:rsid w:val="000B4141"/>
    <w:rsid w:val="000B4171"/>
    <w:rsid w:val="000B4535"/>
    <w:rsid w:val="000B4600"/>
    <w:rsid w:val="000B4821"/>
    <w:rsid w:val="000B49DA"/>
    <w:rsid w:val="000B53DE"/>
    <w:rsid w:val="000B56C5"/>
    <w:rsid w:val="000B5955"/>
    <w:rsid w:val="000B59FC"/>
    <w:rsid w:val="000B5A72"/>
    <w:rsid w:val="000B5B5F"/>
    <w:rsid w:val="000B5B72"/>
    <w:rsid w:val="000B5BEB"/>
    <w:rsid w:val="000B5BEC"/>
    <w:rsid w:val="000B5D80"/>
    <w:rsid w:val="000B5F3F"/>
    <w:rsid w:val="000B5F86"/>
    <w:rsid w:val="000B6247"/>
    <w:rsid w:val="000B64BB"/>
    <w:rsid w:val="000B6511"/>
    <w:rsid w:val="000B67D1"/>
    <w:rsid w:val="000B681B"/>
    <w:rsid w:val="000B68B2"/>
    <w:rsid w:val="000B6B51"/>
    <w:rsid w:val="000B6B7A"/>
    <w:rsid w:val="000B6BF1"/>
    <w:rsid w:val="000B6E36"/>
    <w:rsid w:val="000B7593"/>
    <w:rsid w:val="000B771B"/>
    <w:rsid w:val="000B782B"/>
    <w:rsid w:val="000B78AA"/>
    <w:rsid w:val="000B79BF"/>
    <w:rsid w:val="000C005E"/>
    <w:rsid w:val="000C023C"/>
    <w:rsid w:val="000C024F"/>
    <w:rsid w:val="000C09B2"/>
    <w:rsid w:val="000C0B78"/>
    <w:rsid w:val="000C0B99"/>
    <w:rsid w:val="000C0EFF"/>
    <w:rsid w:val="000C12A9"/>
    <w:rsid w:val="000C165D"/>
    <w:rsid w:val="000C17D8"/>
    <w:rsid w:val="000C1959"/>
    <w:rsid w:val="000C19AD"/>
    <w:rsid w:val="000C19F3"/>
    <w:rsid w:val="000C1CF8"/>
    <w:rsid w:val="000C1D28"/>
    <w:rsid w:val="000C1D94"/>
    <w:rsid w:val="000C1F8F"/>
    <w:rsid w:val="000C21C9"/>
    <w:rsid w:val="000C228A"/>
    <w:rsid w:val="000C259D"/>
    <w:rsid w:val="000C2603"/>
    <w:rsid w:val="000C26D8"/>
    <w:rsid w:val="000C2A19"/>
    <w:rsid w:val="000C3789"/>
    <w:rsid w:val="000C38A2"/>
    <w:rsid w:val="000C39B3"/>
    <w:rsid w:val="000C3AD4"/>
    <w:rsid w:val="000C3BA8"/>
    <w:rsid w:val="000C3CE0"/>
    <w:rsid w:val="000C3CEE"/>
    <w:rsid w:val="000C3DA0"/>
    <w:rsid w:val="000C43CD"/>
    <w:rsid w:val="000C4506"/>
    <w:rsid w:val="000C558C"/>
    <w:rsid w:val="000C55AB"/>
    <w:rsid w:val="000C5DE9"/>
    <w:rsid w:val="000C5EF3"/>
    <w:rsid w:val="000C61BC"/>
    <w:rsid w:val="000C6376"/>
    <w:rsid w:val="000C64C2"/>
    <w:rsid w:val="000C64C9"/>
    <w:rsid w:val="000C65EC"/>
    <w:rsid w:val="000C6786"/>
    <w:rsid w:val="000C67DA"/>
    <w:rsid w:val="000C6DE9"/>
    <w:rsid w:val="000C6E70"/>
    <w:rsid w:val="000C6F6E"/>
    <w:rsid w:val="000C6FE9"/>
    <w:rsid w:val="000C77EB"/>
    <w:rsid w:val="000C794F"/>
    <w:rsid w:val="000C7B47"/>
    <w:rsid w:val="000C7C7E"/>
    <w:rsid w:val="000C7CFF"/>
    <w:rsid w:val="000C7E32"/>
    <w:rsid w:val="000D0245"/>
    <w:rsid w:val="000D0466"/>
    <w:rsid w:val="000D04C7"/>
    <w:rsid w:val="000D06C9"/>
    <w:rsid w:val="000D075B"/>
    <w:rsid w:val="000D0A81"/>
    <w:rsid w:val="000D0B19"/>
    <w:rsid w:val="000D0DA2"/>
    <w:rsid w:val="000D0DDB"/>
    <w:rsid w:val="000D0F73"/>
    <w:rsid w:val="000D10EC"/>
    <w:rsid w:val="000D14B5"/>
    <w:rsid w:val="000D198F"/>
    <w:rsid w:val="000D19F6"/>
    <w:rsid w:val="000D1C3D"/>
    <w:rsid w:val="000D1C4D"/>
    <w:rsid w:val="000D1CCF"/>
    <w:rsid w:val="000D1DE2"/>
    <w:rsid w:val="000D2162"/>
    <w:rsid w:val="000D23A5"/>
    <w:rsid w:val="000D2462"/>
    <w:rsid w:val="000D250B"/>
    <w:rsid w:val="000D27CB"/>
    <w:rsid w:val="000D2A07"/>
    <w:rsid w:val="000D2C46"/>
    <w:rsid w:val="000D2CD8"/>
    <w:rsid w:val="000D2E4F"/>
    <w:rsid w:val="000D2FC6"/>
    <w:rsid w:val="000D303F"/>
    <w:rsid w:val="000D3240"/>
    <w:rsid w:val="000D32BC"/>
    <w:rsid w:val="000D3393"/>
    <w:rsid w:val="000D340E"/>
    <w:rsid w:val="000D36FB"/>
    <w:rsid w:val="000D3919"/>
    <w:rsid w:val="000D3BFE"/>
    <w:rsid w:val="000D3CE6"/>
    <w:rsid w:val="000D4190"/>
    <w:rsid w:val="000D43C2"/>
    <w:rsid w:val="000D44CA"/>
    <w:rsid w:val="000D457C"/>
    <w:rsid w:val="000D48A0"/>
    <w:rsid w:val="000D51D5"/>
    <w:rsid w:val="000D52D0"/>
    <w:rsid w:val="000D561E"/>
    <w:rsid w:val="000D580D"/>
    <w:rsid w:val="000D5920"/>
    <w:rsid w:val="000D5AC3"/>
    <w:rsid w:val="000D5ADB"/>
    <w:rsid w:val="000D5D2D"/>
    <w:rsid w:val="000D5FDD"/>
    <w:rsid w:val="000D5FE4"/>
    <w:rsid w:val="000D62FF"/>
    <w:rsid w:val="000D6497"/>
    <w:rsid w:val="000D65F2"/>
    <w:rsid w:val="000D667A"/>
    <w:rsid w:val="000D6ABB"/>
    <w:rsid w:val="000D6F7D"/>
    <w:rsid w:val="000D7568"/>
    <w:rsid w:val="000D75A0"/>
    <w:rsid w:val="000D769C"/>
    <w:rsid w:val="000D7726"/>
    <w:rsid w:val="000D7BFE"/>
    <w:rsid w:val="000D7C4F"/>
    <w:rsid w:val="000D7C80"/>
    <w:rsid w:val="000D7D09"/>
    <w:rsid w:val="000D7E9B"/>
    <w:rsid w:val="000D7FD2"/>
    <w:rsid w:val="000E00E0"/>
    <w:rsid w:val="000E03F3"/>
    <w:rsid w:val="000E0555"/>
    <w:rsid w:val="000E0807"/>
    <w:rsid w:val="000E131E"/>
    <w:rsid w:val="000E16A8"/>
    <w:rsid w:val="000E18EC"/>
    <w:rsid w:val="000E1944"/>
    <w:rsid w:val="000E19B3"/>
    <w:rsid w:val="000E1C67"/>
    <w:rsid w:val="000E1E18"/>
    <w:rsid w:val="000E1FBD"/>
    <w:rsid w:val="000E26EE"/>
    <w:rsid w:val="000E2B23"/>
    <w:rsid w:val="000E2B2A"/>
    <w:rsid w:val="000E2E17"/>
    <w:rsid w:val="000E2F43"/>
    <w:rsid w:val="000E30B9"/>
    <w:rsid w:val="000E31AE"/>
    <w:rsid w:val="000E32C2"/>
    <w:rsid w:val="000E3770"/>
    <w:rsid w:val="000E3B1E"/>
    <w:rsid w:val="000E4058"/>
    <w:rsid w:val="000E4137"/>
    <w:rsid w:val="000E415C"/>
    <w:rsid w:val="000E432E"/>
    <w:rsid w:val="000E4512"/>
    <w:rsid w:val="000E48CD"/>
    <w:rsid w:val="000E4DBE"/>
    <w:rsid w:val="000E4E0B"/>
    <w:rsid w:val="000E4F05"/>
    <w:rsid w:val="000E5151"/>
    <w:rsid w:val="000E558D"/>
    <w:rsid w:val="000E5648"/>
    <w:rsid w:val="000E58DB"/>
    <w:rsid w:val="000E5942"/>
    <w:rsid w:val="000E6337"/>
    <w:rsid w:val="000E66A9"/>
    <w:rsid w:val="000E671D"/>
    <w:rsid w:val="000E675E"/>
    <w:rsid w:val="000E6862"/>
    <w:rsid w:val="000E6E2C"/>
    <w:rsid w:val="000E6F12"/>
    <w:rsid w:val="000E7219"/>
    <w:rsid w:val="000E7420"/>
    <w:rsid w:val="000E7AD9"/>
    <w:rsid w:val="000E7B40"/>
    <w:rsid w:val="000E7BF5"/>
    <w:rsid w:val="000E7D89"/>
    <w:rsid w:val="000F0021"/>
    <w:rsid w:val="000F00A0"/>
    <w:rsid w:val="000F03FE"/>
    <w:rsid w:val="000F06C7"/>
    <w:rsid w:val="000F0A6D"/>
    <w:rsid w:val="000F0C14"/>
    <w:rsid w:val="000F1208"/>
    <w:rsid w:val="000F12BE"/>
    <w:rsid w:val="000F18D6"/>
    <w:rsid w:val="000F1A4E"/>
    <w:rsid w:val="000F1C0A"/>
    <w:rsid w:val="000F1DA8"/>
    <w:rsid w:val="000F1F5D"/>
    <w:rsid w:val="000F24BC"/>
    <w:rsid w:val="000F2573"/>
    <w:rsid w:val="000F25CD"/>
    <w:rsid w:val="000F2B4F"/>
    <w:rsid w:val="000F2B5C"/>
    <w:rsid w:val="000F2C65"/>
    <w:rsid w:val="000F2E48"/>
    <w:rsid w:val="000F2EC5"/>
    <w:rsid w:val="000F2F2E"/>
    <w:rsid w:val="000F3200"/>
    <w:rsid w:val="000F327B"/>
    <w:rsid w:val="000F35CB"/>
    <w:rsid w:val="000F35F1"/>
    <w:rsid w:val="000F37CA"/>
    <w:rsid w:val="000F3B00"/>
    <w:rsid w:val="000F3C1F"/>
    <w:rsid w:val="000F3D1A"/>
    <w:rsid w:val="000F3E09"/>
    <w:rsid w:val="000F4174"/>
    <w:rsid w:val="000F4553"/>
    <w:rsid w:val="000F4B02"/>
    <w:rsid w:val="000F4EB3"/>
    <w:rsid w:val="000F4ED4"/>
    <w:rsid w:val="000F5155"/>
    <w:rsid w:val="000F522B"/>
    <w:rsid w:val="000F52A3"/>
    <w:rsid w:val="000F5626"/>
    <w:rsid w:val="000F5759"/>
    <w:rsid w:val="000F5D3B"/>
    <w:rsid w:val="000F5D4C"/>
    <w:rsid w:val="000F5E2D"/>
    <w:rsid w:val="000F5EF4"/>
    <w:rsid w:val="000F63E2"/>
    <w:rsid w:val="000F644E"/>
    <w:rsid w:val="000F6616"/>
    <w:rsid w:val="000F6776"/>
    <w:rsid w:val="000F680B"/>
    <w:rsid w:val="000F6980"/>
    <w:rsid w:val="000F6FAE"/>
    <w:rsid w:val="000F7048"/>
    <w:rsid w:val="000F73A5"/>
    <w:rsid w:val="000F75D4"/>
    <w:rsid w:val="000F77D7"/>
    <w:rsid w:val="000F7841"/>
    <w:rsid w:val="000F7DE4"/>
    <w:rsid w:val="000F7F4A"/>
    <w:rsid w:val="00100100"/>
    <w:rsid w:val="001001C3"/>
    <w:rsid w:val="001004BD"/>
    <w:rsid w:val="00100804"/>
    <w:rsid w:val="00100866"/>
    <w:rsid w:val="0010095C"/>
    <w:rsid w:val="00100A72"/>
    <w:rsid w:val="00100C6E"/>
    <w:rsid w:val="00100F94"/>
    <w:rsid w:val="0010140E"/>
    <w:rsid w:val="00101513"/>
    <w:rsid w:val="00101580"/>
    <w:rsid w:val="00101739"/>
    <w:rsid w:val="00101DB0"/>
    <w:rsid w:val="0010204A"/>
    <w:rsid w:val="001020DB"/>
    <w:rsid w:val="001021DB"/>
    <w:rsid w:val="0010280E"/>
    <w:rsid w:val="00102C38"/>
    <w:rsid w:val="00103466"/>
    <w:rsid w:val="00103548"/>
    <w:rsid w:val="00103C3B"/>
    <w:rsid w:val="00103D0D"/>
    <w:rsid w:val="00103D70"/>
    <w:rsid w:val="00103DB7"/>
    <w:rsid w:val="0010412B"/>
    <w:rsid w:val="0010445E"/>
    <w:rsid w:val="00104567"/>
    <w:rsid w:val="00104D62"/>
    <w:rsid w:val="00104D74"/>
    <w:rsid w:val="00104D9F"/>
    <w:rsid w:val="00104E62"/>
    <w:rsid w:val="00104FD4"/>
    <w:rsid w:val="001050C3"/>
    <w:rsid w:val="0010531C"/>
    <w:rsid w:val="001054F2"/>
    <w:rsid w:val="00105653"/>
    <w:rsid w:val="001056B4"/>
    <w:rsid w:val="001056C5"/>
    <w:rsid w:val="00105705"/>
    <w:rsid w:val="001058F5"/>
    <w:rsid w:val="00105ACA"/>
    <w:rsid w:val="00105BB0"/>
    <w:rsid w:val="00105E19"/>
    <w:rsid w:val="00105E9B"/>
    <w:rsid w:val="001063AE"/>
    <w:rsid w:val="00106C37"/>
    <w:rsid w:val="00106E3E"/>
    <w:rsid w:val="00106ECC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6F"/>
    <w:rsid w:val="0011079A"/>
    <w:rsid w:val="00110868"/>
    <w:rsid w:val="00110CE7"/>
    <w:rsid w:val="00110D42"/>
    <w:rsid w:val="00111159"/>
    <w:rsid w:val="001111F9"/>
    <w:rsid w:val="001114B4"/>
    <w:rsid w:val="00111532"/>
    <w:rsid w:val="0011156B"/>
    <w:rsid w:val="001115B9"/>
    <w:rsid w:val="00111633"/>
    <w:rsid w:val="0011177A"/>
    <w:rsid w:val="001117F0"/>
    <w:rsid w:val="001118F6"/>
    <w:rsid w:val="00111C4C"/>
    <w:rsid w:val="00111CA6"/>
    <w:rsid w:val="001120C4"/>
    <w:rsid w:val="001123C4"/>
    <w:rsid w:val="0011249B"/>
    <w:rsid w:val="00112751"/>
    <w:rsid w:val="00112802"/>
    <w:rsid w:val="00112A0D"/>
    <w:rsid w:val="00112A49"/>
    <w:rsid w:val="00112B86"/>
    <w:rsid w:val="0011315E"/>
    <w:rsid w:val="00113195"/>
    <w:rsid w:val="001131F1"/>
    <w:rsid w:val="001136D5"/>
    <w:rsid w:val="00113F4B"/>
    <w:rsid w:val="001142D8"/>
    <w:rsid w:val="001143A7"/>
    <w:rsid w:val="001143BF"/>
    <w:rsid w:val="0011445A"/>
    <w:rsid w:val="0011447D"/>
    <w:rsid w:val="001144A8"/>
    <w:rsid w:val="00114511"/>
    <w:rsid w:val="00114BF0"/>
    <w:rsid w:val="00114C93"/>
    <w:rsid w:val="00114CF3"/>
    <w:rsid w:val="00114FC0"/>
    <w:rsid w:val="0011527E"/>
    <w:rsid w:val="00115384"/>
    <w:rsid w:val="0011547B"/>
    <w:rsid w:val="0011564C"/>
    <w:rsid w:val="00115817"/>
    <w:rsid w:val="0011583E"/>
    <w:rsid w:val="00115990"/>
    <w:rsid w:val="00115A7E"/>
    <w:rsid w:val="00115A91"/>
    <w:rsid w:val="00115C3A"/>
    <w:rsid w:val="00115D12"/>
    <w:rsid w:val="00115D8E"/>
    <w:rsid w:val="00115EA2"/>
    <w:rsid w:val="0011640E"/>
    <w:rsid w:val="00116475"/>
    <w:rsid w:val="00116838"/>
    <w:rsid w:val="00116A17"/>
    <w:rsid w:val="00116BFD"/>
    <w:rsid w:val="00116F8D"/>
    <w:rsid w:val="00116FDC"/>
    <w:rsid w:val="001171F4"/>
    <w:rsid w:val="00117290"/>
    <w:rsid w:val="001173C6"/>
    <w:rsid w:val="001174EA"/>
    <w:rsid w:val="00117649"/>
    <w:rsid w:val="001176B4"/>
    <w:rsid w:val="00117716"/>
    <w:rsid w:val="00117776"/>
    <w:rsid w:val="00117797"/>
    <w:rsid w:val="001177A4"/>
    <w:rsid w:val="00117D16"/>
    <w:rsid w:val="00117D98"/>
    <w:rsid w:val="00117DF1"/>
    <w:rsid w:val="00117F70"/>
    <w:rsid w:val="00120083"/>
    <w:rsid w:val="00120148"/>
    <w:rsid w:val="001203D6"/>
    <w:rsid w:val="001203DF"/>
    <w:rsid w:val="00120434"/>
    <w:rsid w:val="001205B8"/>
    <w:rsid w:val="00120ABB"/>
    <w:rsid w:val="00120CF4"/>
    <w:rsid w:val="00120D8A"/>
    <w:rsid w:val="00120DC1"/>
    <w:rsid w:val="00120E21"/>
    <w:rsid w:val="00120FF3"/>
    <w:rsid w:val="00121019"/>
    <w:rsid w:val="0012107D"/>
    <w:rsid w:val="001217BA"/>
    <w:rsid w:val="00122004"/>
    <w:rsid w:val="001221E7"/>
    <w:rsid w:val="00122806"/>
    <w:rsid w:val="0012298A"/>
    <w:rsid w:val="001229B2"/>
    <w:rsid w:val="00122C0A"/>
    <w:rsid w:val="00122CF9"/>
    <w:rsid w:val="00122F49"/>
    <w:rsid w:val="00123140"/>
    <w:rsid w:val="0012315E"/>
    <w:rsid w:val="00123264"/>
    <w:rsid w:val="00123577"/>
    <w:rsid w:val="0012357A"/>
    <w:rsid w:val="001235B0"/>
    <w:rsid w:val="00123B93"/>
    <w:rsid w:val="00123E86"/>
    <w:rsid w:val="00123F38"/>
    <w:rsid w:val="00124147"/>
    <w:rsid w:val="001244D4"/>
    <w:rsid w:val="00124517"/>
    <w:rsid w:val="001246F6"/>
    <w:rsid w:val="001249FE"/>
    <w:rsid w:val="00124E81"/>
    <w:rsid w:val="00125142"/>
    <w:rsid w:val="00125355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7E"/>
    <w:rsid w:val="00126860"/>
    <w:rsid w:val="00126B0C"/>
    <w:rsid w:val="00126C38"/>
    <w:rsid w:val="00126C96"/>
    <w:rsid w:val="0012774C"/>
    <w:rsid w:val="00127B2C"/>
    <w:rsid w:val="00127CCB"/>
    <w:rsid w:val="00127D53"/>
    <w:rsid w:val="00127E48"/>
    <w:rsid w:val="0013000F"/>
    <w:rsid w:val="00130241"/>
    <w:rsid w:val="0013031B"/>
    <w:rsid w:val="0013034C"/>
    <w:rsid w:val="00130975"/>
    <w:rsid w:val="001309B4"/>
    <w:rsid w:val="00130ADF"/>
    <w:rsid w:val="00130CDA"/>
    <w:rsid w:val="001316C2"/>
    <w:rsid w:val="0013175C"/>
    <w:rsid w:val="00131D86"/>
    <w:rsid w:val="00132040"/>
    <w:rsid w:val="001322EF"/>
    <w:rsid w:val="0013292F"/>
    <w:rsid w:val="0013293B"/>
    <w:rsid w:val="00132A52"/>
    <w:rsid w:val="00132E4A"/>
    <w:rsid w:val="00132E6F"/>
    <w:rsid w:val="00132E9B"/>
    <w:rsid w:val="0013311E"/>
    <w:rsid w:val="001331D2"/>
    <w:rsid w:val="0013346B"/>
    <w:rsid w:val="0013358D"/>
    <w:rsid w:val="00133A9C"/>
    <w:rsid w:val="00133C46"/>
    <w:rsid w:val="00133D9C"/>
    <w:rsid w:val="001342CB"/>
    <w:rsid w:val="0013464F"/>
    <w:rsid w:val="00134AC1"/>
    <w:rsid w:val="0013518D"/>
    <w:rsid w:val="001352AD"/>
    <w:rsid w:val="001352C2"/>
    <w:rsid w:val="00135ACD"/>
    <w:rsid w:val="0013608B"/>
    <w:rsid w:val="001362E9"/>
    <w:rsid w:val="00136DC2"/>
    <w:rsid w:val="001371D4"/>
    <w:rsid w:val="00137377"/>
    <w:rsid w:val="00137605"/>
    <w:rsid w:val="001377D7"/>
    <w:rsid w:val="0013795E"/>
    <w:rsid w:val="00137B74"/>
    <w:rsid w:val="0014003A"/>
    <w:rsid w:val="00140077"/>
    <w:rsid w:val="00140191"/>
    <w:rsid w:val="001403D1"/>
    <w:rsid w:val="0014040D"/>
    <w:rsid w:val="00140670"/>
    <w:rsid w:val="00140BF0"/>
    <w:rsid w:val="00140D56"/>
    <w:rsid w:val="00141215"/>
    <w:rsid w:val="001412DB"/>
    <w:rsid w:val="001413B0"/>
    <w:rsid w:val="00141626"/>
    <w:rsid w:val="00141954"/>
    <w:rsid w:val="00141BC6"/>
    <w:rsid w:val="00141CEB"/>
    <w:rsid w:val="00141FE0"/>
    <w:rsid w:val="00142779"/>
    <w:rsid w:val="00142940"/>
    <w:rsid w:val="00142949"/>
    <w:rsid w:val="00142D50"/>
    <w:rsid w:val="00143013"/>
    <w:rsid w:val="00143563"/>
    <w:rsid w:val="001437E2"/>
    <w:rsid w:val="001437F6"/>
    <w:rsid w:val="00143866"/>
    <w:rsid w:val="00143A19"/>
    <w:rsid w:val="00143B43"/>
    <w:rsid w:val="00143FA5"/>
    <w:rsid w:val="0014419E"/>
    <w:rsid w:val="001442B0"/>
    <w:rsid w:val="00144413"/>
    <w:rsid w:val="00144D9D"/>
    <w:rsid w:val="00144E77"/>
    <w:rsid w:val="00145062"/>
    <w:rsid w:val="001450D8"/>
    <w:rsid w:val="0014564F"/>
    <w:rsid w:val="00145B81"/>
    <w:rsid w:val="00145BB9"/>
    <w:rsid w:val="00145CF9"/>
    <w:rsid w:val="00145E40"/>
    <w:rsid w:val="00145EFC"/>
    <w:rsid w:val="0014630F"/>
    <w:rsid w:val="0014649B"/>
    <w:rsid w:val="00146D3C"/>
    <w:rsid w:val="00146F37"/>
    <w:rsid w:val="0014707D"/>
    <w:rsid w:val="001473D5"/>
    <w:rsid w:val="001474B1"/>
    <w:rsid w:val="00147506"/>
    <w:rsid w:val="0014776C"/>
    <w:rsid w:val="001477AD"/>
    <w:rsid w:val="00147858"/>
    <w:rsid w:val="00147C86"/>
    <w:rsid w:val="00147EED"/>
    <w:rsid w:val="00147FE6"/>
    <w:rsid w:val="0015040F"/>
    <w:rsid w:val="001506B9"/>
    <w:rsid w:val="001509EE"/>
    <w:rsid w:val="00150A30"/>
    <w:rsid w:val="00150CED"/>
    <w:rsid w:val="00150D96"/>
    <w:rsid w:val="00150D9B"/>
    <w:rsid w:val="001510F0"/>
    <w:rsid w:val="00151434"/>
    <w:rsid w:val="0015174A"/>
    <w:rsid w:val="001517DF"/>
    <w:rsid w:val="00151A6D"/>
    <w:rsid w:val="00151D3C"/>
    <w:rsid w:val="00151E4C"/>
    <w:rsid w:val="001521A1"/>
    <w:rsid w:val="00152455"/>
    <w:rsid w:val="00152B5D"/>
    <w:rsid w:val="00152D43"/>
    <w:rsid w:val="00152EED"/>
    <w:rsid w:val="00153013"/>
    <w:rsid w:val="0015310B"/>
    <w:rsid w:val="00153553"/>
    <w:rsid w:val="0015358B"/>
    <w:rsid w:val="00153830"/>
    <w:rsid w:val="00153857"/>
    <w:rsid w:val="00153A79"/>
    <w:rsid w:val="00153BFE"/>
    <w:rsid w:val="00153C40"/>
    <w:rsid w:val="00153C82"/>
    <w:rsid w:val="001540AA"/>
    <w:rsid w:val="0015422A"/>
    <w:rsid w:val="00154529"/>
    <w:rsid w:val="00154978"/>
    <w:rsid w:val="00154BDB"/>
    <w:rsid w:val="00154F49"/>
    <w:rsid w:val="00155239"/>
    <w:rsid w:val="00155554"/>
    <w:rsid w:val="00155906"/>
    <w:rsid w:val="00155A52"/>
    <w:rsid w:val="00155AD9"/>
    <w:rsid w:val="00155B90"/>
    <w:rsid w:val="00155D0A"/>
    <w:rsid w:val="00155E23"/>
    <w:rsid w:val="00156052"/>
    <w:rsid w:val="00156162"/>
    <w:rsid w:val="001564ED"/>
    <w:rsid w:val="001565E1"/>
    <w:rsid w:val="0015660C"/>
    <w:rsid w:val="00156746"/>
    <w:rsid w:val="00156756"/>
    <w:rsid w:val="00156C48"/>
    <w:rsid w:val="00156D0F"/>
    <w:rsid w:val="00156E71"/>
    <w:rsid w:val="00156E80"/>
    <w:rsid w:val="00156F20"/>
    <w:rsid w:val="00156F97"/>
    <w:rsid w:val="00157044"/>
    <w:rsid w:val="00157204"/>
    <w:rsid w:val="0015785B"/>
    <w:rsid w:val="001579DB"/>
    <w:rsid w:val="00157A82"/>
    <w:rsid w:val="00157EB3"/>
    <w:rsid w:val="0016003E"/>
    <w:rsid w:val="00160058"/>
    <w:rsid w:val="0016027D"/>
    <w:rsid w:val="001602E8"/>
    <w:rsid w:val="001603F3"/>
    <w:rsid w:val="001605CC"/>
    <w:rsid w:val="00160949"/>
    <w:rsid w:val="00160A62"/>
    <w:rsid w:val="00160A78"/>
    <w:rsid w:val="00160C02"/>
    <w:rsid w:val="00160CBB"/>
    <w:rsid w:val="00160EAD"/>
    <w:rsid w:val="00160F08"/>
    <w:rsid w:val="0016124E"/>
    <w:rsid w:val="001612F6"/>
    <w:rsid w:val="00161304"/>
    <w:rsid w:val="001613CE"/>
    <w:rsid w:val="00161415"/>
    <w:rsid w:val="00161439"/>
    <w:rsid w:val="0016168B"/>
    <w:rsid w:val="001618A0"/>
    <w:rsid w:val="0016196B"/>
    <w:rsid w:val="00161C39"/>
    <w:rsid w:val="00161EEF"/>
    <w:rsid w:val="00161EFA"/>
    <w:rsid w:val="00161FED"/>
    <w:rsid w:val="001622AA"/>
    <w:rsid w:val="00162408"/>
    <w:rsid w:val="00162BC2"/>
    <w:rsid w:val="00162CA4"/>
    <w:rsid w:val="00162D58"/>
    <w:rsid w:val="00162DBC"/>
    <w:rsid w:val="00162E1B"/>
    <w:rsid w:val="00162F49"/>
    <w:rsid w:val="00162F82"/>
    <w:rsid w:val="00162FC5"/>
    <w:rsid w:val="00163103"/>
    <w:rsid w:val="00163196"/>
    <w:rsid w:val="00163735"/>
    <w:rsid w:val="001637C0"/>
    <w:rsid w:val="00163811"/>
    <w:rsid w:val="00163960"/>
    <w:rsid w:val="00163A6D"/>
    <w:rsid w:val="00163AA6"/>
    <w:rsid w:val="00163BB2"/>
    <w:rsid w:val="00163FF3"/>
    <w:rsid w:val="00164237"/>
    <w:rsid w:val="001642F4"/>
    <w:rsid w:val="001645D6"/>
    <w:rsid w:val="001647FC"/>
    <w:rsid w:val="00164A66"/>
    <w:rsid w:val="00164B9B"/>
    <w:rsid w:val="00164D16"/>
    <w:rsid w:val="00164D3A"/>
    <w:rsid w:val="00164E37"/>
    <w:rsid w:val="00164E55"/>
    <w:rsid w:val="00164FA5"/>
    <w:rsid w:val="00165330"/>
    <w:rsid w:val="00165745"/>
    <w:rsid w:val="001657F4"/>
    <w:rsid w:val="00165AFE"/>
    <w:rsid w:val="00165C5D"/>
    <w:rsid w:val="0016607F"/>
    <w:rsid w:val="0016610F"/>
    <w:rsid w:val="0016631B"/>
    <w:rsid w:val="00166559"/>
    <w:rsid w:val="00166567"/>
    <w:rsid w:val="0016656E"/>
    <w:rsid w:val="00166CA9"/>
    <w:rsid w:val="00166F45"/>
    <w:rsid w:val="00167072"/>
    <w:rsid w:val="001673D2"/>
    <w:rsid w:val="00167649"/>
    <w:rsid w:val="00167935"/>
    <w:rsid w:val="00167C2B"/>
    <w:rsid w:val="00167CF1"/>
    <w:rsid w:val="00167EB4"/>
    <w:rsid w:val="00170029"/>
    <w:rsid w:val="00170060"/>
    <w:rsid w:val="001702F3"/>
    <w:rsid w:val="00170456"/>
    <w:rsid w:val="00170772"/>
    <w:rsid w:val="00170A9C"/>
    <w:rsid w:val="00170B23"/>
    <w:rsid w:val="00170C90"/>
    <w:rsid w:val="00170CB8"/>
    <w:rsid w:val="00171218"/>
    <w:rsid w:val="001715AD"/>
    <w:rsid w:val="0017160C"/>
    <w:rsid w:val="00171765"/>
    <w:rsid w:val="00171D9E"/>
    <w:rsid w:val="00171EC4"/>
    <w:rsid w:val="00171F8C"/>
    <w:rsid w:val="00172017"/>
    <w:rsid w:val="00172030"/>
    <w:rsid w:val="00172067"/>
    <w:rsid w:val="0017221D"/>
    <w:rsid w:val="001722B1"/>
    <w:rsid w:val="001723F1"/>
    <w:rsid w:val="00172542"/>
    <w:rsid w:val="00172544"/>
    <w:rsid w:val="001726A0"/>
    <w:rsid w:val="001727C0"/>
    <w:rsid w:val="0017296F"/>
    <w:rsid w:val="001729EC"/>
    <w:rsid w:val="00172CC6"/>
    <w:rsid w:val="00172CC8"/>
    <w:rsid w:val="00172DDF"/>
    <w:rsid w:val="0017324A"/>
    <w:rsid w:val="00173648"/>
    <w:rsid w:val="001736DD"/>
    <w:rsid w:val="0017393C"/>
    <w:rsid w:val="00173AA3"/>
    <w:rsid w:val="00173B5C"/>
    <w:rsid w:val="00173CAA"/>
    <w:rsid w:val="00174085"/>
    <w:rsid w:val="00174137"/>
    <w:rsid w:val="00174497"/>
    <w:rsid w:val="0017459F"/>
    <w:rsid w:val="00174701"/>
    <w:rsid w:val="0017490B"/>
    <w:rsid w:val="0017495D"/>
    <w:rsid w:val="00174A73"/>
    <w:rsid w:val="00174D69"/>
    <w:rsid w:val="00175464"/>
    <w:rsid w:val="00175762"/>
    <w:rsid w:val="00175A42"/>
    <w:rsid w:val="00175AA3"/>
    <w:rsid w:val="00175AAE"/>
    <w:rsid w:val="00175C90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8C0"/>
    <w:rsid w:val="00177A58"/>
    <w:rsid w:val="00177AD1"/>
    <w:rsid w:val="00177C02"/>
    <w:rsid w:val="00177E1E"/>
    <w:rsid w:val="00177F57"/>
    <w:rsid w:val="00180024"/>
    <w:rsid w:val="001803BC"/>
    <w:rsid w:val="00180583"/>
    <w:rsid w:val="00180789"/>
    <w:rsid w:val="001808DB"/>
    <w:rsid w:val="001808E8"/>
    <w:rsid w:val="00180A39"/>
    <w:rsid w:val="00180CED"/>
    <w:rsid w:val="00181054"/>
    <w:rsid w:val="0018108B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C71"/>
    <w:rsid w:val="001830EB"/>
    <w:rsid w:val="0018312F"/>
    <w:rsid w:val="001831B4"/>
    <w:rsid w:val="00183444"/>
    <w:rsid w:val="001836F0"/>
    <w:rsid w:val="00183AB4"/>
    <w:rsid w:val="00183DC0"/>
    <w:rsid w:val="00184086"/>
    <w:rsid w:val="0018417C"/>
    <w:rsid w:val="001841EB"/>
    <w:rsid w:val="001845DE"/>
    <w:rsid w:val="00184687"/>
    <w:rsid w:val="001847D3"/>
    <w:rsid w:val="00184C9D"/>
    <w:rsid w:val="00184D36"/>
    <w:rsid w:val="00184F8D"/>
    <w:rsid w:val="00185397"/>
    <w:rsid w:val="001853D5"/>
    <w:rsid w:val="001854CE"/>
    <w:rsid w:val="0018572F"/>
    <w:rsid w:val="001857CB"/>
    <w:rsid w:val="00185871"/>
    <w:rsid w:val="00185AA7"/>
    <w:rsid w:val="00185C16"/>
    <w:rsid w:val="00185DFD"/>
    <w:rsid w:val="001866F1"/>
    <w:rsid w:val="00186B8B"/>
    <w:rsid w:val="00186EC7"/>
    <w:rsid w:val="00187056"/>
    <w:rsid w:val="00187307"/>
    <w:rsid w:val="00187387"/>
    <w:rsid w:val="001873D4"/>
    <w:rsid w:val="001875A7"/>
    <w:rsid w:val="00187A55"/>
    <w:rsid w:val="00187E54"/>
    <w:rsid w:val="00190182"/>
    <w:rsid w:val="00190783"/>
    <w:rsid w:val="001907F0"/>
    <w:rsid w:val="00190E97"/>
    <w:rsid w:val="00191277"/>
    <w:rsid w:val="00191321"/>
    <w:rsid w:val="0019132F"/>
    <w:rsid w:val="00191491"/>
    <w:rsid w:val="00191661"/>
    <w:rsid w:val="00191692"/>
    <w:rsid w:val="00191AE2"/>
    <w:rsid w:val="00191C63"/>
    <w:rsid w:val="00191D93"/>
    <w:rsid w:val="00191F31"/>
    <w:rsid w:val="00192259"/>
    <w:rsid w:val="0019240C"/>
    <w:rsid w:val="0019250E"/>
    <w:rsid w:val="00192548"/>
    <w:rsid w:val="001926A2"/>
    <w:rsid w:val="00192BC4"/>
    <w:rsid w:val="00192D1C"/>
    <w:rsid w:val="00192F3A"/>
    <w:rsid w:val="00192F42"/>
    <w:rsid w:val="00193408"/>
    <w:rsid w:val="00193420"/>
    <w:rsid w:val="00193801"/>
    <w:rsid w:val="00193C7B"/>
    <w:rsid w:val="00193CBA"/>
    <w:rsid w:val="00193DF0"/>
    <w:rsid w:val="00193E9B"/>
    <w:rsid w:val="00193F97"/>
    <w:rsid w:val="00193FA8"/>
    <w:rsid w:val="00194067"/>
    <w:rsid w:val="00194553"/>
    <w:rsid w:val="001947FC"/>
    <w:rsid w:val="00194845"/>
    <w:rsid w:val="0019489D"/>
    <w:rsid w:val="00194CF6"/>
    <w:rsid w:val="00195A31"/>
    <w:rsid w:val="00195CDD"/>
    <w:rsid w:val="00195D58"/>
    <w:rsid w:val="00195E66"/>
    <w:rsid w:val="00195E78"/>
    <w:rsid w:val="00195F31"/>
    <w:rsid w:val="00196012"/>
    <w:rsid w:val="0019696A"/>
    <w:rsid w:val="00196A08"/>
    <w:rsid w:val="00196AC6"/>
    <w:rsid w:val="00196DF5"/>
    <w:rsid w:val="0019744D"/>
    <w:rsid w:val="001978B5"/>
    <w:rsid w:val="00197A5C"/>
    <w:rsid w:val="00197DFA"/>
    <w:rsid w:val="00197F6B"/>
    <w:rsid w:val="001A021D"/>
    <w:rsid w:val="001A0532"/>
    <w:rsid w:val="001A057B"/>
    <w:rsid w:val="001A06CA"/>
    <w:rsid w:val="001A0754"/>
    <w:rsid w:val="001A0884"/>
    <w:rsid w:val="001A08BA"/>
    <w:rsid w:val="001A11D9"/>
    <w:rsid w:val="001A1311"/>
    <w:rsid w:val="001A1BB1"/>
    <w:rsid w:val="001A1CB3"/>
    <w:rsid w:val="001A1DB8"/>
    <w:rsid w:val="001A226A"/>
    <w:rsid w:val="001A2271"/>
    <w:rsid w:val="001A2291"/>
    <w:rsid w:val="001A24B0"/>
    <w:rsid w:val="001A26CF"/>
    <w:rsid w:val="001A27F1"/>
    <w:rsid w:val="001A289C"/>
    <w:rsid w:val="001A296D"/>
    <w:rsid w:val="001A2C88"/>
    <w:rsid w:val="001A3031"/>
    <w:rsid w:val="001A3398"/>
    <w:rsid w:val="001A38E8"/>
    <w:rsid w:val="001A397F"/>
    <w:rsid w:val="001A3BEE"/>
    <w:rsid w:val="001A3ECC"/>
    <w:rsid w:val="001A4036"/>
    <w:rsid w:val="001A4C5B"/>
    <w:rsid w:val="001A4DEF"/>
    <w:rsid w:val="001A50AE"/>
    <w:rsid w:val="001A5251"/>
    <w:rsid w:val="001A53E3"/>
    <w:rsid w:val="001A5430"/>
    <w:rsid w:val="001A5477"/>
    <w:rsid w:val="001A549F"/>
    <w:rsid w:val="001A57CB"/>
    <w:rsid w:val="001A592E"/>
    <w:rsid w:val="001A6090"/>
    <w:rsid w:val="001A60CE"/>
    <w:rsid w:val="001A626A"/>
    <w:rsid w:val="001A65F0"/>
    <w:rsid w:val="001A6697"/>
    <w:rsid w:val="001A66D8"/>
    <w:rsid w:val="001A6869"/>
    <w:rsid w:val="001A69FD"/>
    <w:rsid w:val="001A6ABC"/>
    <w:rsid w:val="001A6D47"/>
    <w:rsid w:val="001A6E8F"/>
    <w:rsid w:val="001A7289"/>
    <w:rsid w:val="001A7510"/>
    <w:rsid w:val="001A76CE"/>
    <w:rsid w:val="001A79E5"/>
    <w:rsid w:val="001A7D31"/>
    <w:rsid w:val="001B03ED"/>
    <w:rsid w:val="001B0491"/>
    <w:rsid w:val="001B0716"/>
    <w:rsid w:val="001B08FF"/>
    <w:rsid w:val="001B0964"/>
    <w:rsid w:val="001B0974"/>
    <w:rsid w:val="001B097C"/>
    <w:rsid w:val="001B0FC6"/>
    <w:rsid w:val="001B1427"/>
    <w:rsid w:val="001B1481"/>
    <w:rsid w:val="001B155D"/>
    <w:rsid w:val="001B15FB"/>
    <w:rsid w:val="001B1BAD"/>
    <w:rsid w:val="001B1F6B"/>
    <w:rsid w:val="001B1FCF"/>
    <w:rsid w:val="001B1FF7"/>
    <w:rsid w:val="001B20F9"/>
    <w:rsid w:val="001B21B0"/>
    <w:rsid w:val="001B27AD"/>
    <w:rsid w:val="001B2955"/>
    <w:rsid w:val="001B2E69"/>
    <w:rsid w:val="001B308F"/>
    <w:rsid w:val="001B313F"/>
    <w:rsid w:val="001B324D"/>
    <w:rsid w:val="001B32DB"/>
    <w:rsid w:val="001B3925"/>
    <w:rsid w:val="001B408F"/>
    <w:rsid w:val="001B451C"/>
    <w:rsid w:val="001B4605"/>
    <w:rsid w:val="001B47A2"/>
    <w:rsid w:val="001B491A"/>
    <w:rsid w:val="001B4931"/>
    <w:rsid w:val="001B4D39"/>
    <w:rsid w:val="001B5022"/>
    <w:rsid w:val="001B5103"/>
    <w:rsid w:val="001B529F"/>
    <w:rsid w:val="001B5591"/>
    <w:rsid w:val="001B568B"/>
    <w:rsid w:val="001B56F9"/>
    <w:rsid w:val="001B5752"/>
    <w:rsid w:val="001B599A"/>
    <w:rsid w:val="001B5CAC"/>
    <w:rsid w:val="001B5FF3"/>
    <w:rsid w:val="001B6170"/>
    <w:rsid w:val="001B6200"/>
    <w:rsid w:val="001B6542"/>
    <w:rsid w:val="001B687C"/>
    <w:rsid w:val="001B6AE4"/>
    <w:rsid w:val="001B6D14"/>
    <w:rsid w:val="001B6FBC"/>
    <w:rsid w:val="001B70D2"/>
    <w:rsid w:val="001B7136"/>
    <w:rsid w:val="001B7A8D"/>
    <w:rsid w:val="001B7B8B"/>
    <w:rsid w:val="001B7CF7"/>
    <w:rsid w:val="001C0094"/>
    <w:rsid w:val="001C00C0"/>
    <w:rsid w:val="001C02CF"/>
    <w:rsid w:val="001C04C6"/>
    <w:rsid w:val="001C0872"/>
    <w:rsid w:val="001C0A2E"/>
    <w:rsid w:val="001C0BB4"/>
    <w:rsid w:val="001C0BDB"/>
    <w:rsid w:val="001C0D86"/>
    <w:rsid w:val="001C0F69"/>
    <w:rsid w:val="001C1163"/>
    <w:rsid w:val="001C1271"/>
    <w:rsid w:val="001C17D0"/>
    <w:rsid w:val="001C1A27"/>
    <w:rsid w:val="001C1EC2"/>
    <w:rsid w:val="001C1F52"/>
    <w:rsid w:val="001C224B"/>
    <w:rsid w:val="001C23E4"/>
    <w:rsid w:val="001C2541"/>
    <w:rsid w:val="001C258D"/>
    <w:rsid w:val="001C28E0"/>
    <w:rsid w:val="001C2A69"/>
    <w:rsid w:val="001C2B74"/>
    <w:rsid w:val="001C2CDF"/>
    <w:rsid w:val="001C2EA3"/>
    <w:rsid w:val="001C30D3"/>
    <w:rsid w:val="001C34A7"/>
    <w:rsid w:val="001C37EF"/>
    <w:rsid w:val="001C3A19"/>
    <w:rsid w:val="001C3B54"/>
    <w:rsid w:val="001C3D07"/>
    <w:rsid w:val="001C3D50"/>
    <w:rsid w:val="001C3DE6"/>
    <w:rsid w:val="001C401E"/>
    <w:rsid w:val="001C40BD"/>
    <w:rsid w:val="001C43AB"/>
    <w:rsid w:val="001C4647"/>
    <w:rsid w:val="001C48C6"/>
    <w:rsid w:val="001C4C2D"/>
    <w:rsid w:val="001C4D96"/>
    <w:rsid w:val="001C5E02"/>
    <w:rsid w:val="001C5EFB"/>
    <w:rsid w:val="001C6451"/>
    <w:rsid w:val="001C6A29"/>
    <w:rsid w:val="001C6AE4"/>
    <w:rsid w:val="001C6B04"/>
    <w:rsid w:val="001C6D65"/>
    <w:rsid w:val="001C6FFD"/>
    <w:rsid w:val="001C70B1"/>
    <w:rsid w:val="001C71F2"/>
    <w:rsid w:val="001C77F9"/>
    <w:rsid w:val="001C7804"/>
    <w:rsid w:val="001C7884"/>
    <w:rsid w:val="001C7950"/>
    <w:rsid w:val="001C79B9"/>
    <w:rsid w:val="001C7B67"/>
    <w:rsid w:val="001C7D4B"/>
    <w:rsid w:val="001C7D99"/>
    <w:rsid w:val="001D005B"/>
    <w:rsid w:val="001D0146"/>
    <w:rsid w:val="001D0220"/>
    <w:rsid w:val="001D0587"/>
    <w:rsid w:val="001D064F"/>
    <w:rsid w:val="001D0842"/>
    <w:rsid w:val="001D10F3"/>
    <w:rsid w:val="001D1102"/>
    <w:rsid w:val="001D11D1"/>
    <w:rsid w:val="001D1422"/>
    <w:rsid w:val="001D1609"/>
    <w:rsid w:val="001D1A07"/>
    <w:rsid w:val="001D1BD8"/>
    <w:rsid w:val="001D1FB6"/>
    <w:rsid w:val="001D2061"/>
    <w:rsid w:val="001D28CD"/>
    <w:rsid w:val="001D28FB"/>
    <w:rsid w:val="001D2A44"/>
    <w:rsid w:val="001D2D27"/>
    <w:rsid w:val="001D2D3F"/>
    <w:rsid w:val="001D2D65"/>
    <w:rsid w:val="001D2D6D"/>
    <w:rsid w:val="001D30BA"/>
    <w:rsid w:val="001D3145"/>
    <w:rsid w:val="001D334D"/>
    <w:rsid w:val="001D36CB"/>
    <w:rsid w:val="001D3BF4"/>
    <w:rsid w:val="001D40A9"/>
    <w:rsid w:val="001D4430"/>
    <w:rsid w:val="001D463E"/>
    <w:rsid w:val="001D475D"/>
    <w:rsid w:val="001D4C8D"/>
    <w:rsid w:val="001D4CC1"/>
    <w:rsid w:val="001D50C3"/>
    <w:rsid w:val="001D544A"/>
    <w:rsid w:val="001D5683"/>
    <w:rsid w:val="001D5CBD"/>
    <w:rsid w:val="001D5E9E"/>
    <w:rsid w:val="001D5EAF"/>
    <w:rsid w:val="001D6022"/>
    <w:rsid w:val="001D622C"/>
    <w:rsid w:val="001D6661"/>
    <w:rsid w:val="001D69B1"/>
    <w:rsid w:val="001D6A98"/>
    <w:rsid w:val="001D6D43"/>
    <w:rsid w:val="001D6D6F"/>
    <w:rsid w:val="001D6D75"/>
    <w:rsid w:val="001D721F"/>
    <w:rsid w:val="001D72DE"/>
    <w:rsid w:val="001D7354"/>
    <w:rsid w:val="001D7454"/>
    <w:rsid w:val="001D7598"/>
    <w:rsid w:val="001D78D8"/>
    <w:rsid w:val="001D78FC"/>
    <w:rsid w:val="001D7ACC"/>
    <w:rsid w:val="001D7B14"/>
    <w:rsid w:val="001D7C3E"/>
    <w:rsid w:val="001E0285"/>
    <w:rsid w:val="001E0466"/>
    <w:rsid w:val="001E0581"/>
    <w:rsid w:val="001E06BB"/>
    <w:rsid w:val="001E0744"/>
    <w:rsid w:val="001E0A58"/>
    <w:rsid w:val="001E0A81"/>
    <w:rsid w:val="001E0BD5"/>
    <w:rsid w:val="001E0EC2"/>
    <w:rsid w:val="001E11A9"/>
    <w:rsid w:val="001E13E0"/>
    <w:rsid w:val="001E1706"/>
    <w:rsid w:val="001E1732"/>
    <w:rsid w:val="001E18EA"/>
    <w:rsid w:val="001E1955"/>
    <w:rsid w:val="001E19A1"/>
    <w:rsid w:val="001E19CE"/>
    <w:rsid w:val="001E1A5D"/>
    <w:rsid w:val="001E1AAE"/>
    <w:rsid w:val="001E1AEC"/>
    <w:rsid w:val="001E1BDC"/>
    <w:rsid w:val="001E1C96"/>
    <w:rsid w:val="001E1E02"/>
    <w:rsid w:val="001E2319"/>
    <w:rsid w:val="001E25B6"/>
    <w:rsid w:val="001E261D"/>
    <w:rsid w:val="001E2867"/>
    <w:rsid w:val="001E2AD6"/>
    <w:rsid w:val="001E33FE"/>
    <w:rsid w:val="001E371A"/>
    <w:rsid w:val="001E3842"/>
    <w:rsid w:val="001E3CCE"/>
    <w:rsid w:val="001E3EE6"/>
    <w:rsid w:val="001E3F70"/>
    <w:rsid w:val="001E466E"/>
    <w:rsid w:val="001E46F4"/>
    <w:rsid w:val="001E4840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5F31"/>
    <w:rsid w:val="001E61CA"/>
    <w:rsid w:val="001E6D5A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BAD"/>
    <w:rsid w:val="001E7E41"/>
    <w:rsid w:val="001F0240"/>
    <w:rsid w:val="001F06BF"/>
    <w:rsid w:val="001F07D0"/>
    <w:rsid w:val="001F07E9"/>
    <w:rsid w:val="001F0878"/>
    <w:rsid w:val="001F0AA1"/>
    <w:rsid w:val="001F0AF2"/>
    <w:rsid w:val="001F0BD7"/>
    <w:rsid w:val="001F0CBB"/>
    <w:rsid w:val="001F0D8B"/>
    <w:rsid w:val="001F0EB6"/>
    <w:rsid w:val="001F15A7"/>
    <w:rsid w:val="001F1AD5"/>
    <w:rsid w:val="001F1BD7"/>
    <w:rsid w:val="001F1E37"/>
    <w:rsid w:val="001F1E89"/>
    <w:rsid w:val="001F1EA2"/>
    <w:rsid w:val="001F2032"/>
    <w:rsid w:val="001F204B"/>
    <w:rsid w:val="001F20B7"/>
    <w:rsid w:val="001F20FE"/>
    <w:rsid w:val="001F2577"/>
    <w:rsid w:val="001F2743"/>
    <w:rsid w:val="001F2BAF"/>
    <w:rsid w:val="001F2F27"/>
    <w:rsid w:val="001F2FA2"/>
    <w:rsid w:val="001F31D7"/>
    <w:rsid w:val="001F3229"/>
    <w:rsid w:val="001F3372"/>
    <w:rsid w:val="001F3466"/>
    <w:rsid w:val="001F35F3"/>
    <w:rsid w:val="001F379F"/>
    <w:rsid w:val="001F38DB"/>
    <w:rsid w:val="001F3F36"/>
    <w:rsid w:val="001F3FA7"/>
    <w:rsid w:val="001F4140"/>
    <w:rsid w:val="001F42B8"/>
    <w:rsid w:val="001F437A"/>
    <w:rsid w:val="001F44A1"/>
    <w:rsid w:val="001F4541"/>
    <w:rsid w:val="001F4584"/>
    <w:rsid w:val="001F46F1"/>
    <w:rsid w:val="001F48C3"/>
    <w:rsid w:val="001F4B51"/>
    <w:rsid w:val="001F4B97"/>
    <w:rsid w:val="001F5710"/>
    <w:rsid w:val="001F57FF"/>
    <w:rsid w:val="001F5904"/>
    <w:rsid w:val="001F592C"/>
    <w:rsid w:val="001F5D01"/>
    <w:rsid w:val="001F5E0C"/>
    <w:rsid w:val="001F6225"/>
    <w:rsid w:val="001F6284"/>
    <w:rsid w:val="001F63AB"/>
    <w:rsid w:val="001F65C8"/>
    <w:rsid w:val="001F6815"/>
    <w:rsid w:val="001F69CD"/>
    <w:rsid w:val="001F6BD6"/>
    <w:rsid w:val="001F76BC"/>
    <w:rsid w:val="001F7713"/>
    <w:rsid w:val="001F78CE"/>
    <w:rsid w:val="001F7949"/>
    <w:rsid w:val="001F7D44"/>
    <w:rsid w:val="001F7F13"/>
    <w:rsid w:val="00200173"/>
    <w:rsid w:val="00200537"/>
    <w:rsid w:val="002005B2"/>
    <w:rsid w:val="00200603"/>
    <w:rsid w:val="002006A7"/>
    <w:rsid w:val="00200B90"/>
    <w:rsid w:val="00200D65"/>
    <w:rsid w:val="00200FA4"/>
    <w:rsid w:val="00201283"/>
    <w:rsid w:val="002012A1"/>
    <w:rsid w:val="002013A1"/>
    <w:rsid w:val="002014CA"/>
    <w:rsid w:val="00201976"/>
    <w:rsid w:val="00201B13"/>
    <w:rsid w:val="00201B5A"/>
    <w:rsid w:val="00201BD7"/>
    <w:rsid w:val="00201E33"/>
    <w:rsid w:val="00201E60"/>
    <w:rsid w:val="00201F86"/>
    <w:rsid w:val="00201F96"/>
    <w:rsid w:val="002020B5"/>
    <w:rsid w:val="002022B5"/>
    <w:rsid w:val="00202315"/>
    <w:rsid w:val="00202357"/>
    <w:rsid w:val="00202391"/>
    <w:rsid w:val="00202602"/>
    <w:rsid w:val="0020266B"/>
    <w:rsid w:val="00202BB3"/>
    <w:rsid w:val="002030C1"/>
    <w:rsid w:val="00203176"/>
    <w:rsid w:val="0020331B"/>
    <w:rsid w:val="0020360F"/>
    <w:rsid w:val="00203648"/>
    <w:rsid w:val="00203713"/>
    <w:rsid w:val="00203EB5"/>
    <w:rsid w:val="00203FA2"/>
    <w:rsid w:val="00204366"/>
    <w:rsid w:val="002043B7"/>
    <w:rsid w:val="002046B0"/>
    <w:rsid w:val="00204804"/>
    <w:rsid w:val="0020482A"/>
    <w:rsid w:val="0020485C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5B13"/>
    <w:rsid w:val="00205FFB"/>
    <w:rsid w:val="002063BA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D75"/>
    <w:rsid w:val="00207E3D"/>
    <w:rsid w:val="00207F6F"/>
    <w:rsid w:val="00210396"/>
    <w:rsid w:val="002105D2"/>
    <w:rsid w:val="00210A96"/>
    <w:rsid w:val="00210B08"/>
    <w:rsid w:val="00211500"/>
    <w:rsid w:val="0021191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2C6F"/>
    <w:rsid w:val="0021301D"/>
    <w:rsid w:val="00213039"/>
    <w:rsid w:val="00213042"/>
    <w:rsid w:val="002130D6"/>
    <w:rsid w:val="00213188"/>
    <w:rsid w:val="0021333C"/>
    <w:rsid w:val="002133CA"/>
    <w:rsid w:val="00213649"/>
    <w:rsid w:val="0021388A"/>
    <w:rsid w:val="00213DDC"/>
    <w:rsid w:val="00213E81"/>
    <w:rsid w:val="0021417A"/>
    <w:rsid w:val="002141AF"/>
    <w:rsid w:val="002141C9"/>
    <w:rsid w:val="0021425A"/>
    <w:rsid w:val="002143AC"/>
    <w:rsid w:val="0021454A"/>
    <w:rsid w:val="00214665"/>
    <w:rsid w:val="00214A8F"/>
    <w:rsid w:val="00214B3A"/>
    <w:rsid w:val="00214B4F"/>
    <w:rsid w:val="00214CB6"/>
    <w:rsid w:val="00215024"/>
    <w:rsid w:val="002150FF"/>
    <w:rsid w:val="0021515B"/>
    <w:rsid w:val="00215567"/>
    <w:rsid w:val="00215780"/>
    <w:rsid w:val="002157EB"/>
    <w:rsid w:val="00215936"/>
    <w:rsid w:val="00215ADE"/>
    <w:rsid w:val="00215DF7"/>
    <w:rsid w:val="00216258"/>
    <w:rsid w:val="002164D2"/>
    <w:rsid w:val="00216598"/>
    <w:rsid w:val="00216622"/>
    <w:rsid w:val="002166C0"/>
    <w:rsid w:val="00216773"/>
    <w:rsid w:val="00216BE5"/>
    <w:rsid w:val="00216C57"/>
    <w:rsid w:val="00216E42"/>
    <w:rsid w:val="00217034"/>
    <w:rsid w:val="002172F1"/>
    <w:rsid w:val="00217593"/>
    <w:rsid w:val="002176E2"/>
    <w:rsid w:val="00217C08"/>
    <w:rsid w:val="00220256"/>
    <w:rsid w:val="002204D1"/>
    <w:rsid w:val="00220898"/>
    <w:rsid w:val="002208B5"/>
    <w:rsid w:val="002208D1"/>
    <w:rsid w:val="00220AAB"/>
    <w:rsid w:val="00220DEF"/>
    <w:rsid w:val="00220ED1"/>
    <w:rsid w:val="0022101F"/>
    <w:rsid w:val="002212F4"/>
    <w:rsid w:val="002213D3"/>
    <w:rsid w:val="002217D0"/>
    <w:rsid w:val="0022194A"/>
    <w:rsid w:val="00221F2D"/>
    <w:rsid w:val="002220FC"/>
    <w:rsid w:val="00222140"/>
    <w:rsid w:val="00222154"/>
    <w:rsid w:val="00222541"/>
    <w:rsid w:val="00222544"/>
    <w:rsid w:val="00222976"/>
    <w:rsid w:val="002229C3"/>
    <w:rsid w:val="00222AEC"/>
    <w:rsid w:val="00222D03"/>
    <w:rsid w:val="002232C9"/>
    <w:rsid w:val="002232E6"/>
    <w:rsid w:val="0022343D"/>
    <w:rsid w:val="00223A3B"/>
    <w:rsid w:val="00223BE0"/>
    <w:rsid w:val="00223CE6"/>
    <w:rsid w:val="00223DDF"/>
    <w:rsid w:val="00223F02"/>
    <w:rsid w:val="00223F08"/>
    <w:rsid w:val="00223F6A"/>
    <w:rsid w:val="0022416A"/>
    <w:rsid w:val="00224186"/>
    <w:rsid w:val="00224208"/>
    <w:rsid w:val="00224232"/>
    <w:rsid w:val="00224448"/>
    <w:rsid w:val="00224480"/>
    <w:rsid w:val="00224B94"/>
    <w:rsid w:val="00224BB5"/>
    <w:rsid w:val="00224C4D"/>
    <w:rsid w:val="00224CB1"/>
    <w:rsid w:val="00224D66"/>
    <w:rsid w:val="00224DEC"/>
    <w:rsid w:val="0022504F"/>
    <w:rsid w:val="00225280"/>
    <w:rsid w:val="0022538C"/>
    <w:rsid w:val="002255F7"/>
    <w:rsid w:val="002256AA"/>
    <w:rsid w:val="00225EEC"/>
    <w:rsid w:val="002262DC"/>
    <w:rsid w:val="00226305"/>
    <w:rsid w:val="0022647F"/>
    <w:rsid w:val="002267A8"/>
    <w:rsid w:val="002267EF"/>
    <w:rsid w:val="002268FA"/>
    <w:rsid w:val="00226B70"/>
    <w:rsid w:val="00226BDA"/>
    <w:rsid w:val="00226F80"/>
    <w:rsid w:val="00226F98"/>
    <w:rsid w:val="00226FCE"/>
    <w:rsid w:val="0022709C"/>
    <w:rsid w:val="00227201"/>
    <w:rsid w:val="002278B1"/>
    <w:rsid w:val="002279C7"/>
    <w:rsid w:val="00227D3B"/>
    <w:rsid w:val="00227F69"/>
    <w:rsid w:val="00227FB7"/>
    <w:rsid w:val="00227FC8"/>
    <w:rsid w:val="0023013C"/>
    <w:rsid w:val="002303A6"/>
    <w:rsid w:val="00230544"/>
    <w:rsid w:val="002305EC"/>
    <w:rsid w:val="00230AA3"/>
    <w:rsid w:val="00230F67"/>
    <w:rsid w:val="00231172"/>
    <w:rsid w:val="00231683"/>
    <w:rsid w:val="002317FB"/>
    <w:rsid w:val="0023183C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3F06"/>
    <w:rsid w:val="00234147"/>
    <w:rsid w:val="0023431E"/>
    <w:rsid w:val="0023489F"/>
    <w:rsid w:val="0023495C"/>
    <w:rsid w:val="00234A7A"/>
    <w:rsid w:val="00234B79"/>
    <w:rsid w:val="00234CB7"/>
    <w:rsid w:val="00234F47"/>
    <w:rsid w:val="002353EC"/>
    <w:rsid w:val="00235B27"/>
    <w:rsid w:val="00235C3E"/>
    <w:rsid w:val="00235C4B"/>
    <w:rsid w:val="00235E33"/>
    <w:rsid w:val="00235F36"/>
    <w:rsid w:val="0023610A"/>
    <w:rsid w:val="00236442"/>
    <w:rsid w:val="002366A9"/>
    <w:rsid w:val="00236832"/>
    <w:rsid w:val="00236834"/>
    <w:rsid w:val="002369C8"/>
    <w:rsid w:val="00236A11"/>
    <w:rsid w:val="00236D1E"/>
    <w:rsid w:val="00236F1A"/>
    <w:rsid w:val="0023721F"/>
    <w:rsid w:val="0023786A"/>
    <w:rsid w:val="00237B6C"/>
    <w:rsid w:val="00237CE9"/>
    <w:rsid w:val="00237E65"/>
    <w:rsid w:val="00237FC7"/>
    <w:rsid w:val="002400F0"/>
    <w:rsid w:val="00240179"/>
    <w:rsid w:val="00240628"/>
    <w:rsid w:val="002406BE"/>
    <w:rsid w:val="00240739"/>
    <w:rsid w:val="00240783"/>
    <w:rsid w:val="00240D72"/>
    <w:rsid w:val="00240D8A"/>
    <w:rsid w:val="00240DB9"/>
    <w:rsid w:val="002410B0"/>
    <w:rsid w:val="002414D2"/>
    <w:rsid w:val="00241625"/>
    <w:rsid w:val="00241681"/>
    <w:rsid w:val="00241862"/>
    <w:rsid w:val="00241D32"/>
    <w:rsid w:val="00241D66"/>
    <w:rsid w:val="00241E25"/>
    <w:rsid w:val="002420F4"/>
    <w:rsid w:val="002421C9"/>
    <w:rsid w:val="00242226"/>
    <w:rsid w:val="0024223C"/>
    <w:rsid w:val="002427C6"/>
    <w:rsid w:val="00242C54"/>
    <w:rsid w:val="00242C5A"/>
    <w:rsid w:val="00243203"/>
    <w:rsid w:val="00243510"/>
    <w:rsid w:val="0024390E"/>
    <w:rsid w:val="00243C38"/>
    <w:rsid w:val="00243E02"/>
    <w:rsid w:val="00243E96"/>
    <w:rsid w:val="00244291"/>
    <w:rsid w:val="00244626"/>
    <w:rsid w:val="002446CF"/>
    <w:rsid w:val="0024491F"/>
    <w:rsid w:val="00244A4C"/>
    <w:rsid w:val="00244D1B"/>
    <w:rsid w:val="00244EF0"/>
    <w:rsid w:val="002453AC"/>
    <w:rsid w:val="00245743"/>
    <w:rsid w:val="00245CF8"/>
    <w:rsid w:val="00245DC2"/>
    <w:rsid w:val="00245EC7"/>
    <w:rsid w:val="00246426"/>
    <w:rsid w:val="00246B2D"/>
    <w:rsid w:val="00246D93"/>
    <w:rsid w:val="002473C7"/>
    <w:rsid w:val="00247864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5E5"/>
    <w:rsid w:val="00250DA8"/>
    <w:rsid w:val="002511FB"/>
    <w:rsid w:val="00251241"/>
    <w:rsid w:val="002512AE"/>
    <w:rsid w:val="0025133F"/>
    <w:rsid w:val="00251444"/>
    <w:rsid w:val="00251615"/>
    <w:rsid w:val="00251657"/>
    <w:rsid w:val="002519FC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DD"/>
    <w:rsid w:val="00252AF1"/>
    <w:rsid w:val="00252CE0"/>
    <w:rsid w:val="00252CEF"/>
    <w:rsid w:val="0025313C"/>
    <w:rsid w:val="00253238"/>
    <w:rsid w:val="002532CA"/>
    <w:rsid w:val="00253677"/>
    <w:rsid w:val="00253761"/>
    <w:rsid w:val="0025393E"/>
    <w:rsid w:val="00253B32"/>
    <w:rsid w:val="00253BA5"/>
    <w:rsid w:val="00253E34"/>
    <w:rsid w:val="00253EB9"/>
    <w:rsid w:val="00253FF4"/>
    <w:rsid w:val="002545C5"/>
    <w:rsid w:val="00254669"/>
    <w:rsid w:val="00254769"/>
    <w:rsid w:val="00254785"/>
    <w:rsid w:val="0025598F"/>
    <w:rsid w:val="00255B60"/>
    <w:rsid w:val="00255C4F"/>
    <w:rsid w:val="00255F13"/>
    <w:rsid w:val="00255F69"/>
    <w:rsid w:val="00255FCB"/>
    <w:rsid w:val="002565F8"/>
    <w:rsid w:val="00256646"/>
    <w:rsid w:val="002568BC"/>
    <w:rsid w:val="00256B02"/>
    <w:rsid w:val="00256CAC"/>
    <w:rsid w:val="00256DE1"/>
    <w:rsid w:val="00256FAF"/>
    <w:rsid w:val="002571A3"/>
    <w:rsid w:val="002571D8"/>
    <w:rsid w:val="0025730C"/>
    <w:rsid w:val="002574EB"/>
    <w:rsid w:val="00257517"/>
    <w:rsid w:val="002575D3"/>
    <w:rsid w:val="0025789B"/>
    <w:rsid w:val="0025792D"/>
    <w:rsid w:val="00257EC6"/>
    <w:rsid w:val="0026001A"/>
    <w:rsid w:val="002601A6"/>
    <w:rsid w:val="0026020D"/>
    <w:rsid w:val="002609A8"/>
    <w:rsid w:val="00260F8A"/>
    <w:rsid w:val="0026109F"/>
    <w:rsid w:val="00261242"/>
    <w:rsid w:val="00261326"/>
    <w:rsid w:val="002615EC"/>
    <w:rsid w:val="0026186A"/>
    <w:rsid w:val="0026190B"/>
    <w:rsid w:val="00261A0A"/>
    <w:rsid w:val="00261FAD"/>
    <w:rsid w:val="00262436"/>
    <w:rsid w:val="00262447"/>
    <w:rsid w:val="00262A58"/>
    <w:rsid w:val="00262E11"/>
    <w:rsid w:val="00262F1B"/>
    <w:rsid w:val="0026307A"/>
    <w:rsid w:val="00263502"/>
    <w:rsid w:val="00263699"/>
    <w:rsid w:val="002636E0"/>
    <w:rsid w:val="00263C1E"/>
    <w:rsid w:val="00264297"/>
    <w:rsid w:val="00264A04"/>
    <w:rsid w:val="00264A4B"/>
    <w:rsid w:val="00264B45"/>
    <w:rsid w:val="00264CF9"/>
    <w:rsid w:val="00264DA4"/>
    <w:rsid w:val="00265012"/>
    <w:rsid w:val="002651F2"/>
    <w:rsid w:val="002654D9"/>
    <w:rsid w:val="00265556"/>
    <w:rsid w:val="002657EF"/>
    <w:rsid w:val="00265D04"/>
    <w:rsid w:val="00266066"/>
    <w:rsid w:val="00266299"/>
    <w:rsid w:val="0026630F"/>
    <w:rsid w:val="002663A0"/>
    <w:rsid w:val="002667BB"/>
    <w:rsid w:val="002667DE"/>
    <w:rsid w:val="0026686D"/>
    <w:rsid w:val="00266A3A"/>
    <w:rsid w:val="00266A78"/>
    <w:rsid w:val="00266A8D"/>
    <w:rsid w:val="00266C67"/>
    <w:rsid w:val="00266D72"/>
    <w:rsid w:val="002671AC"/>
    <w:rsid w:val="002671B8"/>
    <w:rsid w:val="0026741A"/>
    <w:rsid w:val="00267C55"/>
    <w:rsid w:val="00267F95"/>
    <w:rsid w:val="002701C6"/>
    <w:rsid w:val="00270301"/>
    <w:rsid w:val="00270325"/>
    <w:rsid w:val="00270663"/>
    <w:rsid w:val="00270781"/>
    <w:rsid w:val="00270820"/>
    <w:rsid w:val="00270CA7"/>
    <w:rsid w:val="002710F7"/>
    <w:rsid w:val="002710FC"/>
    <w:rsid w:val="00271364"/>
    <w:rsid w:val="0027159B"/>
    <w:rsid w:val="002715F0"/>
    <w:rsid w:val="00271948"/>
    <w:rsid w:val="002719AF"/>
    <w:rsid w:val="00271A16"/>
    <w:rsid w:val="00271AEC"/>
    <w:rsid w:val="0027212B"/>
    <w:rsid w:val="0027221B"/>
    <w:rsid w:val="002724DF"/>
    <w:rsid w:val="002724EB"/>
    <w:rsid w:val="00272A86"/>
    <w:rsid w:val="00272EB5"/>
    <w:rsid w:val="002730DE"/>
    <w:rsid w:val="002731EB"/>
    <w:rsid w:val="00273691"/>
    <w:rsid w:val="002736DB"/>
    <w:rsid w:val="002737DB"/>
    <w:rsid w:val="002738A9"/>
    <w:rsid w:val="00273D90"/>
    <w:rsid w:val="00273EE9"/>
    <w:rsid w:val="00273F92"/>
    <w:rsid w:val="002741ED"/>
    <w:rsid w:val="0027436C"/>
    <w:rsid w:val="0027449A"/>
    <w:rsid w:val="0027479D"/>
    <w:rsid w:val="0027483A"/>
    <w:rsid w:val="00274928"/>
    <w:rsid w:val="00274A55"/>
    <w:rsid w:val="00274CAD"/>
    <w:rsid w:val="00274D34"/>
    <w:rsid w:val="00275258"/>
    <w:rsid w:val="00275527"/>
    <w:rsid w:val="0027579C"/>
    <w:rsid w:val="0027645D"/>
    <w:rsid w:val="00276613"/>
    <w:rsid w:val="002767E6"/>
    <w:rsid w:val="002768B0"/>
    <w:rsid w:val="00276A7C"/>
    <w:rsid w:val="00276AFC"/>
    <w:rsid w:val="00276BAC"/>
    <w:rsid w:val="00276C34"/>
    <w:rsid w:val="00276C35"/>
    <w:rsid w:val="00276DE6"/>
    <w:rsid w:val="00276ED0"/>
    <w:rsid w:val="00276F66"/>
    <w:rsid w:val="00277C8A"/>
    <w:rsid w:val="00277E3C"/>
    <w:rsid w:val="00277F65"/>
    <w:rsid w:val="0028001E"/>
    <w:rsid w:val="002801D5"/>
    <w:rsid w:val="002808E9"/>
    <w:rsid w:val="00280F69"/>
    <w:rsid w:val="002812AB"/>
    <w:rsid w:val="00281655"/>
    <w:rsid w:val="0028185C"/>
    <w:rsid w:val="002818A7"/>
    <w:rsid w:val="0028198E"/>
    <w:rsid w:val="00281AF4"/>
    <w:rsid w:val="00281CFE"/>
    <w:rsid w:val="0028225E"/>
    <w:rsid w:val="002824A7"/>
    <w:rsid w:val="002827AE"/>
    <w:rsid w:val="002827DB"/>
    <w:rsid w:val="00282BA6"/>
    <w:rsid w:val="00282BF5"/>
    <w:rsid w:val="00282D74"/>
    <w:rsid w:val="002834CA"/>
    <w:rsid w:val="0028353A"/>
    <w:rsid w:val="00283BF2"/>
    <w:rsid w:val="00283D49"/>
    <w:rsid w:val="00284048"/>
    <w:rsid w:val="00284099"/>
    <w:rsid w:val="002848E0"/>
    <w:rsid w:val="00284940"/>
    <w:rsid w:val="002849B2"/>
    <w:rsid w:val="00284EF4"/>
    <w:rsid w:val="00284F37"/>
    <w:rsid w:val="0028522D"/>
    <w:rsid w:val="002852B0"/>
    <w:rsid w:val="0028554F"/>
    <w:rsid w:val="002856C4"/>
    <w:rsid w:val="00285A30"/>
    <w:rsid w:val="00285DA0"/>
    <w:rsid w:val="00285E2C"/>
    <w:rsid w:val="002860DA"/>
    <w:rsid w:val="002860F4"/>
    <w:rsid w:val="002864C8"/>
    <w:rsid w:val="00286EDC"/>
    <w:rsid w:val="00287028"/>
    <w:rsid w:val="0028722D"/>
    <w:rsid w:val="00287288"/>
    <w:rsid w:val="00287507"/>
    <w:rsid w:val="00287667"/>
    <w:rsid w:val="00287790"/>
    <w:rsid w:val="002878D4"/>
    <w:rsid w:val="00287ABD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3A2"/>
    <w:rsid w:val="002914DE"/>
    <w:rsid w:val="002915E0"/>
    <w:rsid w:val="002916A5"/>
    <w:rsid w:val="002918B1"/>
    <w:rsid w:val="00291D01"/>
    <w:rsid w:val="00291FF4"/>
    <w:rsid w:val="00292064"/>
    <w:rsid w:val="00292460"/>
    <w:rsid w:val="002924DE"/>
    <w:rsid w:val="0029274E"/>
    <w:rsid w:val="002927E9"/>
    <w:rsid w:val="00292BDD"/>
    <w:rsid w:val="00292C4E"/>
    <w:rsid w:val="00292FAA"/>
    <w:rsid w:val="0029323A"/>
    <w:rsid w:val="002934D1"/>
    <w:rsid w:val="002934E0"/>
    <w:rsid w:val="0029361D"/>
    <w:rsid w:val="0029361F"/>
    <w:rsid w:val="0029391B"/>
    <w:rsid w:val="00293961"/>
    <w:rsid w:val="00293D68"/>
    <w:rsid w:val="00293EBA"/>
    <w:rsid w:val="00293F9F"/>
    <w:rsid w:val="00294018"/>
    <w:rsid w:val="0029429C"/>
    <w:rsid w:val="00294496"/>
    <w:rsid w:val="0029459B"/>
    <w:rsid w:val="00294EB0"/>
    <w:rsid w:val="00295297"/>
    <w:rsid w:val="0029549E"/>
    <w:rsid w:val="00295555"/>
    <w:rsid w:val="0029560F"/>
    <w:rsid w:val="00295680"/>
    <w:rsid w:val="00295ACD"/>
    <w:rsid w:val="00295CF0"/>
    <w:rsid w:val="0029622F"/>
    <w:rsid w:val="002964E7"/>
    <w:rsid w:val="00296B2D"/>
    <w:rsid w:val="00296CAE"/>
    <w:rsid w:val="00296D2A"/>
    <w:rsid w:val="00297356"/>
    <w:rsid w:val="00297559"/>
    <w:rsid w:val="002979A7"/>
    <w:rsid w:val="00297E63"/>
    <w:rsid w:val="00297EB0"/>
    <w:rsid w:val="002A030F"/>
    <w:rsid w:val="002A0336"/>
    <w:rsid w:val="002A0530"/>
    <w:rsid w:val="002A0540"/>
    <w:rsid w:val="002A0754"/>
    <w:rsid w:val="002A0928"/>
    <w:rsid w:val="002A1249"/>
    <w:rsid w:val="002A18EE"/>
    <w:rsid w:val="002A1A59"/>
    <w:rsid w:val="002A1C89"/>
    <w:rsid w:val="002A22B7"/>
    <w:rsid w:val="002A24DC"/>
    <w:rsid w:val="002A25CC"/>
    <w:rsid w:val="002A2729"/>
    <w:rsid w:val="002A278E"/>
    <w:rsid w:val="002A28FC"/>
    <w:rsid w:val="002A292F"/>
    <w:rsid w:val="002A2C5A"/>
    <w:rsid w:val="002A2DA1"/>
    <w:rsid w:val="002A2FAF"/>
    <w:rsid w:val="002A30E8"/>
    <w:rsid w:val="002A33A1"/>
    <w:rsid w:val="002A346D"/>
    <w:rsid w:val="002A3652"/>
    <w:rsid w:val="002A384B"/>
    <w:rsid w:val="002A391D"/>
    <w:rsid w:val="002A3966"/>
    <w:rsid w:val="002A3A72"/>
    <w:rsid w:val="002A3ABA"/>
    <w:rsid w:val="002A3B27"/>
    <w:rsid w:val="002A4093"/>
    <w:rsid w:val="002A424B"/>
    <w:rsid w:val="002A4B37"/>
    <w:rsid w:val="002A4ED6"/>
    <w:rsid w:val="002A5046"/>
    <w:rsid w:val="002A5145"/>
    <w:rsid w:val="002A533B"/>
    <w:rsid w:val="002A5365"/>
    <w:rsid w:val="002A553A"/>
    <w:rsid w:val="002A566D"/>
    <w:rsid w:val="002A58CA"/>
    <w:rsid w:val="002A5B56"/>
    <w:rsid w:val="002A5C3E"/>
    <w:rsid w:val="002A5E27"/>
    <w:rsid w:val="002A5F0B"/>
    <w:rsid w:val="002A6436"/>
    <w:rsid w:val="002A6581"/>
    <w:rsid w:val="002A67CE"/>
    <w:rsid w:val="002A6C19"/>
    <w:rsid w:val="002A6CBB"/>
    <w:rsid w:val="002A726E"/>
    <w:rsid w:val="002A72F3"/>
    <w:rsid w:val="002A75BD"/>
    <w:rsid w:val="002A761B"/>
    <w:rsid w:val="002A763C"/>
    <w:rsid w:val="002A7A67"/>
    <w:rsid w:val="002A7AFD"/>
    <w:rsid w:val="002A7EDF"/>
    <w:rsid w:val="002B0247"/>
    <w:rsid w:val="002B07D4"/>
    <w:rsid w:val="002B0C69"/>
    <w:rsid w:val="002B0E7A"/>
    <w:rsid w:val="002B1284"/>
    <w:rsid w:val="002B1812"/>
    <w:rsid w:val="002B19D2"/>
    <w:rsid w:val="002B1C79"/>
    <w:rsid w:val="002B1D98"/>
    <w:rsid w:val="002B1F5E"/>
    <w:rsid w:val="002B1FC7"/>
    <w:rsid w:val="002B2269"/>
    <w:rsid w:val="002B23D1"/>
    <w:rsid w:val="002B24DB"/>
    <w:rsid w:val="002B2768"/>
    <w:rsid w:val="002B29E8"/>
    <w:rsid w:val="002B2B30"/>
    <w:rsid w:val="002B2B67"/>
    <w:rsid w:val="002B2DF8"/>
    <w:rsid w:val="002B2E0E"/>
    <w:rsid w:val="002B2EAF"/>
    <w:rsid w:val="002B2FF2"/>
    <w:rsid w:val="002B30B9"/>
    <w:rsid w:val="002B3138"/>
    <w:rsid w:val="002B321B"/>
    <w:rsid w:val="002B370A"/>
    <w:rsid w:val="002B3818"/>
    <w:rsid w:val="002B38BE"/>
    <w:rsid w:val="002B3BAE"/>
    <w:rsid w:val="002B3FF5"/>
    <w:rsid w:val="002B41B4"/>
    <w:rsid w:val="002B483B"/>
    <w:rsid w:val="002B4941"/>
    <w:rsid w:val="002B4BB5"/>
    <w:rsid w:val="002B4C7B"/>
    <w:rsid w:val="002B4DF6"/>
    <w:rsid w:val="002B5003"/>
    <w:rsid w:val="002B50C2"/>
    <w:rsid w:val="002B5186"/>
    <w:rsid w:val="002B526B"/>
    <w:rsid w:val="002B533D"/>
    <w:rsid w:val="002B55ED"/>
    <w:rsid w:val="002B5E80"/>
    <w:rsid w:val="002B613E"/>
    <w:rsid w:val="002B6450"/>
    <w:rsid w:val="002B6956"/>
    <w:rsid w:val="002B6C3E"/>
    <w:rsid w:val="002B6FAD"/>
    <w:rsid w:val="002B7039"/>
    <w:rsid w:val="002B7739"/>
    <w:rsid w:val="002B780A"/>
    <w:rsid w:val="002B7C95"/>
    <w:rsid w:val="002B7E72"/>
    <w:rsid w:val="002B7FA5"/>
    <w:rsid w:val="002C0243"/>
    <w:rsid w:val="002C035E"/>
    <w:rsid w:val="002C03B9"/>
    <w:rsid w:val="002C0520"/>
    <w:rsid w:val="002C0738"/>
    <w:rsid w:val="002C080B"/>
    <w:rsid w:val="002C0B87"/>
    <w:rsid w:val="002C0EE6"/>
    <w:rsid w:val="002C1596"/>
    <w:rsid w:val="002C1A74"/>
    <w:rsid w:val="002C233B"/>
    <w:rsid w:val="002C24D5"/>
    <w:rsid w:val="002C298E"/>
    <w:rsid w:val="002C299E"/>
    <w:rsid w:val="002C29BB"/>
    <w:rsid w:val="002C2A61"/>
    <w:rsid w:val="002C320F"/>
    <w:rsid w:val="002C340D"/>
    <w:rsid w:val="002C3534"/>
    <w:rsid w:val="002C382A"/>
    <w:rsid w:val="002C3A00"/>
    <w:rsid w:val="002C3CAC"/>
    <w:rsid w:val="002C3CDC"/>
    <w:rsid w:val="002C3EC5"/>
    <w:rsid w:val="002C3F43"/>
    <w:rsid w:val="002C4252"/>
    <w:rsid w:val="002C431D"/>
    <w:rsid w:val="002C4446"/>
    <w:rsid w:val="002C48CB"/>
    <w:rsid w:val="002C49AF"/>
    <w:rsid w:val="002C51DF"/>
    <w:rsid w:val="002C5224"/>
    <w:rsid w:val="002C5366"/>
    <w:rsid w:val="002C54D2"/>
    <w:rsid w:val="002C54F6"/>
    <w:rsid w:val="002C5855"/>
    <w:rsid w:val="002C59C4"/>
    <w:rsid w:val="002C5A97"/>
    <w:rsid w:val="002C5BC1"/>
    <w:rsid w:val="002C5E75"/>
    <w:rsid w:val="002C5F8E"/>
    <w:rsid w:val="002C6125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CC2"/>
    <w:rsid w:val="002C7CEE"/>
    <w:rsid w:val="002C7D79"/>
    <w:rsid w:val="002C7DAC"/>
    <w:rsid w:val="002C7DF7"/>
    <w:rsid w:val="002C7E3D"/>
    <w:rsid w:val="002D022E"/>
    <w:rsid w:val="002D0373"/>
    <w:rsid w:val="002D06B5"/>
    <w:rsid w:val="002D06F6"/>
    <w:rsid w:val="002D07DE"/>
    <w:rsid w:val="002D0819"/>
    <w:rsid w:val="002D08D5"/>
    <w:rsid w:val="002D0C28"/>
    <w:rsid w:val="002D0F33"/>
    <w:rsid w:val="002D0FEA"/>
    <w:rsid w:val="002D0FF3"/>
    <w:rsid w:val="002D106A"/>
    <w:rsid w:val="002D1590"/>
    <w:rsid w:val="002D1A1E"/>
    <w:rsid w:val="002D1E98"/>
    <w:rsid w:val="002D1FE1"/>
    <w:rsid w:val="002D1FEB"/>
    <w:rsid w:val="002D2033"/>
    <w:rsid w:val="002D2218"/>
    <w:rsid w:val="002D2975"/>
    <w:rsid w:val="002D2A92"/>
    <w:rsid w:val="002D2EA1"/>
    <w:rsid w:val="002D2F2D"/>
    <w:rsid w:val="002D2F9D"/>
    <w:rsid w:val="002D2FF8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D16"/>
    <w:rsid w:val="002D4D57"/>
    <w:rsid w:val="002D507E"/>
    <w:rsid w:val="002D50DC"/>
    <w:rsid w:val="002D5325"/>
    <w:rsid w:val="002D552B"/>
    <w:rsid w:val="002D55E9"/>
    <w:rsid w:val="002D59D2"/>
    <w:rsid w:val="002D5D70"/>
    <w:rsid w:val="002D5F34"/>
    <w:rsid w:val="002D681D"/>
    <w:rsid w:val="002D6847"/>
    <w:rsid w:val="002D693B"/>
    <w:rsid w:val="002D77A8"/>
    <w:rsid w:val="002D77ED"/>
    <w:rsid w:val="002D7909"/>
    <w:rsid w:val="002D7B97"/>
    <w:rsid w:val="002D7D64"/>
    <w:rsid w:val="002D7E53"/>
    <w:rsid w:val="002E00C0"/>
    <w:rsid w:val="002E00DA"/>
    <w:rsid w:val="002E0125"/>
    <w:rsid w:val="002E0145"/>
    <w:rsid w:val="002E0697"/>
    <w:rsid w:val="002E08F6"/>
    <w:rsid w:val="002E0BD6"/>
    <w:rsid w:val="002E1016"/>
    <w:rsid w:val="002E1767"/>
    <w:rsid w:val="002E1840"/>
    <w:rsid w:val="002E1964"/>
    <w:rsid w:val="002E1CCB"/>
    <w:rsid w:val="002E24DC"/>
    <w:rsid w:val="002E24E3"/>
    <w:rsid w:val="002E2692"/>
    <w:rsid w:val="002E27C5"/>
    <w:rsid w:val="002E2840"/>
    <w:rsid w:val="002E2A77"/>
    <w:rsid w:val="002E2E13"/>
    <w:rsid w:val="002E2E3C"/>
    <w:rsid w:val="002E335A"/>
    <w:rsid w:val="002E3511"/>
    <w:rsid w:val="002E3614"/>
    <w:rsid w:val="002E3696"/>
    <w:rsid w:val="002E3AFC"/>
    <w:rsid w:val="002E3B27"/>
    <w:rsid w:val="002E3C14"/>
    <w:rsid w:val="002E3CE0"/>
    <w:rsid w:val="002E3CF0"/>
    <w:rsid w:val="002E3F8C"/>
    <w:rsid w:val="002E4167"/>
    <w:rsid w:val="002E42E3"/>
    <w:rsid w:val="002E4355"/>
    <w:rsid w:val="002E44FA"/>
    <w:rsid w:val="002E473B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53C"/>
    <w:rsid w:val="002E688F"/>
    <w:rsid w:val="002E696D"/>
    <w:rsid w:val="002E6CF9"/>
    <w:rsid w:val="002E6FE2"/>
    <w:rsid w:val="002E702C"/>
    <w:rsid w:val="002E7759"/>
    <w:rsid w:val="002E788A"/>
    <w:rsid w:val="002E7B69"/>
    <w:rsid w:val="002E7D83"/>
    <w:rsid w:val="002E7EE7"/>
    <w:rsid w:val="002E7F7E"/>
    <w:rsid w:val="002F008F"/>
    <w:rsid w:val="002F04D7"/>
    <w:rsid w:val="002F055E"/>
    <w:rsid w:val="002F0683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7CB"/>
    <w:rsid w:val="002F18AA"/>
    <w:rsid w:val="002F1A71"/>
    <w:rsid w:val="002F1AB4"/>
    <w:rsid w:val="002F1E1D"/>
    <w:rsid w:val="002F21EF"/>
    <w:rsid w:val="002F248E"/>
    <w:rsid w:val="002F264F"/>
    <w:rsid w:val="002F297A"/>
    <w:rsid w:val="002F2B31"/>
    <w:rsid w:val="002F2CFB"/>
    <w:rsid w:val="002F2F14"/>
    <w:rsid w:val="002F3187"/>
    <w:rsid w:val="002F32A9"/>
    <w:rsid w:val="002F3317"/>
    <w:rsid w:val="002F359D"/>
    <w:rsid w:val="002F35DB"/>
    <w:rsid w:val="002F3724"/>
    <w:rsid w:val="002F391A"/>
    <w:rsid w:val="002F3CAD"/>
    <w:rsid w:val="002F3CF5"/>
    <w:rsid w:val="002F3F2E"/>
    <w:rsid w:val="002F4298"/>
    <w:rsid w:val="002F449C"/>
    <w:rsid w:val="002F4814"/>
    <w:rsid w:val="002F497A"/>
    <w:rsid w:val="002F4DAB"/>
    <w:rsid w:val="002F5413"/>
    <w:rsid w:val="002F5C6A"/>
    <w:rsid w:val="002F5EBE"/>
    <w:rsid w:val="002F60A5"/>
    <w:rsid w:val="002F624F"/>
    <w:rsid w:val="002F62A2"/>
    <w:rsid w:val="002F62DA"/>
    <w:rsid w:val="002F662F"/>
    <w:rsid w:val="002F66E7"/>
    <w:rsid w:val="002F6919"/>
    <w:rsid w:val="002F6A61"/>
    <w:rsid w:val="002F6CB1"/>
    <w:rsid w:val="002F6D72"/>
    <w:rsid w:val="002F6E41"/>
    <w:rsid w:val="002F6EBD"/>
    <w:rsid w:val="002F6FB0"/>
    <w:rsid w:val="002F75EB"/>
    <w:rsid w:val="002F7631"/>
    <w:rsid w:val="002F76EA"/>
    <w:rsid w:val="002F7EBA"/>
    <w:rsid w:val="00300183"/>
    <w:rsid w:val="00300362"/>
    <w:rsid w:val="003003D9"/>
    <w:rsid w:val="003005D0"/>
    <w:rsid w:val="00300630"/>
    <w:rsid w:val="00300F20"/>
    <w:rsid w:val="00301102"/>
    <w:rsid w:val="003017D0"/>
    <w:rsid w:val="0030189D"/>
    <w:rsid w:val="00301B58"/>
    <w:rsid w:val="00301F3B"/>
    <w:rsid w:val="0030208E"/>
    <w:rsid w:val="00302124"/>
    <w:rsid w:val="0030254C"/>
    <w:rsid w:val="00302649"/>
    <w:rsid w:val="003026E3"/>
    <w:rsid w:val="00302767"/>
    <w:rsid w:val="00302A28"/>
    <w:rsid w:val="00302B62"/>
    <w:rsid w:val="00302B69"/>
    <w:rsid w:val="00302C22"/>
    <w:rsid w:val="00302D67"/>
    <w:rsid w:val="003032A7"/>
    <w:rsid w:val="0030386D"/>
    <w:rsid w:val="003039F5"/>
    <w:rsid w:val="00304036"/>
    <w:rsid w:val="00304678"/>
    <w:rsid w:val="003046D0"/>
    <w:rsid w:val="00304772"/>
    <w:rsid w:val="003047BD"/>
    <w:rsid w:val="00304873"/>
    <w:rsid w:val="003049B8"/>
    <w:rsid w:val="003049E5"/>
    <w:rsid w:val="00304ADE"/>
    <w:rsid w:val="00304C60"/>
    <w:rsid w:val="00304E04"/>
    <w:rsid w:val="003050A9"/>
    <w:rsid w:val="003051EC"/>
    <w:rsid w:val="00305315"/>
    <w:rsid w:val="0030541B"/>
    <w:rsid w:val="00305735"/>
    <w:rsid w:val="00305B8F"/>
    <w:rsid w:val="00305C55"/>
    <w:rsid w:val="00305D5F"/>
    <w:rsid w:val="00306066"/>
    <w:rsid w:val="003060EC"/>
    <w:rsid w:val="00306272"/>
    <w:rsid w:val="003064AB"/>
    <w:rsid w:val="00306635"/>
    <w:rsid w:val="00306BC5"/>
    <w:rsid w:val="00306CE8"/>
    <w:rsid w:val="00307098"/>
    <w:rsid w:val="00307197"/>
    <w:rsid w:val="0030765C"/>
    <w:rsid w:val="00307770"/>
    <w:rsid w:val="00307B6A"/>
    <w:rsid w:val="00307DA4"/>
    <w:rsid w:val="00307ED5"/>
    <w:rsid w:val="00310313"/>
    <w:rsid w:val="00310597"/>
    <w:rsid w:val="003105E5"/>
    <w:rsid w:val="0031083E"/>
    <w:rsid w:val="00310BED"/>
    <w:rsid w:val="00310DBE"/>
    <w:rsid w:val="00310ECD"/>
    <w:rsid w:val="00310EE4"/>
    <w:rsid w:val="00310F41"/>
    <w:rsid w:val="003111CA"/>
    <w:rsid w:val="0031161B"/>
    <w:rsid w:val="00311808"/>
    <w:rsid w:val="00311B0D"/>
    <w:rsid w:val="00311DCA"/>
    <w:rsid w:val="00312284"/>
    <w:rsid w:val="003125EB"/>
    <w:rsid w:val="00312633"/>
    <w:rsid w:val="00312BC4"/>
    <w:rsid w:val="003133AD"/>
    <w:rsid w:val="00313742"/>
    <w:rsid w:val="0031396A"/>
    <w:rsid w:val="00314222"/>
    <w:rsid w:val="003144E0"/>
    <w:rsid w:val="00314542"/>
    <w:rsid w:val="00314569"/>
    <w:rsid w:val="0031483C"/>
    <w:rsid w:val="003148A1"/>
    <w:rsid w:val="00314E0A"/>
    <w:rsid w:val="00314EB7"/>
    <w:rsid w:val="003155DC"/>
    <w:rsid w:val="00315607"/>
    <w:rsid w:val="0031560B"/>
    <w:rsid w:val="003157BC"/>
    <w:rsid w:val="003159FC"/>
    <w:rsid w:val="00315C55"/>
    <w:rsid w:val="00315C62"/>
    <w:rsid w:val="00315F28"/>
    <w:rsid w:val="00316126"/>
    <w:rsid w:val="003161B2"/>
    <w:rsid w:val="00316272"/>
    <w:rsid w:val="00316350"/>
    <w:rsid w:val="00316396"/>
    <w:rsid w:val="00316756"/>
    <w:rsid w:val="003168A9"/>
    <w:rsid w:val="00316903"/>
    <w:rsid w:val="00316932"/>
    <w:rsid w:val="00316A42"/>
    <w:rsid w:val="00316D6E"/>
    <w:rsid w:val="00316FE3"/>
    <w:rsid w:val="00317110"/>
    <w:rsid w:val="0031724E"/>
    <w:rsid w:val="003176BE"/>
    <w:rsid w:val="00317946"/>
    <w:rsid w:val="00317BED"/>
    <w:rsid w:val="00317F00"/>
    <w:rsid w:val="0032017D"/>
    <w:rsid w:val="00320189"/>
    <w:rsid w:val="0032050F"/>
    <w:rsid w:val="00320939"/>
    <w:rsid w:val="00320CA3"/>
    <w:rsid w:val="00320D13"/>
    <w:rsid w:val="00320F19"/>
    <w:rsid w:val="003212AD"/>
    <w:rsid w:val="003212C4"/>
    <w:rsid w:val="003215EF"/>
    <w:rsid w:val="0032188E"/>
    <w:rsid w:val="00321A64"/>
    <w:rsid w:val="00321BEF"/>
    <w:rsid w:val="00321C3C"/>
    <w:rsid w:val="003224E8"/>
    <w:rsid w:val="00322588"/>
    <w:rsid w:val="00322984"/>
    <w:rsid w:val="00322AA1"/>
    <w:rsid w:val="00322F2F"/>
    <w:rsid w:val="00323149"/>
    <w:rsid w:val="00323335"/>
    <w:rsid w:val="00323430"/>
    <w:rsid w:val="00323451"/>
    <w:rsid w:val="00323741"/>
    <w:rsid w:val="0032385D"/>
    <w:rsid w:val="00323ACD"/>
    <w:rsid w:val="00323F30"/>
    <w:rsid w:val="00324130"/>
    <w:rsid w:val="00324262"/>
    <w:rsid w:val="00324371"/>
    <w:rsid w:val="00324397"/>
    <w:rsid w:val="00324412"/>
    <w:rsid w:val="003246B6"/>
    <w:rsid w:val="00324B10"/>
    <w:rsid w:val="00324BC0"/>
    <w:rsid w:val="00324C02"/>
    <w:rsid w:val="00324FA4"/>
    <w:rsid w:val="00324FFE"/>
    <w:rsid w:val="00325034"/>
    <w:rsid w:val="0032540D"/>
    <w:rsid w:val="0032541D"/>
    <w:rsid w:val="003255DF"/>
    <w:rsid w:val="00325725"/>
    <w:rsid w:val="00325A78"/>
    <w:rsid w:val="00325B5C"/>
    <w:rsid w:val="00325BB9"/>
    <w:rsid w:val="00325C26"/>
    <w:rsid w:val="003263B6"/>
    <w:rsid w:val="00326500"/>
    <w:rsid w:val="00326588"/>
    <w:rsid w:val="00326656"/>
    <w:rsid w:val="00326823"/>
    <w:rsid w:val="0032692D"/>
    <w:rsid w:val="00326B02"/>
    <w:rsid w:val="00326C6C"/>
    <w:rsid w:val="00327002"/>
    <w:rsid w:val="00327081"/>
    <w:rsid w:val="00327396"/>
    <w:rsid w:val="003277CA"/>
    <w:rsid w:val="00327985"/>
    <w:rsid w:val="00327A89"/>
    <w:rsid w:val="00327BB8"/>
    <w:rsid w:val="00327FDE"/>
    <w:rsid w:val="00330407"/>
    <w:rsid w:val="003304E7"/>
    <w:rsid w:val="0033097F"/>
    <w:rsid w:val="003309FD"/>
    <w:rsid w:val="00330CF2"/>
    <w:rsid w:val="00330E82"/>
    <w:rsid w:val="00331292"/>
    <w:rsid w:val="0033162B"/>
    <w:rsid w:val="00331866"/>
    <w:rsid w:val="00331C00"/>
    <w:rsid w:val="00331E29"/>
    <w:rsid w:val="0033224D"/>
    <w:rsid w:val="00332433"/>
    <w:rsid w:val="003325CD"/>
    <w:rsid w:val="0033265B"/>
    <w:rsid w:val="0033279C"/>
    <w:rsid w:val="00332D1B"/>
    <w:rsid w:val="00332EE3"/>
    <w:rsid w:val="00333131"/>
    <w:rsid w:val="003332EC"/>
    <w:rsid w:val="003332F7"/>
    <w:rsid w:val="003333C1"/>
    <w:rsid w:val="0033353A"/>
    <w:rsid w:val="00333601"/>
    <w:rsid w:val="00333607"/>
    <w:rsid w:val="00333B1F"/>
    <w:rsid w:val="00333C33"/>
    <w:rsid w:val="00333CEB"/>
    <w:rsid w:val="00333DF6"/>
    <w:rsid w:val="003341A8"/>
    <w:rsid w:val="0033420D"/>
    <w:rsid w:val="00334259"/>
    <w:rsid w:val="0033436E"/>
    <w:rsid w:val="003348C0"/>
    <w:rsid w:val="00334B44"/>
    <w:rsid w:val="00334C91"/>
    <w:rsid w:val="00334C95"/>
    <w:rsid w:val="00334D1C"/>
    <w:rsid w:val="00335106"/>
    <w:rsid w:val="003352CE"/>
    <w:rsid w:val="00335314"/>
    <w:rsid w:val="003353DF"/>
    <w:rsid w:val="003358B4"/>
    <w:rsid w:val="0033592B"/>
    <w:rsid w:val="00335CF7"/>
    <w:rsid w:val="003361B6"/>
    <w:rsid w:val="0033644F"/>
    <w:rsid w:val="00336A4A"/>
    <w:rsid w:val="00336BD3"/>
    <w:rsid w:val="00336F55"/>
    <w:rsid w:val="003372D8"/>
    <w:rsid w:val="003375E6"/>
    <w:rsid w:val="00337635"/>
    <w:rsid w:val="00337664"/>
    <w:rsid w:val="003376A1"/>
    <w:rsid w:val="00337E1F"/>
    <w:rsid w:val="00337F4C"/>
    <w:rsid w:val="0034036A"/>
    <w:rsid w:val="0034041A"/>
    <w:rsid w:val="003404FD"/>
    <w:rsid w:val="003405BC"/>
    <w:rsid w:val="003407EA"/>
    <w:rsid w:val="003409A1"/>
    <w:rsid w:val="00340A36"/>
    <w:rsid w:val="00340B59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113"/>
    <w:rsid w:val="00342338"/>
    <w:rsid w:val="003425E0"/>
    <w:rsid w:val="00342627"/>
    <w:rsid w:val="0034268B"/>
    <w:rsid w:val="00342789"/>
    <w:rsid w:val="003427EC"/>
    <w:rsid w:val="00342B12"/>
    <w:rsid w:val="00342BCD"/>
    <w:rsid w:val="003434F9"/>
    <w:rsid w:val="003435BF"/>
    <w:rsid w:val="003438BA"/>
    <w:rsid w:val="00343972"/>
    <w:rsid w:val="00343A52"/>
    <w:rsid w:val="00343D4F"/>
    <w:rsid w:val="0034446A"/>
    <w:rsid w:val="003445E9"/>
    <w:rsid w:val="00344689"/>
    <w:rsid w:val="003448E4"/>
    <w:rsid w:val="00344C2D"/>
    <w:rsid w:val="00344C5B"/>
    <w:rsid w:val="00344E54"/>
    <w:rsid w:val="00345237"/>
    <w:rsid w:val="00345472"/>
    <w:rsid w:val="00345717"/>
    <w:rsid w:val="00345939"/>
    <w:rsid w:val="00345A12"/>
    <w:rsid w:val="00345A88"/>
    <w:rsid w:val="00345C6B"/>
    <w:rsid w:val="00346081"/>
    <w:rsid w:val="003460AE"/>
    <w:rsid w:val="00346124"/>
    <w:rsid w:val="0034626B"/>
    <w:rsid w:val="003464CF"/>
    <w:rsid w:val="00346505"/>
    <w:rsid w:val="0034652E"/>
    <w:rsid w:val="003467EE"/>
    <w:rsid w:val="00346863"/>
    <w:rsid w:val="00346D15"/>
    <w:rsid w:val="00346EA2"/>
    <w:rsid w:val="00347075"/>
    <w:rsid w:val="0034733B"/>
    <w:rsid w:val="00347558"/>
    <w:rsid w:val="003475DC"/>
    <w:rsid w:val="003477F6"/>
    <w:rsid w:val="003478C8"/>
    <w:rsid w:val="00347910"/>
    <w:rsid w:val="00347917"/>
    <w:rsid w:val="00347CC2"/>
    <w:rsid w:val="00347CDB"/>
    <w:rsid w:val="00347CE9"/>
    <w:rsid w:val="00347E91"/>
    <w:rsid w:val="00350058"/>
    <w:rsid w:val="0035014C"/>
    <w:rsid w:val="00350310"/>
    <w:rsid w:val="0035039E"/>
    <w:rsid w:val="0035049C"/>
    <w:rsid w:val="003504C9"/>
    <w:rsid w:val="00350A07"/>
    <w:rsid w:val="00350BEC"/>
    <w:rsid w:val="00350D5E"/>
    <w:rsid w:val="00350E27"/>
    <w:rsid w:val="00350F17"/>
    <w:rsid w:val="00350F80"/>
    <w:rsid w:val="00350F83"/>
    <w:rsid w:val="003510AC"/>
    <w:rsid w:val="003510E7"/>
    <w:rsid w:val="003511B6"/>
    <w:rsid w:val="00351653"/>
    <w:rsid w:val="00351770"/>
    <w:rsid w:val="003517C3"/>
    <w:rsid w:val="003519D7"/>
    <w:rsid w:val="00351A6D"/>
    <w:rsid w:val="00351B2B"/>
    <w:rsid w:val="00351CF4"/>
    <w:rsid w:val="00351FF3"/>
    <w:rsid w:val="00352105"/>
    <w:rsid w:val="0035228B"/>
    <w:rsid w:val="00352506"/>
    <w:rsid w:val="003526B4"/>
    <w:rsid w:val="003527BA"/>
    <w:rsid w:val="003527BF"/>
    <w:rsid w:val="00352815"/>
    <w:rsid w:val="00352848"/>
    <w:rsid w:val="00352888"/>
    <w:rsid w:val="003528AE"/>
    <w:rsid w:val="003528E8"/>
    <w:rsid w:val="003529EE"/>
    <w:rsid w:val="00352BC3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39F3"/>
    <w:rsid w:val="00353E35"/>
    <w:rsid w:val="00354097"/>
    <w:rsid w:val="0035419F"/>
    <w:rsid w:val="003541C0"/>
    <w:rsid w:val="0035433F"/>
    <w:rsid w:val="00354407"/>
    <w:rsid w:val="003544F1"/>
    <w:rsid w:val="00354579"/>
    <w:rsid w:val="00354B61"/>
    <w:rsid w:val="00354C42"/>
    <w:rsid w:val="00354DCB"/>
    <w:rsid w:val="00354FAD"/>
    <w:rsid w:val="00355052"/>
    <w:rsid w:val="003551D0"/>
    <w:rsid w:val="00355464"/>
    <w:rsid w:val="00355624"/>
    <w:rsid w:val="00355771"/>
    <w:rsid w:val="0035593B"/>
    <w:rsid w:val="00355A85"/>
    <w:rsid w:val="00355CFC"/>
    <w:rsid w:val="00355DF8"/>
    <w:rsid w:val="00355F56"/>
    <w:rsid w:val="00356252"/>
    <w:rsid w:val="00356821"/>
    <w:rsid w:val="0035686B"/>
    <w:rsid w:val="0035698C"/>
    <w:rsid w:val="00356A25"/>
    <w:rsid w:val="00356B8E"/>
    <w:rsid w:val="003570FB"/>
    <w:rsid w:val="00357159"/>
    <w:rsid w:val="003577A2"/>
    <w:rsid w:val="00357807"/>
    <w:rsid w:val="00357A19"/>
    <w:rsid w:val="00357B31"/>
    <w:rsid w:val="00357BFA"/>
    <w:rsid w:val="00357DB7"/>
    <w:rsid w:val="003603BD"/>
    <w:rsid w:val="0036075B"/>
    <w:rsid w:val="003608BA"/>
    <w:rsid w:val="00360BB2"/>
    <w:rsid w:val="003618D9"/>
    <w:rsid w:val="00361A20"/>
    <w:rsid w:val="00361D1C"/>
    <w:rsid w:val="00361DCD"/>
    <w:rsid w:val="00361E60"/>
    <w:rsid w:val="00361E84"/>
    <w:rsid w:val="00361FC8"/>
    <w:rsid w:val="003625B1"/>
    <w:rsid w:val="00362614"/>
    <w:rsid w:val="00362683"/>
    <w:rsid w:val="0036279F"/>
    <w:rsid w:val="00362B48"/>
    <w:rsid w:val="00362DD8"/>
    <w:rsid w:val="003630EA"/>
    <w:rsid w:val="0036313E"/>
    <w:rsid w:val="00363518"/>
    <w:rsid w:val="00363537"/>
    <w:rsid w:val="00363921"/>
    <w:rsid w:val="00363EF2"/>
    <w:rsid w:val="0036410B"/>
    <w:rsid w:val="00364215"/>
    <w:rsid w:val="00364621"/>
    <w:rsid w:val="00364E51"/>
    <w:rsid w:val="00365231"/>
    <w:rsid w:val="0036531D"/>
    <w:rsid w:val="003653C8"/>
    <w:rsid w:val="003655FB"/>
    <w:rsid w:val="00365A8B"/>
    <w:rsid w:val="00365FA7"/>
    <w:rsid w:val="00365FED"/>
    <w:rsid w:val="003660EC"/>
    <w:rsid w:val="0036619B"/>
    <w:rsid w:val="003661D8"/>
    <w:rsid w:val="003663D0"/>
    <w:rsid w:val="0036659D"/>
    <w:rsid w:val="003665FD"/>
    <w:rsid w:val="003666C2"/>
    <w:rsid w:val="00366935"/>
    <w:rsid w:val="00366A2C"/>
    <w:rsid w:val="00366AB0"/>
    <w:rsid w:val="00366C19"/>
    <w:rsid w:val="00366D41"/>
    <w:rsid w:val="00366DA4"/>
    <w:rsid w:val="00366ECA"/>
    <w:rsid w:val="003671C5"/>
    <w:rsid w:val="003671DA"/>
    <w:rsid w:val="003678AE"/>
    <w:rsid w:val="00367979"/>
    <w:rsid w:val="003679F9"/>
    <w:rsid w:val="00367AA5"/>
    <w:rsid w:val="00367B35"/>
    <w:rsid w:val="00367B40"/>
    <w:rsid w:val="00367EDF"/>
    <w:rsid w:val="00370561"/>
    <w:rsid w:val="00370857"/>
    <w:rsid w:val="00370A82"/>
    <w:rsid w:val="00370A8E"/>
    <w:rsid w:val="00370BF2"/>
    <w:rsid w:val="00370D08"/>
    <w:rsid w:val="00370D37"/>
    <w:rsid w:val="00370E9A"/>
    <w:rsid w:val="00370F3D"/>
    <w:rsid w:val="003710F3"/>
    <w:rsid w:val="003711F6"/>
    <w:rsid w:val="00371357"/>
    <w:rsid w:val="00371577"/>
    <w:rsid w:val="003715D6"/>
    <w:rsid w:val="00371800"/>
    <w:rsid w:val="0037191D"/>
    <w:rsid w:val="00371CE2"/>
    <w:rsid w:val="00371D98"/>
    <w:rsid w:val="00372002"/>
    <w:rsid w:val="003722BE"/>
    <w:rsid w:val="003723D0"/>
    <w:rsid w:val="0037258B"/>
    <w:rsid w:val="00372684"/>
    <w:rsid w:val="003726E6"/>
    <w:rsid w:val="003729F6"/>
    <w:rsid w:val="00372B46"/>
    <w:rsid w:val="00372BF3"/>
    <w:rsid w:val="0037313F"/>
    <w:rsid w:val="0037338F"/>
    <w:rsid w:val="0037340C"/>
    <w:rsid w:val="00373652"/>
    <w:rsid w:val="003736ED"/>
    <w:rsid w:val="003737E6"/>
    <w:rsid w:val="00374327"/>
    <w:rsid w:val="0037450C"/>
    <w:rsid w:val="003746AC"/>
    <w:rsid w:val="0037476F"/>
    <w:rsid w:val="00374871"/>
    <w:rsid w:val="00374AB4"/>
    <w:rsid w:val="00374C23"/>
    <w:rsid w:val="00374CAD"/>
    <w:rsid w:val="00374D16"/>
    <w:rsid w:val="00374F56"/>
    <w:rsid w:val="00374FA1"/>
    <w:rsid w:val="00375249"/>
    <w:rsid w:val="003752F5"/>
    <w:rsid w:val="00375414"/>
    <w:rsid w:val="003754ED"/>
    <w:rsid w:val="0037564C"/>
    <w:rsid w:val="0037585C"/>
    <w:rsid w:val="00375A52"/>
    <w:rsid w:val="00375EC0"/>
    <w:rsid w:val="00375FA8"/>
    <w:rsid w:val="0037607D"/>
    <w:rsid w:val="00376257"/>
    <w:rsid w:val="003762DC"/>
    <w:rsid w:val="0037630D"/>
    <w:rsid w:val="00376417"/>
    <w:rsid w:val="00376502"/>
    <w:rsid w:val="0037651C"/>
    <w:rsid w:val="003765E7"/>
    <w:rsid w:val="00376605"/>
    <w:rsid w:val="003767F1"/>
    <w:rsid w:val="003768F8"/>
    <w:rsid w:val="00376A9B"/>
    <w:rsid w:val="00376DA0"/>
    <w:rsid w:val="00376F78"/>
    <w:rsid w:val="00377153"/>
    <w:rsid w:val="003772DD"/>
    <w:rsid w:val="00377556"/>
    <w:rsid w:val="0037791C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F06"/>
    <w:rsid w:val="00380FB5"/>
    <w:rsid w:val="0038105E"/>
    <w:rsid w:val="0038120B"/>
    <w:rsid w:val="0038141B"/>
    <w:rsid w:val="003816A6"/>
    <w:rsid w:val="00381701"/>
    <w:rsid w:val="00381AF9"/>
    <w:rsid w:val="00381C7F"/>
    <w:rsid w:val="00381DA4"/>
    <w:rsid w:val="00381FB1"/>
    <w:rsid w:val="00381FE9"/>
    <w:rsid w:val="0038201E"/>
    <w:rsid w:val="00382225"/>
    <w:rsid w:val="003826B4"/>
    <w:rsid w:val="00382716"/>
    <w:rsid w:val="00382AAA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4B"/>
    <w:rsid w:val="00384A92"/>
    <w:rsid w:val="00384C10"/>
    <w:rsid w:val="00384E71"/>
    <w:rsid w:val="00384F64"/>
    <w:rsid w:val="0038501F"/>
    <w:rsid w:val="00385432"/>
    <w:rsid w:val="00385959"/>
    <w:rsid w:val="00385E0E"/>
    <w:rsid w:val="00386187"/>
    <w:rsid w:val="0038671C"/>
    <w:rsid w:val="0038689E"/>
    <w:rsid w:val="00386968"/>
    <w:rsid w:val="00386B84"/>
    <w:rsid w:val="00386C94"/>
    <w:rsid w:val="00386CCC"/>
    <w:rsid w:val="00386DF4"/>
    <w:rsid w:val="00386DF6"/>
    <w:rsid w:val="00386FD7"/>
    <w:rsid w:val="003870CB"/>
    <w:rsid w:val="0038721E"/>
    <w:rsid w:val="0038727C"/>
    <w:rsid w:val="00387855"/>
    <w:rsid w:val="00387985"/>
    <w:rsid w:val="00390442"/>
    <w:rsid w:val="00390474"/>
    <w:rsid w:val="003904C2"/>
    <w:rsid w:val="0039068B"/>
    <w:rsid w:val="003908B2"/>
    <w:rsid w:val="00390B1E"/>
    <w:rsid w:val="00390FDA"/>
    <w:rsid w:val="00391301"/>
    <w:rsid w:val="003913B1"/>
    <w:rsid w:val="00391515"/>
    <w:rsid w:val="0039161E"/>
    <w:rsid w:val="00391B17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109"/>
    <w:rsid w:val="00394116"/>
    <w:rsid w:val="0039461F"/>
    <w:rsid w:val="00394811"/>
    <w:rsid w:val="00394B4B"/>
    <w:rsid w:val="00394E83"/>
    <w:rsid w:val="00394EE6"/>
    <w:rsid w:val="0039510E"/>
    <w:rsid w:val="003951AF"/>
    <w:rsid w:val="0039588A"/>
    <w:rsid w:val="00395AEF"/>
    <w:rsid w:val="00395DD3"/>
    <w:rsid w:val="00396033"/>
    <w:rsid w:val="00396689"/>
    <w:rsid w:val="003968F9"/>
    <w:rsid w:val="003969A3"/>
    <w:rsid w:val="00396C69"/>
    <w:rsid w:val="00396C97"/>
    <w:rsid w:val="00396EC5"/>
    <w:rsid w:val="00397496"/>
    <w:rsid w:val="003976D1"/>
    <w:rsid w:val="0039795F"/>
    <w:rsid w:val="00397A31"/>
    <w:rsid w:val="00397B42"/>
    <w:rsid w:val="00397F32"/>
    <w:rsid w:val="003A02F5"/>
    <w:rsid w:val="003A0430"/>
    <w:rsid w:val="003A0450"/>
    <w:rsid w:val="003A0662"/>
    <w:rsid w:val="003A16B3"/>
    <w:rsid w:val="003A1C59"/>
    <w:rsid w:val="003A219B"/>
    <w:rsid w:val="003A2388"/>
    <w:rsid w:val="003A245A"/>
    <w:rsid w:val="003A252C"/>
    <w:rsid w:val="003A25C6"/>
    <w:rsid w:val="003A286A"/>
    <w:rsid w:val="003A2B2F"/>
    <w:rsid w:val="003A2BAA"/>
    <w:rsid w:val="003A2C9A"/>
    <w:rsid w:val="003A2E9C"/>
    <w:rsid w:val="003A2F4C"/>
    <w:rsid w:val="003A30D2"/>
    <w:rsid w:val="003A33D9"/>
    <w:rsid w:val="003A3682"/>
    <w:rsid w:val="003A3802"/>
    <w:rsid w:val="003A3C37"/>
    <w:rsid w:val="003A3EE6"/>
    <w:rsid w:val="003A43B1"/>
    <w:rsid w:val="003A4581"/>
    <w:rsid w:val="003A49FC"/>
    <w:rsid w:val="003A4ECC"/>
    <w:rsid w:val="003A4F74"/>
    <w:rsid w:val="003A5075"/>
    <w:rsid w:val="003A517B"/>
    <w:rsid w:val="003A51B8"/>
    <w:rsid w:val="003A52DF"/>
    <w:rsid w:val="003A5542"/>
    <w:rsid w:val="003A5CD5"/>
    <w:rsid w:val="003A5EE0"/>
    <w:rsid w:val="003A610C"/>
    <w:rsid w:val="003A62D9"/>
    <w:rsid w:val="003A645D"/>
    <w:rsid w:val="003A6472"/>
    <w:rsid w:val="003A6591"/>
    <w:rsid w:val="003A6626"/>
    <w:rsid w:val="003A66C1"/>
    <w:rsid w:val="003A6D0F"/>
    <w:rsid w:val="003A7044"/>
    <w:rsid w:val="003A7265"/>
    <w:rsid w:val="003A7544"/>
    <w:rsid w:val="003A75C6"/>
    <w:rsid w:val="003A7770"/>
    <w:rsid w:val="003A7994"/>
    <w:rsid w:val="003A7D9F"/>
    <w:rsid w:val="003A7E0D"/>
    <w:rsid w:val="003A7E5E"/>
    <w:rsid w:val="003A7F05"/>
    <w:rsid w:val="003B0013"/>
    <w:rsid w:val="003B0118"/>
    <w:rsid w:val="003B017D"/>
    <w:rsid w:val="003B031A"/>
    <w:rsid w:val="003B046C"/>
    <w:rsid w:val="003B04E3"/>
    <w:rsid w:val="003B0527"/>
    <w:rsid w:val="003B0568"/>
    <w:rsid w:val="003B0B01"/>
    <w:rsid w:val="003B0B96"/>
    <w:rsid w:val="003B0BC6"/>
    <w:rsid w:val="003B0CFB"/>
    <w:rsid w:val="003B0D44"/>
    <w:rsid w:val="003B0DA0"/>
    <w:rsid w:val="003B0DC3"/>
    <w:rsid w:val="003B0F34"/>
    <w:rsid w:val="003B0F52"/>
    <w:rsid w:val="003B142A"/>
    <w:rsid w:val="003B16FC"/>
    <w:rsid w:val="003B192A"/>
    <w:rsid w:val="003B19F9"/>
    <w:rsid w:val="003B1A8B"/>
    <w:rsid w:val="003B1CFF"/>
    <w:rsid w:val="003B1E53"/>
    <w:rsid w:val="003B1F17"/>
    <w:rsid w:val="003B2093"/>
    <w:rsid w:val="003B21EA"/>
    <w:rsid w:val="003B22F2"/>
    <w:rsid w:val="003B23A9"/>
    <w:rsid w:val="003B2790"/>
    <w:rsid w:val="003B27BB"/>
    <w:rsid w:val="003B28DB"/>
    <w:rsid w:val="003B3196"/>
    <w:rsid w:val="003B332E"/>
    <w:rsid w:val="003B3808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02"/>
    <w:rsid w:val="003B644E"/>
    <w:rsid w:val="003B6752"/>
    <w:rsid w:val="003B67F7"/>
    <w:rsid w:val="003B6966"/>
    <w:rsid w:val="003B6B7D"/>
    <w:rsid w:val="003B6C14"/>
    <w:rsid w:val="003B6CAF"/>
    <w:rsid w:val="003B7238"/>
    <w:rsid w:val="003B7327"/>
    <w:rsid w:val="003B7432"/>
    <w:rsid w:val="003B7469"/>
    <w:rsid w:val="003B7539"/>
    <w:rsid w:val="003B765D"/>
    <w:rsid w:val="003B7775"/>
    <w:rsid w:val="003B778F"/>
    <w:rsid w:val="003B78DA"/>
    <w:rsid w:val="003B7ADA"/>
    <w:rsid w:val="003B7BA9"/>
    <w:rsid w:val="003B7DAD"/>
    <w:rsid w:val="003B7EA5"/>
    <w:rsid w:val="003C0034"/>
    <w:rsid w:val="003C0128"/>
    <w:rsid w:val="003C02D7"/>
    <w:rsid w:val="003C0492"/>
    <w:rsid w:val="003C0655"/>
    <w:rsid w:val="003C0794"/>
    <w:rsid w:val="003C0E3C"/>
    <w:rsid w:val="003C1155"/>
    <w:rsid w:val="003C1335"/>
    <w:rsid w:val="003C13FB"/>
    <w:rsid w:val="003C14EF"/>
    <w:rsid w:val="003C15D1"/>
    <w:rsid w:val="003C15D8"/>
    <w:rsid w:val="003C18C6"/>
    <w:rsid w:val="003C1909"/>
    <w:rsid w:val="003C19D1"/>
    <w:rsid w:val="003C1AC8"/>
    <w:rsid w:val="003C1AFF"/>
    <w:rsid w:val="003C1BA0"/>
    <w:rsid w:val="003C1F57"/>
    <w:rsid w:val="003C242A"/>
    <w:rsid w:val="003C242C"/>
    <w:rsid w:val="003C245F"/>
    <w:rsid w:val="003C26BD"/>
    <w:rsid w:val="003C26F0"/>
    <w:rsid w:val="003C2875"/>
    <w:rsid w:val="003C2BE1"/>
    <w:rsid w:val="003C2BE8"/>
    <w:rsid w:val="003C2CD5"/>
    <w:rsid w:val="003C2DBD"/>
    <w:rsid w:val="003C2F81"/>
    <w:rsid w:val="003C307C"/>
    <w:rsid w:val="003C3378"/>
    <w:rsid w:val="003C3390"/>
    <w:rsid w:val="003C33DE"/>
    <w:rsid w:val="003C3981"/>
    <w:rsid w:val="003C3B50"/>
    <w:rsid w:val="003C3C0C"/>
    <w:rsid w:val="003C3CCA"/>
    <w:rsid w:val="003C401E"/>
    <w:rsid w:val="003C4267"/>
    <w:rsid w:val="003C45CB"/>
    <w:rsid w:val="003C482D"/>
    <w:rsid w:val="003C49D6"/>
    <w:rsid w:val="003C4A95"/>
    <w:rsid w:val="003C4B04"/>
    <w:rsid w:val="003C4B79"/>
    <w:rsid w:val="003C4E59"/>
    <w:rsid w:val="003C4F7D"/>
    <w:rsid w:val="003C5132"/>
    <w:rsid w:val="003C5797"/>
    <w:rsid w:val="003C6154"/>
    <w:rsid w:val="003C616C"/>
    <w:rsid w:val="003C6178"/>
    <w:rsid w:val="003C630D"/>
    <w:rsid w:val="003C6509"/>
    <w:rsid w:val="003C65AF"/>
    <w:rsid w:val="003C69E5"/>
    <w:rsid w:val="003C6BD6"/>
    <w:rsid w:val="003C6D25"/>
    <w:rsid w:val="003C6F60"/>
    <w:rsid w:val="003C6FFC"/>
    <w:rsid w:val="003C7081"/>
    <w:rsid w:val="003C7270"/>
    <w:rsid w:val="003C7279"/>
    <w:rsid w:val="003C74DA"/>
    <w:rsid w:val="003C76F6"/>
    <w:rsid w:val="003D00D2"/>
    <w:rsid w:val="003D01F8"/>
    <w:rsid w:val="003D03EB"/>
    <w:rsid w:val="003D05E3"/>
    <w:rsid w:val="003D0689"/>
    <w:rsid w:val="003D0737"/>
    <w:rsid w:val="003D084D"/>
    <w:rsid w:val="003D09CE"/>
    <w:rsid w:val="003D0A1F"/>
    <w:rsid w:val="003D0A99"/>
    <w:rsid w:val="003D0E9F"/>
    <w:rsid w:val="003D0FBE"/>
    <w:rsid w:val="003D0FFE"/>
    <w:rsid w:val="003D1170"/>
    <w:rsid w:val="003D161E"/>
    <w:rsid w:val="003D1649"/>
    <w:rsid w:val="003D167C"/>
    <w:rsid w:val="003D17BA"/>
    <w:rsid w:val="003D18C7"/>
    <w:rsid w:val="003D1B39"/>
    <w:rsid w:val="003D1BAF"/>
    <w:rsid w:val="003D1C50"/>
    <w:rsid w:val="003D212D"/>
    <w:rsid w:val="003D21AD"/>
    <w:rsid w:val="003D229A"/>
    <w:rsid w:val="003D2F28"/>
    <w:rsid w:val="003D2F59"/>
    <w:rsid w:val="003D3150"/>
    <w:rsid w:val="003D31F4"/>
    <w:rsid w:val="003D3350"/>
    <w:rsid w:val="003D34E9"/>
    <w:rsid w:val="003D3580"/>
    <w:rsid w:val="003D39FD"/>
    <w:rsid w:val="003D3EEA"/>
    <w:rsid w:val="003D41F9"/>
    <w:rsid w:val="003D43E8"/>
    <w:rsid w:val="003D48EC"/>
    <w:rsid w:val="003D48F0"/>
    <w:rsid w:val="003D4A28"/>
    <w:rsid w:val="003D4B52"/>
    <w:rsid w:val="003D4D1E"/>
    <w:rsid w:val="003D4D86"/>
    <w:rsid w:val="003D4E1F"/>
    <w:rsid w:val="003D4F11"/>
    <w:rsid w:val="003D503A"/>
    <w:rsid w:val="003D50E5"/>
    <w:rsid w:val="003D5271"/>
    <w:rsid w:val="003D53C9"/>
    <w:rsid w:val="003D5972"/>
    <w:rsid w:val="003D5A59"/>
    <w:rsid w:val="003D5A65"/>
    <w:rsid w:val="003D5D3F"/>
    <w:rsid w:val="003D5FAE"/>
    <w:rsid w:val="003D6059"/>
    <w:rsid w:val="003D6377"/>
    <w:rsid w:val="003D685D"/>
    <w:rsid w:val="003D690D"/>
    <w:rsid w:val="003D6EF5"/>
    <w:rsid w:val="003D74A8"/>
    <w:rsid w:val="003D7BC9"/>
    <w:rsid w:val="003D7D18"/>
    <w:rsid w:val="003E0251"/>
    <w:rsid w:val="003E0335"/>
    <w:rsid w:val="003E07AF"/>
    <w:rsid w:val="003E08A1"/>
    <w:rsid w:val="003E09A1"/>
    <w:rsid w:val="003E0ACB"/>
    <w:rsid w:val="003E0E39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7F"/>
    <w:rsid w:val="003E2EDB"/>
    <w:rsid w:val="003E34CA"/>
    <w:rsid w:val="003E3772"/>
    <w:rsid w:val="003E3A2A"/>
    <w:rsid w:val="003E3CAE"/>
    <w:rsid w:val="003E3CEF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68"/>
    <w:rsid w:val="003E535E"/>
    <w:rsid w:val="003E53E0"/>
    <w:rsid w:val="003E54DF"/>
    <w:rsid w:val="003E55AC"/>
    <w:rsid w:val="003E575F"/>
    <w:rsid w:val="003E589F"/>
    <w:rsid w:val="003E5904"/>
    <w:rsid w:val="003E5A64"/>
    <w:rsid w:val="003E5B9C"/>
    <w:rsid w:val="003E5C0D"/>
    <w:rsid w:val="003E5CA8"/>
    <w:rsid w:val="003E5E9E"/>
    <w:rsid w:val="003E6086"/>
    <w:rsid w:val="003E6226"/>
    <w:rsid w:val="003E627D"/>
    <w:rsid w:val="003E6417"/>
    <w:rsid w:val="003E6764"/>
    <w:rsid w:val="003E6955"/>
    <w:rsid w:val="003E697F"/>
    <w:rsid w:val="003E69C9"/>
    <w:rsid w:val="003E69F5"/>
    <w:rsid w:val="003E6B45"/>
    <w:rsid w:val="003E6C8C"/>
    <w:rsid w:val="003E6E25"/>
    <w:rsid w:val="003E71DA"/>
    <w:rsid w:val="003E7386"/>
    <w:rsid w:val="003E7505"/>
    <w:rsid w:val="003E75AE"/>
    <w:rsid w:val="003E7602"/>
    <w:rsid w:val="003E77DE"/>
    <w:rsid w:val="003E782A"/>
    <w:rsid w:val="003E78A5"/>
    <w:rsid w:val="003E7AEA"/>
    <w:rsid w:val="003E7DC9"/>
    <w:rsid w:val="003F0016"/>
    <w:rsid w:val="003F01C7"/>
    <w:rsid w:val="003F0386"/>
    <w:rsid w:val="003F04A9"/>
    <w:rsid w:val="003F055C"/>
    <w:rsid w:val="003F0A0E"/>
    <w:rsid w:val="003F0ACA"/>
    <w:rsid w:val="003F0DBE"/>
    <w:rsid w:val="003F0ED6"/>
    <w:rsid w:val="003F0FE1"/>
    <w:rsid w:val="003F1319"/>
    <w:rsid w:val="003F133B"/>
    <w:rsid w:val="003F14CB"/>
    <w:rsid w:val="003F1713"/>
    <w:rsid w:val="003F193A"/>
    <w:rsid w:val="003F1A2A"/>
    <w:rsid w:val="003F1F94"/>
    <w:rsid w:val="003F253B"/>
    <w:rsid w:val="003F2604"/>
    <w:rsid w:val="003F260B"/>
    <w:rsid w:val="003F2932"/>
    <w:rsid w:val="003F29EB"/>
    <w:rsid w:val="003F2A86"/>
    <w:rsid w:val="003F2C55"/>
    <w:rsid w:val="003F319D"/>
    <w:rsid w:val="003F3205"/>
    <w:rsid w:val="003F326C"/>
    <w:rsid w:val="003F3648"/>
    <w:rsid w:val="003F36EA"/>
    <w:rsid w:val="003F387B"/>
    <w:rsid w:val="003F3914"/>
    <w:rsid w:val="003F3A28"/>
    <w:rsid w:val="003F3A2E"/>
    <w:rsid w:val="003F3DD2"/>
    <w:rsid w:val="003F40CC"/>
    <w:rsid w:val="003F457C"/>
    <w:rsid w:val="003F48DA"/>
    <w:rsid w:val="003F49F7"/>
    <w:rsid w:val="003F4C50"/>
    <w:rsid w:val="003F4D90"/>
    <w:rsid w:val="003F4E96"/>
    <w:rsid w:val="003F4EE6"/>
    <w:rsid w:val="003F4F48"/>
    <w:rsid w:val="003F550F"/>
    <w:rsid w:val="003F5708"/>
    <w:rsid w:val="003F5960"/>
    <w:rsid w:val="003F5B32"/>
    <w:rsid w:val="003F62EB"/>
    <w:rsid w:val="003F65E8"/>
    <w:rsid w:val="003F66C1"/>
    <w:rsid w:val="003F68FA"/>
    <w:rsid w:val="003F6955"/>
    <w:rsid w:val="003F6B4C"/>
    <w:rsid w:val="003F6B77"/>
    <w:rsid w:val="003F6D92"/>
    <w:rsid w:val="003F6F81"/>
    <w:rsid w:val="003F734C"/>
    <w:rsid w:val="003F7639"/>
    <w:rsid w:val="003F7A19"/>
    <w:rsid w:val="003F7CFA"/>
    <w:rsid w:val="003F7D2D"/>
    <w:rsid w:val="003F7E6C"/>
    <w:rsid w:val="003F7F4B"/>
    <w:rsid w:val="0040009F"/>
    <w:rsid w:val="004008E7"/>
    <w:rsid w:val="004009A0"/>
    <w:rsid w:val="00400AFE"/>
    <w:rsid w:val="00400B76"/>
    <w:rsid w:val="00400D6C"/>
    <w:rsid w:val="00401063"/>
    <w:rsid w:val="0040139E"/>
    <w:rsid w:val="004015C7"/>
    <w:rsid w:val="00401753"/>
    <w:rsid w:val="00402250"/>
    <w:rsid w:val="0040267A"/>
    <w:rsid w:val="0040275C"/>
    <w:rsid w:val="00402D07"/>
    <w:rsid w:val="00403158"/>
    <w:rsid w:val="00403465"/>
    <w:rsid w:val="00403559"/>
    <w:rsid w:val="00403839"/>
    <w:rsid w:val="00403889"/>
    <w:rsid w:val="0040397B"/>
    <w:rsid w:val="00403F83"/>
    <w:rsid w:val="00404065"/>
    <w:rsid w:val="004040B9"/>
    <w:rsid w:val="004040C9"/>
    <w:rsid w:val="00404167"/>
    <w:rsid w:val="004042FC"/>
    <w:rsid w:val="004043EB"/>
    <w:rsid w:val="0040486E"/>
    <w:rsid w:val="00404C43"/>
    <w:rsid w:val="00404D72"/>
    <w:rsid w:val="004052A8"/>
    <w:rsid w:val="00405513"/>
    <w:rsid w:val="00405994"/>
    <w:rsid w:val="004059B8"/>
    <w:rsid w:val="004059D4"/>
    <w:rsid w:val="004061DA"/>
    <w:rsid w:val="004063A5"/>
    <w:rsid w:val="004066D4"/>
    <w:rsid w:val="0040671A"/>
    <w:rsid w:val="00406806"/>
    <w:rsid w:val="00406C05"/>
    <w:rsid w:val="00406CC6"/>
    <w:rsid w:val="0040739A"/>
    <w:rsid w:val="00407403"/>
    <w:rsid w:val="00407513"/>
    <w:rsid w:val="00407A09"/>
    <w:rsid w:val="00407C74"/>
    <w:rsid w:val="00407CD5"/>
    <w:rsid w:val="00407E56"/>
    <w:rsid w:val="00407FE0"/>
    <w:rsid w:val="004100B4"/>
    <w:rsid w:val="00410773"/>
    <w:rsid w:val="0041102D"/>
    <w:rsid w:val="004110CD"/>
    <w:rsid w:val="00411506"/>
    <w:rsid w:val="00411661"/>
    <w:rsid w:val="004119C4"/>
    <w:rsid w:val="00411ABA"/>
    <w:rsid w:val="00411B1D"/>
    <w:rsid w:val="00411C41"/>
    <w:rsid w:val="00411EC0"/>
    <w:rsid w:val="00411F54"/>
    <w:rsid w:val="00412035"/>
    <w:rsid w:val="00412274"/>
    <w:rsid w:val="004124D5"/>
    <w:rsid w:val="004124E7"/>
    <w:rsid w:val="004128DE"/>
    <w:rsid w:val="00412B18"/>
    <w:rsid w:val="00412E6D"/>
    <w:rsid w:val="00413098"/>
    <w:rsid w:val="004140BE"/>
    <w:rsid w:val="0041425C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26A"/>
    <w:rsid w:val="00416890"/>
    <w:rsid w:val="00416EF7"/>
    <w:rsid w:val="00417411"/>
    <w:rsid w:val="0041742F"/>
    <w:rsid w:val="00417BA9"/>
    <w:rsid w:val="00420484"/>
    <w:rsid w:val="00420873"/>
    <w:rsid w:val="00420D4D"/>
    <w:rsid w:val="00420F24"/>
    <w:rsid w:val="0042124F"/>
    <w:rsid w:val="00421720"/>
    <w:rsid w:val="00421C12"/>
    <w:rsid w:val="00421C1F"/>
    <w:rsid w:val="00421CA0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313"/>
    <w:rsid w:val="00423919"/>
    <w:rsid w:val="00423967"/>
    <w:rsid w:val="00423A8E"/>
    <w:rsid w:val="00423A99"/>
    <w:rsid w:val="00423B09"/>
    <w:rsid w:val="00423D93"/>
    <w:rsid w:val="00424207"/>
    <w:rsid w:val="00424C79"/>
    <w:rsid w:val="00424CE5"/>
    <w:rsid w:val="00424CE9"/>
    <w:rsid w:val="00424EE6"/>
    <w:rsid w:val="00424F8D"/>
    <w:rsid w:val="00425549"/>
    <w:rsid w:val="004256C1"/>
    <w:rsid w:val="00425963"/>
    <w:rsid w:val="00425A56"/>
    <w:rsid w:val="00425B5A"/>
    <w:rsid w:val="00425D16"/>
    <w:rsid w:val="00426107"/>
    <w:rsid w:val="00426414"/>
    <w:rsid w:val="00426468"/>
    <w:rsid w:val="00426469"/>
    <w:rsid w:val="004264EA"/>
    <w:rsid w:val="0042684A"/>
    <w:rsid w:val="0042699C"/>
    <w:rsid w:val="00426B90"/>
    <w:rsid w:val="00426CE9"/>
    <w:rsid w:val="00426D08"/>
    <w:rsid w:val="00426DD0"/>
    <w:rsid w:val="00426E0A"/>
    <w:rsid w:val="00426E73"/>
    <w:rsid w:val="00427035"/>
    <w:rsid w:val="0042707C"/>
    <w:rsid w:val="00427398"/>
    <w:rsid w:val="004273BB"/>
    <w:rsid w:val="00427486"/>
    <w:rsid w:val="004277EE"/>
    <w:rsid w:val="00427806"/>
    <w:rsid w:val="00427896"/>
    <w:rsid w:val="004278D2"/>
    <w:rsid w:val="004279FC"/>
    <w:rsid w:val="00427C10"/>
    <w:rsid w:val="00427CEA"/>
    <w:rsid w:val="00427D29"/>
    <w:rsid w:val="00427D57"/>
    <w:rsid w:val="00427F85"/>
    <w:rsid w:val="00427FA5"/>
    <w:rsid w:val="00430000"/>
    <w:rsid w:val="00430259"/>
    <w:rsid w:val="00430356"/>
    <w:rsid w:val="0043055F"/>
    <w:rsid w:val="00430840"/>
    <w:rsid w:val="0043090E"/>
    <w:rsid w:val="00430BD6"/>
    <w:rsid w:val="00430F5D"/>
    <w:rsid w:val="0043102C"/>
    <w:rsid w:val="0043117E"/>
    <w:rsid w:val="00431211"/>
    <w:rsid w:val="00431304"/>
    <w:rsid w:val="00431325"/>
    <w:rsid w:val="004313C0"/>
    <w:rsid w:val="004318A2"/>
    <w:rsid w:val="00431954"/>
    <w:rsid w:val="004319F7"/>
    <w:rsid w:val="00431A6C"/>
    <w:rsid w:val="00431F50"/>
    <w:rsid w:val="00432057"/>
    <w:rsid w:val="004324F5"/>
    <w:rsid w:val="0043256B"/>
    <w:rsid w:val="004327DB"/>
    <w:rsid w:val="00432839"/>
    <w:rsid w:val="00432AC9"/>
    <w:rsid w:val="00432B0F"/>
    <w:rsid w:val="00432C7B"/>
    <w:rsid w:val="00432C9B"/>
    <w:rsid w:val="00432FC4"/>
    <w:rsid w:val="004330BA"/>
    <w:rsid w:val="004330E7"/>
    <w:rsid w:val="0043322A"/>
    <w:rsid w:val="00433423"/>
    <w:rsid w:val="00433668"/>
    <w:rsid w:val="0043380D"/>
    <w:rsid w:val="00433941"/>
    <w:rsid w:val="004339E7"/>
    <w:rsid w:val="00433E19"/>
    <w:rsid w:val="004342E5"/>
    <w:rsid w:val="00434386"/>
    <w:rsid w:val="004344C7"/>
    <w:rsid w:val="00434822"/>
    <w:rsid w:val="00434A38"/>
    <w:rsid w:val="00434B2B"/>
    <w:rsid w:val="00434B6C"/>
    <w:rsid w:val="00434B8A"/>
    <w:rsid w:val="00434D0C"/>
    <w:rsid w:val="00434DD9"/>
    <w:rsid w:val="00435103"/>
    <w:rsid w:val="0043549E"/>
    <w:rsid w:val="004355E2"/>
    <w:rsid w:val="00435A08"/>
    <w:rsid w:val="00435E1B"/>
    <w:rsid w:val="0043627E"/>
    <w:rsid w:val="00436B00"/>
    <w:rsid w:val="00436CED"/>
    <w:rsid w:val="00436E06"/>
    <w:rsid w:val="0043709E"/>
    <w:rsid w:val="004370E4"/>
    <w:rsid w:val="0043732E"/>
    <w:rsid w:val="004373D1"/>
    <w:rsid w:val="00437568"/>
    <w:rsid w:val="0043756B"/>
    <w:rsid w:val="004376F5"/>
    <w:rsid w:val="00437936"/>
    <w:rsid w:val="0043796F"/>
    <w:rsid w:val="004379A0"/>
    <w:rsid w:val="004379E9"/>
    <w:rsid w:val="00437A1E"/>
    <w:rsid w:val="00437A74"/>
    <w:rsid w:val="00437D3E"/>
    <w:rsid w:val="0044065B"/>
    <w:rsid w:val="00440864"/>
    <w:rsid w:val="004409CD"/>
    <w:rsid w:val="00440A87"/>
    <w:rsid w:val="00440ADA"/>
    <w:rsid w:val="00440C52"/>
    <w:rsid w:val="00440EB1"/>
    <w:rsid w:val="00441075"/>
    <w:rsid w:val="00441126"/>
    <w:rsid w:val="004411C4"/>
    <w:rsid w:val="004411FA"/>
    <w:rsid w:val="00441265"/>
    <w:rsid w:val="00441571"/>
    <w:rsid w:val="004415ED"/>
    <w:rsid w:val="00441AA6"/>
    <w:rsid w:val="00441BDF"/>
    <w:rsid w:val="00441D1B"/>
    <w:rsid w:val="00441D83"/>
    <w:rsid w:val="00442079"/>
    <w:rsid w:val="0044207B"/>
    <w:rsid w:val="004420E1"/>
    <w:rsid w:val="00442156"/>
    <w:rsid w:val="0044220F"/>
    <w:rsid w:val="0044234D"/>
    <w:rsid w:val="004424F5"/>
    <w:rsid w:val="00442AB6"/>
    <w:rsid w:val="00443331"/>
    <w:rsid w:val="00443530"/>
    <w:rsid w:val="00443804"/>
    <w:rsid w:val="0044396B"/>
    <w:rsid w:val="00443BAE"/>
    <w:rsid w:val="00443BB5"/>
    <w:rsid w:val="00443C17"/>
    <w:rsid w:val="00443F79"/>
    <w:rsid w:val="00443FEE"/>
    <w:rsid w:val="004440DC"/>
    <w:rsid w:val="004440F8"/>
    <w:rsid w:val="00444468"/>
    <w:rsid w:val="004446A6"/>
    <w:rsid w:val="004446A7"/>
    <w:rsid w:val="00444874"/>
    <w:rsid w:val="00444D6B"/>
    <w:rsid w:val="004451C9"/>
    <w:rsid w:val="00445228"/>
    <w:rsid w:val="00445430"/>
    <w:rsid w:val="00445602"/>
    <w:rsid w:val="0044581A"/>
    <w:rsid w:val="00445A01"/>
    <w:rsid w:val="00445A3E"/>
    <w:rsid w:val="00445BC5"/>
    <w:rsid w:val="00445D0C"/>
    <w:rsid w:val="00445E7E"/>
    <w:rsid w:val="00446165"/>
    <w:rsid w:val="0044641B"/>
    <w:rsid w:val="004467F1"/>
    <w:rsid w:val="00446E19"/>
    <w:rsid w:val="00446FF5"/>
    <w:rsid w:val="00447051"/>
    <w:rsid w:val="004470E2"/>
    <w:rsid w:val="0044730B"/>
    <w:rsid w:val="00447388"/>
    <w:rsid w:val="0044747B"/>
    <w:rsid w:val="004474AA"/>
    <w:rsid w:val="00447E08"/>
    <w:rsid w:val="00450261"/>
    <w:rsid w:val="00450379"/>
    <w:rsid w:val="0045042D"/>
    <w:rsid w:val="00450616"/>
    <w:rsid w:val="00450EBC"/>
    <w:rsid w:val="004511A8"/>
    <w:rsid w:val="004512CC"/>
    <w:rsid w:val="004512CF"/>
    <w:rsid w:val="00451582"/>
    <w:rsid w:val="004515CB"/>
    <w:rsid w:val="00451805"/>
    <w:rsid w:val="00451CEC"/>
    <w:rsid w:val="00451E31"/>
    <w:rsid w:val="00451E8F"/>
    <w:rsid w:val="00452362"/>
    <w:rsid w:val="004526BF"/>
    <w:rsid w:val="004529F7"/>
    <w:rsid w:val="00452D15"/>
    <w:rsid w:val="00452E59"/>
    <w:rsid w:val="00452FB4"/>
    <w:rsid w:val="00453020"/>
    <w:rsid w:val="0045304D"/>
    <w:rsid w:val="00453131"/>
    <w:rsid w:val="00453A7D"/>
    <w:rsid w:val="00453CD7"/>
    <w:rsid w:val="00453D15"/>
    <w:rsid w:val="00453F19"/>
    <w:rsid w:val="00453F89"/>
    <w:rsid w:val="00453FD2"/>
    <w:rsid w:val="00454107"/>
    <w:rsid w:val="00454300"/>
    <w:rsid w:val="00454458"/>
    <w:rsid w:val="00454689"/>
    <w:rsid w:val="00454847"/>
    <w:rsid w:val="00454A63"/>
    <w:rsid w:val="00454A74"/>
    <w:rsid w:val="004550D3"/>
    <w:rsid w:val="004551DF"/>
    <w:rsid w:val="004557EA"/>
    <w:rsid w:val="004558CA"/>
    <w:rsid w:val="00455A40"/>
    <w:rsid w:val="00455AE3"/>
    <w:rsid w:val="00455C33"/>
    <w:rsid w:val="004562A2"/>
    <w:rsid w:val="00456422"/>
    <w:rsid w:val="0045653F"/>
    <w:rsid w:val="004566BA"/>
    <w:rsid w:val="00456875"/>
    <w:rsid w:val="00456F57"/>
    <w:rsid w:val="00457586"/>
    <w:rsid w:val="004577CB"/>
    <w:rsid w:val="00457A51"/>
    <w:rsid w:val="00457E1C"/>
    <w:rsid w:val="00457ECC"/>
    <w:rsid w:val="00460049"/>
    <w:rsid w:val="004604EC"/>
    <w:rsid w:val="0046054B"/>
    <w:rsid w:val="00460841"/>
    <w:rsid w:val="004608EA"/>
    <w:rsid w:val="004610A8"/>
    <w:rsid w:val="00461743"/>
    <w:rsid w:val="00461799"/>
    <w:rsid w:val="00461CCB"/>
    <w:rsid w:val="00461D9B"/>
    <w:rsid w:val="0046218E"/>
    <w:rsid w:val="00462472"/>
    <w:rsid w:val="00462650"/>
    <w:rsid w:val="0046296D"/>
    <w:rsid w:val="00462A98"/>
    <w:rsid w:val="00462B09"/>
    <w:rsid w:val="00462E13"/>
    <w:rsid w:val="00462EDB"/>
    <w:rsid w:val="00462F90"/>
    <w:rsid w:val="00463038"/>
    <w:rsid w:val="00463209"/>
    <w:rsid w:val="00463335"/>
    <w:rsid w:val="00463546"/>
    <w:rsid w:val="00463670"/>
    <w:rsid w:val="00463684"/>
    <w:rsid w:val="00463A33"/>
    <w:rsid w:val="00463B22"/>
    <w:rsid w:val="00463DC0"/>
    <w:rsid w:val="00463F2E"/>
    <w:rsid w:val="004641E0"/>
    <w:rsid w:val="004647A8"/>
    <w:rsid w:val="004649CF"/>
    <w:rsid w:val="00464BF6"/>
    <w:rsid w:val="00464C36"/>
    <w:rsid w:val="00464DAB"/>
    <w:rsid w:val="00464E83"/>
    <w:rsid w:val="00464EB4"/>
    <w:rsid w:val="00464F99"/>
    <w:rsid w:val="00465440"/>
    <w:rsid w:val="0046553B"/>
    <w:rsid w:val="00465555"/>
    <w:rsid w:val="004659C9"/>
    <w:rsid w:val="00465A6E"/>
    <w:rsid w:val="00465CE1"/>
    <w:rsid w:val="00465EAC"/>
    <w:rsid w:val="00465F17"/>
    <w:rsid w:val="00465FF6"/>
    <w:rsid w:val="00466048"/>
    <w:rsid w:val="0046617E"/>
    <w:rsid w:val="004661E0"/>
    <w:rsid w:val="004662C0"/>
    <w:rsid w:val="004663A4"/>
    <w:rsid w:val="004663C1"/>
    <w:rsid w:val="0046693B"/>
    <w:rsid w:val="00466A29"/>
    <w:rsid w:val="00466D9D"/>
    <w:rsid w:val="0046700D"/>
    <w:rsid w:val="00467029"/>
    <w:rsid w:val="004673E6"/>
    <w:rsid w:val="00467461"/>
    <w:rsid w:val="004674C1"/>
    <w:rsid w:val="004674D7"/>
    <w:rsid w:val="004676A6"/>
    <w:rsid w:val="00467931"/>
    <w:rsid w:val="0046797C"/>
    <w:rsid w:val="00467AB7"/>
    <w:rsid w:val="00467C47"/>
    <w:rsid w:val="00467EEC"/>
    <w:rsid w:val="004701A5"/>
    <w:rsid w:val="00470391"/>
    <w:rsid w:val="004703DD"/>
    <w:rsid w:val="00470470"/>
    <w:rsid w:val="00470499"/>
    <w:rsid w:val="004704A1"/>
    <w:rsid w:val="00470585"/>
    <w:rsid w:val="004708AC"/>
    <w:rsid w:val="00470B6B"/>
    <w:rsid w:val="00470E0A"/>
    <w:rsid w:val="00471061"/>
    <w:rsid w:val="00471169"/>
    <w:rsid w:val="0047142E"/>
    <w:rsid w:val="0047162A"/>
    <w:rsid w:val="004716BE"/>
    <w:rsid w:val="00471714"/>
    <w:rsid w:val="004717E3"/>
    <w:rsid w:val="00471864"/>
    <w:rsid w:val="00471F6E"/>
    <w:rsid w:val="004727C6"/>
    <w:rsid w:val="00472808"/>
    <w:rsid w:val="00472911"/>
    <w:rsid w:val="00472946"/>
    <w:rsid w:val="00472A2B"/>
    <w:rsid w:val="00472C26"/>
    <w:rsid w:val="00472F93"/>
    <w:rsid w:val="0047309D"/>
    <w:rsid w:val="004730D4"/>
    <w:rsid w:val="0047322D"/>
    <w:rsid w:val="00473ACF"/>
    <w:rsid w:val="00473BF2"/>
    <w:rsid w:val="00473BF4"/>
    <w:rsid w:val="00473EF9"/>
    <w:rsid w:val="00474069"/>
    <w:rsid w:val="0047477B"/>
    <w:rsid w:val="00474881"/>
    <w:rsid w:val="00474946"/>
    <w:rsid w:val="004749F9"/>
    <w:rsid w:val="00474A21"/>
    <w:rsid w:val="00474A67"/>
    <w:rsid w:val="00474B5F"/>
    <w:rsid w:val="00474B89"/>
    <w:rsid w:val="00474D08"/>
    <w:rsid w:val="00474F67"/>
    <w:rsid w:val="004752A5"/>
    <w:rsid w:val="00475361"/>
    <w:rsid w:val="004755FB"/>
    <w:rsid w:val="00475827"/>
    <w:rsid w:val="00475A20"/>
    <w:rsid w:val="00475A4A"/>
    <w:rsid w:val="00475B27"/>
    <w:rsid w:val="00475DC4"/>
    <w:rsid w:val="004760D0"/>
    <w:rsid w:val="00476261"/>
    <w:rsid w:val="00476423"/>
    <w:rsid w:val="00476A60"/>
    <w:rsid w:val="00476D31"/>
    <w:rsid w:val="00476E03"/>
    <w:rsid w:val="00476E1C"/>
    <w:rsid w:val="0047702A"/>
    <w:rsid w:val="00477092"/>
    <w:rsid w:val="00477302"/>
    <w:rsid w:val="004773DC"/>
    <w:rsid w:val="00477C6E"/>
    <w:rsid w:val="00477E9C"/>
    <w:rsid w:val="0048045D"/>
    <w:rsid w:val="004806B9"/>
    <w:rsid w:val="00480725"/>
    <w:rsid w:val="004807AA"/>
    <w:rsid w:val="00480890"/>
    <w:rsid w:val="00480AE1"/>
    <w:rsid w:val="00480BFB"/>
    <w:rsid w:val="00480C37"/>
    <w:rsid w:val="00480F3A"/>
    <w:rsid w:val="004810BB"/>
    <w:rsid w:val="00481274"/>
    <w:rsid w:val="00481375"/>
    <w:rsid w:val="004819E7"/>
    <w:rsid w:val="004819F3"/>
    <w:rsid w:val="00481D22"/>
    <w:rsid w:val="004825C5"/>
    <w:rsid w:val="00482D18"/>
    <w:rsid w:val="00482F86"/>
    <w:rsid w:val="00483240"/>
    <w:rsid w:val="0048353F"/>
    <w:rsid w:val="0048378C"/>
    <w:rsid w:val="00483897"/>
    <w:rsid w:val="00483917"/>
    <w:rsid w:val="00483B76"/>
    <w:rsid w:val="00483CEA"/>
    <w:rsid w:val="00483ECE"/>
    <w:rsid w:val="00483F57"/>
    <w:rsid w:val="00484076"/>
    <w:rsid w:val="0048423E"/>
    <w:rsid w:val="00484316"/>
    <w:rsid w:val="004843E4"/>
    <w:rsid w:val="0048470D"/>
    <w:rsid w:val="00484A02"/>
    <w:rsid w:val="00484BA0"/>
    <w:rsid w:val="00484BBF"/>
    <w:rsid w:val="004855C9"/>
    <w:rsid w:val="0048568C"/>
    <w:rsid w:val="0048610C"/>
    <w:rsid w:val="00486747"/>
    <w:rsid w:val="004867F8"/>
    <w:rsid w:val="00486CEF"/>
    <w:rsid w:val="004870D9"/>
    <w:rsid w:val="0048752D"/>
    <w:rsid w:val="0048779E"/>
    <w:rsid w:val="00487ABC"/>
    <w:rsid w:val="00487D77"/>
    <w:rsid w:val="00487F3C"/>
    <w:rsid w:val="00487FB7"/>
    <w:rsid w:val="004900D0"/>
    <w:rsid w:val="00490AEA"/>
    <w:rsid w:val="00491045"/>
    <w:rsid w:val="00491276"/>
    <w:rsid w:val="004912BF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97B"/>
    <w:rsid w:val="00492C06"/>
    <w:rsid w:val="00492C5B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D68"/>
    <w:rsid w:val="0049411A"/>
    <w:rsid w:val="00494505"/>
    <w:rsid w:val="00494C88"/>
    <w:rsid w:val="00494E68"/>
    <w:rsid w:val="00494FA3"/>
    <w:rsid w:val="004951B6"/>
    <w:rsid w:val="00495280"/>
    <w:rsid w:val="004952A6"/>
    <w:rsid w:val="004954D9"/>
    <w:rsid w:val="00495519"/>
    <w:rsid w:val="004955CE"/>
    <w:rsid w:val="00495625"/>
    <w:rsid w:val="0049598F"/>
    <w:rsid w:val="00495B19"/>
    <w:rsid w:val="00495C61"/>
    <w:rsid w:val="00496068"/>
    <w:rsid w:val="0049629B"/>
    <w:rsid w:val="004963B9"/>
    <w:rsid w:val="00496433"/>
    <w:rsid w:val="004968A2"/>
    <w:rsid w:val="00496C7A"/>
    <w:rsid w:val="004971C2"/>
    <w:rsid w:val="004973B7"/>
    <w:rsid w:val="004975F5"/>
    <w:rsid w:val="00497721"/>
    <w:rsid w:val="00497A97"/>
    <w:rsid w:val="00497BD5"/>
    <w:rsid w:val="00497DF4"/>
    <w:rsid w:val="00497EF1"/>
    <w:rsid w:val="00497F23"/>
    <w:rsid w:val="004A0019"/>
    <w:rsid w:val="004A0021"/>
    <w:rsid w:val="004A0054"/>
    <w:rsid w:val="004A01EB"/>
    <w:rsid w:val="004A02AC"/>
    <w:rsid w:val="004A0413"/>
    <w:rsid w:val="004A0419"/>
    <w:rsid w:val="004A0513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1BB9"/>
    <w:rsid w:val="004A2069"/>
    <w:rsid w:val="004A247D"/>
    <w:rsid w:val="004A2488"/>
    <w:rsid w:val="004A2819"/>
    <w:rsid w:val="004A2846"/>
    <w:rsid w:val="004A28E3"/>
    <w:rsid w:val="004A29DC"/>
    <w:rsid w:val="004A29F1"/>
    <w:rsid w:val="004A2BE7"/>
    <w:rsid w:val="004A2F66"/>
    <w:rsid w:val="004A32B5"/>
    <w:rsid w:val="004A338D"/>
    <w:rsid w:val="004A3432"/>
    <w:rsid w:val="004A35B9"/>
    <w:rsid w:val="004A35FE"/>
    <w:rsid w:val="004A3895"/>
    <w:rsid w:val="004A3AEB"/>
    <w:rsid w:val="004A3AF3"/>
    <w:rsid w:val="004A41B6"/>
    <w:rsid w:val="004A42FF"/>
    <w:rsid w:val="004A4457"/>
    <w:rsid w:val="004A459C"/>
    <w:rsid w:val="004A46A8"/>
    <w:rsid w:val="004A46C1"/>
    <w:rsid w:val="004A485D"/>
    <w:rsid w:val="004A4AB4"/>
    <w:rsid w:val="004A4D55"/>
    <w:rsid w:val="004A51B8"/>
    <w:rsid w:val="004A51E9"/>
    <w:rsid w:val="004A547E"/>
    <w:rsid w:val="004A553F"/>
    <w:rsid w:val="004A5A2D"/>
    <w:rsid w:val="004A5A58"/>
    <w:rsid w:val="004A5AE5"/>
    <w:rsid w:val="004A5C00"/>
    <w:rsid w:val="004A5D2C"/>
    <w:rsid w:val="004A5D6C"/>
    <w:rsid w:val="004A5DDE"/>
    <w:rsid w:val="004A6024"/>
    <w:rsid w:val="004A606E"/>
    <w:rsid w:val="004A64E8"/>
    <w:rsid w:val="004A68EE"/>
    <w:rsid w:val="004A6A14"/>
    <w:rsid w:val="004A6BAB"/>
    <w:rsid w:val="004A6DC4"/>
    <w:rsid w:val="004A6DE7"/>
    <w:rsid w:val="004A76B5"/>
    <w:rsid w:val="004A790F"/>
    <w:rsid w:val="004A7989"/>
    <w:rsid w:val="004A7A0B"/>
    <w:rsid w:val="004B02B5"/>
    <w:rsid w:val="004B0308"/>
    <w:rsid w:val="004B0459"/>
    <w:rsid w:val="004B0CEA"/>
    <w:rsid w:val="004B118E"/>
    <w:rsid w:val="004B11F0"/>
    <w:rsid w:val="004B1318"/>
    <w:rsid w:val="004B1356"/>
    <w:rsid w:val="004B1792"/>
    <w:rsid w:val="004B1804"/>
    <w:rsid w:val="004B1A3F"/>
    <w:rsid w:val="004B1B98"/>
    <w:rsid w:val="004B1F2E"/>
    <w:rsid w:val="004B2085"/>
    <w:rsid w:val="004B20A4"/>
    <w:rsid w:val="004B20CA"/>
    <w:rsid w:val="004B22B7"/>
    <w:rsid w:val="004B2310"/>
    <w:rsid w:val="004B2378"/>
    <w:rsid w:val="004B25B6"/>
    <w:rsid w:val="004B25C6"/>
    <w:rsid w:val="004B28A0"/>
    <w:rsid w:val="004B28F5"/>
    <w:rsid w:val="004B2AC0"/>
    <w:rsid w:val="004B2BEE"/>
    <w:rsid w:val="004B2C8C"/>
    <w:rsid w:val="004B3197"/>
    <w:rsid w:val="004B3403"/>
    <w:rsid w:val="004B3AA4"/>
    <w:rsid w:val="004B3C0B"/>
    <w:rsid w:val="004B3E82"/>
    <w:rsid w:val="004B3EF1"/>
    <w:rsid w:val="004B3F79"/>
    <w:rsid w:val="004B4068"/>
    <w:rsid w:val="004B434D"/>
    <w:rsid w:val="004B4498"/>
    <w:rsid w:val="004B4869"/>
    <w:rsid w:val="004B4892"/>
    <w:rsid w:val="004B4A96"/>
    <w:rsid w:val="004B4D23"/>
    <w:rsid w:val="004B4F5E"/>
    <w:rsid w:val="004B503C"/>
    <w:rsid w:val="004B508F"/>
    <w:rsid w:val="004B57D2"/>
    <w:rsid w:val="004B58AE"/>
    <w:rsid w:val="004B5B07"/>
    <w:rsid w:val="004B5DF2"/>
    <w:rsid w:val="004B5EFF"/>
    <w:rsid w:val="004B5F43"/>
    <w:rsid w:val="004B5F66"/>
    <w:rsid w:val="004B6022"/>
    <w:rsid w:val="004B6253"/>
    <w:rsid w:val="004B6325"/>
    <w:rsid w:val="004B64F9"/>
    <w:rsid w:val="004B668D"/>
    <w:rsid w:val="004B66CF"/>
    <w:rsid w:val="004B6893"/>
    <w:rsid w:val="004B6E8D"/>
    <w:rsid w:val="004B7199"/>
    <w:rsid w:val="004B71C1"/>
    <w:rsid w:val="004B753A"/>
    <w:rsid w:val="004B753D"/>
    <w:rsid w:val="004B7586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5E4"/>
    <w:rsid w:val="004C0990"/>
    <w:rsid w:val="004C09E1"/>
    <w:rsid w:val="004C0A6C"/>
    <w:rsid w:val="004C0CD8"/>
    <w:rsid w:val="004C0E7F"/>
    <w:rsid w:val="004C12D2"/>
    <w:rsid w:val="004C13C1"/>
    <w:rsid w:val="004C1973"/>
    <w:rsid w:val="004C1AC6"/>
    <w:rsid w:val="004C1AD7"/>
    <w:rsid w:val="004C1AFF"/>
    <w:rsid w:val="004C1B21"/>
    <w:rsid w:val="004C1C1A"/>
    <w:rsid w:val="004C21A8"/>
    <w:rsid w:val="004C21F9"/>
    <w:rsid w:val="004C236E"/>
    <w:rsid w:val="004C241E"/>
    <w:rsid w:val="004C2556"/>
    <w:rsid w:val="004C28AA"/>
    <w:rsid w:val="004C2DEC"/>
    <w:rsid w:val="004C2E0D"/>
    <w:rsid w:val="004C2EDF"/>
    <w:rsid w:val="004C2F7D"/>
    <w:rsid w:val="004C3001"/>
    <w:rsid w:val="004C31F0"/>
    <w:rsid w:val="004C32B9"/>
    <w:rsid w:val="004C34DD"/>
    <w:rsid w:val="004C3A24"/>
    <w:rsid w:val="004C3D66"/>
    <w:rsid w:val="004C4B1E"/>
    <w:rsid w:val="004C4B3F"/>
    <w:rsid w:val="004C4B45"/>
    <w:rsid w:val="004C4E09"/>
    <w:rsid w:val="004C4E59"/>
    <w:rsid w:val="004C54C0"/>
    <w:rsid w:val="004C559B"/>
    <w:rsid w:val="004C5EF0"/>
    <w:rsid w:val="004C5FBA"/>
    <w:rsid w:val="004C6235"/>
    <w:rsid w:val="004C670F"/>
    <w:rsid w:val="004C6742"/>
    <w:rsid w:val="004C6755"/>
    <w:rsid w:val="004C6795"/>
    <w:rsid w:val="004C67B0"/>
    <w:rsid w:val="004C68B2"/>
    <w:rsid w:val="004C68C1"/>
    <w:rsid w:val="004C68DA"/>
    <w:rsid w:val="004C6CD4"/>
    <w:rsid w:val="004C6E78"/>
    <w:rsid w:val="004C747A"/>
    <w:rsid w:val="004C7563"/>
    <w:rsid w:val="004C7AD6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ECB"/>
    <w:rsid w:val="004D0F18"/>
    <w:rsid w:val="004D0F6E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0C4"/>
    <w:rsid w:val="004D20ED"/>
    <w:rsid w:val="004D213F"/>
    <w:rsid w:val="004D22C8"/>
    <w:rsid w:val="004D2582"/>
    <w:rsid w:val="004D28C9"/>
    <w:rsid w:val="004D2A6C"/>
    <w:rsid w:val="004D2C0E"/>
    <w:rsid w:val="004D2E93"/>
    <w:rsid w:val="004D32A7"/>
    <w:rsid w:val="004D336C"/>
    <w:rsid w:val="004D33BB"/>
    <w:rsid w:val="004D37B2"/>
    <w:rsid w:val="004D407B"/>
    <w:rsid w:val="004D4308"/>
    <w:rsid w:val="004D441F"/>
    <w:rsid w:val="004D4429"/>
    <w:rsid w:val="004D44AC"/>
    <w:rsid w:val="004D4505"/>
    <w:rsid w:val="004D469A"/>
    <w:rsid w:val="004D46F4"/>
    <w:rsid w:val="004D4A54"/>
    <w:rsid w:val="004D4B97"/>
    <w:rsid w:val="004D522E"/>
    <w:rsid w:val="004D57BA"/>
    <w:rsid w:val="004D57F4"/>
    <w:rsid w:val="004D5921"/>
    <w:rsid w:val="004D5DC2"/>
    <w:rsid w:val="004D5FED"/>
    <w:rsid w:val="004D6442"/>
    <w:rsid w:val="004D6528"/>
    <w:rsid w:val="004D6822"/>
    <w:rsid w:val="004D68C3"/>
    <w:rsid w:val="004D6B97"/>
    <w:rsid w:val="004D721D"/>
    <w:rsid w:val="004D7366"/>
    <w:rsid w:val="004D75BF"/>
    <w:rsid w:val="004D775C"/>
    <w:rsid w:val="004D7A53"/>
    <w:rsid w:val="004D7A55"/>
    <w:rsid w:val="004D7A66"/>
    <w:rsid w:val="004D7AAE"/>
    <w:rsid w:val="004D7CCA"/>
    <w:rsid w:val="004D7EBF"/>
    <w:rsid w:val="004E0082"/>
    <w:rsid w:val="004E05F5"/>
    <w:rsid w:val="004E0A43"/>
    <w:rsid w:val="004E0FF8"/>
    <w:rsid w:val="004E10F3"/>
    <w:rsid w:val="004E1375"/>
    <w:rsid w:val="004E14A3"/>
    <w:rsid w:val="004E163A"/>
    <w:rsid w:val="004E19B3"/>
    <w:rsid w:val="004E1A3B"/>
    <w:rsid w:val="004E1C01"/>
    <w:rsid w:val="004E1F65"/>
    <w:rsid w:val="004E20D0"/>
    <w:rsid w:val="004E2513"/>
    <w:rsid w:val="004E2558"/>
    <w:rsid w:val="004E27DE"/>
    <w:rsid w:val="004E27F8"/>
    <w:rsid w:val="004E2941"/>
    <w:rsid w:val="004E2F90"/>
    <w:rsid w:val="004E33D5"/>
    <w:rsid w:val="004E3578"/>
    <w:rsid w:val="004E3580"/>
    <w:rsid w:val="004E362B"/>
    <w:rsid w:val="004E3983"/>
    <w:rsid w:val="004E3A91"/>
    <w:rsid w:val="004E3B3E"/>
    <w:rsid w:val="004E3C14"/>
    <w:rsid w:val="004E3EEF"/>
    <w:rsid w:val="004E3F07"/>
    <w:rsid w:val="004E4257"/>
    <w:rsid w:val="004E449C"/>
    <w:rsid w:val="004E468D"/>
    <w:rsid w:val="004E468E"/>
    <w:rsid w:val="004E4726"/>
    <w:rsid w:val="004E494D"/>
    <w:rsid w:val="004E499A"/>
    <w:rsid w:val="004E4DA8"/>
    <w:rsid w:val="004E53B5"/>
    <w:rsid w:val="004E55EE"/>
    <w:rsid w:val="004E58E8"/>
    <w:rsid w:val="004E58EE"/>
    <w:rsid w:val="004E5959"/>
    <w:rsid w:val="004E59C0"/>
    <w:rsid w:val="004E5A7D"/>
    <w:rsid w:val="004E5D6A"/>
    <w:rsid w:val="004E5DDB"/>
    <w:rsid w:val="004E5ECE"/>
    <w:rsid w:val="004E62C6"/>
    <w:rsid w:val="004E653B"/>
    <w:rsid w:val="004E6603"/>
    <w:rsid w:val="004E6720"/>
    <w:rsid w:val="004E6810"/>
    <w:rsid w:val="004E6877"/>
    <w:rsid w:val="004E6B4A"/>
    <w:rsid w:val="004E6B5B"/>
    <w:rsid w:val="004E6C6C"/>
    <w:rsid w:val="004E6D5A"/>
    <w:rsid w:val="004E6E38"/>
    <w:rsid w:val="004E70B9"/>
    <w:rsid w:val="004E722A"/>
    <w:rsid w:val="004E72D8"/>
    <w:rsid w:val="004E7505"/>
    <w:rsid w:val="004E7810"/>
    <w:rsid w:val="004E7BF4"/>
    <w:rsid w:val="004E7C5A"/>
    <w:rsid w:val="004E7D9E"/>
    <w:rsid w:val="004E7E51"/>
    <w:rsid w:val="004F001A"/>
    <w:rsid w:val="004F00CF"/>
    <w:rsid w:val="004F0180"/>
    <w:rsid w:val="004F02A1"/>
    <w:rsid w:val="004F039F"/>
    <w:rsid w:val="004F04BB"/>
    <w:rsid w:val="004F06D8"/>
    <w:rsid w:val="004F0775"/>
    <w:rsid w:val="004F0889"/>
    <w:rsid w:val="004F0AD2"/>
    <w:rsid w:val="004F0E69"/>
    <w:rsid w:val="004F1090"/>
    <w:rsid w:val="004F12D6"/>
    <w:rsid w:val="004F1551"/>
    <w:rsid w:val="004F162B"/>
    <w:rsid w:val="004F1846"/>
    <w:rsid w:val="004F1AAD"/>
    <w:rsid w:val="004F1D64"/>
    <w:rsid w:val="004F2186"/>
    <w:rsid w:val="004F2233"/>
    <w:rsid w:val="004F23B0"/>
    <w:rsid w:val="004F2500"/>
    <w:rsid w:val="004F2616"/>
    <w:rsid w:val="004F302F"/>
    <w:rsid w:val="004F3239"/>
    <w:rsid w:val="004F32B8"/>
    <w:rsid w:val="004F39A9"/>
    <w:rsid w:val="004F3A2A"/>
    <w:rsid w:val="004F3A54"/>
    <w:rsid w:val="004F3DA0"/>
    <w:rsid w:val="004F3F8A"/>
    <w:rsid w:val="004F44DC"/>
    <w:rsid w:val="004F4913"/>
    <w:rsid w:val="004F4B59"/>
    <w:rsid w:val="004F4BC6"/>
    <w:rsid w:val="004F4C65"/>
    <w:rsid w:val="004F4F2D"/>
    <w:rsid w:val="004F514A"/>
    <w:rsid w:val="004F51DD"/>
    <w:rsid w:val="004F5216"/>
    <w:rsid w:val="004F54E7"/>
    <w:rsid w:val="004F5578"/>
    <w:rsid w:val="004F55E4"/>
    <w:rsid w:val="004F5C4F"/>
    <w:rsid w:val="004F5CA4"/>
    <w:rsid w:val="004F5CEE"/>
    <w:rsid w:val="004F5E8B"/>
    <w:rsid w:val="004F6633"/>
    <w:rsid w:val="004F6646"/>
    <w:rsid w:val="004F6BC3"/>
    <w:rsid w:val="004F6BFC"/>
    <w:rsid w:val="004F7170"/>
    <w:rsid w:val="004F736C"/>
    <w:rsid w:val="004F738B"/>
    <w:rsid w:val="004F756C"/>
    <w:rsid w:val="004F75EB"/>
    <w:rsid w:val="004F7928"/>
    <w:rsid w:val="004F79BA"/>
    <w:rsid w:val="004F79F5"/>
    <w:rsid w:val="004F7A6A"/>
    <w:rsid w:val="004F7B5C"/>
    <w:rsid w:val="004F7C94"/>
    <w:rsid w:val="004F7F0E"/>
    <w:rsid w:val="00500247"/>
    <w:rsid w:val="0050045D"/>
    <w:rsid w:val="00501024"/>
    <w:rsid w:val="005011B1"/>
    <w:rsid w:val="005011E3"/>
    <w:rsid w:val="005017A9"/>
    <w:rsid w:val="005018F6"/>
    <w:rsid w:val="00501D3A"/>
    <w:rsid w:val="00501E23"/>
    <w:rsid w:val="00502A68"/>
    <w:rsid w:val="00502BAC"/>
    <w:rsid w:val="00502CA0"/>
    <w:rsid w:val="00502ED5"/>
    <w:rsid w:val="00503263"/>
    <w:rsid w:val="0050346D"/>
    <w:rsid w:val="005035C5"/>
    <w:rsid w:val="0050367E"/>
    <w:rsid w:val="0050380F"/>
    <w:rsid w:val="005038D2"/>
    <w:rsid w:val="00503ADF"/>
    <w:rsid w:val="00503D30"/>
    <w:rsid w:val="00503F22"/>
    <w:rsid w:val="00504167"/>
    <w:rsid w:val="0050422F"/>
    <w:rsid w:val="00504517"/>
    <w:rsid w:val="0050475B"/>
    <w:rsid w:val="0050490A"/>
    <w:rsid w:val="00504C90"/>
    <w:rsid w:val="00504E4C"/>
    <w:rsid w:val="00504F42"/>
    <w:rsid w:val="00505266"/>
    <w:rsid w:val="0050537B"/>
    <w:rsid w:val="00505611"/>
    <w:rsid w:val="005059D9"/>
    <w:rsid w:val="005059ED"/>
    <w:rsid w:val="00505A8F"/>
    <w:rsid w:val="00505B55"/>
    <w:rsid w:val="00506060"/>
    <w:rsid w:val="005060C2"/>
    <w:rsid w:val="0050614A"/>
    <w:rsid w:val="0050619F"/>
    <w:rsid w:val="00506211"/>
    <w:rsid w:val="005062F4"/>
    <w:rsid w:val="005063D5"/>
    <w:rsid w:val="005067CB"/>
    <w:rsid w:val="005069AE"/>
    <w:rsid w:val="00506B64"/>
    <w:rsid w:val="00506BB4"/>
    <w:rsid w:val="00506C92"/>
    <w:rsid w:val="00506CCC"/>
    <w:rsid w:val="0050718E"/>
    <w:rsid w:val="005071E6"/>
    <w:rsid w:val="00507385"/>
    <w:rsid w:val="005073E7"/>
    <w:rsid w:val="0050799E"/>
    <w:rsid w:val="00507B39"/>
    <w:rsid w:val="00507BD9"/>
    <w:rsid w:val="00507BF7"/>
    <w:rsid w:val="00507D3E"/>
    <w:rsid w:val="00507FB6"/>
    <w:rsid w:val="005100EB"/>
    <w:rsid w:val="005104B3"/>
    <w:rsid w:val="0051072B"/>
    <w:rsid w:val="005107BF"/>
    <w:rsid w:val="005108D7"/>
    <w:rsid w:val="00510B0F"/>
    <w:rsid w:val="00511561"/>
    <w:rsid w:val="005115A5"/>
    <w:rsid w:val="005116FF"/>
    <w:rsid w:val="00511846"/>
    <w:rsid w:val="00511B82"/>
    <w:rsid w:val="00511CDF"/>
    <w:rsid w:val="00511D25"/>
    <w:rsid w:val="00511E5C"/>
    <w:rsid w:val="005120BB"/>
    <w:rsid w:val="00512324"/>
    <w:rsid w:val="00512ACB"/>
    <w:rsid w:val="00512D8D"/>
    <w:rsid w:val="00513228"/>
    <w:rsid w:val="00513235"/>
    <w:rsid w:val="005132C0"/>
    <w:rsid w:val="005135B9"/>
    <w:rsid w:val="00513A58"/>
    <w:rsid w:val="00513D9E"/>
    <w:rsid w:val="00514059"/>
    <w:rsid w:val="00514253"/>
    <w:rsid w:val="00514372"/>
    <w:rsid w:val="005143F3"/>
    <w:rsid w:val="00514699"/>
    <w:rsid w:val="005148BC"/>
    <w:rsid w:val="00514B35"/>
    <w:rsid w:val="00514BC5"/>
    <w:rsid w:val="00514C31"/>
    <w:rsid w:val="005150DD"/>
    <w:rsid w:val="00515104"/>
    <w:rsid w:val="00515380"/>
    <w:rsid w:val="00515459"/>
    <w:rsid w:val="005156C4"/>
    <w:rsid w:val="00515A04"/>
    <w:rsid w:val="00515AFE"/>
    <w:rsid w:val="00515B82"/>
    <w:rsid w:val="00515E21"/>
    <w:rsid w:val="005161D4"/>
    <w:rsid w:val="005163CD"/>
    <w:rsid w:val="005168AA"/>
    <w:rsid w:val="00516AED"/>
    <w:rsid w:val="00516BE4"/>
    <w:rsid w:val="00516D4A"/>
    <w:rsid w:val="00516F1D"/>
    <w:rsid w:val="005170A1"/>
    <w:rsid w:val="005170A6"/>
    <w:rsid w:val="005170F2"/>
    <w:rsid w:val="005171FC"/>
    <w:rsid w:val="00517209"/>
    <w:rsid w:val="00517521"/>
    <w:rsid w:val="005175C9"/>
    <w:rsid w:val="0051765D"/>
    <w:rsid w:val="00517700"/>
    <w:rsid w:val="005177CC"/>
    <w:rsid w:val="005179B6"/>
    <w:rsid w:val="00517CFE"/>
    <w:rsid w:val="005206E0"/>
    <w:rsid w:val="005208F2"/>
    <w:rsid w:val="00520BB6"/>
    <w:rsid w:val="00520EA3"/>
    <w:rsid w:val="00520F92"/>
    <w:rsid w:val="005213E6"/>
    <w:rsid w:val="0052140B"/>
    <w:rsid w:val="00521517"/>
    <w:rsid w:val="00521575"/>
    <w:rsid w:val="00521692"/>
    <w:rsid w:val="005217DC"/>
    <w:rsid w:val="00522202"/>
    <w:rsid w:val="005222E9"/>
    <w:rsid w:val="005224C1"/>
    <w:rsid w:val="005226F7"/>
    <w:rsid w:val="005226FB"/>
    <w:rsid w:val="005228D4"/>
    <w:rsid w:val="00522B64"/>
    <w:rsid w:val="0052310C"/>
    <w:rsid w:val="0052324C"/>
    <w:rsid w:val="00523423"/>
    <w:rsid w:val="005235A1"/>
    <w:rsid w:val="005239E0"/>
    <w:rsid w:val="00523B2A"/>
    <w:rsid w:val="00523BCA"/>
    <w:rsid w:val="00523E22"/>
    <w:rsid w:val="00524043"/>
    <w:rsid w:val="00524200"/>
    <w:rsid w:val="0052440D"/>
    <w:rsid w:val="00524632"/>
    <w:rsid w:val="0052486E"/>
    <w:rsid w:val="00524C5F"/>
    <w:rsid w:val="00524CBD"/>
    <w:rsid w:val="00524D24"/>
    <w:rsid w:val="00524D75"/>
    <w:rsid w:val="00525025"/>
    <w:rsid w:val="00525038"/>
    <w:rsid w:val="00525062"/>
    <w:rsid w:val="0052525F"/>
    <w:rsid w:val="00525405"/>
    <w:rsid w:val="00525780"/>
    <w:rsid w:val="0052590A"/>
    <w:rsid w:val="00525D5C"/>
    <w:rsid w:val="00525DE3"/>
    <w:rsid w:val="0052614B"/>
    <w:rsid w:val="005277A2"/>
    <w:rsid w:val="005277C5"/>
    <w:rsid w:val="00527A52"/>
    <w:rsid w:val="00527AA0"/>
    <w:rsid w:val="00527D55"/>
    <w:rsid w:val="00527D68"/>
    <w:rsid w:val="005305AE"/>
    <w:rsid w:val="00530717"/>
    <w:rsid w:val="00531478"/>
    <w:rsid w:val="00531671"/>
    <w:rsid w:val="005318E2"/>
    <w:rsid w:val="00531D90"/>
    <w:rsid w:val="00531E5B"/>
    <w:rsid w:val="00531F53"/>
    <w:rsid w:val="00532276"/>
    <w:rsid w:val="00532712"/>
    <w:rsid w:val="0053271F"/>
    <w:rsid w:val="00532872"/>
    <w:rsid w:val="0053287C"/>
    <w:rsid w:val="005328FD"/>
    <w:rsid w:val="00532A3A"/>
    <w:rsid w:val="00533221"/>
    <w:rsid w:val="005332DD"/>
    <w:rsid w:val="00533349"/>
    <w:rsid w:val="005335B1"/>
    <w:rsid w:val="00533727"/>
    <w:rsid w:val="00533AE5"/>
    <w:rsid w:val="00533BC7"/>
    <w:rsid w:val="00533CB8"/>
    <w:rsid w:val="0053412E"/>
    <w:rsid w:val="00534299"/>
    <w:rsid w:val="0053469A"/>
    <w:rsid w:val="00534C56"/>
    <w:rsid w:val="00534D36"/>
    <w:rsid w:val="00534D4D"/>
    <w:rsid w:val="00534E7A"/>
    <w:rsid w:val="00534EC4"/>
    <w:rsid w:val="005350CA"/>
    <w:rsid w:val="005352C8"/>
    <w:rsid w:val="005353D7"/>
    <w:rsid w:val="00535722"/>
    <w:rsid w:val="005359B9"/>
    <w:rsid w:val="00535C57"/>
    <w:rsid w:val="00535D94"/>
    <w:rsid w:val="00535FB1"/>
    <w:rsid w:val="0053612E"/>
    <w:rsid w:val="005367DD"/>
    <w:rsid w:val="005367F4"/>
    <w:rsid w:val="005369FF"/>
    <w:rsid w:val="00536A00"/>
    <w:rsid w:val="00536DB0"/>
    <w:rsid w:val="005370EA"/>
    <w:rsid w:val="00537199"/>
    <w:rsid w:val="005373EF"/>
    <w:rsid w:val="00537A54"/>
    <w:rsid w:val="00537A63"/>
    <w:rsid w:val="00537FB5"/>
    <w:rsid w:val="005403B8"/>
    <w:rsid w:val="00540491"/>
    <w:rsid w:val="00540620"/>
    <w:rsid w:val="005408F0"/>
    <w:rsid w:val="00540B63"/>
    <w:rsid w:val="00540E2D"/>
    <w:rsid w:val="0054134C"/>
    <w:rsid w:val="005415A4"/>
    <w:rsid w:val="00541971"/>
    <w:rsid w:val="00541AA3"/>
    <w:rsid w:val="00541F96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8A4"/>
    <w:rsid w:val="00545926"/>
    <w:rsid w:val="00545D94"/>
    <w:rsid w:val="00545E8F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894"/>
    <w:rsid w:val="00547A35"/>
    <w:rsid w:val="00547AC7"/>
    <w:rsid w:val="00547ACE"/>
    <w:rsid w:val="00547BC3"/>
    <w:rsid w:val="00547E51"/>
    <w:rsid w:val="00550189"/>
    <w:rsid w:val="005502C4"/>
    <w:rsid w:val="0055048B"/>
    <w:rsid w:val="0055049F"/>
    <w:rsid w:val="005504AB"/>
    <w:rsid w:val="00550637"/>
    <w:rsid w:val="00550652"/>
    <w:rsid w:val="0055097E"/>
    <w:rsid w:val="00550A65"/>
    <w:rsid w:val="00550B1E"/>
    <w:rsid w:val="00550EE8"/>
    <w:rsid w:val="0055119D"/>
    <w:rsid w:val="00551380"/>
    <w:rsid w:val="00551416"/>
    <w:rsid w:val="00551725"/>
    <w:rsid w:val="00551DA8"/>
    <w:rsid w:val="00551ED3"/>
    <w:rsid w:val="00551F1E"/>
    <w:rsid w:val="00551F35"/>
    <w:rsid w:val="0055286B"/>
    <w:rsid w:val="00552C5E"/>
    <w:rsid w:val="00552E9C"/>
    <w:rsid w:val="00552FE3"/>
    <w:rsid w:val="0055300C"/>
    <w:rsid w:val="00553019"/>
    <w:rsid w:val="005530BD"/>
    <w:rsid w:val="00553203"/>
    <w:rsid w:val="0055353A"/>
    <w:rsid w:val="005536CC"/>
    <w:rsid w:val="005536D5"/>
    <w:rsid w:val="00553D84"/>
    <w:rsid w:val="005545E4"/>
    <w:rsid w:val="005546A3"/>
    <w:rsid w:val="00554B23"/>
    <w:rsid w:val="00554BBD"/>
    <w:rsid w:val="00554EA1"/>
    <w:rsid w:val="00554EA8"/>
    <w:rsid w:val="00554FD7"/>
    <w:rsid w:val="0055516C"/>
    <w:rsid w:val="005556AB"/>
    <w:rsid w:val="00555ACA"/>
    <w:rsid w:val="00555B9A"/>
    <w:rsid w:val="00555D17"/>
    <w:rsid w:val="0055665D"/>
    <w:rsid w:val="0055690E"/>
    <w:rsid w:val="00556946"/>
    <w:rsid w:val="005569D2"/>
    <w:rsid w:val="00556C2C"/>
    <w:rsid w:val="00556CBD"/>
    <w:rsid w:val="00556ED5"/>
    <w:rsid w:val="00556FDB"/>
    <w:rsid w:val="00557001"/>
    <w:rsid w:val="00557152"/>
    <w:rsid w:val="00557399"/>
    <w:rsid w:val="00557530"/>
    <w:rsid w:val="0055784C"/>
    <w:rsid w:val="00557872"/>
    <w:rsid w:val="00557B04"/>
    <w:rsid w:val="00557C3D"/>
    <w:rsid w:val="00557F57"/>
    <w:rsid w:val="00560135"/>
    <w:rsid w:val="00560194"/>
    <w:rsid w:val="00560237"/>
    <w:rsid w:val="00560288"/>
    <w:rsid w:val="00560860"/>
    <w:rsid w:val="00560899"/>
    <w:rsid w:val="00560AF0"/>
    <w:rsid w:val="00560C8D"/>
    <w:rsid w:val="00560CD8"/>
    <w:rsid w:val="00560DC2"/>
    <w:rsid w:val="00560E43"/>
    <w:rsid w:val="0056111B"/>
    <w:rsid w:val="005613A5"/>
    <w:rsid w:val="00561424"/>
    <w:rsid w:val="005614A8"/>
    <w:rsid w:val="005618D9"/>
    <w:rsid w:val="00561928"/>
    <w:rsid w:val="00561B99"/>
    <w:rsid w:val="00561C3A"/>
    <w:rsid w:val="005620E3"/>
    <w:rsid w:val="005626E9"/>
    <w:rsid w:val="005628F0"/>
    <w:rsid w:val="005637BC"/>
    <w:rsid w:val="00563851"/>
    <w:rsid w:val="00563928"/>
    <w:rsid w:val="00563A39"/>
    <w:rsid w:val="00563FD0"/>
    <w:rsid w:val="0056427C"/>
    <w:rsid w:val="00564343"/>
    <w:rsid w:val="0056458D"/>
    <w:rsid w:val="00564D20"/>
    <w:rsid w:val="00564D34"/>
    <w:rsid w:val="00564F1C"/>
    <w:rsid w:val="00564F21"/>
    <w:rsid w:val="00565260"/>
    <w:rsid w:val="005652DD"/>
    <w:rsid w:val="00565925"/>
    <w:rsid w:val="00565C67"/>
    <w:rsid w:val="00565D26"/>
    <w:rsid w:val="005663AE"/>
    <w:rsid w:val="00566525"/>
    <w:rsid w:val="0056659C"/>
    <w:rsid w:val="00566A1F"/>
    <w:rsid w:val="00566BBE"/>
    <w:rsid w:val="00566DDE"/>
    <w:rsid w:val="00566F4D"/>
    <w:rsid w:val="005670D3"/>
    <w:rsid w:val="0056722E"/>
    <w:rsid w:val="0056727D"/>
    <w:rsid w:val="00567703"/>
    <w:rsid w:val="00567A6F"/>
    <w:rsid w:val="00567E5F"/>
    <w:rsid w:val="00567F21"/>
    <w:rsid w:val="00567F3C"/>
    <w:rsid w:val="005700CD"/>
    <w:rsid w:val="0057022E"/>
    <w:rsid w:val="005703A0"/>
    <w:rsid w:val="005708F5"/>
    <w:rsid w:val="0057104C"/>
    <w:rsid w:val="0057116E"/>
    <w:rsid w:val="00571192"/>
    <w:rsid w:val="00571304"/>
    <w:rsid w:val="00571481"/>
    <w:rsid w:val="005714B6"/>
    <w:rsid w:val="005716D0"/>
    <w:rsid w:val="00571844"/>
    <w:rsid w:val="00571929"/>
    <w:rsid w:val="00571C7E"/>
    <w:rsid w:val="00571C95"/>
    <w:rsid w:val="00571D3A"/>
    <w:rsid w:val="005721DA"/>
    <w:rsid w:val="00572549"/>
    <w:rsid w:val="005727AF"/>
    <w:rsid w:val="0057281E"/>
    <w:rsid w:val="00572856"/>
    <w:rsid w:val="00572998"/>
    <w:rsid w:val="00572B19"/>
    <w:rsid w:val="00572C14"/>
    <w:rsid w:val="00572D6F"/>
    <w:rsid w:val="00572DEB"/>
    <w:rsid w:val="005730A6"/>
    <w:rsid w:val="0057322B"/>
    <w:rsid w:val="005732E6"/>
    <w:rsid w:val="00573827"/>
    <w:rsid w:val="00573AAE"/>
    <w:rsid w:val="00573C97"/>
    <w:rsid w:val="00573EEB"/>
    <w:rsid w:val="00574087"/>
    <w:rsid w:val="005740F5"/>
    <w:rsid w:val="0057421A"/>
    <w:rsid w:val="00574282"/>
    <w:rsid w:val="00574309"/>
    <w:rsid w:val="0057463F"/>
    <w:rsid w:val="0057520F"/>
    <w:rsid w:val="00575222"/>
    <w:rsid w:val="005752D8"/>
    <w:rsid w:val="00575341"/>
    <w:rsid w:val="005756D0"/>
    <w:rsid w:val="00575972"/>
    <w:rsid w:val="00575B43"/>
    <w:rsid w:val="005761D8"/>
    <w:rsid w:val="00576238"/>
    <w:rsid w:val="005764D0"/>
    <w:rsid w:val="0057656A"/>
    <w:rsid w:val="005767C8"/>
    <w:rsid w:val="00576FF9"/>
    <w:rsid w:val="00577030"/>
    <w:rsid w:val="005777F5"/>
    <w:rsid w:val="00577866"/>
    <w:rsid w:val="005778C8"/>
    <w:rsid w:val="00577998"/>
    <w:rsid w:val="00577A05"/>
    <w:rsid w:val="00577E1A"/>
    <w:rsid w:val="00577FCD"/>
    <w:rsid w:val="005802CA"/>
    <w:rsid w:val="00580B87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E29"/>
    <w:rsid w:val="0058301D"/>
    <w:rsid w:val="00583181"/>
    <w:rsid w:val="0058327C"/>
    <w:rsid w:val="0058352A"/>
    <w:rsid w:val="00583663"/>
    <w:rsid w:val="005836A7"/>
    <w:rsid w:val="00583722"/>
    <w:rsid w:val="00583733"/>
    <w:rsid w:val="005837AF"/>
    <w:rsid w:val="005837FE"/>
    <w:rsid w:val="0058382E"/>
    <w:rsid w:val="00583C1C"/>
    <w:rsid w:val="00583D11"/>
    <w:rsid w:val="00583F19"/>
    <w:rsid w:val="00583FFE"/>
    <w:rsid w:val="005841B9"/>
    <w:rsid w:val="00584793"/>
    <w:rsid w:val="00584BBC"/>
    <w:rsid w:val="00584BD1"/>
    <w:rsid w:val="00584D23"/>
    <w:rsid w:val="00584FF8"/>
    <w:rsid w:val="0058518B"/>
    <w:rsid w:val="0058554A"/>
    <w:rsid w:val="005857E0"/>
    <w:rsid w:val="0058580D"/>
    <w:rsid w:val="0058590D"/>
    <w:rsid w:val="00585B52"/>
    <w:rsid w:val="00585FED"/>
    <w:rsid w:val="005862BD"/>
    <w:rsid w:val="00586417"/>
    <w:rsid w:val="00586BBC"/>
    <w:rsid w:val="00586D11"/>
    <w:rsid w:val="00586DA8"/>
    <w:rsid w:val="00587177"/>
    <w:rsid w:val="00587494"/>
    <w:rsid w:val="0058753A"/>
    <w:rsid w:val="00587CEE"/>
    <w:rsid w:val="0059049C"/>
    <w:rsid w:val="0059056B"/>
    <w:rsid w:val="00590A2B"/>
    <w:rsid w:val="00590A4F"/>
    <w:rsid w:val="00590CA1"/>
    <w:rsid w:val="00590F76"/>
    <w:rsid w:val="0059101A"/>
    <w:rsid w:val="005912B1"/>
    <w:rsid w:val="005915CB"/>
    <w:rsid w:val="005917B1"/>
    <w:rsid w:val="0059193F"/>
    <w:rsid w:val="00591F09"/>
    <w:rsid w:val="00591F93"/>
    <w:rsid w:val="00592659"/>
    <w:rsid w:val="0059281E"/>
    <w:rsid w:val="00592E0A"/>
    <w:rsid w:val="00592ED8"/>
    <w:rsid w:val="00592EEB"/>
    <w:rsid w:val="00593A29"/>
    <w:rsid w:val="00593A74"/>
    <w:rsid w:val="00593CF2"/>
    <w:rsid w:val="00593DB7"/>
    <w:rsid w:val="00593F42"/>
    <w:rsid w:val="00593FC5"/>
    <w:rsid w:val="00594125"/>
    <w:rsid w:val="005943BB"/>
    <w:rsid w:val="005944DD"/>
    <w:rsid w:val="0059485C"/>
    <w:rsid w:val="005948C3"/>
    <w:rsid w:val="00594917"/>
    <w:rsid w:val="0059496C"/>
    <w:rsid w:val="00594C3E"/>
    <w:rsid w:val="00594CC6"/>
    <w:rsid w:val="0059514E"/>
    <w:rsid w:val="005952B7"/>
    <w:rsid w:val="00595313"/>
    <w:rsid w:val="00595444"/>
    <w:rsid w:val="00595851"/>
    <w:rsid w:val="00595CF7"/>
    <w:rsid w:val="00595D3E"/>
    <w:rsid w:val="005960EE"/>
    <w:rsid w:val="005961AF"/>
    <w:rsid w:val="005961FA"/>
    <w:rsid w:val="005963A4"/>
    <w:rsid w:val="00596421"/>
    <w:rsid w:val="00596537"/>
    <w:rsid w:val="00596563"/>
    <w:rsid w:val="005966F4"/>
    <w:rsid w:val="00596A2B"/>
    <w:rsid w:val="00596CC5"/>
    <w:rsid w:val="00596DBF"/>
    <w:rsid w:val="00596E9A"/>
    <w:rsid w:val="00596F39"/>
    <w:rsid w:val="00596F44"/>
    <w:rsid w:val="00597032"/>
    <w:rsid w:val="005970A2"/>
    <w:rsid w:val="0059711A"/>
    <w:rsid w:val="00597156"/>
    <w:rsid w:val="00597392"/>
    <w:rsid w:val="0059749D"/>
    <w:rsid w:val="0059754B"/>
    <w:rsid w:val="00597798"/>
    <w:rsid w:val="005977AE"/>
    <w:rsid w:val="005978E0"/>
    <w:rsid w:val="00597959"/>
    <w:rsid w:val="00597BAA"/>
    <w:rsid w:val="00597D2F"/>
    <w:rsid w:val="00597DB5"/>
    <w:rsid w:val="00597E8D"/>
    <w:rsid w:val="00597E90"/>
    <w:rsid w:val="00597FC5"/>
    <w:rsid w:val="005A0229"/>
    <w:rsid w:val="005A03FD"/>
    <w:rsid w:val="005A0505"/>
    <w:rsid w:val="005A0623"/>
    <w:rsid w:val="005A0ECB"/>
    <w:rsid w:val="005A0EDE"/>
    <w:rsid w:val="005A0F2A"/>
    <w:rsid w:val="005A10D5"/>
    <w:rsid w:val="005A13DC"/>
    <w:rsid w:val="005A14B0"/>
    <w:rsid w:val="005A1848"/>
    <w:rsid w:val="005A1906"/>
    <w:rsid w:val="005A1AF1"/>
    <w:rsid w:val="005A1F1D"/>
    <w:rsid w:val="005A222C"/>
    <w:rsid w:val="005A2C8F"/>
    <w:rsid w:val="005A2D6E"/>
    <w:rsid w:val="005A2E5A"/>
    <w:rsid w:val="005A3140"/>
    <w:rsid w:val="005A3175"/>
    <w:rsid w:val="005A3363"/>
    <w:rsid w:val="005A368C"/>
    <w:rsid w:val="005A380D"/>
    <w:rsid w:val="005A3972"/>
    <w:rsid w:val="005A3DBE"/>
    <w:rsid w:val="005A42E6"/>
    <w:rsid w:val="005A45CD"/>
    <w:rsid w:val="005A4749"/>
    <w:rsid w:val="005A481E"/>
    <w:rsid w:val="005A4A68"/>
    <w:rsid w:val="005A4ABA"/>
    <w:rsid w:val="005A4BE2"/>
    <w:rsid w:val="005A4C10"/>
    <w:rsid w:val="005A4D01"/>
    <w:rsid w:val="005A4D2C"/>
    <w:rsid w:val="005A50B9"/>
    <w:rsid w:val="005A50CB"/>
    <w:rsid w:val="005A50E9"/>
    <w:rsid w:val="005A50F8"/>
    <w:rsid w:val="005A545B"/>
    <w:rsid w:val="005A54B2"/>
    <w:rsid w:val="005A54EA"/>
    <w:rsid w:val="005A5AAB"/>
    <w:rsid w:val="005A5B2F"/>
    <w:rsid w:val="005A5C8C"/>
    <w:rsid w:val="005A5DBC"/>
    <w:rsid w:val="005A6203"/>
    <w:rsid w:val="005A6F16"/>
    <w:rsid w:val="005A7093"/>
    <w:rsid w:val="005A72FD"/>
    <w:rsid w:val="005A731C"/>
    <w:rsid w:val="005A7386"/>
    <w:rsid w:val="005A7487"/>
    <w:rsid w:val="005A7593"/>
    <w:rsid w:val="005A7680"/>
    <w:rsid w:val="005A7B0F"/>
    <w:rsid w:val="005A7C76"/>
    <w:rsid w:val="005B03BD"/>
    <w:rsid w:val="005B0570"/>
    <w:rsid w:val="005B0599"/>
    <w:rsid w:val="005B0664"/>
    <w:rsid w:val="005B0837"/>
    <w:rsid w:val="005B095F"/>
    <w:rsid w:val="005B0A78"/>
    <w:rsid w:val="005B0BB4"/>
    <w:rsid w:val="005B0CB7"/>
    <w:rsid w:val="005B0CC2"/>
    <w:rsid w:val="005B111D"/>
    <w:rsid w:val="005B11E9"/>
    <w:rsid w:val="005B146F"/>
    <w:rsid w:val="005B147A"/>
    <w:rsid w:val="005B14A3"/>
    <w:rsid w:val="005B16A3"/>
    <w:rsid w:val="005B16D3"/>
    <w:rsid w:val="005B1976"/>
    <w:rsid w:val="005B1B34"/>
    <w:rsid w:val="005B1E21"/>
    <w:rsid w:val="005B1EB8"/>
    <w:rsid w:val="005B22B5"/>
    <w:rsid w:val="005B25EA"/>
    <w:rsid w:val="005B27E6"/>
    <w:rsid w:val="005B2807"/>
    <w:rsid w:val="005B2902"/>
    <w:rsid w:val="005B2BEE"/>
    <w:rsid w:val="005B2CE5"/>
    <w:rsid w:val="005B2E3C"/>
    <w:rsid w:val="005B2EC1"/>
    <w:rsid w:val="005B2FE2"/>
    <w:rsid w:val="005B3272"/>
    <w:rsid w:val="005B328D"/>
    <w:rsid w:val="005B33E3"/>
    <w:rsid w:val="005B36A4"/>
    <w:rsid w:val="005B373D"/>
    <w:rsid w:val="005B398E"/>
    <w:rsid w:val="005B39B4"/>
    <w:rsid w:val="005B3BB0"/>
    <w:rsid w:val="005B40EE"/>
    <w:rsid w:val="005B44B7"/>
    <w:rsid w:val="005B4842"/>
    <w:rsid w:val="005B48AB"/>
    <w:rsid w:val="005B4A73"/>
    <w:rsid w:val="005B4C9C"/>
    <w:rsid w:val="005B4D5B"/>
    <w:rsid w:val="005B4FB5"/>
    <w:rsid w:val="005B54C3"/>
    <w:rsid w:val="005B5B29"/>
    <w:rsid w:val="005B5EC8"/>
    <w:rsid w:val="005B6007"/>
    <w:rsid w:val="005B63DC"/>
    <w:rsid w:val="005B64CD"/>
    <w:rsid w:val="005B6759"/>
    <w:rsid w:val="005B686C"/>
    <w:rsid w:val="005B6960"/>
    <w:rsid w:val="005B6AAB"/>
    <w:rsid w:val="005B6B05"/>
    <w:rsid w:val="005B6D60"/>
    <w:rsid w:val="005B6F64"/>
    <w:rsid w:val="005B70FB"/>
    <w:rsid w:val="005B722E"/>
    <w:rsid w:val="005B72D9"/>
    <w:rsid w:val="005B73F5"/>
    <w:rsid w:val="005B7580"/>
    <w:rsid w:val="005B7AA0"/>
    <w:rsid w:val="005B7B10"/>
    <w:rsid w:val="005B7D6A"/>
    <w:rsid w:val="005B7EB8"/>
    <w:rsid w:val="005C012E"/>
    <w:rsid w:val="005C02F0"/>
    <w:rsid w:val="005C047C"/>
    <w:rsid w:val="005C04E6"/>
    <w:rsid w:val="005C0A50"/>
    <w:rsid w:val="005C0A99"/>
    <w:rsid w:val="005C0B5D"/>
    <w:rsid w:val="005C1160"/>
    <w:rsid w:val="005C123C"/>
    <w:rsid w:val="005C16BC"/>
    <w:rsid w:val="005C18B3"/>
    <w:rsid w:val="005C1B06"/>
    <w:rsid w:val="005C1FC8"/>
    <w:rsid w:val="005C1FF4"/>
    <w:rsid w:val="005C21F9"/>
    <w:rsid w:val="005C222C"/>
    <w:rsid w:val="005C2309"/>
    <w:rsid w:val="005C24CE"/>
    <w:rsid w:val="005C25DA"/>
    <w:rsid w:val="005C2F05"/>
    <w:rsid w:val="005C2F25"/>
    <w:rsid w:val="005C31FA"/>
    <w:rsid w:val="005C3413"/>
    <w:rsid w:val="005C3430"/>
    <w:rsid w:val="005C3443"/>
    <w:rsid w:val="005C39FC"/>
    <w:rsid w:val="005C44E2"/>
    <w:rsid w:val="005C4834"/>
    <w:rsid w:val="005C4965"/>
    <w:rsid w:val="005C49EE"/>
    <w:rsid w:val="005C4CCC"/>
    <w:rsid w:val="005C4D48"/>
    <w:rsid w:val="005C4DC5"/>
    <w:rsid w:val="005C4E0F"/>
    <w:rsid w:val="005C4FB1"/>
    <w:rsid w:val="005C529C"/>
    <w:rsid w:val="005C52BC"/>
    <w:rsid w:val="005C5B94"/>
    <w:rsid w:val="005C5DF6"/>
    <w:rsid w:val="005C5F22"/>
    <w:rsid w:val="005C5F52"/>
    <w:rsid w:val="005C61FF"/>
    <w:rsid w:val="005C649C"/>
    <w:rsid w:val="005C6629"/>
    <w:rsid w:val="005C66A3"/>
    <w:rsid w:val="005C673F"/>
    <w:rsid w:val="005C67EC"/>
    <w:rsid w:val="005C6A67"/>
    <w:rsid w:val="005C6EE1"/>
    <w:rsid w:val="005C73E0"/>
    <w:rsid w:val="005C741B"/>
    <w:rsid w:val="005C7531"/>
    <w:rsid w:val="005D00C4"/>
    <w:rsid w:val="005D0196"/>
    <w:rsid w:val="005D0449"/>
    <w:rsid w:val="005D059E"/>
    <w:rsid w:val="005D0635"/>
    <w:rsid w:val="005D0F9A"/>
    <w:rsid w:val="005D1029"/>
    <w:rsid w:val="005D1AB0"/>
    <w:rsid w:val="005D1EA0"/>
    <w:rsid w:val="005D218D"/>
    <w:rsid w:val="005D2611"/>
    <w:rsid w:val="005D294E"/>
    <w:rsid w:val="005D2969"/>
    <w:rsid w:val="005D2D75"/>
    <w:rsid w:val="005D2F2A"/>
    <w:rsid w:val="005D2FA2"/>
    <w:rsid w:val="005D3B48"/>
    <w:rsid w:val="005D3F60"/>
    <w:rsid w:val="005D439F"/>
    <w:rsid w:val="005D4406"/>
    <w:rsid w:val="005D4661"/>
    <w:rsid w:val="005D47FC"/>
    <w:rsid w:val="005D48A5"/>
    <w:rsid w:val="005D5004"/>
    <w:rsid w:val="005D52B7"/>
    <w:rsid w:val="005D58B7"/>
    <w:rsid w:val="005D58DA"/>
    <w:rsid w:val="005D5A05"/>
    <w:rsid w:val="005D5A6D"/>
    <w:rsid w:val="005D5CB0"/>
    <w:rsid w:val="005D5F93"/>
    <w:rsid w:val="005D603C"/>
    <w:rsid w:val="005D6317"/>
    <w:rsid w:val="005D63D6"/>
    <w:rsid w:val="005D63FC"/>
    <w:rsid w:val="005D6615"/>
    <w:rsid w:val="005D6A53"/>
    <w:rsid w:val="005D6AA9"/>
    <w:rsid w:val="005D6D63"/>
    <w:rsid w:val="005D6E99"/>
    <w:rsid w:val="005D6F46"/>
    <w:rsid w:val="005D73FE"/>
    <w:rsid w:val="005D772E"/>
    <w:rsid w:val="005D783D"/>
    <w:rsid w:val="005D7912"/>
    <w:rsid w:val="005D7CD3"/>
    <w:rsid w:val="005D7D5C"/>
    <w:rsid w:val="005E0080"/>
    <w:rsid w:val="005E0223"/>
    <w:rsid w:val="005E02AC"/>
    <w:rsid w:val="005E02C8"/>
    <w:rsid w:val="005E0313"/>
    <w:rsid w:val="005E031C"/>
    <w:rsid w:val="005E04C4"/>
    <w:rsid w:val="005E04FF"/>
    <w:rsid w:val="005E06E8"/>
    <w:rsid w:val="005E0773"/>
    <w:rsid w:val="005E09C8"/>
    <w:rsid w:val="005E0A63"/>
    <w:rsid w:val="005E135F"/>
    <w:rsid w:val="005E1538"/>
    <w:rsid w:val="005E15DB"/>
    <w:rsid w:val="005E1770"/>
    <w:rsid w:val="005E18CA"/>
    <w:rsid w:val="005E1C2B"/>
    <w:rsid w:val="005E1C36"/>
    <w:rsid w:val="005E1E2E"/>
    <w:rsid w:val="005E21C7"/>
    <w:rsid w:val="005E277B"/>
    <w:rsid w:val="005E28D8"/>
    <w:rsid w:val="005E2E2F"/>
    <w:rsid w:val="005E3092"/>
    <w:rsid w:val="005E3309"/>
    <w:rsid w:val="005E33C8"/>
    <w:rsid w:val="005E39B2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1"/>
    <w:rsid w:val="005E4EB4"/>
    <w:rsid w:val="005E4EC6"/>
    <w:rsid w:val="005E5282"/>
    <w:rsid w:val="005E53AF"/>
    <w:rsid w:val="005E578E"/>
    <w:rsid w:val="005E5845"/>
    <w:rsid w:val="005E58E1"/>
    <w:rsid w:val="005E5981"/>
    <w:rsid w:val="005E5A53"/>
    <w:rsid w:val="005E5B93"/>
    <w:rsid w:val="005E5EC9"/>
    <w:rsid w:val="005E6043"/>
    <w:rsid w:val="005E6083"/>
    <w:rsid w:val="005E6143"/>
    <w:rsid w:val="005E658B"/>
    <w:rsid w:val="005E6946"/>
    <w:rsid w:val="005E6A76"/>
    <w:rsid w:val="005E6BC2"/>
    <w:rsid w:val="005E6EF6"/>
    <w:rsid w:val="005E7081"/>
    <w:rsid w:val="005E7265"/>
    <w:rsid w:val="005E736A"/>
    <w:rsid w:val="005E744D"/>
    <w:rsid w:val="005E747D"/>
    <w:rsid w:val="005E7662"/>
    <w:rsid w:val="005E7856"/>
    <w:rsid w:val="005E78BD"/>
    <w:rsid w:val="005E78C2"/>
    <w:rsid w:val="005E79A3"/>
    <w:rsid w:val="005E7AF4"/>
    <w:rsid w:val="005E7B14"/>
    <w:rsid w:val="005F0A60"/>
    <w:rsid w:val="005F0B26"/>
    <w:rsid w:val="005F0C22"/>
    <w:rsid w:val="005F0CCA"/>
    <w:rsid w:val="005F0D48"/>
    <w:rsid w:val="005F0E51"/>
    <w:rsid w:val="005F0E92"/>
    <w:rsid w:val="005F107E"/>
    <w:rsid w:val="005F127B"/>
    <w:rsid w:val="005F128E"/>
    <w:rsid w:val="005F1855"/>
    <w:rsid w:val="005F18A9"/>
    <w:rsid w:val="005F1C87"/>
    <w:rsid w:val="005F1FB6"/>
    <w:rsid w:val="005F23C6"/>
    <w:rsid w:val="005F2426"/>
    <w:rsid w:val="005F25E0"/>
    <w:rsid w:val="005F29D1"/>
    <w:rsid w:val="005F29D8"/>
    <w:rsid w:val="005F2C2E"/>
    <w:rsid w:val="005F2E97"/>
    <w:rsid w:val="005F2EEF"/>
    <w:rsid w:val="005F30F9"/>
    <w:rsid w:val="005F32AF"/>
    <w:rsid w:val="005F3473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96"/>
    <w:rsid w:val="005F58FE"/>
    <w:rsid w:val="005F5959"/>
    <w:rsid w:val="005F628D"/>
    <w:rsid w:val="005F642C"/>
    <w:rsid w:val="005F6483"/>
    <w:rsid w:val="005F64EB"/>
    <w:rsid w:val="005F64F6"/>
    <w:rsid w:val="005F6911"/>
    <w:rsid w:val="005F6B47"/>
    <w:rsid w:val="005F6C36"/>
    <w:rsid w:val="005F6D24"/>
    <w:rsid w:val="005F6D3D"/>
    <w:rsid w:val="005F6EEE"/>
    <w:rsid w:val="005F6FAE"/>
    <w:rsid w:val="005F703C"/>
    <w:rsid w:val="005F711D"/>
    <w:rsid w:val="005F7425"/>
    <w:rsid w:val="005F7759"/>
    <w:rsid w:val="005F79DA"/>
    <w:rsid w:val="005F7BA3"/>
    <w:rsid w:val="005F7EFF"/>
    <w:rsid w:val="00600279"/>
    <w:rsid w:val="0060040D"/>
    <w:rsid w:val="0060060A"/>
    <w:rsid w:val="00600CEB"/>
    <w:rsid w:val="00600E2C"/>
    <w:rsid w:val="00600F3F"/>
    <w:rsid w:val="00601086"/>
    <w:rsid w:val="006010B9"/>
    <w:rsid w:val="00601330"/>
    <w:rsid w:val="006013A4"/>
    <w:rsid w:val="00601410"/>
    <w:rsid w:val="006015B2"/>
    <w:rsid w:val="006015F7"/>
    <w:rsid w:val="00601655"/>
    <w:rsid w:val="0060171F"/>
    <w:rsid w:val="0060173B"/>
    <w:rsid w:val="00601982"/>
    <w:rsid w:val="006019D1"/>
    <w:rsid w:val="00601E2A"/>
    <w:rsid w:val="00601ED1"/>
    <w:rsid w:val="00601FC4"/>
    <w:rsid w:val="00602464"/>
    <w:rsid w:val="00602D97"/>
    <w:rsid w:val="00602FA9"/>
    <w:rsid w:val="00602FC6"/>
    <w:rsid w:val="006037C2"/>
    <w:rsid w:val="00603BB9"/>
    <w:rsid w:val="00603BEB"/>
    <w:rsid w:val="00603BEE"/>
    <w:rsid w:val="00603E38"/>
    <w:rsid w:val="006040B6"/>
    <w:rsid w:val="006041A7"/>
    <w:rsid w:val="0060420B"/>
    <w:rsid w:val="006043AA"/>
    <w:rsid w:val="00604837"/>
    <w:rsid w:val="00604A2A"/>
    <w:rsid w:val="00604C5D"/>
    <w:rsid w:val="00604FA9"/>
    <w:rsid w:val="006050E5"/>
    <w:rsid w:val="0060520C"/>
    <w:rsid w:val="006053A6"/>
    <w:rsid w:val="00605674"/>
    <w:rsid w:val="006057A2"/>
    <w:rsid w:val="00605BC9"/>
    <w:rsid w:val="00605C77"/>
    <w:rsid w:val="00605EF6"/>
    <w:rsid w:val="00606182"/>
    <w:rsid w:val="0060662F"/>
    <w:rsid w:val="00606852"/>
    <w:rsid w:val="00606B65"/>
    <w:rsid w:val="00606B6E"/>
    <w:rsid w:val="00606BF9"/>
    <w:rsid w:val="00606DED"/>
    <w:rsid w:val="00606FFA"/>
    <w:rsid w:val="00607107"/>
    <w:rsid w:val="00607652"/>
    <w:rsid w:val="00607699"/>
    <w:rsid w:val="006076BA"/>
    <w:rsid w:val="00607D12"/>
    <w:rsid w:val="006101E8"/>
    <w:rsid w:val="00610609"/>
    <w:rsid w:val="0061077C"/>
    <w:rsid w:val="006109BF"/>
    <w:rsid w:val="006109D8"/>
    <w:rsid w:val="00610A03"/>
    <w:rsid w:val="00610E64"/>
    <w:rsid w:val="00610F7C"/>
    <w:rsid w:val="006111AF"/>
    <w:rsid w:val="006111C6"/>
    <w:rsid w:val="0061166D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8F7"/>
    <w:rsid w:val="00612947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33"/>
    <w:rsid w:val="00614080"/>
    <w:rsid w:val="006140FB"/>
    <w:rsid w:val="0061420A"/>
    <w:rsid w:val="006146AC"/>
    <w:rsid w:val="00614982"/>
    <w:rsid w:val="00614B6E"/>
    <w:rsid w:val="00614BE3"/>
    <w:rsid w:val="00614C02"/>
    <w:rsid w:val="00614CB7"/>
    <w:rsid w:val="00614D10"/>
    <w:rsid w:val="00614EE6"/>
    <w:rsid w:val="00614F43"/>
    <w:rsid w:val="0061500A"/>
    <w:rsid w:val="00615712"/>
    <w:rsid w:val="006159AE"/>
    <w:rsid w:val="00615B0D"/>
    <w:rsid w:val="00615E48"/>
    <w:rsid w:val="00615EA0"/>
    <w:rsid w:val="00616070"/>
    <w:rsid w:val="006160D4"/>
    <w:rsid w:val="00616303"/>
    <w:rsid w:val="0061688A"/>
    <w:rsid w:val="006168C6"/>
    <w:rsid w:val="006179D4"/>
    <w:rsid w:val="00617F7F"/>
    <w:rsid w:val="00620198"/>
    <w:rsid w:val="00620463"/>
    <w:rsid w:val="00620796"/>
    <w:rsid w:val="006209C2"/>
    <w:rsid w:val="00620B96"/>
    <w:rsid w:val="00620EC1"/>
    <w:rsid w:val="00620F03"/>
    <w:rsid w:val="00621446"/>
    <w:rsid w:val="0062158E"/>
    <w:rsid w:val="00621AC3"/>
    <w:rsid w:val="00621B7D"/>
    <w:rsid w:val="00622339"/>
    <w:rsid w:val="0062236F"/>
    <w:rsid w:val="0062287F"/>
    <w:rsid w:val="00622A1F"/>
    <w:rsid w:val="00622B8B"/>
    <w:rsid w:val="00622C21"/>
    <w:rsid w:val="00622C3A"/>
    <w:rsid w:val="0062301A"/>
    <w:rsid w:val="0062314E"/>
    <w:rsid w:val="006233A2"/>
    <w:rsid w:val="006235F0"/>
    <w:rsid w:val="0062363E"/>
    <w:rsid w:val="0062376B"/>
    <w:rsid w:val="00624393"/>
    <w:rsid w:val="006246B3"/>
    <w:rsid w:val="00624932"/>
    <w:rsid w:val="00624CB1"/>
    <w:rsid w:val="00624E25"/>
    <w:rsid w:val="00624F8E"/>
    <w:rsid w:val="00625032"/>
    <w:rsid w:val="006252B0"/>
    <w:rsid w:val="00625B5F"/>
    <w:rsid w:val="00625C6F"/>
    <w:rsid w:val="00625DA2"/>
    <w:rsid w:val="00625EB1"/>
    <w:rsid w:val="00625F95"/>
    <w:rsid w:val="00626088"/>
    <w:rsid w:val="006267C9"/>
    <w:rsid w:val="00626818"/>
    <w:rsid w:val="00626B35"/>
    <w:rsid w:val="00627019"/>
    <w:rsid w:val="00627184"/>
    <w:rsid w:val="00627269"/>
    <w:rsid w:val="0062742D"/>
    <w:rsid w:val="0062746A"/>
    <w:rsid w:val="006276B0"/>
    <w:rsid w:val="00627D64"/>
    <w:rsid w:val="00627E16"/>
    <w:rsid w:val="00627FF7"/>
    <w:rsid w:val="0063000F"/>
    <w:rsid w:val="00630010"/>
    <w:rsid w:val="0063013D"/>
    <w:rsid w:val="006306B4"/>
    <w:rsid w:val="00630B33"/>
    <w:rsid w:val="00630E05"/>
    <w:rsid w:val="00630ECC"/>
    <w:rsid w:val="00630ED9"/>
    <w:rsid w:val="006312FC"/>
    <w:rsid w:val="0063148B"/>
    <w:rsid w:val="0063179C"/>
    <w:rsid w:val="00631861"/>
    <w:rsid w:val="006318AF"/>
    <w:rsid w:val="006320AB"/>
    <w:rsid w:val="0063241F"/>
    <w:rsid w:val="0063244F"/>
    <w:rsid w:val="00632645"/>
    <w:rsid w:val="00632818"/>
    <w:rsid w:val="00632972"/>
    <w:rsid w:val="0063299B"/>
    <w:rsid w:val="00632D78"/>
    <w:rsid w:val="0063334F"/>
    <w:rsid w:val="006334E1"/>
    <w:rsid w:val="00633744"/>
    <w:rsid w:val="00633A5F"/>
    <w:rsid w:val="00633C96"/>
    <w:rsid w:val="00633D1B"/>
    <w:rsid w:val="006342FF"/>
    <w:rsid w:val="0063436D"/>
    <w:rsid w:val="006343B8"/>
    <w:rsid w:val="006345B3"/>
    <w:rsid w:val="00634943"/>
    <w:rsid w:val="00634A89"/>
    <w:rsid w:val="00634DB7"/>
    <w:rsid w:val="00634E48"/>
    <w:rsid w:val="00634FFE"/>
    <w:rsid w:val="0063509C"/>
    <w:rsid w:val="00635118"/>
    <w:rsid w:val="00635531"/>
    <w:rsid w:val="006355DF"/>
    <w:rsid w:val="00635637"/>
    <w:rsid w:val="006358C1"/>
    <w:rsid w:val="00635923"/>
    <w:rsid w:val="00635958"/>
    <w:rsid w:val="00635CD7"/>
    <w:rsid w:val="00635CFC"/>
    <w:rsid w:val="00636040"/>
    <w:rsid w:val="00636511"/>
    <w:rsid w:val="0063698E"/>
    <w:rsid w:val="00636BC1"/>
    <w:rsid w:val="00636CED"/>
    <w:rsid w:val="00636F16"/>
    <w:rsid w:val="00637007"/>
    <w:rsid w:val="00637056"/>
    <w:rsid w:val="006374E8"/>
    <w:rsid w:val="006375C0"/>
    <w:rsid w:val="00637780"/>
    <w:rsid w:val="0063789F"/>
    <w:rsid w:val="006378A8"/>
    <w:rsid w:val="00637D19"/>
    <w:rsid w:val="00637E06"/>
    <w:rsid w:val="00637FB0"/>
    <w:rsid w:val="006402CC"/>
    <w:rsid w:val="00640358"/>
    <w:rsid w:val="0064051A"/>
    <w:rsid w:val="00640569"/>
    <w:rsid w:val="006407AC"/>
    <w:rsid w:val="00640909"/>
    <w:rsid w:val="00640ABD"/>
    <w:rsid w:val="00640C2C"/>
    <w:rsid w:val="00640D01"/>
    <w:rsid w:val="00640D99"/>
    <w:rsid w:val="00640E90"/>
    <w:rsid w:val="00640EBD"/>
    <w:rsid w:val="00640F9A"/>
    <w:rsid w:val="00641125"/>
    <w:rsid w:val="00641135"/>
    <w:rsid w:val="00641224"/>
    <w:rsid w:val="00641637"/>
    <w:rsid w:val="006417DA"/>
    <w:rsid w:val="00641C88"/>
    <w:rsid w:val="00641CB7"/>
    <w:rsid w:val="00641ED2"/>
    <w:rsid w:val="00641F13"/>
    <w:rsid w:val="006420C0"/>
    <w:rsid w:val="00642436"/>
    <w:rsid w:val="006424EF"/>
    <w:rsid w:val="0064293E"/>
    <w:rsid w:val="006429DC"/>
    <w:rsid w:val="00642AA0"/>
    <w:rsid w:val="00642E6B"/>
    <w:rsid w:val="006430B4"/>
    <w:rsid w:val="0064328E"/>
    <w:rsid w:val="006433B0"/>
    <w:rsid w:val="006433EB"/>
    <w:rsid w:val="006439D3"/>
    <w:rsid w:val="00643E17"/>
    <w:rsid w:val="00643F60"/>
    <w:rsid w:val="00644205"/>
    <w:rsid w:val="006442B5"/>
    <w:rsid w:val="006443A2"/>
    <w:rsid w:val="006445FB"/>
    <w:rsid w:val="0064466E"/>
    <w:rsid w:val="0064475F"/>
    <w:rsid w:val="006447BB"/>
    <w:rsid w:val="006447E1"/>
    <w:rsid w:val="00644806"/>
    <w:rsid w:val="0064481C"/>
    <w:rsid w:val="006448B7"/>
    <w:rsid w:val="00644A2D"/>
    <w:rsid w:val="00644BA2"/>
    <w:rsid w:val="00644C6E"/>
    <w:rsid w:val="00644C8B"/>
    <w:rsid w:val="00644ECD"/>
    <w:rsid w:val="0064511B"/>
    <w:rsid w:val="00645156"/>
    <w:rsid w:val="0064540A"/>
    <w:rsid w:val="00645AA9"/>
    <w:rsid w:val="00645B28"/>
    <w:rsid w:val="00645DBC"/>
    <w:rsid w:val="006460AA"/>
    <w:rsid w:val="00646274"/>
    <w:rsid w:val="006465AC"/>
    <w:rsid w:val="00646CD0"/>
    <w:rsid w:val="00646EBA"/>
    <w:rsid w:val="00646EF8"/>
    <w:rsid w:val="0064736A"/>
    <w:rsid w:val="00647748"/>
    <w:rsid w:val="00647B83"/>
    <w:rsid w:val="00647C43"/>
    <w:rsid w:val="00647D84"/>
    <w:rsid w:val="00647FA7"/>
    <w:rsid w:val="006506AA"/>
    <w:rsid w:val="0065077C"/>
    <w:rsid w:val="00650783"/>
    <w:rsid w:val="00650A9B"/>
    <w:rsid w:val="00650D8C"/>
    <w:rsid w:val="00650E47"/>
    <w:rsid w:val="00650E68"/>
    <w:rsid w:val="00650E93"/>
    <w:rsid w:val="00650F80"/>
    <w:rsid w:val="0065112F"/>
    <w:rsid w:val="0065171D"/>
    <w:rsid w:val="0065175E"/>
    <w:rsid w:val="00651771"/>
    <w:rsid w:val="00651827"/>
    <w:rsid w:val="00651858"/>
    <w:rsid w:val="00652173"/>
    <w:rsid w:val="006524DA"/>
    <w:rsid w:val="00652712"/>
    <w:rsid w:val="006528C9"/>
    <w:rsid w:val="00652A8F"/>
    <w:rsid w:val="00652C4F"/>
    <w:rsid w:val="00652CB8"/>
    <w:rsid w:val="00652D89"/>
    <w:rsid w:val="00652EDE"/>
    <w:rsid w:val="00652F93"/>
    <w:rsid w:val="0065318D"/>
    <w:rsid w:val="00653618"/>
    <w:rsid w:val="00653712"/>
    <w:rsid w:val="006538BF"/>
    <w:rsid w:val="0065394C"/>
    <w:rsid w:val="00653F5F"/>
    <w:rsid w:val="00654297"/>
    <w:rsid w:val="006544FD"/>
    <w:rsid w:val="006547F5"/>
    <w:rsid w:val="00654926"/>
    <w:rsid w:val="00654DE1"/>
    <w:rsid w:val="006552DD"/>
    <w:rsid w:val="00655A48"/>
    <w:rsid w:val="00655A7D"/>
    <w:rsid w:val="00655BFF"/>
    <w:rsid w:val="00655EC0"/>
    <w:rsid w:val="006560D9"/>
    <w:rsid w:val="00656154"/>
    <w:rsid w:val="006562CA"/>
    <w:rsid w:val="0065645E"/>
    <w:rsid w:val="006564B9"/>
    <w:rsid w:val="0065654F"/>
    <w:rsid w:val="0065665B"/>
    <w:rsid w:val="00656765"/>
    <w:rsid w:val="006569D8"/>
    <w:rsid w:val="00656A0E"/>
    <w:rsid w:val="00656AE1"/>
    <w:rsid w:val="00656D93"/>
    <w:rsid w:val="0065700C"/>
    <w:rsid w:val="006570FA"/>
    <w:rsid w:val="00657336"/>
    <w:rsid w:val="006574AD"/>
    <w:rsid w:val="006579F7"/>
    <w:rsid w:val="00657FC4"/>
    <w:rsid w:val="006601E3"/>
    <w:rsid w:val="00660472"/>
    <w:rsid w:val="006604F8"/>
    <w:rsid w:val="0066063C"/>
    <w:rsid w:val="00660684"/>
    <w:rsid w:val="0066069C"/>
    <w:rsid w:val="006610A4"/>
    <w:rsid w:val="006613CB"/>
    <w:rsid w:val="0066150C"/>
    <w:rsid w:val="00661593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CE6"/>
    <w:rsid w:val="00662F7A"/>
    <w:rsid w:val="006632FF"/>
    <w:rsid w:val="0066335A"/>
    <w:rsid w:val="0066358A"/>
    <w:rsid w:val="006635B6"/>
    <w:rsid w:val="006637CE"/>
    <w:rsid w:val="00663BEE"/>
    <w:rsid w:val="00663E00"/>
    <w:rsid w:val="00663E8C"/>
    <w:rsid w:val="006640F9"/>
    <w:rsid w:val="0066446D"/>
    <w:rsid w:val="00664A92"/>
    <w:rsid w:val="00664C2D"/>
    <w:rsid w:val="00664E4D"/>
    <w:rsid w:val="006652D0"/>
    <w:rsid w:val="006653AA"/>
    <w:rsid w:val="00665580"/>
    <w:rsid w:val="006655C0"/>
    <w:rsid w:val="00665817"/>
    <w:rsid w:val="0066635D"/>
    <w:rsid w:val="006664C5"/>
    <w:rsid w:val="00666578"/>
    <w:rsid w:val="00666643"/>
    <w:rsid w:val="006667F8"/>
    <w:rsid w:val="00666986"/>
    <w:rsid w:val="006669B4"/>
    <w:rsid w:val="00666CA7"/>
    <w:rsid w:val="006676BA"/>
    <w:rsid w:val="00667725"/>
    <w:rsid w:val="0066795D"/>
    <w:rsid w:val="00667B0D"/>
    <w:rsid w:val="00667BA7"/>
    <w:rsid w:val="00667DFB"/>
    <w:rsid w:val="006700B5"/>
    <w:rsid w:val="006701A6"/>
    <w:rsid w:val="00670404"/>
    <w:rsid w:val="0067055E"/>
    <w:rsid w:val="006706F0"/>
    <w:rsid w:val="0067084D"/>
    <w:rsid w:val="0067095F"/>
    <w:rsid w:val="006709C7"/>
    <w:rsid w:val="006709CA"/>
    <w:rsid w:val="00670A9E"/>
    <w:rsid w:val="00670F4C"/>
    <w:rsid w:val="00670F8B"/>
    <w:rsid w:val="00671045"/>
    <w:rsid w:val="006711EA"/>
    <w:rsid w:val="0067152E"/>
    <w:rsid w:val="00671748"/>
    <w:rsid w:val="0067178C"/>
    <w:rsid w:val="006717E2"/>
    <w:rsid w:val="006718EE"/>
    <w:rsid w:val="00671A79"/>
    <w:rsid w:val="00671B42"/>
    <w:rsid w:val="00671BE8"/>
    <w:rsid w:val="00671CD2"/>
    <w:rsid w:val="00672420"/>
    <w:rsid w:val="0067251A"/>
    <w:rsid w:val="006726E2"/>
    <w:rsid w:val="006727E5"/>
    <w:rsid w:val="00672AD5"/>
    <w:rsid w:val="00672D0A"/>
    <w:rsid w:val="00672D3E"/>
    <w:rsid w:val="00673141"/>
    <w:rsid w:val="00673418"/>
    <w:rsid w:val="00673556"/>
    <w:rsid w:val="00673AAB"/>
    <w:rsid w:val="00673C50"/>
    <w:rsid w:val="00673F36"/>
    <w:rsid w:val="00674161"/>
    <w:rsid w:val="0067436E"/>
    <w:rsid w:val="00674389"/>
    <w:rsid w:val="00674A8D"/>
    <w:rsid w:val="00674D5B"/>
    <w:rsid w:val="00674E1B"/>
    <w:rsid w:val="00674F85"/>
    <w:rsid w:val="0067532C"/>
    <w:rsid w:val="00675658"/>
    <w:rsid w:val="006758B0"/>
    <w:rsid w:val="00675A0D"/>
    <w:rsid w:val="006761F9"/>
    <w:rsid w:val="006763A1"/>
    <w:rsid w:val="006769A7"/>
    <w:rsid w:val="00676AED"/>
    <w:rsid w:val="00676E8F"/>
    <w:rsid w:val="00676EF6"/>
    <w:rsid w:val="00676FCF"/>
    <w:rsid w:val="00677112"/>
    <w:rsid w:val="00677339"/>
    <w:rsid w:val="006773CE"/>
    <w:rsid w:val="00677472"/>
    <w:rsid w:val="006777FA"/>
    <w:rsid w:val="00677856"/>
    <w:rsid w:val="00677B3C"/>
    <w:rsid w:val="00677B7C"/>
    <w:rsid w:val="00677C41"/>
    <w:rsid w:val="00677C86"/>
    <w:rsid w:val="00677CB9"/>
    <w:rsid w:val="00677DD3"/>
    <w:rsid w:val="00677E00"/>
    <w:rsid w:val="00677EC7"/>
    <w:rsid w:val="00677F58"/>
    <w:rsid w:val="006800C3"/>
    <w:rsid w:val="0068012D"/>
    <w:rsid w:val="006801E7"/>
    <w:rsid w:val="00680292"/>
    <w:rsid w:val="006805AD"/>
    <w:rsid w:val="00680623"/>
    <w:rsid w:val="0068068C"/>
    <w:rsid w:val="00680914"/>
    <w:rsid w:val="006809F5"/>
    <w:rsid w:val="00680A8A"/>
    <w:rsid w:val="00680B84"/>
    <w:rsid w:val="00680DE6"/>
    <w:rsid w:val="00680E41"/>
    <w:rsid w:val="006810AC"/>
    <w:rsid w:val="006812C0"/>
    <w:rsid w:val="006817C0"/>
    <w:rsid w:val="00681A33"/>
    <w:rsid w:val="00681D02"/>
    <w:rsid w:val="00681D52"/>
    <w:rsid w:val="00681D98"/>
    <w:rsid w:val="006821C2"/>
    <w:rsid w:val="0068244C"/>
    <w:rsid w:val="006824D6"/>
    <w:rsid w:val="00682A66"/>
    <w:rsid w:val="00683070"/>
    <w:rsid w:val="006834ED"/>
    <w:rsid w:val="00683570"/>
    <w:rsid w:val="00683607"/>
    <w:rsid w:val="00684A96"/>
    <w:rsid w:val="00684B6D"/>
    <w:rsid w:val="00684D17"/>
    <w:rsid w:val="00684E60"/>
    <w:rsid w:val="006851F8"/>
    <w:rsid w:val="00685335"/>
    <w:rsid w:val="006858A6"/>
    <w:rsid w:val="0068597E"/>
    <w:rsid w:val="00685A75"/>
    <w:rsid w:val="00685AF0"/>
    <w:rsid w:val="00685B7D"/>
    <w:rsid w:val="00685DA4"/>
    <w:rsid w:val="00686145"/>
    <w:rsid w:val="00686396"/>
    <w:rsid w:val="006864E6"/>
    <w:rsid w:val="0068653F"/>
    <w:rsid w:val="006865E0"/>
    <w:rsid w:val="00686831"/>
    <w:rsid w:val="006869BD"/>
    <w:rsid w:val="00686BE0"/>
    <w:rsid w:val="00686D1F"/>
    <w:rsid w:val="00686E36"/>
    <w:rsid w:val="00686E91"/>
    <w:rsid w:val="00686EC5"/>
    <w:rsid w:val="00687126"/>
    <w:rsid w:val="00687324"/>
    <w:rsid w:val="00687357"/>
    <w:rsid w:val="00687420"/>
    <w:rsid w:val="006874BC"/>
    <w:rsid w:val="0068770D"/>
    <w:rsid w:val="00687710"/>
    <w:rsid w:val="0068793B"/>
    <w:rsid w:val="0068799B"/>
    <w:rsid w:val="00687A20"/>
    <w:rsid w:val="00687A94"/>
    <w:rsid w:val="00687AB8"/>
    <w:rsid w:val="00687AC0"/>
    <w:rsid w:val="00687DF9"/>
    <w:rsid w:val="00687E35"/>
    <w:rsid w:val="00687F86"/>
    <w:rsid w:val="00687F90"/>
    <w:rsid w:val="006903C0"/>
    <w:rsid w:val="006905D4"/>
    <w:rsid w:val="00690C25"/>
    <w:rsid w:val="00690D60"/>
    <w:rsid w:val="00691361"/>
    <w:rsid w:val="006915F7"/>
    <w:rsid w:val="00691655"/>
    <w:rsid w:val="00691ACC"/>
    <w:rsid w:val="00691C40"/>
    <w:rsid w:val="0069209C"/>
    <w:rsid w:val="00692749"/>
    <w:rsid w:val="006929AA"/>
    <w:rsid w:val="00692A62"/>
    <w:rsid w:val="00692AE5"/>
    <w:rsid w:val="00692B26"/>
    <w:rsid w:val="006932F5"/>
    <w:rsid w:val="0069346E"/>
    <w:rsid w:val="0069361F"/>
    <w:rsid w:val="00693775"/>
    <w:rsid w:val="006938CC"/>
    <w:rsid w:val="006939A6"/>
    <w:rsid w:val="00693BB7"/>
    <w:rsid w:val="00693F55"/>
    <w:rsid w:val="00693FBA"/>
    <w:rsid w:val="006942C4"/>
    <w:rsid w:val="00694D40"/>
    <w:rsid w:val="00694F99"/>
    <w:rsid w:val="00695087"/>
    <w:rsid w:val="00695418"/>
    <w:rsid w:val="0069627A"/>
    <w:rsid w:val="0069629C"/>
    <w:rsid w:val="006964E7"/>
    <w:rsid w:val="00696662"/>
    <w:rsid w:val="00696727"/>
    <w:rsid w:val="0069699D"/>
    <w:rsid w:val="00696CDC"/>
    <w:rsid w:val="00696D44"/>
    <w:rsid w:val="00696F16"/>
    <w:rsid w:val="0069702F"/>
    <w:rsid w:val="006971AF"/>
    <w:rsid w:val="00697573"/>
    <w:rsid w:val="006976D5"/>
    <w:rsid w:val="006976DB"/>
    <w:rsid w:val="00697728"/>
    <w:rsid w:val="0069773F"/>
    <w:rsid w:val="006977F4"/>
    <w:rsid w:val="006978A0"/>
    <w:rsid w:val="00697DDC"/>
    <w:rsid w:val="00697F27"/>
    <w:rsid w:val="006A0079"/>
    <w:rsid w:val="006A00CC"/>
    <w:rsid w:val="006A014F"/>
    <w:rsid w:val="006A0368"/>
    <w:rsid w:val="006A0C87"/>
    <w:rsid w:val="006A0FCD"/>
    <w:rsid w:val="006A147A"/>
    <w:rsid w:val="006A1489"/>
    <w:rsid w:val="006A15BE"/>
    <w:rsid w:val="006A1901"/>
    <w:rsid w:val="006A1AA7"/>
    <w:rsid w:val="006A1AA8"/>
    <w:rsid w:val="006A1AE5"/>
    <w:rsid w:val="006A1B09"/>
    <w:rsid w:val="006A1C2C"/>
    <w:rsid w:val="006A1CEB"/>
    <w:rsid w:val="006A1DDD"/>
    <w:rsid w:val="006A1F2F"/>
    <w:rsid w:val="006A2141"/>
    <w:rsid w:val="006A2559"/>
    <w:rsid w:val="006A27D7"/>
    <w:rsid w:val="006A2BC6"/>
    <w:rsid w:val="006A2CEE"/>
    <w:rsid w:val="006A30A4"/>
    <w:rsid w:val="006A3221"/>
    <w:rsid w:val="006A35AF"/>
    <w:rsid w:val="006A4337"/>
    <w:rsid w:val="006A43AD"/>
    <w:rsid w:val="006A43C0"/>
    <w:rsid w:val="006A444D"/>
    <w:rsid w:val="006A4462"/>
    <w:rsid w:val="006A45E2"/>
    <w:rsid w:val="006A4721"/>
    <w:rsid w:val="006A4763"/>
    <w:rsid w:val="006A48B7"/>
    <w:rsid w:val="006A4A5C"/>
    <w:rsid w:val="006A4C69"/>
    <w:rsid w:val="006A503F"/>
    <w:rsid w:val="006A514F"/>
    <w:rsid w:val="006A53DB"/>
    <w:rsid w:val="006A5503"/>
    <w:rsid w:val="006A55C9"/>
    <w:rsid w:val="006A5667"/>
    <w:rsid w:val="006A5690"/>
    <w:rsid w:val="006A581E"/>
    <w:rsid w:val="006A58D5"/>
    <w:rsid w:val="006A5D0C"/>
    <w:rsid w:val="006A5D1F"/>
    <w:rsid w:val="006A605B"/>
    <w:rsid w:val="006A62CE"/>
    <w:rsid w:val="006A6403"/>
    <w:rsid w:val="006A6C4D"/>
    <w:rsid w:val="006A6E2B"/>
    <w:rsid w:val="006A719A"/>
    <w:rsid w:val="006A748D"/>
    <w:rsid w:val="006B0150"/>
    <w:rsid w:val="006B0197"/>
    <w:rsid w:val="006B042A"/>
    <w:rsid w:val="006B0788"/>
    <w:rsid w:val="006B0C80"/>
    <w:rsid w:val="006B0E00"/>
    <w:rsid w:val="006B11BF"/>
    <w:rsid w:val="006B1323"/>
    <w:rsid w:val="006B13FF"/>
    <w:rsid w:val="006B1605"/>
    <w:rsid w:val="006B16ED"/>
    <w:rsid w:val="006B188D"/>
    <w:rsid w:val="006B1ACA"/>
    <w:rsid w:val="006B1B4A"/>
    <w:rsid w:val="006B1D80"/>
    <w:rsid w:val="006B1D8A"/>
    <w:rsid w:val="006B1F75"/>
    <w:rsid w:val="006B2258"/>
    <w:rsid w:val="006B2A72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E5F"/>
    <w:rsid w:val="006B4F00"/>
    <w:rsid w:val="006B4F69"/>
    <w:rsid w:val="006B5029"/>
    <w:rsid w:val="006B5242"/>
    <w:rsid w:val="006B5260"/>
    <w:rsid w:val="006B53DC"/>
    <w:rsid w:val="006B55A9"/>
    <w:rsid w:val="006B5720"/>
    <w:rsid w:val="006B5A6A"/>
    <w:rsid w:val="006B5EBC"/>
    <w:rsid w:val="006B631F"/>
    <w:rsid w:val="006B635C"/>
    <w:rsid w:val="006B65CC"/>
    <w:rsid w:val="006B6605"/>
    <w:rsid w:val="006B6932"/>
    <w:rsid w:val="006B6D3D"/>
    <w:rsid w:val="006B712A"/>
    <w:rsid w:val="006B72A2"/>
    <w:rsid w:val="006B72EA"/>
    <w:rsid w:val="006B767B"/>
    <w:rsid w:val="006B7965"/>
    <w:rsid w:val="006B7B1C"/>
    <w:rsid w:val="006B7F9D"/>
    <w:rsid w:val="006C01A7"/>
    <w:rsid w:val="006C01C4"/>
    <w:rsid w:val="006C0294"/>
    <w:rsid w:val="006C0350"/>
    <w:rsid w:val="006C04BD"/>
    <w:rsid w:val="006C0512"/>
    <w:rsid w:val="006C078B"/>
    <w:rsid w:val="006C08E8"/>
    <w:rsid w:val="006C0A49"/>
    <w:rsid w:val="006C0A74"/>
    <w:rsid w:val="006C0C9B"/>
    <w:rsid w:val="006C0E6F"/>
    <w:rsid w:val="006C0EA3"/>
    <w:rsid w:val="006C170B"/>
    <w:rsid w:val="006C18C3"/>
    <w:rsid w:val="006C1BB5"/>
    <w:rsid w:val="006C1DED"/>
    <w:rsid w:val="006C1E4E"/>
    <w:rsid w:val="006C1EBF"/>
    <w:rsid w:val="006C25EC"/>
    <w:rsid w:val="006C26D2"/>
    <w:rsid w:val="006C2823"/>
    <w:rsid w:val="006C28D9"/>
    <w:rsid w:val="006C2923"/>
    <w:rsid w:val="006C2A63"/>
    <w:rsid w:val="006C3023"/>
    <w:rsid w:val="006C341E"/>
    <w:rsid w:val="006C342F"/>
    <w:rsid w:val="006C358C"/>
    <w:rsid w:val="006C383F"/>
    <w:rsid w:val="006C3859"/>
    <w:rsid w:val="006C38B4"/>
    <w:rsid w:val="006C3960"/>
    <w:rsid w:val="006C3987"/>
    <w:rsid w:val="006C3ACD"/>
    <w:rsid w:val="006C3F02"/>
    <w:rsid w:val="006C43F0"/>
    <w:rsid w:val="006C47FC"/>
    <w:rsid w:val="006C4CF0"/>
    <w:rsid w:val="006C4D1E"/>
    <w:rsid w:val="006C4D7A"/>
    <w:rsid w:val="006C4D85"/>
    <w:rsid w:val="006C4DAA"/>
    <w:rsid w:val="006C4EFB"/>
    <w:rsid w:val="006C4F52"/>
    <w:rsid w:val="006C5108"/>
    <w:rsid w:val="006C51F7"/>
    <w:rsid w:val="006C55B4"/>
    <w:rsid w:val="006C5E7A"/>
    <w:rsid w:val="006C6129"/>
    <w:rsid w:val="006C62CC"/>
    <w:rsid w:val="006C634C"/>
    <w:rsid w:val="006C6386"/>
    <w:rsid w:val="006C63C7"/>
    <w:rsid w:val="006C65ED"/>
    <w:rsid w:val="006C6658"/>
    <w:rsid w:val="006C6A2D"/>
    <w:rsid w:val="006C6B9E"/>
    <w:rsid w:val="006C6C3A"/>
    <w:rsid w:val="006C6C44"/>
    <w:rsid w:val="006C6D8A"/>
    <w:rsid w:val="006C6E25"/>
    <w:rsid w:val="006C6E81"/>
    <w:rsid w:val="006C6FD7"/>
    <w:rsid w:val="006C7089"/>
    <w:rsid w:val="006C70F3"/>
    <w:rsid w:val="006C7833"/>
    <w:rsid w:val="006C78C0"/>
    <w:rsid w:val="006C7BD0"/>
    <w:rsid w:val="006C7EA2"/>
    <w:rsid w:val="006D031D"/>
    <w:rsid w:val="006D0570"/>
    <w:rsid w:val="006D07BD"/>
    <w:rsid w:val="006D0A1B"/>
    <w:rsid w:val="006D0AD3"/>
    <w:rsid w:val="006D0BB3"/>
    <w:rsid w:val="006D114D"/>
    <w:rsid w:val="006D13B7"/>
    <w:rsid w:val="006D16D5"/>
    <w:rsid w:val="006D1843"/>
    <w:rsid w:val="006D1A7D"/>
    <w:rsid w:val="006D1B9C"/>
    <w:rsid w:val="006D1D3A"/>
    <w:rsid w:val="006D1D6A"/>
    <w:rsid w:val="006D2164"/>
    <w:rsid w:val="006D23C0"/>
    <w:rsid w:val="006D2419"/>
    <w:rsid w:val="006D243D"/>
    <w:rsid w:val="006D258B"/>
    <w:rsid w:val="006D2814"/>
    <w:rsid w:val="006D2875"/>
    <w:rsid w:val="006D2973"/>
    <w:rsid w:val="006D2A1B"/>
    <w:rsid w:val="006D2BBE"/>
    <w:rsid w:val="006D2F22"/>
    <w:rsid w:val="006D3399"/>
    <w:rsid w:val="006D33E6"/>
    <w:rsid w:val="006D361F"/>
    <w:rsid w:val="006D3F26"/>
    <w:rsid w:val="006D427C"/>
    <w:rsid w:val="006D4305"/>
    <w:rsid w:val="006D448B"/>
    <w:rsid w:val="006D44F2"/>
    <w:rsid w:val="006D4B53"/>
    <w:rsid w:val="006D4E4F"/>
    <w:rsid w:val="006D534E"/>
    <w:rsid w:val="006D5623"/>
    <w:rsid w:val="006D5656"/>
    <w:rsid w:val="006D5A28"/>
    <w:rsid w:val="006D5C1C"/>
    <w:rsid w:val="006D5F7A"/>
    <w:rsid w:val="006D63A6"/>
    <w:rsid w:val="006D64C6"/>
    <w:rsid w:val="006D65D7"/>
    <w:rsid w:val="006D666E"/>
    <w:rsid w:val="006D6895"/>
    <w:rsid w:val="006D6A11"/>
    <w:rsid w:val="006D6ADC"/>
    <w:rsid w:val="006D6BD1"/>
    <w:rsid w:val="006D6C4A"/>
    <w:rsid w:val="006D70EE"/>
    <w:rsid w:val="006D73B4"/>
    <w:rsid w:val="006D7674"/>
    <w:rsid w:val="006D7733"/>
    <w:rsid w:val="006D77E3"/>
    <w:rsid w:val="006D7BC1"/>
    <w:rsid w:val="006D7C5E"/>
    <w:rsid w:val="006D7CA0"/>
    <w:rsid w:val="006E0188"/>
    <w:rsid w:val="006E05AC"/>
    <w:rsid w:val="006E0868"/>
    <w:rsid w:val="006E0933"/>
    <w:rsid w:val="006E097B"/>
    <w:rsid w:val="006E0DAA"/>
    <w:rsid w:val="006E0E5E"/>
    <w:rsid w:val="006E0FB9"/>
    <w:rsid w:val="006E1055"/>
    <w:rsid w:val="006E14DA"/>
    <w:rsid w:val="006E155E"/>
    <w:rsid w:val="006E1791"/>
    <w:rsid w:val="006E1834"/>
    <w:rsid w:val="006E186B"/>
    <w:rsid w:val="006E1881"/>
    <w:rsid w:val="006E1CB5"/>
    <w:rsid w:val="006E1CCC"/>
    <w:rsid w:val="006E1F57"/>
    <w:rsid w:val="006E2094"/>
    <w:rsid w:val="006E20F9"/>
    <w:rsid w:val="006E2424"/>
    <w:rsid w:val="006E272D"/>
    <w:rsid w:val="006E2B52"/>
    <w:rsid w:val="006E2EF3"/>
    <w:rsid w:val="006E313F"/>
    <w:rsid w:val="006E3178"/>
    <w:rsid w:val="006E31A7"/>
    <w:rsid w:val="006E3670"/>
    <w:rsid w:val="006E3843"/>
    <w:rsid w:val="006E3899"/>
    <w:rsid w:val="006E3A78"/>
    <w:rsid w:val="006E3BED"/>
    <w:rsid w:val="006E3BF0"/>
    <w:rsid w:val="006E3CEB"/>
    <w:rsid w:val="006E3F4A"/>
    <w:rsid w:val="006E4067"/>
    <w:rsid w:val="006E4302"/>
    <w:rsid w:val="006E466A"/>
    <w:rsid w:val="006E47D2"/>
    <w:rsid w:val="006E47D8"/>
    <w:rsid w:val="006E4923"/>
    <w:rsid w:val="006E4B23"/>
    <w:rsid w:val="006E4C51"/>
    <w:rsid w:val="006E4E2E"/>
    <w:rsid w:val="006E4FC1"/>
    <w:rsid w:val="006E50FE"/>
    <w:rsid w:val="006E567B"/>
    <w:rsid w:val="006E5979"/>
    <w:rsid w:val="006E5CB7"/>
    <w:rsid w:val="006E5DCA"/>
    <w:rsid w:val="006E5F3A"/>
    <w:rsid w:val="006E6469"/>
    <w:rsid w:val="006E6522"/>
    <w:rsid w:val="006E6732"/>
    <w:rsid w:val="006E67A0"/>
    <w:rsid w:val="006E69EF"/>
    <w:rsid w:val="006E6A6F"/>
    <w:rsid w:val="006E6AA7"/>
    <w:rsid w:val="006E6BAC"/>
    <w:rsid w:val="006E6D56"/>
    <w:rsid w:val="006E6F95"/>
    <w:rsid w:val="006E740C"/>
    <w:rsid w:val="006E773E"/>
    <w:rsid w:val="006E77F6"/>
    <w:rsid w:val="006E7ADB"/>
    <w:rsid w:val="006E7ADF"/>
    <w:rsid w:val="006E7B5F"/>
    <w:rsid w:val="006E7D42"/>
    <w:rsid w:val="006F0022"/>
    <w:rsid w:val="006F0024"/>
    <w:rsid w:val="006F015B"/>
    <w:rsid w:val="006F0301"/>
    <w:rsid w:val="006F076D"/>
    <w:rsid w:val="006F08F7"/>
    <w:rsid w:val="006F0A88"/>
    <w:rsid w:val="006F0B87"/>
    <w:rsid w:val="006F0B89"/>
    <w:rsid w:val="006F0E2D"/>
    <w:rsid w:val="006F0E99"/>
    <w:rsid w:val="006F1166"/>
    <w:rsid w:val="006F117D"/>
    <w:rsid w:val="006F1294"/>
    <w:rsid w:val="006F1597"/>
    <w:rsid w:val="006F15ED"/>
    <w:rsid w:val="006F1A29"/>
    <w:rsid w:val="006F1EBC"/>
    <w:rsid w:val="006F202B"/>
    <w:rsid w:val="006F2128"/>
    <w:rsid w:val="006F219D"/>
    <w:rsid w:val="006F221E"/>
    <w:rsid w:val="006F23C3"/>
    <w:rsid w:val="006F24F2"/>
    <w:rsid w:val="006F2529"/>
    <w:rsid w:val="006F2958"/>
    <w:rsid w:val="006F2A49"/>
    <w:rsid w:val="006F2CCB"/>
    <w:rsid w:val="006F2D7D"/>
    <w:rsid w:val="006F2E89"/>
    <w:rsid w:val="006F3119"/>
    <w:rsid w:val="006F3133"/>
    <w:rsid w:val="006F321B"/>
    <w:rsid w:val="006F34BB"/>
    <w:rsid w:val="006F353A"/>
    <w:rsid w:val="006F35CE"/>
    <w:rsid w:val="006F376B"/>
    <w:rsid w:val="006F3EC4"/>
    <w:rsid w:val="006F3F23"/>
    <w:rsid w:val="006F4030"/>
    <w:rsid w:val="006F46DD"/>
    <w:rsid w:val="006F4857"/>
    <w:rsid w:val="006F4B53"/>
    <w:rsid w:val="006F4FEE"/>
    <w:rsid w:val="006F5040"/>
    <w:rsid w:val="006F5103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B5F"/>
    <w:rsid w:val="006F6C02"/>
    <w:rsid w:val="006F6C8F"/>
    <w:rsid w:val="006F6F6B"/>
    <w:rsid w:val="006F6F85"/>
    <w:rsid w:val="006F7091"/>
    <w:rsid w:val="006F72F6"/>
    <w:rsid w:val="006F730C"/>
    <w:rsid w:val="006F74A0"/>
    <w:rsid w:val="006F75A6"/>
    <w:rsid w:val="006F7996"/>
    <w:rsid w:val="006F7A0C"/>
    <w:rsid w:val="006F7A23"/>
    <w:rsid w:val="006F7A8C"/>
    <w:rsid w:val="006F7BC8"/>
    <w:rsid w:val="006F7FF1"/>
    <w:rsid w:val="0070053E"/>
    <w:rsid w:val="00700968"/>
    <w:rsid w:val="00700994"/>
    <w:rsid w:val="007009AE"/>
    <w:rsid w:val="007009E1"/>
    <w:rsid w:val="007009F4"/>
    <w:rsid w:val="00700CB0"/>
    <w:rsid w:val="00700CBF"/>
    <w:rsid w:val="00700D8C"/>
    <w:rsid w:val="0070118D"/>
    <w:rsid w:val="00701306"/>
    <w:rsid w:val="007013BF"/>
    <w:rsid w:val="00701B93"/>
    <w:rsid w:val="00701F3B"/>
    <w:rsid w:val="00702307"/>
    <w:rsid w:val="007027CD"/>
    <w:rsid w:val="00702865"/>
    <w:rsid w:val="00702E7C"/>
    <w:rsid w:val="00702EE1"/>
    <w:rsid w:val="00702F5E"/>
    <w:rsid w:val="00703998"/>
    <w:rsid w:val="00703AC2"/>
    <w:rsid w:val="00703BF8"/>
    <w:rsid w:val="00704071"/>
    <w:rsid w:val="007041A9"/>
    <w:rsid w:val="007041B3"/>
    <w:rsid w:val="00704211"/>
    <w:rsid w:val="0070429A"/>
    <w:rsid w:val="007044B1"/>
    <w:rsid w:val="00704840"/>
    <w:rsid w:val="00704A71"/>
    <w:rsid w:val="00704AD5"/>
    <w:rsid w:val="00704B0D"/>
    <w:rsid w:val="00704D65"/>
    <w:rsid w:val="00704ECF"/>
    <w:rsid w:val="00705072"/>
    <w:rsid w:val="00705397"/>
    <w:rsid w:val="00705B27"/>
    <w:rsid w:val="00705B9D"/>
    <w:rsid w:val="00705CA8"/>
    <w:rsid w:val="00705D33"/>
    <w:rsid w:val="00705FA3"/>
    <w:rsid w:val="00705FC4"/>
    <w:rsid w:val="007060BF"/>
    <w:rsid w:val="0070612A"/>
    <w:rsid w:val="00706154"/>
    <w:rsid w:val="00706374"/>
    <w:rsid w:val="00706462"/>
    <w:rsid w:val="007064A1"/>
    <w:rsid w:val="00706976"/>
    <w:rsid w:val="00706B77"/>
    <w:rsid w:val="00706C06"/>
    <w:rsid w:val="00706D07"/>
    <w:rsid w:val="0070701A"/>
    <w:rsid w:val="00707205"/>
    <w:rsid w:val="0070734E"/>
    <w:rsid w:val="0070754B"/>
    <w:rsid w:val="007079C1"/>
    <w:rsid w:val="00707AAE"/>
    <w:rsid w:val="00707C19"/>
    <w:rsid w:val="007100EF"/>
    <w:rsid w:val="0071048E"/>
    <w:rsid w:val="0071065F"/>
    <w:rsid w:val="00710D15"/>
    <w:rsid w:val="00710D18"/>
    <w:rsid w:val="00710DA3"/>
    <w:rsid w:val="00710DD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243"/>
    <w:rsid w:val="007126A7"/>
    <w:rsid w:val="00712769"/>
    <w:rsid w:val="00712898"/>
    <w:rsid w:val="00712A0D"/>
    <w:rsid w:val="00712D00"/>
    <w:rsid w:val="00712E09"/>
    <w:rsid w:val="00712E4A"/>
    <w:rsid w:val="00712F76"/>
    <w:rsid w:val="00713169"/>
    <w:rsid w:val="0071316E"/>
    <w:rsid w:val="00713186"/>
    <w:rsid w:val="0071331A"/>
    <w:rsid w:val="0071335A"/>
    <w:rsid w:val="00713621"/>
    <w:rsid w:val="0071376E"/>
    <w:rsid w:val="0071380B"/>
    <w:rsid w:val="00713931"/>
    <w:rsid w:val="00713D48"/>
    <w:rsid w:val="00713F2D"/>
    <w:rsid w:val="00713F7C"/>
    <w:rsid w:val="00713FB8"/>
    <w:rsid w:val="00714199"/>
    <w:rsid w:val="00714268"/>
    <w:rsid w:val="0071427D"/>
    <w:rsid w:val="0071431E"/>
    <w:rsid w:val="007146C1"/>
    <w:rsid w:val="00714785"/>
    <w:rsid w:val="0071495F"/>
    <w:rsid w:val="00714A0E"/>
    <w:rsid w:val="0071528A"/>
    <w:rsid w:val="007153D8"/>
    <w:rsid w:val="00715677"/>
    <w:rsid w:val="00715839"/>
    <w:rsid w:val="00715843"/>
    <w:rsid w:val="007158E2"/>
    <w:rsid w:val="00715A82"/>
    <w:rsid w:val="00715B63"/>
    <w:rsid w:val="00715D7F"/>
    <w:rsid w:val="00715F5F"/>
    <w:rsid w:val="007164CE"/>
    <w:rsid w:val="00716966"/>
    <w:rsid w:val="00717145"/>
    <w:rsid w:val="00717451"/>
    <w:rsid w:val="0071760F"/>
    <w:rsid w:val="007176BD"/>
    <w:rsid w:val="0071780B"/>
    <w:rsid w:val="00717A10"/>
    <w:rsid w:val="00717E5D"/>
    <w:rsid w:val="007201EF"/>
    <w:rsid w:val="00720301"/>
    <w:rsid w:val="0072084D"/>
    <w:rsid w:val="0072091E"/>
    <w:rsid w:val="00720A77"/>
    <w:rsid w:val="00720CA3"/>
    <w:rsid w:val="00720DD4"/>
    <w:rsid w:val="00720EDE"/>
    <w:rsid w:val="007211CA"/>
    <w:rsid w:val="007211E0"/>
    <w:rsid w:val="00721242"/>
    <w:rsid w:val="0072134A"/>
    <w:rsid w:val="00721591"/>
    <w:rsid w:val="00721BDD"/>
    <w:rsid w:val="00721DAA"/>
    <w:rsid w:val="00721F19"/>
    <w:rsid w:val="00722011"/>
    <w:rsid w:val="00722028"/>
    <w:rsid w:val="00722091"/>
    <w:rsid w:val="007220B4"/>
    <w:rsid w:val="007225C5"/>
    <w:rsid w:val="007227A0"/>
    <w:rsid w:val="007227B1"/>
    <w:rsid w:val="00722814"/>
    <w:rsid w:val="00722A9A"/>
    <w:rsid w:val="00722B73"/>
    <w:rsid w:val="00722F20"/>
    <w:rsid w:val="007232AC"/>
    <w:rsid w:val="00723709"/>
    <w:rsid w:val="00723829"/>
    <w:rsid w:val="00723830"/>
    <w:rsid w:val="007239ED"/>
    <w:rsid w:val="00723D00"/>
    <w:rsid w:val="0072439A"/>
    <w:rsid w:val="0072448C"/>
    <w:rsid w:val="007245BD"/>
    <w:rsid w:val="00724672"/>
    <w:rsid w:val="007246B3"/>
    <w:rsid w:val="007246C0"/>
    <w:rsid w:val="00724C33"/>
    <w:rsid w:val="00724EC6"/>
    <w:rsid w:val="00725016"/>
    <w:rsid w:val="00725210"/>
    <w:rsid w:val="0072565F"/>
    <w:rsid w:val="00725770"/>
    <w:rsid w:val="00725C0A"/>
    <w:rsid w:val="00725C94"/>
    <w:rsid w:val="00725D7A"/>
    <w:rsid w:val="00725FAA"/>
    <w:rsid w:val="0072617E"/>
    <w:rsid w:val="00726222"/>
    <w:rsid w:val="00726251"/>
    <w:rsid w:val="00726323"/>
    <w:rsid w:val="00726580"/>
    <w:rsid w:val="0072658D"/>
    <w:rsid w:val="0072665C"/>
    <w:rsid w:val="00726B06"/>
    <w:rsid w:val="00726EE5"/>
    <w:rsid w:val="00727045"/>
    <w:rsid w:val="007275D0"/>
    <w:rsid w:val="007276E2"/>
    <w:rsid w:val="007279CD"/>
    <w:rsid w:val="00727D97"/>
    <w:rsid w:val="00727FAE"/>
    <w:rsid w:val="00727FC7"/>
    <w:rsid w:val="007300B0"/>
    <w:rsid w:val="00730152"/>
    <w:rsid w:val="00730546"/>
    <w:rsid w:val="00730649"/>
    <w:rsid w:val="007306A2"/>
    <w:rsid w:val="00730A18"/>
    <w:rsid w:val="00730FEB"/>
    <w:rsid w:val="0073111E"/>
    <w:rsid w:val="00731241"/>
    <w:rsid w:val="0073124F"/>
    <w:rsid w:val="0073127E"/>
    <w:rsid w:val="0073154B"/>
    <w:rsid w:val="0073158E"/>
    <w:rsid w:val="00731855"/>
    <w:rsid w:val="0073188A"/>
    <w:rsid w:val="007318FD"/>
    <w:rsid w:val="00731984"/>
    <w:rsid w:val="00731BEB"/>
    <w:rsid w:val="00731D61"/>
    <w:rsid w:val="00731E62"/>
    <w:rsid w:val="00731FA4"/>
    <w:rsid w:val="007321BC"/>
    <w:rsid w:val="007323B9"/>
    <w:rsid w:val="007325F8"/>
    <w:rsid w:val="00732C75"/>
    <w:rsid w:val="00733170"/>
    <w:rsid w:val="007331FD"/>
    <w:rsid w:val="00733535"/>
    <w:rsid w:val="0073369C"/>
    <w:rsid w:val="007337E9"/>
    <w:rsid w:val="00733870"/>
    <w:rsid w:val="00733BBF"/>
    <w:rsid w:val="00733C0B"/>
    <w:rsid w:val="007341E3"/>
    <w:rsid w:val="007342E1"/>
    <w:rsid w:val="0073444B"/>
    <w:rsid w:val="007348D1"/>
    <w:rsid w:val="00734921"/>
    <w:rsid w:val="00734DA8"/>
    <w:rsid w:val="00734EA9"/>
    <w:rsid w:val="00735007"/>
    <w:rsid w:val="00735067"/>
    <w:rsid w:val="00735083"/>
    <w:rsid w:val="007351BA"/>
    <w:rsid w:val="00735888"/>
    <w:rsid w:val="00735F51"/>
    <w:rsid w:val="00735FAF"/>
    <w:rsid w:val="00736256"/>
    <w:rsid w:val="00736882"/>
    <w:rsid w:val="00736908"/>
    <w:rsid w:val="00736B7A"/>
    <w:rsid w:val="00736EF4"/>
    <w:rsid w:val="00737484"/>
    <w:rsid w:val="00737708"/>
    <w:rsid w:val="00737978"/>
    <w:rsid w:val="00737EAF"/>
    <w:rsid w:val="007400B6"/>
    <w:rsid w:val="00740169"/>
    <w:rsid w:val="00740541"/>
    <w:rsid w:val="007405B7"/>
    <w:rsid w:val="0074078E"/>
    <w:rsid w:val="007407F0"/>
    <w:rsid w:val="00740A27"/>
    <w:rsid w:val="00740AD7"/>
    <w:rsid w:val="00740BE3"/>
    <w:rsid w:val="00740F74"/>
    <w:rsid w:val="0074103D"/>
    <w:rsid w:val="00741526"/>
    <w:rsid w:val="007415F8"/>
    <w:rsid w:val="00741763"/>
    <w:rsid w:val="0074185B"/>
    <w:rsid w:val="00741A65"/>
    <w:rsid w:val="00741B6E"/>
    <w:rsid w:val="00741C2C"/>
    <w:rsid w:val="00741D15"/>
    <w:rsid w:val="00741E70"/>
    <w:rsid w:val="00741FBB"/>
    <w:rsid w:val="00741FFA"/>
    <w:rsid w:val="00742288"/>
    <w:rsid w:val="00742344"/>
    <w:rsid w:val="00742380"/>
    <w:rsid w:val="007426D9"/>
    <w:rsid w:val="00742755"/>
    <w:rsid w:val="00742B75"/>
    <w:rsid w:val="00742E19"/>
    <w:rsid w:val="00742F0D"/>
    <w:rsid w:val="0074349D"/>
    <w:rsid w:val="007435C5"/>
    <w:rsid w:val="0074384A"/>
    <w:rsid w:val="0074389E"/>
    <w:rsid w:val="0074399A"/>
    <w:rsid w:val="00743CDF"/>
    <w:rsid w:val="00743CE6"/>
    <w:rsid w:val="007442EE"/>
    <w:rsid w:val="007445AF"/>
    <w:rsid w:val="007448A0"/>
    <w:rsid w:val="007449C7"/>
    <w:rsid w:val="00744B45"/>
    <w:rsid w:val="00744BBE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A26"/>
    <w:rsid w:val="00746C8D"/>
    <w:rsid w:val="00746E30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A41"/>
    <w:rsid w:val="00750F2C"/>
    <w:rsid w:val="00751066"/>
    <w:rsid w:val="00751330"/>
    <w:rsid w:val="00751359"/>
    <w:rsid w:val="007513D9"/>
    <w:rsid w:val="00751584"/>
    <w:rsid w:val="007516D9"/>
    <w:rsid w:val="007518D5"/>
    <w:rsid w:val="00751951"/>
    <w:rsid w:val="00751CD9"/>
    <w:rsid w:val="007520DD"/>
    <w:rsid w:val="00752591"/>
    <w:rsid w:val="007525E8"/>
    <w:rsid w:val="00752A0F"/>
    <w:rsid w:val="00752A5A"/>
    <w:rsid w:val="00752B03"/>
    <w:rsid w:val="00752C77"/>
    <w:rsid w:val="00752E4D"/>
    <w:rsid w:val="00752F4D"/>
    <w:rsid w:val="00752F60"/>
    <w:rsid w:val="0075342C"/>
    <w:rsid w:val="007534A1"/>
    <w:rsid w:val="00753626"/>
    <w:rsid w:val="007536D6"/>
    <w:rsid w:val="007538D7"/>
    <w:rsid w:val="00753972"/>
    <w:rsid w:val="007539FE"/>
    <w:rsid w:val="00753A75"/>
    <w:rsid w:val="00753AE1"/>
    <w:rsid w:val="00753AE6"/>
    <w:rsid w:val="00753F57"/>
    <w:rsid w:val="0075446C"/>
    <w:rsid w:val="00754712"/>
    <w:rsid w:val="00754A1E"/>
    <w:rsid w:val="00754E04"/>
    <w:rsid w:val="00754EBA"/>
    <w:rsid w:val="0075501C"/>
    <w:rsid w:val="0075515F"/>
    <w:rsid w:val="00755231"/>
    <w:rsid w:val="00755271"/>
    <w:rsid w:val="007552D3"/>
    <w:rsid w:val="00755577"/>
    <w:rsid w:val="0075569D"/>
    <w:rsid w:val="00755742"/>
    <w:rsid w:val="007558C6"/>
    <w:rsid w:val="00755E61"/>
    <w:rsid w:val="00756023"/>
    <w:rsid w:val="0075623B"/>
    <w:rsid w:val="007562C5"/>
    <w:rsid w:val="0075635F"/>
    <w:rsid w:val="00756561"/>
    <w:rsid w:val="0075687F"/>
    <w:rsid w:val="00756A23"/>
    <w:rsid w:val="007571C2"/>
    <w:rsid w:val="0075745D"/>
    <w:rsid w:val="007575BD"/>
    <w:rsid w:val="00757841"/>
    <w:rsid w:val="00757A27"/>
    <w:rsid w:val="00757B49"/>
    <w:rsid w:val="00757B66"/>
    <w:rsid w:val="00757D1E"/>
    <w:rsid w:val="00757F5E"/>
    <w:rsid w:val="00760077"/>
    <w:rsid w:val="007602E8"/>
    <w:rsid w:val="0076053F"/>
    <w:rsid w:val="007605FF"/>
    <w:rsid w:val="00760936"/>
    <w:rsid w:val="00760B2C"/>
    <w:rsid w:val="00760CF8"/>
    <w:rsid w:val="00760E57"/>
    <w:rsid w:val="00761329"/>
    <w:rsid w:val="0076136F"/>
    <w:rsid w:val="00761886"/>
    <w:rsid w:val="00761CF5"/>
    <w:rsid w:val="007620C3"/>
    <w:rsid w:val="00762238"/>
    <w:rsid w:val="00762792"/>
    <w:rsid w:val="007627E9"/>
    <w:rsid w:val="00762935"/>
    <w:rsid w:val="0076313B"/>
    <w:rsid w:val="007631D1"/>
    <w:rsid w:val="0076339F"/>
    <w:rsid w:val="00763731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7C7"/>
    <w:rsid w:val="0076485F"/>
    <w:rsid w:val="00764A26"/>
    <w:rsid w:val="00764C5E"/>
    <w:rsid w:val="00764D07"/>
    <w:rsid w:val="007651FB"/>
    <w:rsid w:val="00765711"/>
    <w:rsid w:val="00765E5D"/>
    <w:rsid w:val="007662A4"/>
    <w:rsid w:val="0076698D"/>
    <w:rsid w:val="00766A37"/>
    <w:rsid w:val="00766EF4"/>
    <w:rsid w:val="007670B8"/>
    <w:rsid w:val="0076718C"/>
    <w:rsid w:val="007672F4"/>
    <w:rsid w:val="00767457"/>
    <w:rsid w:val="00767475"/>
    <w:rsid w:val="0076753A"/>
    <w:rsid w:val="00767896"/>
    <w:rsid w:val="00767976"/>
    <w:rsid w:val="00767A8F"/>
    <w:rsid w:val="00767AEA"/>
    <w:rsid w:val="00767B11"/>
    <w:rsid w:val="00767C1F"/>
    <w:rsid w:val="00767C3A"/>
    <w:rsid w:val="00767F51"/>
    <w:rsid w:val="007700C7"/>
    <w:rsid w:val="0077016B"/>
    <w:rsid w:val="007702C5"/>
    <w:rsid w:val="00770371"/>
    <w:rsid w:val="0077060D"/>
    <w:rsid w:val="007707D2"/>
    <w:rsid w:val="00770821"/>
    <w:rsid w:val="00770E05"/>
    <w:rsid w:val="007711E5"/>
    <w:rsid w:val="007714A5"/>
    <w:rsid w:val="007714F9"/>
    <w:rsid w:val="007715CD"/>
    <w:rsid w:val="00771833"/>
    <w:rsid w:val="007718E5"/>
    <w:rsid w:val="00771F65"/>
    <w:rsid w:val="00771F74"/>
    <w:rsid w:val="00772057"/>
    <w:rsid w:val="00772186"/>
    <w:rsid w:val="007721C8"/>
    <w:rsid w:val="007722C8"/>
    <w:rsid w:val="007722E7"/>
    <w:rsid w:val="00772388"/>
    <w:rsid w:val="00772423"/>
    <w:rsid w:val="00772632"/>
    <w:rsid w:val="00772CBF"/>
    <w:rsid w:val="00772DFD"/>
    <w:rsid w:val="00772E7F"/>
    <w:rsid w:val="00773211"/>
    <w:rsid w:val="007737C0"/>
    <w:rsid w:val="007738EF"/>
    <w:rsid w:val="00773B6B"/>
    <w:rsid w:val="00773F74"/>
    <w:rsid w:val="00773F77"/>
    <w:rsid w:val="007741A5"/>
    <w:rsid w:val="007741EF"/>
    <w:rsid w:val="00774408"/>
    <w:rsid w:val="00774867"/>
    <w:rsid w:val="00774E07"/>
    <w:rsid w:val="00775066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768"/>
    <w:rsid w:val="007767CF"/>
    <w:rsid w:val="0077692E"/>
    <w:rsid w:val="00776B23"/>
    <w:rsid w:val="00776D42"/>
    <w:rsid w:val="00776DF7"/>
    <w:rsid w:val="007770FC"/>
    <w:rsid w:val="007779F6"/>
    <w:rsid w:val="00777B9C"/>
    <w:rsid w:val="00777CE2"/>
    <w:rsid w:val="00777E1F"/>
    <w:rsid w:val="00780375"/>
    <w:rsid w:val="00780773"/>
    <w:rsid w:val="00780870"/>
    <w:rsid w:val="00780952"/>
    <w:rsid w:val="00780A7E"/>
    <w:rsid w:val="00780C76"/>
    <w:rsid w:val="00780D5A"/>
    <w:rsid w:val="00781152"/>
    <w:rsid w:val="007811C0"/>
    <w:rsid w:val="00781717"/>
    <w:rsid w:val="0078172B"/>
    <w:rsid w:val="00781745"/>
    <w:rsid w:val="0078199D"/>
    <w:rsid w:val="00781A45"/>
    <w:rsid w:val="00781ACA"/>
    <w:rsid w:val="00781AD1"/>
    <w:rsid w:val="00781D38"/>
    <w:rsid w:val="00781D5B"/>
    <w:rsid w:val="0078203D"/>
    <w:rsid w:val="007820D4"/>
    <w:rsid w:val="0078213A"/>
    <w:rsid w:val="007823DF"/>
    <w:rsid w:val="007827C1"/>
    <w:rsid w:val="00782C3D"/>
    <w:rsid w:val="00782C95"/>
    <w:rsid w:val="00783198"/>
    <w:rsid w:val="007831A9"/>
    <w:rsid w:val="007832D7"/>
    <w:rsid w:val="007832DF"/>
    <w:rsid w:val="007834D0"/>
    <w:rsid w:val="0078364C"/>
    <w:rsid w:val="007837A9"/>
    <w:rsid w:val="00783CD8"/>
    <w:rsid w:val="00783D25"/>
    <w:rsid w:val="00783D73"/>
    <w:rsid w:val="00783E76"/>
    <w:rsid w:val="00783E7A"/>
    <w:rsid w:val="00783F72"/>
    <w:rsid w:val="00783F83"/>
    <w:rsid w:val="00784019"/>
    <w:rsid w:val="00784479"/>
    <w:rsid w:val="0078487E"/>
    <w:rsid w:val="00784981"/>
    <w:rsid w:val="0078501B"/>
    <w:rsid w:val="007853D6"/>
    <w:rsid w:val="007854A3"/>
    <w:rsid w:val="00785533"/>
    <w:rsid w:val="007856C0"/>
    <w:rsid w:val="007858A7"/>
    <w:rsid w:val="007859A1"/>
    <w:rsid w:val="00785A36"/>
    <w:rsid w:val="00785A3F"/>
    <w:rsid w:val="00785B01"/>
    <w:rsid w:val="00785C29"/>
    <w:rsid w:val="00785CF2"/>
    <w:rsid w:val="00785D38"/>
    <w:rsid w:val="0078617A"/>
    <w:rsid w:val="0078626A"/>
    <w:rsid w:val="007862C5"/>
    <w:rsid w:val="00786448"/>
    <w:rsid w:val="0078683B"/>
    <w:rsid w:val="0078696A"/>
    <w:rsid w:val="00786BFE"/>
    <w:rsid w:val="00787085"/>
    <w:rsid w:val="00787122"/>
    <w:rsid w:val="00787173"/>
    <w:rsid w:val="0078729F"/>
    <w:rsid w:val="007873D9"/>
    <w:rsid w:val="00787580"/>
    <w:rsid w:val="007875A1"/>
    <w:rsid w:val="007876CC"/>
    <w:rsid w:val="0078782B"/>
    <w:rsid w:val="007878BA"/>
    <w:rsid w:val="0078790A"/>
    <w:rsid w:val="00787F67"/>
    <w:rsid w:val="00790060"/>
    <w:rsid w:val="00790CBA"/>
    <w:rsid w:val="0079115D"/>
    <w:rsid w:val="00791634"/>
    <w:rsid w:val="00791D74"/>
    <w:rsid w:val="007921C1"/>
    <w:rsid w:val="00792285"/>
    <w:rsid w:val="007923F5"/>
    <w:rsid w:val="007926F1"/>
    <w:rsid w:val="00792C46"/>
    <w:rsid w:val="00792DCB"/>
    <w:rsid w:val="00792F41"/>
    <w:rsid w:val="0079328D"/>
    <w:rsid w:val="007932C2"/>
    <w:rsid w:val="0079365A"/>
    <w:rsid w:val="007937AF"/>
    <w:rsid w:val="00793831"/>
    <w:rsid w:val="00793AF6"/>
    <w:rsid w:val="00793B39"/>
    <w:rsid w:val="00793BF8"/>
    <w:rsid w:val="00793FA5"/>
    <w:rsid w:val="0079417F"/>
    <w:rsid w:val="007941D0"/>
    <w:rsid w:val="007943AE"/>
    <w:rsid w:val="007947C6"/>
    <w:rsid w:val="00795987"/>
    <w:rsid w:val="00795C28"/>
    <w:rsid w:val="00795D46"/>
    <w:rsid w:val="00795F66"/>
    <w:rsid w:val="00795F80"/>
    <w:rsid w:val="0079601B"/>
    <w:rsid w:val="00796092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97F6B"/>
    <w:rsid w:val="007A00DB"/>
    <w:rsid w:val="007A0144"/>
    <w:rsid w:val="007A0884"/>
    <w:rsid w:val="007A0BD6"/>
    <w:rsid w:val="007A0D30"/>
    <w:rsid w:val="007A0EEF"/>
    <w:rsid w:val="007A10D7"/>
    <w:rsid w:val="007A1313"/>
    <w:rsid w:val="007A169D"/>
    <w:rsid w:val="007A1ABF"/>
    <w:rsid w:val="007A1BF8"/>
    <w:rsid w:val="007A1F48"/>
    <w:rsid w:val="007A2286"/>
    <w:rsid w:val="007A2358"/>
    <w:rsid w:val="007A2485"/>
    <w:rsid w:val="007A24AC"/>
    <w:rsid w:val="007A24EC"/>
    <w:rsid w:val="007A26E5"/>
    <w:rsid w:val="007A2C87"/>
    <w:rsid w:val="007A2D46"/>
    <w:rsid w:val="007A2E7E"/>
    <w:rsid w:val="007A2F07"/>
    <w:rsid w:val="007A3062"/>
    <w:rsid w:val="007A31C7"/>
    <w:rsid w:val="007A3380"/>
    <w:rsid w:val="007A385D"/>
    <w:rsid w:val="007A3950"/>
    <w:rsid w:val="007A3A03"/>
    <w:rsid w:val="007A3C76"/>
    <w:rsid w:val="007A3D24"/>
    <w:rsid w:val="007A3E03"/>
    <w:rsid w:val="007A41E5"/>
    <w:rsid w:val="007A4278"/>
    <w:rsid w:val="007A4537"/>
    <w:rsid w:val="007A45E7"/>
    <w:rsid w:val="007A46AD"/>
    <w:rsid w:val="007A471D"/>
    <w:rsid w:val="007A48A7"/>
    <w:rsid w:val="007A4956"/>
    <w:rsid w:val="007A4AE3"/>
    <w:rsid w:val="007A4E6F"/>
    <w:rsid w:val="007A4EFF"/>
    <w:rsid w:val="007A51A7"/>
    <w:rsid w:val="007A5231"/>
    <w:rsid w:val="007A541B"/>
    <w:rsid w:val="007A54D4"/>
    <w:rsid w:val="007A58BF"/>
    <w:rsid w:val="007A5F8A"/>
    <w:rsid w:val="007A5FAB"/>
    <w:rsid w:val="007A608B"/>
    <w:rsid w:val="007A6229"/>
    <w:rsid w:val="007A628C"/>
    <w:rsid w:val="007A64EE"/>
    <w:rsid w:val="007A687B"/>
    <w:rsid w:val="007A69F8"/>
    <w:rsid w:val="007A6A07"/>
    <w:rsid w:val="007A6C66"/>
    <w:rsid w:val="007A6DD9"/>
    <w:rsid w:val="007A6E4A"/>
    <w:rsid w:val="007A771F"/>
    <w:rsid w:val="007A789C"/>
    <w:rsid w:val="007A7955"/>
    <w:rsid w:val="007A7A0C"/>
    <w:rsid w:val="007A7AE6"/>
    <w:rsid w:val="007A7C53"/>
    <w:rsid w:val="007A7C6F"/>
    <w:rsid w:val="007A7D0C"/>
    <w:rsid w:val="007A7DB2"/>
    <w:rsid w:val="007A7F0E"/>
    <w:rsid w:val="007A7F1E"/>
    <w:rsid w:val="007A7FA0"/>
    <w:rsid w:val="007B0027"/>
    <w:rsid w:val="007B00D1"/>
    <w:rsid w:val="007B0602"/>
    <w:rsid w:val="007B0870"/>
    <w:rsid w:val="007B08E5"/>
    <w:rsid w:val="007B0B80"/>
    <w:rsid w:val="007B0D1C"/>
    <w:rsid w:val="007B101A"/>
    <w:rsid w:val="007B114E"/>
    <w:rsid w:val="007B11DA"/>
    <w:rsid w:val="007B12E4"/>
    <w:rsid w:val="007B13D8"/>
    <w:rsid w:val="007B174B"/>
    <w:rsid w:val="007B1922"/>
    <w:rsid w:val="007B1E8A"/>
    <w:rsid w:val="007B1F17"/>
    <w:rsid w:val="007B1F6B"/>
    <w:rsid w:val="007B205C"/>
    <w:rsid w:val="007B223B"/>
    <w:rsid w:val="007B2B6F"/>
    <w:rsid w:val="007B2C5D"/>
    <w:rsid w:val="007B2C8D"/>
    <w:rsid w:val="007B2CBE"/>
    <w:rsid w:val="007B2F53"/>
    <w:rsid w:val="007B30BA"/>
    <w:rsid w:val="007B322C"/>
    <w:rsid w:val="007B32E1"/>
    <w:rsid w:val="007B33DC"/>
    <w:rsid w:val="007B3496"/>
    <w:rsid w:val="007B361A"/>
    <w:rsid w:val="007B36C1"/>
    <w:rsid w:val="007B394E"/>
    <w:rsid w:val="007B3A62"/>
    <w:rsid w:val="007B3A81"/>
    <w:rsid w:val="007B3B0A"/>
    <w:rsid w:val="007B3B3C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6D0"/>
    <w:rsid w:val="007B599A"/>
    <w:rsid w:val="007B5BDF"/>
    <w:rsid w:val="007B5C85"/>
    <w:rsid w:val="007B5D90"/>
    <w:rsid w:val="007B5DE8"/>
    <w:rsid w:val="007B5F44"/>
    <w:rsid w:val="007B6334"/>
    <w:rsid w:val="007B637E"/>
    <w:rsid w:val="007B6671"/>
    <w:rsid w:val="007B6E41"/>
    <w:rsid w:val="007B6E5C"/>
    <w:rsid w:val="007B70D5"/>
    <w:rsid w:val="007B7106"/>
    <w:rsid w:val="007B7560"/>
    <w:rsid w:val="007B772A"/>
    <w:rsid w:val="007B77E9"/>
    <w:rsid w:val="007B7BCA"/>
    <w:rsid w:val="007B7F02"/>
    <w:rsid w:val="007C0347"/>
    <w:rsid w:val="007C0952"/>
    <w:rsid w:val="007C0BB6"/>
    <w:rsid w:val="007C0BE9"/>
    <w:rsid w:val="007C0E68"/>
    <w:rsid w:val="007C0ED2"/>
    <w:rsid w:val="007C0F48"/>
    <w:rsid w:val="007C1107"/>
    <w:rsid w:val="007C139A"/>
    <w:rsid w:val="007C171B"/>
    <w:rsid w:val="007C1A62"/>
    <w:rsid w:val="007C1A7E"/>
    <w:rsid w:val="007C1C51"/>
    <w:rsid w:val="007C1CA0"/>
    <w:rsid w:val="007C1D06"/>
    <w:rsid w:val="007C1E27"/>
    <w:rsid w:val="007C203F"/>
    <w:rsid w:val="007C20A5"/>
    <w:rsid w:val="007C227F"/>
    <w:rsid w:val="007C27CA"/>
    <w:rsid w:val="007C29EA"/>
    <w:rsid w:val="007C2A00"/>
    <w:rsid w:val="007C2D59"/>
    <w:rsid w:val="007C3316"/>
    <w:rsid w:val="007C368E"/>
    <w:rsid w:val="007C39C9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5A2"/>
    <w:rsid w:val="007C47E9"/>
    <w:rsid w:val="007C4E42"/>
    <w:rsid w:val="007C53F8"/>
    <w:rsid w:val="007C564C"/>
    <w:rsid w:val="007C586C"/>
    <w:rsid w:val="007C5B27"/>
    <w:rsid w:val="007C5B65"/>
    <w:rsid w:val="007C5C0C"/>
    <w:rsid w:val="007C5E6D"/>
    <w:rsid w:val="007C6164"/>
    <w:rsid w:val="007C631E"/>
    <w:rsid w:val="007C6748"/>
    <w:rsid w:val="007C6FA8"/>
    <w:rsid w:val="007C70DA"/>
    <w:rsid w:val="007C712F"/>
    <w:rsid w:val="007C7233"/>
    <w:rsid w:val="007C7304"/>
    <w:rsid w:val="007C7451"/>
    <w:rsid w:val="007C75E7"/>
    <w:rsid w:val="007C7AD6"/>
    <w:rsid w:val="007C7D9C"/>
    <w:rsid w:val="007C7E24"/>
    <w:rsid w:val="007D009B"/>
    <w:rsid w:val="007D00AC"/>
    <w:rsid w:val="007D057D"/>
    <w:rsid w:val="007D05E0"/>
    <w:rsid w:val="007D07D5"/>
    <w:rsid w:val="007D082D"/>
    <w:rsid w:val="007D0897"/>
    <w:rsid w:val="007D091C"/>
    <w:rsid w:val="007D09BD"/>
    <w:rsid w:val="007D0A19"/>
    <w:rsid w:val="007D0AD2"/>
    <w:rsid w:val="007D0B38"/>
    <w:rsid w:val="007D0C2C"/>
    <w:rsid w:val="007D0C67"/>
    <w:rsid w:val="007D0C9F"/>
    <w:rsid w:val="007D0CF8"/>
    <w:rsid w:val="007D0F6F"/>
    <w:rsid w:val="007D0FB5"/>
    <w:rsid w:val="007D1236"/>
    <w:rsid w:val="007D144C"/>
    <w:rsid w:val="007D16D4"/>
    <w:rsid w:val="007D1D4B"/>
    <w:rsid w:val="007D1DA3"/>
    <w:rsid w:val="007D1F5C"/>
    <w:rsid w:val="007D1FEB"/>
    <w:rsid w:val="007D2003"/>
    <w:rsid w:val="007D205C"/>
    <w:rsid w:val="007D22E1"/>
    <w:rsid w:val="007D2467"/>
    <w:rsid w:val="007D268A"/>
    <w:rsid w:val="007D2AB8"/>
    <w:rsid w:val="007D301B"/>
    <w:rsid w:val="007D32E7"/>
    <w:rsid w:val="007D3313"/>
    <w:rsid w:val="007D3396"/>
    <w:rsid w:val="007D34FB"/>
    <w:rsid w:val="007D356D"/>
    <w:rsid w:val="007D35A6"/>
    <w:rsid w:val="007D35F4"/>
    <w:rsid w:val="007D3ADB"/>
    <w:rsid w:val="007D3B99"/>
    <w:rsid w:val="007D3BA1"/>
    <w:rsid w:val="007D3BC9"/>
    <w:rsid w:val="007D3FED"/>
    <w:rsid w:val="007D4E6C"/>
    <w:rsid w:val="007D5165"/>
    <w:rsid w:val="007D51D1"/>
    <w:rsid w:val="007D5827"/>
    <w:rsid w:val="007D5B09"/>
    <w:rsid w:val="007D5DBF"/>
    <w:rsid w:val="007D5E80"/>
    <w:rsid w:val="007D5F4A"/>
    <w:rsid w:val="007D60F2"/>
    <w:rsid w:val="007D65D5"/>
    <w:rsid w:val="007D671B"/>
    <w:rsid w:val="007D676B"/>
    <w:rsid w:val="007D71F1"/>
    <w:rsid w:val="007D7316"/>
    <w:rsid w:val="007D77C6"/>
    <w:rsid w:val="007D7D9A"/>
    <w:rsid w:val="007E02A2"/>
    <w:rsid w:val="007E050A"/>
    <w:rsid w:val="007E06DD"/>
    <w:rsid w:val="007E080D"/>
    <w:rsid w:val="007E0A3E"/>
    <w:rsid w:val="007E0B7B"/>
    <w:rsid w:val="007E0CA3"/>
    <w:rsid w:val="007E0F82"/>
    <w:rsid w:val="007E134A"/>
    <w:rsid w:val="007E1360"/>
    <w:rsid w:val="007E1637"/>
    <w:rsid w:val="007E1660"/>
    <w:rsid w:val="007E19E1"/>
    <w:rsid w:val="007E1E44"/>
    <w:rsid w:val="007E25CD"/>
    <w:rsid w:val="007E2B1F"/>
    <w:rsid w:val="007E2CB6"/>
    <w:rsid w:val="007E2CFD"/>
    <w:rsid w:val="007E2E01"/>
    <w:rsid w:val="007E354E"/>
    <w:rsid w:val="007E3550"/>
    <w:rsid w:val="007E38F4"/>
    <w:rsid w:val="007E397D"/>
    <w:rsid w:val="007E3E19"/>
    <w:rsid w:val="007E4112"/>
    <w:rsid w:val="007E41A7"/>
    <w:rsid w:val="007E466E"/>
    <w:rsid w:val="007E46AE"/>
    <w:rsid w:val="007E4771"/>
    <w:rsid w:val="007E4B13"/>
    <w:rsid w:val="007E4B8A"/>
    <w:rsid w:val="007E4CA8"/>
    <w:rsid w:val="007E4CC3"/>
    <w:rsid w:val="007E4DD6"/>
    <w:rsid w:val="007E531E"/>
    <w:rsid w:val="007E5401"/>
    <w:rsid w:val="007E54CC"/>
    <w:rsid w:val="007E59F4"/>
    <w:rsid w:val="007E5A5D"/>
    <w:rsid w:val="007E5B95"/>
    <w:rsid w:val="007E5C3C"/>
    <w:rsid w:val="007E5EDA"/>
    <w:rsid w:val="007E5F57"/>
    <w:rsid w:val="007E5F6A"/>
    <w:rsid w:val="007E609A"/>
    <w:rsid w:val="007E6397"/>
    <w:rsid w:val="007E67EA"/>
    <w:rsid w:val="007E6B8B"/>
    <w:rsid w:val="007E6E31"/>
    <w:rsid w:val="007E6F4E"/>
    <w:rsid w:val="007E7633"/>
    <w:rsid w:val="007E7717"/>
    <w:rsid w:val="007E77C5"/>
    <w:rsid w:val="007E78BF"/>
    <w:rsid w:val="007E7A1E"/>
    <w:rsid w:val="007E7B0B"/>
    <w:rsid w:val="007E7C43"/>
    <w:rsid w:val="007E7C84"/>
    <w:rsid w:val="007E7FD9"/>
    <w:rsid w:val="007F010C"/>
    <w:rsid w:val="007F059B"/>
    <w:rsid w:val="007F084F"/>
    <w:rsid w:val="007F0873"/>
    <w:rsid w:val="007F0874"/>
    <w:rsid w:val="007F0897"/>
    <w:rsid w:val="007F08D5"/>
    <w:rsid w:val="007F0ABC"/>
    <w:rsid w:val="007F1196"/>
    <w:rsid w:val="007F126F"/>
    <w:rsid w:val="007F1307"/>
    <w:rsid w:val="007F1587"/>
    <w:rsid w:val="007F15C3"/>
    <w:rsid w:val="007F17F3"/>
    <w:rsid w:val="007F189A"/>
    <w:rsid w:val="007F198A"/>
    <w:rsid w:val="007F1A04"/>
    <w:rsid w:val="007F1A41"/>
    <w:rsid w:val="007F1D4C"/>
    <w:rsid w:val="007F1EC0"/>
    <w:rsid w:val="007F211A"/>
    <w:rsid w:val="007F2156"/>
    <w:rsid w:val="007F2293"/>
    <w:rsid w:val="007F2826"/>
    <w:rsid w:val="007F28D3"/>
    <w:rsid w:val="007F2AD2"/>
    <w:rsid w:val="007F2B90"/>
    <w:rsid w:val="007F2D7A"/>
    <w:rsid w:val="007F3054"/>
    <w:rsid w:val="007F3CA1"/>
    <w:rsid w:val="007F3CA5"/>
    <w:rsid w:val="007F3CBB"/>
    <w:rsid w:val="007F3EA0"/>
    <w:rsid w:val="007F4395"/>
    <w:rsid w:val="007F4416"/>
    <w:rsid w:val="007F4485"/>
    <w:rsid w:val="007F4611"/>
    <w:rsid w:val="007F46BB"/>
    <w:rsid w:val="007F46FF"/>
    <w:rsid w:val="007F4C3A"/>
    <w:rsid w:val="007F4C83"/>
    <w:rsid w:val="007F4EA8"/>
    <w:rsid w:val="007F50E0"/>
    <w:rsid w:val="007F524B"/>
    <w:rsid w:val="007F5271"/>
    <w:rsid w:val="007F535D"/>
    <w:rsid w:val="007F5A97"/>
    <w:rsid w:val="007F5BB3"/>
    <w:rsid w:val="007F5D2B"/>
    <w:rsid w:val="007F650D"/>
    <w:rsid w:val="007F67C8"/>
    <w:rsid w:val="007F68E9"/>
    <w:rsid w:val="007F6B3C"/>
    <w:rsid w:val="007F6DCB"/>
    <w:rsid w:val="007F7451"/>
    <w:rsid w:val="007F7770"/>
    <w:rsid w:val="007F79EE"/>
    <w:rsid w:val="007F7B62"/>
    <w:rsid w:val="007F7D8F"/>
    <w:rsid w:val="007F7FDA"/>
    <w:rsid w:val="0080014C"/>
    <w:rsid w:val="00800482"/>
    <w:rsid w:val="0080096B"/>
    <w:rsid w:val="00800A7C"/>
    <w:rsid w:val="00800DEF"/>
    <w:rsid w:val="00800FA2"/>
    <w:rsid w:val="0080143C"/>
    <w:rsid w:val="008014F3"/>
    <w:rsid w:val="00801808"/>
    <w:rsid w:val="00801C9D"/>
    <w:rsid w:val="00801CD3"/>
    <w:rsid w:val="008026A5"/>
    <w:rsid w:val="00802707"/>
    <w:rsid w:val="00802910"/>
    <w:rsid w:val="00802D1A"/>
    <w:rsid w:val="00803073"/>
    <w:rsid w:val="008033EA"/>
    <w:rsid w:val="008035A6"/>
    <w:rsid w:val="00803B2D"/>
    <w:rsid w:val="00803CBB"/>
    <w:rsid w:val="00803D3E"/>
    <w:rsid w:val="00803D82"/>
    <w:rsid w:val="00803DEE"/>
    <w:rsid w:val="00803E5A"/>
    <w:rsid w:val="00803E63"/>
    <w:rsid w:val="00804148"/>
    <w:rsid w:val="00804475"/>
    <w:rsid w:val="0080492C"/>
    <w:rsid w:val="00804C38"/>
    <w:rsid w:val="00804C58"/>
    <w:rsid w:val="00804D0A"/>
    <w:rsid w:val="00804E2B"/>
    <w:rsid w:val="008057C1"/>
    <w:rsid w:val="008059B7"/>
    <w:rsid w:val="00805B16"/>
    <w:rsid w:val="00805BD5"/>
    <w:rsid w:val="00805CF1"/>
    <w:rsid w:val="00805DC5"/>
    <w:rsid w:val="00805E2D"/>
    <w:rsid w:val="008060CB"/>
    <w:rsid w:val="008060DB"/>
    <w:rsid w:val="008060F9"/>
    <w:rsid w:val="008065B0"/>
    <w:rsid w:val="008065BD"/>
    <w:rsid w:val="008066D1"/>
    <w:rsid w:val="0080684C"/>
    <w:rsid w:val="008068D2"/>
    <w:rsid w:val="008068E7"/>
    <w:rsid w:val="008068F7"/>
    <w:rsid w:val="008069DF"/>
    <w:rsid w:val="00806F06"/>
    <w:rsid w:val="0080703C"/>
    <w:rsid w:val="008074AA"/>
    <w:rsid w:val="00807654"/>
    <w:rsid w:val="00807AE9"/>
    <w:rsid w:val="00807B21"/>
    <w:rsid w:val="00807BBE"/>
    <w:rsid w:val="00807C40"/>
    <w:rsid w:val="00807D47"/>
    <w:rsid w:val="00807DAB"/>
    <w:rsid w:val="00810062"/>
    <w:rsid w:val="008100BC"/>
    <w:rsid w:val="00810223"/>
    <w:rsid w:val="00810840"/>
    <w:rsid w:val="00810ADD"/>
    <w:rsid w:val="00810B10"/>
    <w:rsid w:val="00810BC5"/>
    <w:rsid w:val="00810C14"/>
    <w:rsid w:val="00810D5B"/>
    <w:rsid w:val="00811088"/>
    <w:rsid w:val="00811271"/>
    <w:rsid w:val="0081140A"/>
    <w:rsid w:val="008115C0"/>
    <w:rsid w:val="00811802"/>
    <w:rsid w:val="00811E56"/>
    <w:rsid w:val="00812035"/>
    <w:rsid w:val="008120C2"/>
    <w:rsid w:val="0081260E"/>
    <w:rsid w:val="0081267C"/>
    <w:rsid w:val="008127A3"/>
    <w:rsid w:val="008128EA"/>
    <w:rsid w:val="00812A32"/>
    <w:rsid w:val="00812EC5"/>
    <w:rsid w:val="00813267"/>
    <w:rsid w:val="008133AF"/>
    <w:rsid w:val="008133B1"/>
    <w:rsid w:val="0081356E"/>
    <w:rsid w:val="008135BB"/>
    <w:rsid w:val="008137F4"/>
    <w:rsid w:val="00813CDA"/>
    <w:rsid w:val="00813CF0"/>
    <w:rsid w:val="00813F8B"/>
    <w:rsid w:val="008140A5"/>
    <w:rsid w:val="00814470"/>
    <w:rsid w:val="00814879"/>
    <w:rsid w:val="00814A7E"/>
    <w:rsid w:val="00814B33"/>
    <w:rsid w:val="00814E3F"/>
    <w:rsid w:val="00814E4A"/>
    <w:rsid w:val="00814EA5"/>
    <w:rsid w:val="00815150"/>
    <w:rsid w:val="00815938"/>
    <w:rsid w:val="0081599B"/>
    <w:rsid w:val="008159F2"/>
    <w:rsid w:val="00815A03"/>
    <w:rsid w:val="00815CCF"/>
    <w:rsid w:val="00815DF3"/>
    <w:rsid w:val="00816032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701D"/>
    <w:rsid w:val="00817045"/>
    <w:rsid w:val="00817156"/>
    <w:rsid w:val="0081721E"/>
    <w:rsid w:val="0081785A"/>
    <w:rsid w:val="00817AA6"/>
    <w:rsid w:val="00817B50"/>
    <w:rsid w:val="00817C30"/>
    <w:rsid w:val="00817CBB"/>
    <w:rsid w:val="00817D85"/>
    <w:rsid w:val="0082005F"/>
    <w:rsid w:val="00820292"/>
    <w:rsid w:val="0082048D"/>
    <w:rsid w:val="00820882"/>
    <w:rsid w:val="00820904"/>
    <w:rsid w:val="00820A0C"/>
    <w:rsid w:val="00820A13"/>
    <w:rsid w:val="00820AEE"/>
    <w:rsid w:val="00820B8A"/>
    <w:rsid w:val="00820DCD"/>
    <w:rsid w:val="00820F68"/>
    <w:rsid w:val="00821061"/>
    <w:rsid w:val="00821863"/>
    <w:rsid w:val="008218B7"/>
    <w:rsid w:val="0082193F"/>
    <w:rsid w:val="00821A7B"/>
    <w:rsid w:val="00821AE5"/>
    <w:rsid w:val="00821C17"/>
    <w:rsid w:val="00821D02"/>
    <w:rsid w:val="00821D70"/>
    <w:rsid w:val="00821E6D"/>
    <w:rsid w:val="00821FCC"/>
    <w:rsid w:val="008220D5"/>
    <w:rsid w:val="008221C6"/>
    <w:rsid w:val="0082244C"/>
    <w:rsid w:val="00822631"/>
    <w:rsid w:val="0082281D"/>
    <w:rsid w:val="00822B6A"/>
    <w:rsid w:val="00822BB9"/>
    <w:rsid w:val="00822C74"/>
    <w:rsid w:val="00822D23"/>
    <w:rsid w:val="00823080"/>
    <w:rsid w:val="008230F5"/>
    <w:rsid w:val="00823128"/>
    <w:rsid w:val="0082336F"/>
    <w:rsid w:val="00823485"/>
    <w:rsid w:val="0082362A"/>
    <w:rsid w:val="00823774"/>
    <w:rsid w:val="008239B2"/>
    <w:rsid w:val="00823C84"/>
    <w:rsid w:val="00823CF6"/>
    <w:rsid w:val="00824184"/>
    <w:rsid w:val="00824390"/>
    <w:rsid w:val="0082441E"/>
    <w:rsid w:val="008244FF"/>
    <w:rsid w:val="00824575"/>
    <w:rsid w:val="00824970"/>
    <w:rsid w:val="00824A4F"/>
    <w:rsid w:val="00824AC7"/>
    <w:rsid w:val="0082545B"/>
    <w:rsid w:val="00825491"/>
    <w:rsid w:val="00825A06"/>
    <w:rsid w:val="00825A31"/>
    <w:rsid w:val="00825B2C"/>
    <w:rsid w:val="00825CD2"/>
    <w:rsid w:val="00825D50"/>
    <w:rsid w:val="00825D63"/>
    <w:rsid w:val="00826038"/>
    <w:rsid w:val="008260E7"/>
    <w:rsid w:val="0082620B"/>
    <w:rsid w:val="00826A99"/>
    <w:rsid w:val="00826ACB"/>
    <w:rsid w:val="0082747D"/>
    <w:rsid w:val="008276EB"/>
    <w:rsid w:val="00827E1B"/>
    <w:rsid w:val="0083039F"/>
    <w:rsid w:val="008304D8"/>
    <w:rsid w:val="00830AD7"/>
    <w:rsid w:val="00830BC6"/>
    <w:rsid w:val="0083119A"/>
    <w:rsid w:val="008314ED"/>
    <w:rsid w:val="00831ED9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97"/>
    <w:rsid w:val="008331BF"/>
    <w:rsid w:val="00833241"/>
    <w:rsid w:val="0083340B"/>
    <w:rsid w:val="00833431"/>
    <w:rsid w:val="00833599"/>
    <w:rsid w:val="00833899"/>
    <w:rsid w:val="00833C2E"/>
    <w:rsid w:val="00833FA3"/>
    <w:rsid w:val="008341F5"/>
    <w:rsid w:val="00834303"/>
    <w:rsid w:val="00834953"/>
    <w:rsid w:val="00834B9E"/>
    <w:rsid w:val="00834E45"/>
    <w:rsid w:val="00835298"/>
    <w:rsid w:val="008352BD"/>
    <w:rsid w:val="0083558E"/>
    <w:rsid w:val="008355F0"/>
    <w:rsid w:val="008357A5"/>
    <w:rsid w:val="00835962"/>
    <w:rsid w:val="00835970"/>
    <w:rsid w:val="00835978"/>
    <w:rsid w:val="008359FF"/>
    <w:rsid w:val="00835CE7"/>
    <w:rsid w:val="00835EC1"/>
    <w:rsid w:val="00836973"/>
    <w:rsid w:val="00836A66"/>
    <w:rsid w:val="00836A77"/>
    <w:rsid w:val="00836B59"/>
    <w:rsid w:val="00836CCE"/>
    <w:rsid w:val="00836F3E"/>
    <w:rsid w:val="008370BC"/>
    <w:rsid w:val="00837129"/>
    <w:rsid w:val="00837741"/>
    <w:rsid w:val="0083788B"/>
    <w:rsid w:val="00837B55"/>
    <w:rsid w:val="00837D10"/>
    <w:rsid w:val="00837EA0"/>
    <w:rsid w:val="008402F7"/>
    <w:rsid w:val="008404DE"/>
    <w:rsid w:val="008407A6"/>
    <w:rsid w:val="00840B87"/>
    <w:rsid w:val="00840DBE"/>
    <w:rsid w:val="00840FB7"/>
    <w:rsid w:val="00840FFF"/>
    <w:rsid w:val="0084125B"/>
    <w:rsid w:val="00841516"/>
    <w:rsid w:val="00841BA7"/>
    <w:rsid w:val="00841D5D"/>
    <w:rsid w:val="008421D1"/>
    <w:rsid w:val="0084226E"/>
    <w:rsid w:val="0084268F"/>
    <w:rsid w:val="00842DBA"/>
    <w:rsid w:val="0084322A"/>
    <w:rsid w:val="008432D9"/>
    <w:rsid w:val="00843652"/>
    <w:rsid w:val="0084381E"/>
    <w:rsid w:val="008439B8"/>
    <w:rsid w:val="00843AEE"/>
    <w:rsid w:val="00843F3F"/>
    <w:rsid w:val="00844194"/>
    <w:rsid w:val="008444E9"/>
    <w:rsid w:val="0084453B"/>
    <w:rsid w:val="008446ED"/>
    <w:rsid w:val="00844719"/>
    <w:rsid w:val="008449EC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886"/>
    <w:rsid w:val="00845B85"/>
    <w:rsid w:val="00845DED"/>
    <w:rsid w:val="00845E51"/>
    <w:rsid w:val="00846162"/>
    <w:rsid w:val="00846371"/>
    <w:rsid w:val="00846782"/>
    <w:rsid w:val="008469BA"/>
    <w:rsid w:val="00846A28"/>
    <w:rsid w:val="00846CAC"/>
    <w:rsid w:val="00846DB5"/>
    <w:rsid w:val="00847022"/>
    <w:rsid w:val="0084753D"/>
    <w:rsid w:val="0084763A"/>
    <w:rsid w:val="00847B70"/>
    <w:rsid w:val="00847CBF"/>
    <w:rsid w:val="00847E3E"/>
    <w:rsid w:val="00847F16"/>
    <w:rsid w:val="008500FE"/>
    <w:rsid w:val="0085018E"/>
    <w:rsid w:val="008502B1"/>
    <w:rsid w:val="0085038C"/>
    <w:rsid w:val="008504AC"/>
    <w:rsid w:val="00850591"/>
    <w:rsid w:val="008506F3"/>
    <w:rsid w:val="008509FB"/>
    <w:rsid w:val="00850C0C"/>
    <w:rsid w:val="00850C41"/>
    <w:rsid w:val="00850DDB"/>
    <w:rsid w:val="00850EA6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DE0"/>
    <w:rsid w:val="00851E76"/>
    <w:rsid w:val="00851E9D"/>
    <w:rsid w:val="00851EC0"/>
    <w:rsid w:val="0085210E"/>
    <w:rsid w:val="0085221C"/>
    <w:rsid w:val="0085221E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990"/>
    <w:rsid w:val="00853A4A"/>
    <w:rsid w:val="00853D24"/>
    <w:rsid w:val="00853E60"/>
    <w:rsid w:val="00853EE1"/>
    <w:rsid w:val="00853FB2"/>
    <w:rsid w:val="0085417D"/>
    <w:rsid w:val="008542F1"/>
    <w:rsid w:val="008546B6"/>
    <w:rsid w:val="0085477A"/>
    <w:rsid w:val="008547D2"/>
    <w:rsid w:val="00854AD5"/>
    <w:rsid w:val="00854AF6"/>
    <w:rsid w:val="00854BD2"/>
    <w:rsid w:val="00854E91"/>
    <w:rsid w:val="00854FC0"/>
    <w:rsid w:val="00855764"/>
    <w:rsid w:val="00855784"/>
    <w:rsid w:val="008557A0"/>
    <w:rsid w:val="00855A20"/>
    <w:rsid w:val="00855B1C"/>
    <w:rsid w:val="00855C8E"/>
    <w:rsid w:val="00855D8D"/>
    <w:rsid w:val="0085608B"/>
    <w:rsid w:val="008562AB"/>
    <w:rsid w:val="00856ADC"/>
    <w:rsid w:val="00856BAD"/>
    <w:rsid w:val="00856D6F"/>
    <w:rsid w:val="00856ED4"/>
    <w:rsid w:val="00856F02"/>
    <w:rsid w:val="00856FB8"/>
    <w:rsid w:val="00857104"/>
    <w:rsid w:val="008571A8"/>
    <w:rsid w:val="00857503"/>
    <w:rsid w:val="0085756A"/>
    <w:rsid w:val="00857AB1"/>
    <w:rsid w:val="00857D95"/>
    <w:rsid w:val="00857D99"/>
    <w:rsid w:val="00857E2D"/>
    <w:rsid w:val="0086006C"/>
    <w:rsid w:val="0086021F"/>
    <w:rsid w:val="00860366"/>
    <w:rsid w:val="00860813"/>
    <w:rsid w:val="0086097E"/>
    <w:rsid w:val="00860D51"/>
    <w:rsid w:val="00860E82"/>
    <w:rsid w:val="00861054"/>
    <w:rsid w:val="0086118B"/>
    <w:rsid w:val="00861277"/>
    <w:rsid w:val="00861345"/>
    <w:rsid w:val="00861482"/>
    <w:rsid w:val="00861674"/>
    <w:rsid w:val="0086188A"/>
    <w:rsid w:val="00861958"/>
    <w:rsid w:val="00861A4B"/>
    <w:rsid w:val="00861B94"/>
    <w:rsid w:val="00861BE8"/>
    <w:rsid w:val="008621E2"/>
    <w:rsid w:val="0086240E"/>
    <w:rsid w:val="0086248F"/>
    <w:rsid w:val="0086263F"/>
    <w:rsid w:val="008626A1"/>
    <w:rsid w:val="00862A15"/>
    <w:rsid w:val="00862E97"/>
    <w:rsid w:val="00863162"/>
    <w:rsid w:val="008631C0"/>
    <w:rsid w:val="00863510"/>
    <w:rsid w:val="008635E8"/>
    <w:rsid w:val="00863789"/>
    <w:rsid w:val="00863C90"/>
    <w:rsid w:val="00863CA5"/>
    <w:rsid w:val="00863CAF"/>
    <w:rsid w:val="008643AB"/>
    <w:rsid w:val="008646A7"/>
    <w:rsid w:val="0086477A"/>
    <w:rsid w:val="0086490C"/>
    <w:rsid w:val="0086508E"/>
    <w:rsid w:val="00865118"/>
    <w:rsid w:val="0086537B"/>
    <w:rsid w:val="008653C3"/>
    <w:rsid w:val="0086557D"/>
    <w:rsid w:val="00865D27"/>
    <w:rsid w:val="00865DA3"/>
    <w:rsid w:val="008660A9"/>
    <w:rsid w:val="0086652A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787"/>
    <w:rsid w:val="00870C11"/>
    <w:rsid w:val="00870EC4"/>
    <w:rsid w:val="00870FDF"/>
    <w:rsid w:val="00871036"/>
    <w:rsid w:val="00871B37"/>
    <w:rsid w:val="00871C21"/>
    <w:rsid w:val="0087207C"/>
    <w:rsid w:val="008720F2"/>
    <w:rsid w:val="0087213D"/>
    <w:rsid w:val="00872697"/>
    <w:rsid w:val="008727E0"/>
    <w:rsid w:val="008728DA"/>
    <w:rsid w:val="008729C6"/>
    <w:rsid w:val="00872ABC"/>
    <w:rsid w:val="00872B0A"/>
    <w:rsid w:val="00872E06"/>
    <w:rsid w:val="008730A9"/>
    <w:rsid w:val="00873735"/>
    <w:rsid w:val="00873743"/>
    <w:rsid w:val="008737D0"/>
    <w:rsid w:val="00873B28"/>
    <w:rsid w:val="00873C57"/>
    <w:rsid w:val="00873D39"/>
    <w:rsid w:val="00873FFA"/>
    <w:rsid w:val="008740F8"/>
    <w:rsid w:val="00874721"/>
    <w:rsid w:val="008749B4"/>
    <w:rsid w:val="00874D2C"/>
    <w:rsid w:val="0087565E"/>
    <w:rsid w:val="00875A0C"/>
    <w:rsid w:val="00875CC5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81D"/>
    <w:rsid w:val="00877864"/>
    <w:rsid w:val="00877BBA"/>
    <w:rsid w:val="00877C68"/>
    <w:rsid w:val="00877D59"/>
    <w:rsid w:val="00877FEE"/>
    <w:rsid w:val="00880024"/>
    <w:rsid w:val="008806A3"/>
    <w:rsid w:val="0088070B"/>
    <w:rsid w:val="008808ED"/>
    <w:rsid w:val="00880AFE"/>
    <w:rsid w:val="00880E86"/>
    <w:rsid w:val="00880ED5"/>
    <w:rsid w:val="008810B5"/>
    <w:rsid w:val="0088114B"/>
    <w:rsid w:val="0088142C"/>
    <w:rsid w:val="008815F0"/>
    <w:rsid w:val="0088179C"/>
    <w:rsid w:val="008817E9"/>
    <w:rsid w:val="008819AF"/>
    <w:rsid w:val="00881AE8"/>
    <w:rsid w:val="00881DC3"/>
    <w:rsid w:val="00881E2E"/>
    <w:rsid w:val="008821A2"/>
    <w:rsid w:val="00882B85"/>
    <w:rsid w:val="00882E2B"/>
    <w:rsid w:val="00882FAF"/>
    <w:rsid w:val="0088314B"/>
    <w:rsid w:val="00883190"/>
    <w:rsid w:val="008835F8"/>
    <w:rsid w:val="00883602"/>
    <w:rsid w:val="0088379D"/>
    <w:rsid w:val="00883BEC"/>
    <w:rsid w:val="00883ED9"/>
    <w:rsid w:val="00884102"/>
    <w:rsid w:val="00884601"/>
    <w:rsid w:val="00884763"/>
    <w:rsid w:val="0088482C"/>
    <w:rsid w:val="00884A0C"/>
    <w:rsid w:val="00884F34"/>
    <w:rsid w:val="008855AB"/>
    <w:rsid w:val="00885908"/>
    <w:rsid w:val="00885AF5"/>
    <w:rsid w:val="00885B3E"/>
    <w:rsid w:val="00885F36"/>
    <w:rsid w:val="00886021"/>
    <w:rsid w:val="00886CE1"/>
    <w:rsid w:val="00886CFF"/>
    <w:rsid w:val="00886D3A"/>
    <w:rsid w:val="00886E19"/>
    <w:rsid w:val="0088733A"/>
    <w:rsid w:val="0088748F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EF6"/>
    <w:rsid w:val="008910FA"/>
    <w:rsid w:val="008915A3"/>
    <w:rsid w:val="00891782"/>
    <w:rsid w:val="00891835"/>
    <w:rsid w:val="008918E5"/>
    <w:rsid w:val="008919FD"/>
    <w:rsid w:val="00891AF0"/>
    <w:rsid w:val="00891DFA"/>
    <w:rsid w:val="00891E80"/>
    <w:rsid w:val="00891EF6"/>
    <w:rsid w:val="0089217E"/>
    <w:rsid w:val="0089218B"/>
    <w:rsid w:val="0089249F"/>
    <w:rsid w:val="008926A7"/>
    <w:rsid w:val="0089274A"/>
    <w:rsid w:val="008929A4"/>
    <w:rsid w:val="00892A9D"/>
    <w:rsid w:val="00892B3B"/>
    <w:rsid w:val="00892C1C"/>
    <w:rsid w:val="00892D5A"/>
    <w:rsid w:val="00892E9E"/>
    <w:rsid w:val="00892F93"/>
    <w:rsid w:val="00892FBC"/>
    <w:rsid w:val="00893098"/>
    <w:rsid w:val="0089324E"/>
    <w:rsid w:val="00893271"/>
    <w:rsid w:val="008934FA"/>
    <w:rsid w:val="00893662"/>
    <w:rsid w:val="00893847"/>
    <w:rsid w:val="00893BED"/>
    <w:rsid w:val="00893D09"/>
    <w:rsid w:val="00893E16"/>
    <w:rsid w:val="008940A0"/>
    <w:rsid w:val="008941B1"/>
    <w:rsid w:val="0089457F"/>
    <w:rsid w:val="00894696"/>
    <w:rsid w:val="00894740"/>
    <w:rsid w:val="00894C4E"/>
    <w:rsid w:val="00894F26"/>
    <w:rsid w:val="0089535E"/>
    <w:rsid w:val="008955FC"/>
    <w:rsid w:val="00895B49"/>
    <w:rsid w:val="00895F71"/>
    <w:rsid w:val="00896385"/>
    <w:rsid w:val="00896387"/>
    <w:rsid w:val="00896480"/>
    <w:rsid w:val="008965C6"/>
    <w:rsid w:val="00896683"/>
    <w:rsid w:val="00896708"/>
    <w:rsid w:val="0089678A"/>
    <w:rsid w:val="008969E6"/>
    <w:rsid w:val="00897108"/>
    <w:rsid w:val="0089746E"/>
    <w:rsid w:val="00897588"/>
    <w:rsid w:val="00897889"/>
    <w:rsid w:val="0089797B"/>
    <w:rsid w:val="00897DE5"/>
    <w:rsid w:val="00897ECF"/>
    <w:rsid w:val="008A003C"/>
    <w:rsid w:val="008A0316"/>
    <w:rsid w:val="008A08A4"/>
    <w:rsid w:val="008A0D81"/>
    <w:rsid w:val="008A0DB3"/>
    <w:rsid w:val="008A104D"/>
    <w:rsid w:val="008A11B4"/>
    <w:rsid w:val="008A11C2"/>
    <w:rsid w:val="008A14AC"/>
    <w:rsid w:val="008A1528"/>
    <w:rsid w:val="008A1634"/>
    <w:rsid w:val="008A17F6"/>
    <w:rsid w:val="008A1871"/>
    <w:rsid w:val="008A1CDA"/>
    <w:rsid w:val="008A1F62"/>
    <w:rsid w:val="008A1F66"/>
    <w:rsid w:val="008A21DC"/>
    <w:rsid w:val="008A2515"/>
    <w:rsid w:val="008A265C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2"/>
    <w:rsid w:val="008A327B"/>
    <w:rsid w:val="008A3328"/>
    <w:rsid w:val="008A3AE9"/>
    <w:rsid w:val="008A3BA7"/>
    <w:rsid w:val="008A3D22"/>
    <w:rsid w:val="008A3D3D"/>
    <w:rsid w:val="008A3DC1"/>
    <w:rsid w:val="008A40BF"/>
    <w:rsid w:val="008A4119"/>
    <w:rsid w:val="008A422D"/>
    <w:rsid w:val="008A45FB"/>
    <w:rsid w:val="008A466B"/>
    <w:rsid w:val="008A4927"/>
    <w:rsid w:val="008A4AB7"/>
    <w:rsid w:val="008A4B28"/>
    <w:rsid w:val="008A4D15"/>
    <w:rsid w:val="008A4D84"/>
    <w:rsid w:val="008A4E16"/>
    <w:rsid w:val="008A4E46"/>
    <w:rsid w:val="008A5A37"/>
    <w:rsid w:val="008A5C16"/>
    <w:rsid w:val="008A5C2A"/>
    <w:rsid w:val="008A5E0E"/>
    <w:rsid w:val="008A610A"/>
    <w:rsid w:val="008A6360"/>
    <w:rsid w:val="008A6505"/>
    <w:rsid w:val="008A6601"/>
    <w:rsid w:val="008A6765"/>
    <w:rsid w:val="008A695F"/>
    <w:rsid w:val="008A6A93"/>
    <w:rsid w:val="008A6B38"/>
    <w:rsid w:val="008A6F39"/>
    <w:rsid w:val="008A6FA9"/>
    <w:rsid w:val="008A7009"/>
    <w:rsid w:val="008A724D"/>
    <w:rsid w:val="008A777B"/>
    <w:rsid w:val="008A7782"/>
    <w:rsid w:val="008A77D5"/>
    <w:rsid w:val="008A7B1C"/>
    <w:rsid w:val="008A7E94"/>
    <w:rsid w:val="008B02EA"/>
    <w:rsid w:val="008B0342"/>
    <w:rsid w:val="008B048D"/>
    <w:rsid w:val="008B04B4"/>
    <w:rsid w:val="008B0531"/>
    <w:rsid w:val="008B0C50"/>
    <w:rsid w:val="008B0C9B"/>
    <w:rsid w:val="008B0CE2"/>
    <w:rsid w:val="008B0CE7"/>
    <w:rsid w:val="008B0D5B"/>
    <w:rsid w:val="008B132A"/>
    <w:rsid w:val="008B14B5"/>
    <w:rsid w:val="008B154C"/>
    <w:rsid w:val="008B1631"/>
    <w:rsid w:val="008B1823"/>
    <w:rsid w:val="008B1D8D"/>
    <w:rsid w:val="008B1E4C"/>
    <w:rsid w:val="008B1ED5"/>
    <w:rsid w:val="008B1FE3"/>
    <w:rsid w:val="008B225C"/>
    <w:rsid w:val="008B24C4"/>
    <w:rsid w:val="008B28D4"/>
    <w:rsid w:val="008B2968"/>
    <w:rsid w:val="008B2AF7"/>
    <w:rsid w:val="008B31C0"/>
    <w:rsid w:val="008B352F"/>
    <w:rsid w:val="008B35BC"/>
    <w:rsid w:val="008B36C9"/>
    <w:rsid w:val="008B371F"/>
    <w:rsid w:val="008B3913"/>
    <w:rsid w:val="008B3960"/>
    <w:rsid w:val="008B3B5B"/>
    <w:rsid w:val="008B3F28"/>
    <w:rsid w:val="008B3F81"/>
    <w:rsid w:val="008B413B"/>
    <w:rsid w:val="008B421C"/>
    <w:rsid w:val="008B44E6"/>
    <w:rsid w:val="008B493D"/>
    <w:rsid w:val="008B4AB4"/>
    <w:rsid w:val="008B4B6C"/>
    <w:rsid w:val="008B50A4"/>
    <w:rsid w:val="008B51A5"/>
    <w:rsid w:val="008B5512"/>
    <w:rsid w:val="008B563A"/>
    <w:rsid w:val="008B59A7"/>
    <w:rsid w:val="008B5EA1"/>
    <w:rsid w:val="008B5FC7"/>
    <w:rsid w:val="008B628A"/>
    <w:rsid w:val="008B62AE"/>
    <w:rsid w:val="008B630B"/>
    <w:rsid w:val="008B639A"/>
    <w:rsid w:val="008B6A93"/>
    <w:rsid w:val="008B6D0D"/>
    <w:rsid w:val="008B6E05"/>
    <w:rsid w:val="008B6F0E"/>
    <w:rsid w:val="008B7106"/>
    <w:rsid w:val="008B71EF"/>
    <w:rsid w:val="008B7586"/>
    <w:rsid w:val="008B79A7"/>
    <w:rsid w:val="008B7B12"/>
    <w:rsid w:val="008B7B85"/>
    <w:rsid w:val="008B7D51"/>
    <w:rsid w:val="008B7F4B"/>
    <w:rsid w:val="008B7F59"/>
    <w:rsid w:val="008B7F61"/>
    <w:rsid w:val="008C001B"/>
    <w:rsid w:val="008C00AC"/>
    <w:rsid w:val="008C0249"/>
    <w:rsid w:val="008C0357"/>
    <w:rsid w:val="008C0449"/>
    <w:rsid w:val="008C05D7"/>
    <w:rsid w:val="008C0724"/>
    <w:rsid w:val="008C0F71"/>
    <w:rsid w:val="008C10CF"/>
    <w:rsid w:val="008C10EF"/>
    <w:rsid w:val="008C129E"/>
    <w:rsid w:val="008C13DA"/>
    <w:rsid w:val="008C1484"/>
    <w:rsid w:val="008C163B"/>
    <w:rsid w:val="008C191D"/>
    <w:rsid w:val="008C1CDE"/>
    <w:rsid w:val="008C1D83"/>
    <w:rsid w:val="008C1E1B"/>
    <w:rsid w:val="008C2153"/>
    <w:rsid w:val="008C2454"/>
    <w:rsid w:val="008C252B"/>
    <w:rsid w:val="008C28F4"/>
    <w:rsid w:val="008C30AB"/>
    <w:rsid w:val="008C3257"/>
    <w:rsid w:val="008C32BA"/>
    <w:rsid w:val="008C36D4"/>
    <w:rsid w:val="008C3AC7"/>
    <w:rsid w:val="008C3BB8"/>
    <w:rsid w:val="008C3C1A"/>
    <w:rsid w:val="008C3CC5"/>
    <w:rsid w:val="008C4642"/>
    <w:rsid w:val="008C4863"/>
    <w:rsid w:val="008C4937"/>
    <w:rsid w:val="008C4B1C"/>
    <w:rsid w:val="008C4B53"/>
    <w:rsid w:val="008C4B5E"/>
    <w:rsid w:val="008C4F30"/>
    <w:rsid w:val="008C4F8B"/>
    <w:rsid w:val="008C5871"/>
    <w:rsid w:val="008C5A2B"/>
    <w:rsid w:val="008C5A67"/>
    <w:rsid w:val="008C5C45"/>
    <w:rsid w:val="008C5EB7"/>
    <w:rsid w:val="008C5F10"/>
    <w:rsid w:val="008C61B9"/>
    <w:rsid w:val="008C6419"/>
    <w:rsid w:val="008C6594"/>
    <w:rsid w:val="008C67D6"/>
    <w:rsid w:val="008C6B44"/>
    <w:rsid w:val="008C7022"/>
    <w:rsid w:val="008C7418"/>
    <w:rsid w:val="008C75C4"/>
    <w:rsid w:val="008C7B09"/>
    <w:rsid w:val="008C7CF1"/>
    <w:rsid w:val="008D01CC"/>
    <w:rsid w:val="008D05E3"/>
    <w:rsid w:val="008D071D"/>
    <w:rsid w:val="008D0D28"/>
    <w:rsid w:val="008D1001"/>
    <w:rsid w:val="008D136D"/>
    <w:rsid w:val="008D1505"/>
    <w:rsid w:val="008D1577"/>
    <w:rsid w:val="008D1608"/>
    <w:rsid w:val="008D1AF2"/>
    <w:rsid w:val="008D1B7B"/>
    <w:rsid w:val="008D1D5E"/>
    <w:rsid w:val="008D1E84"/>
    <w:rsid w:val="008D244F"/>
    <w:rsid w:val="008D2721"/>
    <w:rsid w:val="008D2C62"/>
    <w:rsid w:val="008D2DF0"/>
    <w:rsid w:val="008D2F55"/>
    <w:rsid w:val="008D3063"/>
    <w:rsid w:val="008D32E6"/>
    <w:rsid w:val="008D3561"/>
    <w:rsid w:val="008D356E"/>
    <w:rsid w:val="008D3C62"/>
    <w:rsid w:val="008D41BA"/>
    <w:rsid w:val="008D4311"/>
    <w:rsid w:val="008D43A7"/>
    <w:rsid w:val="008D43D1"/>
    <w:rsid w:val="008D4BA1"/>
    <w:rsid w:val="008D4BC2"/>
    <w:rsid w:val="008D503B"/>
    <w:rsid w:val="008D519B"/>
    <w:rsid w:val="008D52A3"/>
    <w:rsid w:val="008D532A"/>
    <w:rsid w:val="008D5684"/>
    <w:rsid w:val="008D57DD"/>
    <w:rsid w:val="008D58DE"/>
    <w:rsid w:val="008D5A88"/>
    <w:rsid w:val="008D5C3A"/>
    <w:rsid w:val="008D6176"/>
    <w:rsid w:val="008D624B"/>
    <w:rsid w:val="008D6271"/>
    <w:rsid w:val="008D62C8"/>
    <w:rsid w:val="008D677B"/>
    <w:rsid w:val="008D67AC"/>
    <w:rsid w:val="008D6923"/>
    <w:rsid w:val="008D69DB"/>
    <w:rsid w:val="008D6C22"/>
    <w:rsid w:val="008D6D28"/>
    <w:rsid w:val="008D6D83"/>
    <w:rsid w:val="008D777B"/>
    <w:rsid w:val="008D78FE"/>
    <w:rsid w:val="008D797E"/>
    <w:rsid w:val="008D7C5E"/>
    <w:rsid w:val="008E0034"/>
    <w:rsid w:val="008E0152"/>
    <w:rsid w:val="008E0277"/>
    <w:rsid w:val="008E03A4"/>
    <w:rsid w:val="008E0719"/>
    <w:rsid w:val="008E084C"/>
    <w:rsid w:val="008E0963"/>
    <w:rsid w:val="008E0CDF"/>
    <w:rsid w:val="008E0D1D"/>
    <w:rsid w:val="008E103F"/>
    <w:rsid w:val="008E12CC"/>
    <w:rsid w:val="008E15D4"/>
    <w:rsid w:val="008E18F4"/>
    <w:rsid w:val="008E1C7D"/>
    <w:rsid w:val="008E1C93"/>
    <w:rsid w:val="008E1CF3"/>
    <w:rsid w:val="008E1CF4"/>
    <w:rsid w:val="008E1E34"/>
    <w:rsid w:val="008E2056"/>
    <w:rsid w:val="008E233A"/>
    <w:rsid w:val="008E243C"/>
    <w:rsid w:val="008E276A"/>
    <w:rsid w:val="008E2977"/>
    <w:rsid w:val="008E2AD6"/>
    <w:rsid w:val="008E2C86"/>
    <w:rsid w:val="008E2DCC"/>
    <w:rsid w:val="008E2EE4"/>
    <w:rsid w:val="008E3079"/>
    <w:rsid w:val="008E30F6"/>
    <w:rsid w:val="008E343A"/>
    <w:rsid w:val="008E3609"/>
    <w:rsid w:val="008E3717"/>
    <w:rsid w:val="008E37F3"/>
    <w:rsid w:val="008E3C7E"/>
    <w:rsid w:val="008E4286"/>
    <w:rsid w:val="008E4487"/>
    <w:rsid w:val="008E4D9B"/>
    <w:rsid w:val="008E4DF6"/>
    <w:rsid w:val="008E4EE4"/>
    <w:rsid w:val="008E531E"/>
    <w:rsid w:val="008E5884"/>
    <w:rsid w:val="008E58A6"/>
    <w:rsid w:val="008E5CE8"/>
    <w:rsid w:val="008E60DE"/>
    <w:rsid w:val="008E62F9"/>
    <w:rsid w:val="008E64D7"/>
    <w:rsid w:val="008E64DB"/>
    <w:rsid w:val="008E66CF"/>
    <w:rsid w:val="008E6A99"/>
    <w:rsid w:val="008E6AAA"/>
    <w:rsid w:val="008E6B74"/>
    <w:rsid w:val="008E6D21"/>
    <w:rsid w:val="008E7644"/>
    <w:rsid w:val="008E766D"/>
    <w:rsid w:val="008E7758"/>
    <w:rsid w:val="008E782B"/>
    <w:rsid w:val="008E7C6F"/>
    <w:rsid w:val="008E7F56"/>
    <w:rsid w:val="008E7FED"/>
    <w:rsid w:val="008F00E5"/>
    <w:rsid w:val="008F05BA"/>
    <w:rsid w:val="008F0653"/>
    <w:rsid w:val="008F0988"/>
    <w:rsid w:val="008F0A42"/>
    <w:rsid w:val="008F0B60"/>
    <w:rsid w:val="008F0CD3"/>
    <w:rsid w:val="008F0CE9"/>
    <w:rsid w:val="008F0D40"/>
    <w:rsid w:val="008F0D89"/>
    <w:rsid w:val="008F0E8E"/>
    <w:rsid w:val="008F0FF8"/>
    <w:rsid w:val="008F10D0"/>
    <w:rsid w:val="008F11AB"/>
    <w:rsid w:val="008F13EE"/>
    <w:rsid w:val="008F1649"/>
    <w:rsid w:val="008F1B9F"/>
    <w:rsid w:val="008F2022"/>
    <w:rsid w:val="008F239A"/>
    <w:rsid w:val="008F23C7"/>
    <w:rsid w:val="008F243A"/>
    <w:rsid w:val="008F282B"/>
    <w:rsid w:val="008F2CCF"/>
    <w:rsid w:val="008F2E5A"/>
    <w:rsid w:val="008F376B"/>
    <w:rsid w:val="008F3900"/>
    <w:rsid w:val="008F3EA7"/>
    <w:rsid w:val="008F3FE3"/>
    <w:rsid w:val="008F4164"/>
    <w:rsid w:val="008F41AB"/>
    <w:rsid w:val="008F41C0"/>
    <w:rsid w:val="008F4215"/>
    <w:rsid w:val="008F445A"/>
    <w:rsid w:val="008F4516"/>
    <w:rsid w:val="008F48FE"/>
    <w:rsid w:val="008F4D7D"/>
    <w:rsid w:val="008F4DC2"/>
    <w:rsid w:val="008F50E7"/>
    <w:rsid w:val="008F53E4"/>
    <w:rsid w:val="008F55B3"/>
    <w:rsid w:val="008F59AD"/>
    <w:rsid w:val="008F5D4F"/>
    <w:rsid w:val="008F64B9"/>
    <w:rsid w:val="008F652A"/>
    <w:rsid w:val="008F661E"/>
    <w:rsid w:val="008F6758"/>
    <w:rsid w:val="008F6778"/>
    <w:rsid w:val="008F730D"/>
    <w:rsid w:val="008F7329"/>
    <w:rsid w:val="008F743D"/>
    <w:rsid w:val="008F745C"/>
    <w:rsid w:val="008F7563"/>
    <w:rsid w:val="008F77E1"/>
    <w:rsid w:val="008F79CE"/>
    <w:rsid w:val="008F7A7A"/>
    <w:rsid w:val="008F7CF4"/>
    <w:rsid w:val="008F7EAE"/>
    <w:rsid w:val="008F7FB8"/>
    <w:rsid w:val="0090023F"/>
    <w:rsid w:val="009003A1"/>
    <w:rsid w:val="0090044E"/>
    <w:rsid w:val="0090049C"/>
    <w:rsid w:val="00900551"/>
    <w:rsid w:val="0090066D"/>
    <w:rsid w:val="00900B49"/>
    <w:rsid w:val="00900D70"/>
    <w:rsid w:val="00900ED0"/>
    <w:rsid w:val="00900EE2"/>
    <w:rsid w:val="00900FF7"/>
    <w:rsid w:val="009010BD"/>
    <w:rsid w:val="00901347"/>
    <w:rsid w:val="00901465"/>
    <w:rsid w:val="0090156F"/>
    <w:rsid w:val="00901AA7"/>
    <w:rsid w:val="00901C1C"/>
    <w:rsid w:val="00901F4C"/>
    <w:rsid w:val="00902883"/>
    <w:rsid w:val="009029DC"/>
    <w:rsid w:val="00902A6D"/>
    <w:rsid w:val="00902BD8"/>
    <w:rsid w:val="00902D9C"/>
    <w:rsid w:val="0090341F"/>
    <w:rsid w:val="009039B3"/>
    <w:rsid w:val="009039EA"/>
    <w:rsid w:val="00903A30"/>
    <w:rsid w:val="00903ABD"/>
    <w:rsid w:val="00903BE9"/>
    <w:rsid w:val="009042C4"/>
    <w:rsid w:val="00904374"/>
    <w:rsid w:val="009044F1"/>
    <w:rsid w:val="0090472E"/>
    <w:rsid w:val="0090490C"/>
    <w:rsid w:val="00904D2B"/>
    <w:rsid w:val="00904D40"/>
    <w:rsid w:val="00904ED7"/>
    <w:rsid w:val="00905116"/>
    <w:rsid w:val="0090534E"/>
    <w:rsid w:val="00905727"/>
    <w:rsid w:val="0090583E"/>
    <w:rsid w:val="009058EC"/>
    <w:rsid w:val="00905954"/>
    <w:rsid w:val="00905E3F"/>
    <w:rsid w:val="009061F9"/>
    <w:rsid w:val="00906242"/>
    <w:rsid w:val="009064BE"/>
    <w:rsid w:val="00906690"/>
    <w:rsid w:val="009066F1"/>
    <w:rsid w:val="00906AB9"/>
    <w:rsid w:val="00906B18"/>
    <w:rsid w:val="00906CEC"/>
    <w:rsid w:val="0090712A"/>
    <w:rsid w:val="009074CA"/>
    <w:rsid w:val="00907637"/>
    <w:rsid w:val="009078C1"/>
    <w:rsid w:val="00907CCB"/>
    <w:rsid w:val="00907CEE"/>
    <w:rsid w:val="00910166"/>
    <w:rsid w:val="00910358"/>
    <w:rsid w:val="00910433"/>
    <w:rsid w:val="0091056C"/>
    <w:rsid w:val="00910616"/>
    <w:rsid w:val="00910629"/>
    <w:rsid w:val="009109EA"/>
    <w:rsid w:val="009109EB"/>
    <w:rsid w:val="00910CD7"/>
    <w:rsid w:val="00911102"/>
    <w:rsid w:val="0091119C"/>
    <w:rsid w:val="0091147D"/>
    <w:rsid w:val="009114E2"/>
    <w:rsid w:val="00911831"/>
    <w:rsid w:val="00911885"/>
    <w:rsid w:val="00911B21"/>
    <w:rsid w:val="00911C9B"/>
    <w:rsid w:val="00912160"/>
    <w:rsid w:val="0091236C"/>
    <w:rsid w:val="009126EF"/>
    <w:rsid w:val="009126FC"/>
    <w:rsid w:val="00912A27"/>
    <w:rsid w:val="00912A2B"/>
    <w:rsid w:val="00912A69"/>
    <w:rsid w:val="00912B98"/>
    <w:rsid w:val="00912B99"/>
    <w:rsid w:val="00912BB1"/>
    <w:rsid w:val="00912DD4"/>
    <w:rsid w:val="00912FD6"/>
    <w:rsid w:val="009132A8"/>
    <w:rsid w:val="00913400"/>
    <w:rsid w:val="0091343B"/>
    <w:rsid w:val="00913697"/>
    <w:rsid w:val="00913953"/>
    <w:rsid w:val="00913DB2"/>
    <w:rsid w:val="00913F92"/>
    <w:rsid w:val="00913F94"/>
    <w:rsid w:val="009143E4"/>
    <w:rsid w:val="0091448E"/>
    <w:rsid w:val="00914744"/>
    <w:rsid w:val="0091478A"/>
    <w:rsid w:val="00914E5B"/>
    <w:rsid w:val="0091537F"/>
    <w:rsid w:val="009153BF"/>
    <w:rsid w:val="009157DF"/>
    <w:rsid w:val="0091585E"/>
    <w:rsid w:val="00915AFF"/>
    <w:rsid w:val="00915CC4"/>
    <w:rsid w:val="00915CC6"/>
    <w:rsid w:val="00915DF4"/>
    <w:rsid w:val="00915E28"/>
    <w:rsid w:val="00915E57"/>
    <w:rsid w:val="0091601C"/>
    <w:rsid w:val="00916215"/>
    <w:rsid w:val="009165B3"/>
    <w:rsid w:val="00916B50"/>
    <w:rsid w:val="00916E6C"/>
    <w:rsid w:val="00917431"/>
    <w:rsid w:val="0091769A"/>
    <w:rsid w:val="00917BCB"/>
    <w:rsid w:val="00917D61"/>
    <w:rsid w:val="00917DA9"/>
    <w:rsid w:val="00917EA2"/>
    <w:rsid w:val="009205A0"/>
    <w:rsid w:val="009205EA"/>
    <w:rsid w:val="00920624"/>
    <w:rsid w:val="0092086E"/>
    <w:rsid w:val="009209BB"/>
    <w:rsid w:val="00920B8A"/>
    <w:rsid w:val="00920C30"/>
    <w:rsid w:val="00920C72"/>
    <w:rsid w:val="00920C73"/>
    <w:rsid w:val="00921132"/>
    <w:rsid w:val="0092117B"/>
    <w:rsid w:val="009211D4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678"/>
    <w:rsid w:val="0092287D"/>
    <w:rsid w:val="00922A79"/>
    <w:rsid w:val="0092301C"/>
    <w:rsid w:val="009232EF"/>
    <w:rsid w:val="0092369A"/>
    <w:rsid w:val="0092375B"/>
    <w:rsid w:val="00923AF5"/>
    <w:rsid w:val="00923C24"/>
    <w:rsid w:val="009240ED"/>
    <w:rsid w:val="009242BF"/>
    <w:rsid w:val="00924383"/>
    <w:rsid w:val="0092462B"/>
    <w:rsid w:val="00924693"/>
    <w:rsid w:val="009247F6"/>
    <w:rsid w:val="00924B04"/>
    <w:rsid w:val="009252B5"/>
    <w:rsid w:val="00925378"/>
    <w:rsid w:val="009255A8"/>
    <w:rsid w:val="0092575F"/>
    <w:rsid w:val="00925EB0"/>
    <w:rsid w:val="009260AE"/>
    <w:rsid w:val="00926141"/>
    <w:rsid w:val="00926142"/>
    <w:rsid w:val="00926292"/>
    <w:rsid w:val="00926401"/>
    <w:rsid w:val="00926643"/>
    <w:rsid w:val="0092667A"/>
    <w:rsid w:val="00926932"/>
    <w:rsid w:val="00926C45"/>
    <w:rsid w:val="00926E15"/>
    <w:rsid w:val="009273C9"/>
    <w:rsid w:val="009278E1"/>
    <w:rsid w:val="00927CEE"/>
    <w:rsid w:val="00927DFE"/>
    <w:rsid w:val="00927F84"/>
    <w:rsid w:val="00927FF1"/>
    <w:rsid w:val="00930008"/>
    <w:rsid w:val="00930089"/>
    <w:rsid w:val="00930CEB"/>
    <w:rsid w:val="00930E09"/>
    <w:rsid w:val="00930FD4"/>
    <w:rsid w:val="00931059"/>
    <w:rsid w:val="00931266"/>
    <w:rsid w:val="009317F2"/>
    <w:rsid w:val="00931B24"/>
    <w:rsid w:val="00931E8E"/>
    <w:rsid w:val="0093219B"/>
    <w:rsid w:val="009326A2"/>
    <w:rsid w:val="009329DF"/>
    <w:rsid w:val="00932AC4"/>
    <w:rsid w:val="00932D34"/>
    <w:rsid w:val="00933407"/>
    <w:rsid w:val="009334D5"/>
    <w:rsid w:val="0093361C"/>
    <w:rsid w:val="0093365A"/>
    <w:rsid w:val="00933701"/>
    <w:rsid w:val="009337F1"/>
    <w:rsid w:val="0093386E"/>
    <w:rsid w:val="00933871"/>
    <w:rsid w:val="00933DF3"/>
    <w:rsid w:val="00933E55"/>
    <w:rsid w:val="0093423A"/>
    <w:rsid w:val="009343DB"/>
    <w:rsid w:val="009343F6"/>
    <w:rsid w:val="009347F2"/>
    <w:rsid w:val="00934AD6"/>
    <w:rsid w:val="00934F78"/>
    <w:rsid w:val="0093520D"/>
    <w:rsid w:val="00935393"/>
    <w:rsid w:val="00935951"/>
    <w:rsid w:val="00935B5E"/>
    <w:rsid w:val="009362D3"/>
    <w:rsid w:val="0093668A"/>
    <w:rsid w:val="009367D2"/>
    <w:rsid w:val="009369CC"/>
    <w:rsid w:val="00936B1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17"/>
    <w:rsid w:val="00940EF6"/>
    <w:rsid w:val="00940F98"/>
    <w:rsid w:val="00941092"/>
    <w:rsid w:val="009410B5"/>
    <w:rsid w:val="0094110A"/>
    <w:rsid w:val="00941293"/>
    <w:rsid w:val="00941347"/>
    <w:rsid w:val="00941538"/>
    <w:rsid w:val="009415A7"/>
    <w:rsid w:val="009415C8"/>
    <w:rsid w:val="00941888"/>
    <w:rsid w:val="00941A18"/>
    <w:rsid w:val="00941B8E"/>
    <w:rsid w:val="00941BF6"/>
    <w:rsid w:val="00941C56"/>
    <w:rsid w:val="00941D8B"/>
    <w:rsid w:val="00941F19"/>
    <w:rsid w:val="00941FAE"/>
    <w:rsid w:val="009421C4"/>
    <w:rsid w:val="0094220B"/>
    <w:rsid w:val="0094221E"/>
    <w:rsid w:val="00942569"/>
    <w:rsid w:val="009429A1"/>
    <w:rsid w:val="00942AAC"/>
    <w:rsid w:val="00942AF8"/>
    <w:rsid w:val="00942F36"/>
    <w:rsid w:val="00942FF5"/>
    <w:rsid w:val="00943065"/>
    <w:rsid w:val="009430BE"/>
    <w:rsid w:val="00943D7F"/>
    <w:rsid w:val="00943DBE"/>
    <w:rsid w:val="00943FE8"/>
    <w:rsid w:val="0094412D"/>
    <w:rsid w:val="009442AC"/>
    <w:rsid w:val="00944384"/>
    <w:rsid w:val="00944427"/>
    <w:rsid w:val="00944694"/>
    <w:rsid w:val="009446C7"/>
    <w:rsid w:val="009446F2"/>
    <w:rsid w:val="009447DC"/>
    <w:rsid w:val="00944B9B"/>
    <w:rsid w:val="00944C2B"/>
    <w:rsid w:val="00944CC2"/>
    <w:rsid w:val="00944D00"/>
    <w:rsid w:val="00944FF8"/>
    <w:rsid w:val="0094522E"/>
    <w:rsid w:val="00945333"/>
    <w:rsid w:val="00945423"/>
    <w:rsid w:val="0094585F"/>
    <w:rsid w:val="009458AA"/>
    <w:rsid w:val="009458F1"/>
    <w:rsid w:val="00945AC5"/>
    <w:rsid w:val="00945AD9"/>
    <w:rsid w:val="00945C77"/>
    <w:rsid w:val="00945CBE"/>
    <w:rsid w:val="00946029"/>
    <w:rsid w:val="00946311"/>
    <w:rsid w:val="00946DED"/>
    <w:rsid w:val="00946F00"/>
    <w:rsid w:val="00947038"/>
    <w:rsid w:val="009472A8"/>
    <w:rsid w:val="009472F3"/>
    <w:rsid w:val="0094732C"/>
    <w:rsid w:val="009474E9"/>
    <w:rsid w:val="00947976"/>
    <w:rsid w:val="00947AC1"/>
    <w:rsid w:val="00947AF5"/>
    <w:rsid w:val="00947C67"/>
    <w:rsid w:val="00947DA4"/>
    <w:rsid w:val="00947DA9"/>
    <w:rsid w:val="00950036"/>
    <w:rsid w:val="0095028C"/>
    <w:rsid w:val="009505CA"/>
    <w:rsid w:val="00950697"/>
    <w:rsid w:val="00950881"/>
    <w:rsid w:val="00950992"/>
    <w:rsid w:val="00950C92"/>
    <w:rsid w:val="00950E62"/>
    <w:rsid w:val="009513BA"/>
    <w:rsid w:val="00951512"/>
    <w:rsid w:val="00951613"/>
    <w:rsid w:val="009516CC"/>
    <w:rsid w:val="009519CD"/>
    <w:rsid w:val="00951A31"/>
    <w:rsid w:val="00951E13"/>
    <w:rsid w:val="009521C1"/>
    <w:rsid w:val="00952292"/>
    <w:rsid w:val="00952674"/>
    <w:rsid w:val="00952777"/>
    <w:rsid w:val="009527FB"/>
    <w:rsid w:val="00952BF5"/>
    <w:rsid w:val="009533D5"/>
    <w:rsid w:val="00953544"/>
    <w:rsid w:val="009536CC"/>
    <w:rsid w:val="0095375A"/>
    <w:rsid w:val="00953887"/>
    <w:rsid w:val="0095399B"/>
    <w:rsid w:val="009539BA"/>
    <w:rsid w:val="00953CC5"/>
    <w:rsid w:val="00953FC5"/>
    <w:rsid w:val="00954089"/>
    <w:rsid w:val="0095443D"/>
    <w:rsid w:val="00954508"/>
    <w:rsid w:val="0095481D"/>
    <w:rsid w:val="009548B6"/>
    <w:rsid w:val="0095495F"/>
    <w:rsid w:val="00954B13"/>
    <w:rsid w:val="00954E23"/>
    <w:rsid w:val="00954F09"/>
    <w:rsid w:val="0095541C"/>
    <w:rsid w:val="009556E9"/>
    <w:rsid w:val="0095591D"/>
    <w:rsid w:val="00955D02"/>
    <w:rsid w:val="00955DD3"/>
    <w:rsid w:val="00955F49"/>
    <w:rsid w:val="00956068"/>
    <w:rsid w:val="00956584"/>
    <w:rsid w:val="009565B3"/>
    <w:rsid w:val="009567CF"/>
    <w:rsid w:val="00956846"/>
    <w:rsid w:val="00956CD4"/>
    <w:rsid w:val="009572E8"/>
    <w:rsid w:val="0095738C"/>
    <w:rsid w:val="00957416"/>
    <w:rsid w:val="009575EA"/>
    <w:rsid w:val="00957698"/>
    <w:rsid w:val="00957775"/>
    <w:rsid w:val="009578DF"/>
    <w:rsid w:val="0095798E"/>
    <w:rsid w:val="00957A6E"/>
    <w:rsid w:val="00957B05"/>
    <w:rsid w:val="00957CAB"/>
    <w:rsid w:val="00960029"/>
    <w:rsid w:val="009600FD"/>
    <w:rsid w:val="009601CD"/>
    <w:rsid w:val="0096031C"/>
    <w:rsid w:val="0096059B"/>
    <w:rsid w:val="00960810"/>
    <w:rsid w:val="00960826"/>
    <w:rsid w:val="00960BF4"/>
    <w:rsid w:val="00960C16"/>
    <w:rsid w:val="0096129D"/>
    <w:rsid w:val="0096167C"/>
    <w:rsid w:val="00961779"/>
    <w:rsid w:val="009619A5"/>
    <w:rsid w:val="00961B13"/>
    <w:rsid w:val="0096227A"/>
    <w:rsid w:val="00962314"/>
    <w:rsid w:val="00962351"/>
    <w:rsid w:val="009624D5"/>
    <w:rsid w:val="00963111"/>
    <w:rsid w:val="00963258"/>
    <w:rsid w:val="0096331A"/>
    <w:rsid w:val="009637D6"/>
    <w:rsid w:val="00963975"/>
    <w:rsid w:val="00963C1E"/>
    <w:rsid w:val="00963F31"/>
    <w:rsid w:val="00963F47"/>
    <w:rsid w:val="00964201"/>
    <w:rsid w:val="009643D6"/>
    <w:rsid w:val="00964487"/>
    <w:rsid w:val="0096478A"/>
    <w:rsid w:val="00964A70"/>
    <w:rsid w:val="00964C2E"/>
    <w:rsid w:val="00964D72"/>
    <w:rsid w:val="00964E34"/>
    <w:rsid w:val="009650F1"/>
    <w:rsid w:val="00965166"/>
    <w:rsid w:val="0096550E"/>
    <w:rsid w:val="00965558"/>
    <w:rsid w:val="00965BC3"/>
    <w:rsid w:val="00965C85"/>
    <w:rsid w:val="00965D88"/>
    <w:rsid w:val="00965DC8"/>
    <w:rsid w:val="00965E0B"/>
    <w:rsid w:val="00966598"/>
    <w:rsid w:val="009666C4"/>
    <w:rsid w:val="009667BF"/>
    <w:rsid w:val="00966DD9"/>
    <w:rsid w:val="00966E07"/>
    <w:rsid w:val="00966E45"/>
    <w:rsid w:val="00966F5B"/>
    <w:rsid w:val="0096701C"/>
    <w:rsid w:val="009671DA"/>
    <w:rsid w:val="0096723B"/>
    <w:rsid w:val="0096731D"/>
    <w:rsid w:val="009673DC"/>
    <w:rsid w:val="009675C2"/>
    <w:rsid w:val="0096760E"/>
    <w:rsid w:val="0096799B"/>
    <w:rsid w:val="00967C1D"/>
    <w:rsid w:val="00967CA4"/>
    <w:rsid w:val="00967E50"/>
    <w:rsid w:val="00970042"/>
    <w:rsid w:val="009704C4"/>
    <w:rsid w:val="00970620"/>
    <w:rsid w:val="009707A2"/>
    <w:rsid w:val="009709ED"/>
    <w:rsid w:val="00970A33"/>
    <w:rsid w:val="00970AD4"/>
    <w:rsid w:val="00970BF6"/>
    <w:rsid w:val="00970DD5"/>
    <w:rsid w:val="00970EB3"/>
    <w:rsid w:val="00970F69"/>
    <w:rsid w:val="00970FA2"/>
    <w:rsid w:val="009710B0"/>
    <w:rsid w:val="00971306"/>
    <w:rsid w:val="0097178D"/>
    <w:rsid w:val="00971797"/>
    <w:rsid w:val="009718CA"/>
    <w:rsid w:val="00971A98"/>
    <w:rsid w:val="00971C87"/>
    <w:rsid w:val="009720C1"/>
    <w:rsid w:val="00972135"/>
    <w:rsid w:val="0097221F"/>
    <w:rsid w:val="009723EC"/>
    <w:rsid w:val="00972411"/>
    <w:rsid w:val="0097275E"/>
    <w:rsid w:val="00972B06"/>
    <w:rsid w:val="00972B44"/>
    <w:rsid w:val="00972EB0"/>
    <w:rsid w:val="00972EB6"/>
    <w:rsid w:val="00972F6C"/>
    <w:rsid w:val="00973023"/>
    <w:rsid w:val="0097303A"/>
    <w:rsid w:val="009732DA"/>
    <w:rsid w:val="00973445"/>
    <w:rsid w:val="00973486"/>
    <w:rsid w:val="00973531"/>
    <w:rsid w:val="00973678"/>
    <w:rsid w:val="00973712"/>
    <w:rsid w:val="0097393F"/>
    <w:rsid w:val="009739DF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C39"/>
    <w:rsid w:val="009755DE"/>
    <w:rsid w:val="00975660"/>
    <w:rsid w:val="009757D0"/>
    <w:rsid w:val="009759D3"/>
    <w:rsid w:val="00975F0E"/>
    <w:rsid w:val="00975F5A"/>
    <w:rsid w:val="009764B1"/>
    <w:rsid w:val="009764BF"/>
    <w:rsid w:val="00976844"/>
    <w:rsid w:val="009769DC"/>
    <w:rsid w:val="00976B96"/>
    <w:rsid w:val="00976F3D"/>
    <w:rsid w:val="00977020"/>
    <w:rsid w:val="0097737A"/>
    <w:rsid w:val="00977689"/>
    <w:rsid w:val="00977826"/>
    <w:rsid w:val="009778C8"/>
    <w:rsid w:val="00977BF7"/>
    <w:rsid w:val="00977FE7"/>
    <w:rsid w:val="0098009E"/>
    <w:rsid w:val="009801A9"/>
    <w:rsid w:val="00980507"/>
    <w:rsid w:val="009805CF"/>
    <w:rsid w:val="00980708"/>
    <w:rsid w:val="0098075C"/>
    <w:rsid w:val="00980A5A"/>
    <w:rsid w:val="00980C4A"/>
    <w:rsid w:val="00980D35"/>
    <w:rsid w:val="00980D9B"/>
    <w:rsid w:val="0098130D"/>
    <w:rsid w:val="00981325"/>
    <w:rsid w:val="00981387"/>
    <w:rsid w:val="00981395"/>
    <w:rsid w:val="0098153B"/>
    <w:rsid w:val="00981621"/>
    <w:rsid w:val="00981910"/>
    <w:rsid w:val="009819CC"/>
    <w:rsid w:val="00981B08"/>
    <w:rsid w:val="00981CEF"/>
    <w:rsid w:val="00981E58"/>
    <w:rsid w:val="00982452"/>
    <w:rsid w:val="0098274F"/>
    <w:rsid w:val="00982A41"/>
    <w:rsid w:val="00982A8E"/>
    <w:rsid w:val="00982CEC"/>
    <w:rsid w:val="00982D44"/>
    <w:rsid w:val="00982FF8"/>
    <w:rsid w:val="009831CA"/>
    <w:rsid w:val="0098326D"/>
    <w:rsid w:val="00983280"/>
    <w:rsid w:val="0098362C"/>
    <w:rsid w:val="00983643"/>
    <w:rsid w:val="0098367F"/>
    <w:rsid w:val="009837B6"/>
    <w:rsid w:val="00983E83"/>
    <w:rsid w:val="00984025"/>
    <w:rsid w:val="00984841"/>
    <w:rsid w:val="00984B6E"/>
    <w:rsid w:val="00984CA1"/>
    <w:rsid w:val="00984E81"/>
    <w:rsid w:val="00985068"/>
    <w:rsid w:val="00985319"/>
    <w:rsid w:val="00985389"/>
    <w:rsid w:val="00985607"/>
    <w:rsid w:val="00985999"/>
    <w:rsid w:val="00985AF3"/>
    <w:rsid w:val="00985F70"/>
    <w:rsid w:val="009860FA"/>
    <w:rsid w:val="00986B30"/>
    <w:rsid w:val="00986CC0"/>
    <w:rsid w:val="00986D83"/>
    <w:rsid w:val="00986DF8"/>
    <w:rsid w:val="00987002"/>
    <w:rsid w:val="009873A8"/>
    <w:rsid w:val="00987679"/>
    <w:rsid w:val="009878C5"/>
    <w:rsid w:val="00987C6C"/>
    <w:rsid w:val="00990517"/>
    <w:rsid w:val="00990921"/>
    <w:rsid w:val="009909D8"/>
    <w:rsid w:val="0099134F"/>
    <w:rsid w:val="009916B9"/>
    <w:rsid w:val="009918AE"/>
    <w:rsid w:val="009918D7"/>
    <w:rsid w:val="00991932"/>
    <w:rsid w:val="00991CE0"/>
    <w:rsid w:val="00991D24"/>
    <w:rsid w:val="00991DA1"/>
    <w:rsid w:val="0099254F"/>
    <w:rsid w:val="00992701"/>
    <w:rsid w:val="0099293E"/>
    <w:rsid w:val="00992A47"/>
    <w:rsid w:val="00992A7D"/>
    <w:rsid w:val="00992CAC"/>
    <w:rsid w:val="00992DBA"/>
    <w:rsid w:val="00992DD8"/>
    <w:rsid w:val="00992E0F"/>
    <w:rsid w:val="00992EB4"/>
    <w:rsid w:val="00992F4E"/>
    <w:rsid w:val="00992FCE"/>
    <w:rsid w:val="009931FA"/>
    <w:rsid w:val="009932CA"/>
    <w:rsid w:val="009933E2"/>
    <w:rsid w:val="009935F0"/>
    <w:rsid w:val="00993774"/>
    <w:rsid w:val="00993789"/>
    <w:rsid w:val="009938E7"/>
    <w:rsid w:val="009939E6"/>
    <w:rsid w:val="00993B9F"/>
    <w:rsid w:val="00993CFC"/>
    <w:rsid w:val="00993DD6"/>
    <w:rsid w:val="00994796"/>
    <w:rsid w:val="00994905"/>
    <w:rsid w:val="00994A51"/>
    <w:rsid w:val="00994A92"/>
    <w:rsid w:val="00994B4E"/>
    <w:rsid w:val="00994C8F"/>
    <w:rsid w:val="00994CCC"/>
    <w:rsid w:val="00994DCC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D07"/>
    <w:rsid w:val="009960DC"/>
    <w:rsid w:val="00996244"/>
    <w:rsid w:val="00996302"/>
    <w:rsid w:val="00996337"/>
    <w:rsid w:val="00996839"/>
    <w:rsid w:val="009968B4"/>
    <w:rsid w:val="00996994"/>
    <w:rsid w:val="00996BE2"/>
    <w:rsid w:val="009971CB"/>
    <w:rsid w:val="00997429"/>
    <w:rsid w:val="00997631"/>
    <w:rsid w:val="0099766A"/>
    <w:rsid w:val="00997939"/>
    <w:rsid w:val="009979E2"/>
    <w:rsid w:val="00997C69"/>
    <w:rsid w:val="00997E15"/>
    <w:rsid w:val="009A0361"/>
    <w:rsid w:val="009A08B9"/>
    <w:rsid w:val="009A0BF8"/>
    <w:rsid w:val="009A0C64"/>
    <w:rsid w:val="009A0DD8"/>
    <w:rsid w:val="009A0F95"/>
    <w:rsid w:val="009A103C"/>
    <w:rsid w:val="009A1183"/>
    <w:rsid w:val="009A1293"/>
    <w:rsid w:val="009A12FE"/>
    <w:rsid w:val="009A162E"/>
    <w:rsid w:val="009A1717"/>
    <w:rsid w:val="009A1C42"/>
    <w:rsid w:val="009A1D70"/>
    <w:rsid w:val="009A1DF2"/>
    <w:rsid w:val="009A1E31"/>
    <w:rsid w:val="009A1EC9"/>
    <w:rsid w:val="009A2207"/>
    <w:rsid w:val="009A2247"/>
    <w:rsid w:val="009A2320"/>
    <w:rsid w:val="009A29BB"/>
    <w:rsid w:val="009A2A81"/>
    <w:rsid w:val="009A2B78"/>
    <w:rsid w:val="009A2C02"/>
    <w:rsid w:val="009A2C34"/>
    <w:rsid w:val="009A2C76"/>
    <w:rsid w:val="009A2D8F"/>
    <w:rsid w:val="009A350A"/>
    <w:rsid w:val="009A3883"/>
    <w:rsid w:val="009A394C"/>
    <w:rsid w:val="009A3A50"/>
    <w:rsid w:val="009A3E56"/>
    <w:rsid w:val="009A3E9A"/>
    <w:rsid w:val="009A401C"/>
    <w:rsid w:val="009A4196"/>
    <w:rsid w:val="009A5172"/>
    <w:rsid w:val="009A56CB"/>
    <w:rsid w:val="009A5873"/>
    <w:rsid w:val="009A5947"/>
    <w:rsid w:val="009A5D00"/>
    <w:rsid w:val="009A5EDF"/>
    <w:rsid w:val="009A5F91"/>
    <w:rsid w:val="009A63DA"/>
    <w:rsid w:val="009A6C95"/>
    <w:rsid w:val="009A6DC0"/>
    <w:rsid w:val="009A6EFE"/>
    <w:rsid w:val="009A7282"/>
    <w:rsid w:val="009A7355"/>
    <w:rsid w:val="009A7471"/>
    <w:rsid w:val="009A76EC"/>
    <w:rsid w:val="009A7A5A"/>
    <w:rsid w:val="009A7D65"/>
    <w:rsid w:val="009A7EE9"/>
    <w:rsid w:val="009A7F9F"/>
    <w:rsid w:val="009B0540"/>
    <w:rsid w:val="009B05FA"/>
    <w:rsid w:val="009B0672"/>
    <w:rsid w:val="009B08E2"/>
    <w:rsid w:val="009B0993"/>
    <w:rsid w:val="009B0995"/>
    <w:rsid w:val="009B0C75"/>
    <w:rsid w:val="009B0CE1"/>
    <w:rsid w:val="009B0E10"/>
    <w:rsid w:val="009B10D8"/>
    <w:rsid w:val="009B111A"/>
    <w:rsid w:val="009B1177"/>
    <w:rsid w:val="009B15D4"/>
    <w:rsid w:val="009B163E"/>
    <w:rsid w:val="009B1899"/>
    <w:rsid w:val="009B1BE0"/>
    <w:rsid w:val="009B1C5B"/>
    <w:rsid w:val="009B1E7B"/>
    <w:rsid w:val="009B209E"/>
    <w:rsid w:val="009B2494"/>
    <w:rsid w:val="009B26AE"/>
    <w:rsid w:val="009B26C1"/>
    <w:rsid w:val="009B27DD"/>
    <w:rsid w:val="009B2839"/>
    <w:rsid w:val="009B2876"/>
    <w:rsid w:val="009B2CAA"/>
    <w:rsid w:val="009B2EE9"/>
    <w:rsid w:val="009B2F1E"/>
    <w:rsid w:val="009B308D"/>
    <w:rsid w:val="009B30C1"/>
    <w:rsid w:val="009B3360"/>
    <w:rsid w:val="009B33C3"/>
    <w:rsid w:val="009B3611"/>
    <w:rsid w:val="009B36BF"/>
    <w:rsid w:val="009B3791"/>
    <w:rsid w:val="009B389C"/>
    <w:rsid w:val="009B3C52"/>
    <w:rsid w:val="009B3EBA"/>
    <w:rsid w:val="009B401A"/>
    <w:rsid w:val="009B43B9"/>
    <w:rsid w:val="009B443A"/>
    <w:rsid w:val="009B4564"/>
    <w:rsid w:val="009B4593"/>
    <w:rsid w:val="009B46DE"/>
    <w:rsid w:val="009B46DF"/>
    <w:rsid w:val="009B46F0"/>
    <w:rsid w:val="009B4B46"/>
    <w:rsid w:val="009B4D9C"/>
    <w:rsid w:val="009B4DC7"/>
    <w:rsid w:val="009B4EA6"/>
    <w:rsid w:val="009B5166"/>
    <w:rsid w:val="009B58FB"/>
    <w:rsid w:val="009B5ACE"/>
    <w:rsid w:val="009B5AE6"/>
    <w:rsid w:val="009B5CFD"/>
    <w:rsid w:val="009B6494"/>
    <w:rsid w:val="009B6676"/>
    <w:rsid w:val="009B6890"/>
    <w:rsid w:val="009B6BA0"/>
    <w:rsid w:val="009B6CBD"/>
    <w:rsid w:val="009B6F36"/>
    <w:rsid w:val="009B71EE"/>
    <w:rsid w:val="009B7353"/>
    <w:rsid w:val="009B736C"/>
    <w:rsid w:val="009B7445"/>
    <w:rsid w:val="009B7625"/>
    <w:rsid w:val="009B7721"/>
    <w:rsid w:val="009B7B57"/>
    <w:rsid w:val="009B7CDA"/>
    <w:rsid w:val="009B7E80"/>
    <w:rsid w:val="009B7E9C"/>
    <w:rsid w:val="009B7FE6"/>
    <w:rsid w:val="009C03A2"/>
    <w:rsid w:val="009C0508"/>
    <w:rsid w:val="009C0536"/>
    <w:rsid w:val="009C05F6"/>
    <w:rsid w:val="009C064B"/>
    <w:rsid w:val="009C083D"/>
    <w:rsid w:val="009C08F9"/>
    <w:rsid w:val="009C0A63"/>
    <w:rsid w:val="009C0F19"/>
    <w:rsid w:val="009C121D"/>
    <w:rsid w:val="009C1350"/>
    <w:rsid w:val="009C154F"/>
    <w:rsid w:val="009C1862"/>
    <w:rsid w:val="009C187C"/>
    <w:rsid w:val="009C1A88"/>
    <w:rsid w:val="009C1ADA"/>
    <w:rsid w:val="009C2051"/>
    <w:rsid w:val="009C2249"/>
    <w:rsid w:val="009C237B"/>
    <w:rsid w:val="009C2396"/>
    <w:rsid w:val="009C2906"/>
    <w:rsid w:val="009C2C98"/>
    <w:rsid w:val="009C2CAE"/>
    <w:rsid w:val="009C2D3D"/>
    <w:rsid w:val="009C2F53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AE8"/>
    <w:rsid w:val="009C4BF9"/>
    <w:rsid w:val="009C4E51"/>
    <w:rsid w:val="009C50DE"/>
    <w:rsid w:val="009C51E6"/>
    <w:rsid w:val="009C5AFF"/>
    <w:rsid w:val="009C5BD5"/>
    <w:rsid w:val="009C61E8"/>
    <w:rsid w:val="009C6202"/>
    <w:rsid w:val="009C62EE"/>
    <w:rsid w:val="009C6473"/>
    <w:rsid w:val="009C664A"/>
    <w:rsid w:val="009C671E"/>
    <w:rsid w:val="009C683F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21"/>
    <w:rsid w:val="009C7C75"/>
    <w:rsid w:val="009C7F3B"/>
    <w:rsid w:val="009D016C"/>
    <w:rsid w:val="009D0461"/>
    <w:rsid w:val="009D0BE3"/>
    <w:rsid w:val="009D1048"/>
    <w:rsid w:val="009D12FE"/>
    <w:rsid w:val="009D1459"/>
    <w:rsid w:val="009D1511"/>
    <w:rsid w:val="009D16C6"/>
    <w:rsid w:val="009D20D7"/>
    <w:rsid w:val="009D2311"/>
    <w:rsid w:val="009D253C"/>
    <w:rsid w:val="009D25DE"/>
    <w:rsid w:val="009D26AB"/>
    <w:rsid w:val="009D26EF"/>
    <w:rsid w:val="009D271D"/>
    <w:rsid w:val="009D290F"/>
    <w:rsid w:val="009D2966"/>
    <w:rsid w:val="009D2AFF"/>
    <w:rsid w:val="009D2B95"/>
    <w:rsid w:val="009D2CEF"/>
    <w:rsid w:val="009D2E30"/>
    <w:rsid w:val="009D33A0"/>
    <w:rsid w:val="009D34EF"/>
    <w:rsid w:val="009D35F0"/>
    <w:rsid w:val="009D3B60"/>
    <w:rsid w:val="009D3D86"/>
    <w:rsid w:val="009D3F1B"/>
    <w:rsid w:val="009D40EB"/>
    <w:rsid w:val="009D413C"/>
    <w:rsid w:val="009D41AA"/>
    <w:rsid w:val="009D41D5"/>
    <w:rsid w:val="009D45CB"/>
    <w:rsid w:val="009D4A63"/>
    <w:rsid w:val="009D4F44"/>
    <w:rsid w:val="009D5093"/>
    <w:rsid w:val="009D55A3"/>
    <w:rsid w:val="009D58BD"/>
    <w:rsid w:val="009D596C"/>
    <w:rsid w:val="009D5AC6"/>
    <w:rsid w:val="009D64A7"/>
    <w:rsid w:val="009D6593"/>
    <w:rsid w:val="009D662B"/>
    <w:rsid w:val="009D6632"/>
    <w:rsid w:val="009D6810"/>
    <w:rsid w:val="009D6897"/>
    <w:rsid w:val="009D6923"/>
    <w:rsid w:val="009D6D31"/>
    <w:rsid w:val="009D759E"/>
    <w:rsid w:val="009D7665"/>
    <w:rsid w:val="009D766E"/>
    <w:rsid w:val="009D7775"/>
    <w:rsid w:val="009D7889"/>
    <w:rsid w:val="009D7949"/>
    <w:rsid w:val="009D7BF0"/>
    <w:rsid w:val="009E01B7"/>
    <w:rsid w:val="009E0293"/>
    <w:rsid w:val="009E0362"/>
    <w:rsid w:val="009E03AE"/>
    <w:rsid w:val="009E03B6"/>
    <w:rsid w:val="009E0615"/>
    <w:rsid w:val="009E08CA"/>
    <w:rsid w:val="009E08E7"/>
    <w:rsid w:val="009E0E3A"/>
    <w:rsid w:val="009E0FB1"/>
    <w:rsid w:val="009E10FB"/>
    <w:rsid w:val="009E13A3"/>
    <w:rsid w:val="009E14B7"/>
    <w:rsid w:val="009E1870"/>
    <w:rsid w:val="009E199F"/>
    <w:rsid w:val="009E1AF0"/>
    <w:rsid w:val="009E1BCB"/>
    <w:rsid w:val="009E22F5"/>
    <w:rsid w:val="009E2576"/>
    <w:rsid w:val="009E25D4"/>
    <w:rsid w:val="009E2E2E"/>
    <w:rsid w:val="009E33AF"/>
    <w:rsid w:val="009E3499"/>
    <w:rsid w:val="009E381B"/>
    <w:rsid w:val="009E394B"/>
    <w:rsid w:val="009E396B"/>
    <w:rsid w:val="009E399C"/>
    <w:rsid w:val="009E3B83"/>
    <w:rsid w:val="009E3DA7"/>
    <w:rsid w:val="009E3F39"/>
    <w:rsid w:val="009E4098"/>
    <w:rsid w:val="009E4297"/>
    <w:rsid w:val="009E4361"/>
    <w:rsid w:val="009E4483"/>
    <w:rsid w:val="009E44A2"/>
    <w:rsid w:val="009E44E5"/>
    <w:rsid w:val="009E4528"/>
    <w:rsid w:val="009E457D"/>
    <w:rsid w:val="009E45B0"/>
    <w:rsid w:val="009E49A5"/>
    <w:rsid w:val="009E4AA4"/>
    <w:rsid w:val="009E4B27"/>
    <w:rsid w:val="009E4C2A"/>
    <w:rsid w:val="009E4C7F"/>
    <w:rsid w:val="009E4F6E"/>
    <w:rsid w:val="009E4FDC"/>
    <w:rsid w:val="009E5490"/>
    <w:rsid w:val="009E5ACC"/>
    <w:rsid w:val="009E5AD1"/>
    <w:rsid w:val="009E605B"/>
    <w:rsid w:val="009E666E"/>
    <w:rsid w:val="009E6674"/>
    <w:rsid w:val="009E669D"/>
    <w:rsid w:val="009E6946"/>
    <w:rsid w:val="009E6B41"/>
    <w:rsid w:val="009E6B61"/>
    <w:rsid w:val="009E6E62"/>
    <w:rsid w:val="009E6E80"/>
    <w:rsid w:val="009E6F76"/>
    <w:rsid w:val="009E713D"/>
    <w:rsid w:val="009E72B7"/>
    <w:rsid w:val="009E74BA"/>
    <w:rsid w:val="009E7552"/>
    <w:rsid w:val="009E7558"/>
    <w:rsid w:val="009E7AA1"/>
    <w:rsid w:val="009E7B81"/>
    <w:rsid w:val="009E7CBE"/>
    <w:rsid w:val="009F00FD"/>
    <w:rsid w:val="009F03D8"/>
    <w:rsid w:val="009F0A48"/>
    <w:rsid w:val="009F10F2"/>
    <w:rsid w:val="009F1138"/>
    <w:rsid w:val="009F1441"/>
    <w:rsid w:val="009F15C6"/>
    <w:rsid w:val="009F1845"/>
    <w:rsid w:val="009F1B75"/>
    <w:rsid w:val="009F1C4B"/>
    <w:rsid w:val="009F1FB0"/>
    <w:rsid w:val="009F2026"/>
    <w:rsid w:val="009F207C"/>
    <w:rsid w:val="009F2101"/>
    <w:rsid w:val="009F2129"/>
    <w:rsid w:val="009F2406"/>
    <w:rsid w:val="009F24C1"/>
    <w:rsid w:val="009F293D"/>
    <w:rsid w:val="009F29B7"/>
    <w:rsid w:val="009F2DD0"/>
    <w:rsid w:val="009F3008"/>
    <w:rsid w:val="009F3752"/>
    <w:rsid w:val="009F3801"/>
    <w:rsid w:val="009F3B1E"/>
    <w:rsid w:val="009F4250"/>
    <w:rsid w:val="009F43C4"/>
    <w:rsid w:val="009F43E4"/>
    <w:rsid w:val="009F449E"/>
    <w:rsid w:val="009F46CD"/>
    <w:rsid w:val="009F4746"/>
    <w:rsid w:val="009F4B51"/>
    <w:rsid w:val="009F53C1"/>
    <w:rsid w:val="009F5502"/>
    <w:rsid w:val="009F5620"/>
    <w:rsid w:val="009F56F2"/>
    <w:rsid w:val="009F57A0"/>
    <w:rsid w:val="009F5B7D"/>
    <w:rsid w:val="009F5DEC"/>
    <w:rsid w:val="009F5EEA"/>
    <w:rsid w:val="009F6126"/>
    <w:rsid w:val="009F6176"/>
    <w:rsid w:val="009F6258"/>
    <w:rsid w:val="009F6568"/>
    <w:rsid w:val="009F67FC"/>
    <w:rsid w:val="009F682C"/>
    <w:rsid w:val="009F7079"/>
    <w:rsid w:val="009F70E1"/>
    <w:rsid w:val="009F741D"/>
    <w:rsid w:val="009F76FD"/>
    <w:rsid w:val="009F7799"/>
    <w:rsid w:val="009F793F"/>
    <w:rsid w:val="009F7993"/>
    <w:rsid w:val="009F7B3A"/>
    <w:rsid w:val="009F7DC4"/>
    <w:rsid w:val="00A00042"/>
    <w:rsid w:val="00A00274"/>
    <w:rsid w:val="00A00590"/>
    <w:rsid w:val="00A00A46"/>
    <w:rsid w:val="00A00B17"/>
    <w:rsid w:val="00A00BA8"/>
    <w:rsid w:val="00A00BB7"/>
    <w:rsid w:val="00A0129D"/>
    <w:rsid w:val="00A013C2"/>
    <w:rsid w:val="00A0201E"/>
    <w:rsid w:val="00A02059"/>
    <w:rsid w:val="00A0219D"/>
    <w:rsid w:val="00A0224F"/>
    <w:rsid w:val="00A022D1"/>
    <w:rsid w:val="00A02940"/>
    <w:rsid w:val="00A0318E"/>
    <w:rsid w:val="00A031B1"/>
    <w:rsid w:val="00A03377"/>
    <w:rsid w:val="00A03534"/>
    <w:rsid w:val="00A0361D"/>
    <w:rsid w:val="00A038AB"/>
    <w:rsid w:val="00A03C53"/>
    <w:rsid w:val="00A03EF7"/>
    <w:rsid w:val="00A049BB"/>
    <w:rsid w:val="00A04F84"/>
    <w:rsid w:val="00A054AD"/>
    <w:rsid w:val="00A0564C"/>
    <w:rsid w:val="00A05721"/>
    <w:rsid w:val="00A05871"/>
    <w:rsid w:val="00A058FC"/>
    <w:rsid w:val="00A05A96"/>
    <w:rsid w:val="00A0618C"/>
    <w:rsid w:val="00A064EA"/>
    <w:rsid w:val="00A06B98"/>
    <w:rsid w:val="00A06BF8"/>
    <w:rsid w:val="00A06C5A"/>
    <w:rsid w:val="00A070B5"/>
    <w:rsid w:val="00A07350"/>
    <w:rsid w:val="00A073CD"/>
    <w:rsid w:val="00A07BDB"/>
    <w:rsid w:val="00A07C30"/>
    <w:rsid w:val="00A1006A"/>
    <w:rsid w:val="00A10208"/>
    <w:rsid w:val="00A1027B"/>
    <w:rsid w:val="00A10440"/>
    <w:rsid w:val="00A1048C"/>
    <w:rsid w:val="00A1058E"/>
    <w:rsid w:val="00A10734"/>
    <w:rsid w:val="00A1076F"/>
    <w:rsid w:val="00A1089D"/>
    <w:rsid w:val="00A108B1"/>
    <w:rsid w:val="00A108BA"/>
    <w:rsid w:val="00A10B70"/>
    <w:rsid w:val="00A10EEF"/>
    <w:rsid w:val="00A1107E"/>
    <w:rsid w:val="00A112A6"/>
    <w:rsid w:val="00A112EE"/>
    <w:rsid w:val="00A1167F"/>
    <w:rsid w:val="00A119EB"/>
    <w:rsid w:val="00A11A24"/>
    <w:rsid w:val="00A11A56"/>
    <w:rsid w:val="00A11C0D"/>
    <w:rsid w:val="00A11C31"/>
    <w:rsid w:val="00A12374"/>
    <w:rsid w:val="00A1255C"/>
    <w:rsid w:val="00A12868"/>
    <w:rsid w:val="00A128AC"/>
    <w:rsid w:val="00A12D56"/>
    <w:rsid w:val="00A13990"/>
    <w:rsid w:val="00A13A84"/>
    <w:rsid w:val="00A13AE5"/>
    <w:rsid w:val="00A1407E"/>
    <w:rsid w:val="00A1419A"/>
    <w:rsid w:val="00A14688"/>
    <w:rsid w:val="00A14885"/>
    <w:rsid w:val="00A14EA7"/>
    <w:rsid w:val="00A15321"/>
    <w:rsid w:val="00A153F5"/>
    <w:rsid w:val="00A154DD"/>
    <w:rsid w:val="00A155DE"/>
    <w:rsid w:val="00A156DA"/>
    <w:rsid w:val="00A15A7F"/>
    <w:rsid w:val="00A15B09"/>
    <w:rsid w:val="00A15E57"/>
    <w:rsid w:val="00A15F00"/>
    <w:rsid w:val="00A16356"/>
    <w:rsid w:val="00A1641C"/>
    <w:rsid w:val="00A16720"/>
    <w:rsid w:val="00A16D5E"/>
    <w:rsid w:val="00A1721B"/>
    <w:rsid w:val="00A1727D"/>
    <w:rsid w:val="00A173C0"/>
    <w:rsid w:val="00A1767A"/>
    <w:rsid w:val="00A17A1C"/>
    <w:rsid w:val="00A17D24"/>
    <w:rsid w:val="00A17E3A"/>
    <w:rsid w:val="00A20020"/>
    <w:rsid w:val="00A2029D"/>
    <w:rsid w:val="00A20441"/>
    <w:rsid w:val="00A204E5"/>
    <w:rsid w:val="00A2050C"/>
    <w:rsid w:val="00A20564"/>
    <w:rsid w:val="00A205A6"/>
    <w:rsid w:val="00A207EE"/>
    <w:rsid w:val="00A20A14"/>
    <w:rsid w:val="00A20C34"/>
    <w:rsid w:val="00A20D14"/>
    <w:rsid w:val="00A20DA2"/>
    <w:rsid w:val="00A20DCC"/>
    <w:rsid w:val="00A20ED4"/>
    <w:rsid w:val="00A21339"/>
    <w:rsid w:val="00A217CD"/>
    <w:rsid w:val="00A2197A"/>
    <w:rsid w:val="00A21A4A"/>
    <w:rsid w:val="00A21AB8"/>
    <w:rsid w:val="00A21F74"/>
    <w:rsid w:val="00A220AB"/>
    <w:rsid w:val="00A220EC"/>
    <w:rsid w:val="00A221CC"/>
    <w:rsid w:val="00A223EA"/>
    <w:rsid w:val="00A22546"/>
    <w:rsid w:val="00A22678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1A5"/>
    <w:rsid w:val="00A24346"/>
    <w:rsid w:val="00A246A6"/>
    <w:rsid w:val="00A2492F"/>
    <w:rsid w:val="00A24A50"/>
    <w:rsid w:val="00A24CA0"/>
    <w:rsid w:val="00A24FFF"/>
    <w:rsid w:val="00A25804"/>
    <w:rsid w:val="00A25A86"/>
    <w:rsid w:val="00A25AE3"/>
    <w:rsid w:val="00A25B8B"/>
    <w:rsid w:val="00A26248"/>
    <w:rsid w:val="00A26348"/>
    <w:rsid w:val="00A26734"/>
    <w:rsid w:val="00A269FD"/>
    <w:rsid w:val="00A26CE6"/>
    <w:rsid w:val="00A26E22"/>
    <w:rsid w:val="00A26EE0"/>
    <w:rsid w:val="00A27117"/>
    <w:rsid w:val="00A271FD"/>
    <w:rsid w:val="00A27630"/>
    <w:rsid w:val="00A27659"/>
    <w:rsid w:val="00A27A7B"/>
    <w:rsid w:val="00A27ADF"/>
    <w:rsid w:val="00A27B00"/>
    <w:rsid w:val="00A27ECD"/>
    <w:rsid w:val="00A30411"/>
    <w:rsid w:val="00A3095D"/>
    <w:rsid w:val="00A30A57"/>
    <w:rsid w:val="00A30A89"/>
    <w:rsid w:val="00A30CE2"/>
    <w:rsid w:val="00A30F70"/>
    <w:rsid w:val="00A3148C"/>
    <w:rsid w:val="00A3149C"/>
    <w:rsid w:val="00A314D2"/>
    <w:rsid w:val="00A315B2"/>
    <w:rsid w:val="00A315C1"/>
    <w:rsid w:val="00A31860"/>
    <w:rsid w:val="00A31A00"/>
    <w:rsid w:val="00A31DD6"/>
    <w:rsid w:val="00A31EDE"/>
    <w:rsid w:val="00A323D9"/>
    <w:rsid w:val="00A32453"/>
    <w:rsid w:val="00A327CF"/>
    <w:rsid w:val="00A32916"/>
    <w:rsid w:val="00A32B9C"/>
    <w:rsid w:val="00A32CB9"/>
    <w:rsid w:val="00A32F32"/>
    <w:rsid w:val="00A32F4C"/>
    <w:rsid w:val="00A32F92"/>
    <w:rsid w:val="00A33171"/>
    <w:rsid w:val="00A332CA"/>
    <w:rsid w:val="00A333D4"/>
    <w:rsid w:val="00A3371B"/>
    <w:rsid w:val="00A3398D"/>
    <w:rsid w:val="00A33A0B"/>
    <w:rsid w:val="00A33E81"/>
    <w:rsid w:val="00A34014"/>
    <w:rsid w:val="00A34066"/>
    <w:rsid w:val="00A341F3"/>
    <w:rsid w:val="00A3459F"/>
    <w:rsid w:val="00A347B1"/>
    <w:rsid w:val="00A3482A"/>
    <w:rsid w:val="00A34864"/>
    <w:rsid w:val="00A34C8E"/>
    <w:rsid w:val="00A35001"/>
    <w:rsid w:val="00A352DB"/>
    <w:rsid w:val="00A35361"/>
    <w:rsid w:val="00A3537D"/>
    <w:rsid w:val="00A35B4F"/>
    <w:rsid w:val="00A35CE3"/>
    <w:rsid w:val="00A35EA4"/>
    <w:rsid w:val="00A35F12"/>
    <w:rsid w:val="00A365DE"/>
    <w:rsid w:val="00A368DF"/>
    <w:rsid w:val="00A36B30"/>
    <w:rsid w:val="00A36B58"/>
    <w:rsid w:val="00A36D93"/>
    <w:rsid w:val="00A36E2F"/>
    <w:rsid w:val="00A36FFA"/>
    <w:rsid w:val="00A3753D"/>
    <w:rsid w:val="00A377DD"/>
    <w:rsid w:val="00A37859"/>
    <w:rsid w:val="00A3786E"/>
    <w:rsid w:val="00A378C9"/>
    <w:rsid w:val="00A37C22"/>
    <w:rsid w:val="00A37D84"/>
    <w:rsid w:val="00A37E4B"/>
    <w:rsid w:val="00A401DB"/>
    <w:rsid w:val="00A4124D"/>
    <w:rsid w:val="00A414FC"/>
    <w:rsid w:val="00A41686"/>
    <w:rsid w:val="00A41753"/>
    <w:rsid w:val="00A4188F"/>
    <w:rsid w:val="00A41DB6"/>
    <w:rsid w:val="00A41E1F"/>
    <w:rsid w:val="00A4217C"/>
    <w:rsid w:val="00A421A1"/>
    <w:rsid w:val="00A421B3"/>
    <w:rsid w:val="00A42222"/>
    <w:rsid w:val="00A4239B"/>
    <w:rsid w:val="00A42429"/>
    <w:rsid w:val="00A424BF"/>
    <w:rsid w:val="00A424E0"/>
    <w:rsid w:val="00A42676"/>
    <w:rsid w:val="00A42701"/>
    <w:rsid w:val="00A4282A"/>
    <w:rsid w:val="00A42B38"/>
    <w:rsid w:val="00A42CC4"/>
    <w:rsid w:val="00A42F7F"/>
    <w:rsid w:val="00A430A1"/>
    <w:rsid w:val="00A431F5"/>
    <w:rsid w:val="00A433C6"/>
    <w:rsid w:val="00A438EA"/>
    <w:rsid w:val="00A43A0B"/>
    <w:rsid w:val="00A43A13"/>
    <w:rsid w:val="00A44105"/>
    <w:rsid w:val="00A4429D"/>
    <w:rsid w:val="00A444AD"/>
    <w:rsid w:val="00A446C0"/>
    <w:rsid w:val="00A44B7D"/>
    <w:rsid w:val="00A450DC"/>
    <w:rsid w:val="00A454DA"/>
    <w:rsid w:val="00A45AED"/>
    <w:rsid w:val="00A45B46"/>
    <w:rsid w:val="00A45B63"/>
    <w:rsid w:val="00A45E50"/>
    <w:rsid w:val="00A45EB1"/>
    <w:rsid w:val="00A45ECC"/>
    <w:rsid w:val="00A45EF6"/>
    <w:rsid w:val="00A4610A"/>
    <w:rsid w:val="00A4628A"/>
    <w:rsid w:val="00A464D0"/>
    <w:rsid w:val="00A46572"/>
    <w:rsid w:val="00A465CE"/>
    <w:rsid w:val="00A46611"/>
    <w:rsid w:val="00A46B18"/>
    <w:rsid w:val="00A46FDF"/>
    <w:rsid w:val="00A4725D"/>
    <w:rsid w:val="00A47641"/>
    <w:rsid w:val="00A47654"/>
    <w:rsid w:val="00A4766E"/>
    <w:rsid w:val="00A47704"/>
    <w:rsid w:val="00A4789B"/>
    <w:rsid w:val="00A47AE9"/>
    <w:rsid w:val="00A47EED"/>
    <w:rsid w:val="00A47EFD"/>
    <w:rsid w:val="00A47FA7"/>
    <w:rsid w:val="00A5005C"/>
    <w:rsid w:val="00A505C0"/>
    <w:rsid w:val="00A508AF"/>
    <w:rsid w:val="00A50BC5"/>
    <w:rsid w:val="00A50C3E"/>
    <w:rsid w:val="00A50E27"/>
    <w:rsid w:val="00A50EC5"/>
    <w:rsid w:val="00A5116D"/>
    <w:rsid w:val="00A5131B"/>
    <w:rsid w:val="00A516AB"/>
    <w:rsid w:val="00A519A0"/>
    <w:rsid w:val="00A51D0A"/>
    <w:rsid w:val="00A52017"/>
    <w:rsid w:val="00A5206C"/>
    <w:rsid w:val="00A5218A"/>
    <w:rsid w:val="00A522A7"/>
    <w:rsid w:val="00A52303"/>
    <w:rsid w:val="00A524FB"/>
    <w:rsid w:val="00A52C19"/>
    <w:rsid w:val="00A52CBC"/>
    <w:rsid w:val="00A53158"/>
    <w:rsid w:val="00A53451"/>
    <w:rsid w:val="00A534D4"/>
    <w:rsid w:val="00A5441C"/>
    <w:rsid w:val="00A54768"/>
    <w:rsid w:val="00A54822"/>
    <w:rsid w:val="00A549A9"/>
    <w:rsid w:val="00A54B76"/>
    <w:rsid w:val="00A54D60"/>
    <w:rsid w:val="00A54F07"/>
    <w:rsid w:val="00A54F2A"/>
    <w:rsid w:val="00A5500D"/>
    <w:rsid w:val="00A558ED"/>
    <w:rsid w:val="00A55A3B"/>
    <w:rsid w:val="00A55A3F"/>
    <w:rsid w:val="00A55B5E"/>
    <w:rsid w:val="00A55C25"/>
    <w:rsid w:val="00A55EFD"/>
    <w:rsid w:val="00A56184"/>
    <w:rsid w:val="00A5647D"/>
    <w:rsid w:val="00A56C7D"/>
    <w:rsid w:val="00A56FDC"/>
    <w:rsid w:val="00A57591"/>
    <w:rsid w:val="00A57635"/>
    <w:rsid w:val="00A57AF1"/>
    <w:rsid w:val="00A57B5A"/>
    <w:rsid w:val="00A57CF9"/>
    <w:rsid w:val="00A57F80"/>
    <w:rsid w:val="00A6032C"/>
    <w:rsid w:val="00A604C4"/>
    <w:rsid w:val="00A6050E"/>
    <w:rsid w:val="00A605EE"/>
    <w:rsid w:val="00A608DC"/>
    <w:rsid w:val="00A60906"/>
    <w:rsid w:val="00A60AD1"/>
    <w:rsid w:val="00A60D62"/>
    <w:rsid w:val="00A60DFB"/>
    <w:rsid w:val="00A60E3E"/>
    <w:rsid w:val="00A60E92"/>
    <w:rsid w:val="00A60FD5"/>
    <w:rsid w:val="00A61064"/>
    <w:rsid w:val="00A61222"/>
    <w:rsid w:val="00A6136D"/>
    <w:rsid w:val="00A613E7"/>
    <w:rsid w:val="00A6156C"/>
    <w:rsid w:val="00A615C9"/>
    <w:rsid w:val="00A61661"/>
    <w:rsid w:val="00A61773"/>
    <w:rsid w:val="00A61775"/>
    <w:rsid w:val="00A618CB"/>
    <w:rsid w:val="00A61A8C"/>
    <w:rsid w:val="00A61BF1"/>
    <w:rsid w:val="00A61F8B"/>
    <w:rsid w:val="00A62307"/>
    <w:rsid w:val="00A623BC"/>
    <w:rsid w:val="00A62404"/>
    <w:rsid w:val="00A628DC"/>
    <w:rsid w:val="00A6294B"/>
    <w:rsid w:val="00A62A0F"/>
    <w:rsid w:val="00A62BC2"/>
    <w:rsid w:val="00A62DFA"/>
    <w:rsid w:val="00A6326B"/>
    <w:rsid w:val="00A636A4"/>
    <w:rsid w:val="00A6386A"/>
    <w:rsid w:val="00A63902"/>
    <w:rsid w:val="00A639FB"/>
    <w:rsid w:val="00A63C01"/>
    <w:rsid w:val="00A63CF0"/>
    <w:rsid w:val="00A63D2F"/>
    <w:rsid w:val="00A63E3F"/>
    <w:rsid w:val="00A63E91"/>
    <w:rsid w:val="00A63FCE"/>
    <w:rsid w:val="00A64438"/>
    <w:rsid w:val="00A64825"/>
    <w:rsid w:val="00A648C0"/>
    <w:rsid w:val="00A64A7F"/>
    <w:rsid w:val="00A64D8D"/>
    <w:rsid w:val="00A64FB4"/>
    <w:rsid w:val="00A65116"/>
    <w:rsid w:val="00A65167"/>
    <w:rsid w:val="00A65381"/>
    <w:rsid w:val="00A653FF"/>
    <w:rsid w:val="00A65502"/>
    <w:rsid w:val="00A6554C"/>
    <w:rsid w:val="00A6583A"/>
    <w:rsid w:val="00A65857"/>
    <w:rsid w:val="00A65B6D"/>
    <w:rsid w:val="00A65C65"/>
    <w:rsid w:val="00A65CCB"/>
    <w:rsid w:val="00A65F11"/>
    <w:rsid w:val="00A65F15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B92"/>
    <w:rsid w:val="00A66C0A"/>
    <w:rsid w:val="00A66FBA"/>
    <w:rsid w:val="00A67265"/>
    <w:rsid w:val="00A6739C"/>
    <w:rsid w:val="00A674AA"/>
    <w:rsid w:val="00A6788E"/>
    <w:rsid w:val="00A67B1C"/>
    <w:rsid w:val="00A67CC3"/>
    <w:rsid w:val="00A67D0D"/>
    <w:rsid w:val="00A7013C"/>
    <w:rsid w:val="00A7032B"/>
    <w:rsid w:val="00A703D3"/>
    <w:rsid w:val="00A7046B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AD"/>
    <w:rsid w:val="00A70EE9"/>
    <w:rsid w:val="00A70EF3"/>
    <w:rsid w:val="00A70FDE"/>
    <w:rsid w:val="00A70FEA"/>
    <w:rsid w:val="00A7109B"/>
    <w:rsid w:val="00A713FF"/>
    <w:rsid w:val="00A716D9"/>
    <w:rsid w:val="00A718BF"/>
    <w:rsid w:val="00A718D5"/>
    <w:rsid w:val="00A71D82"/>
    <w:rsid w:val="00A71DAE"/>
    <w:rsid w:val="00A71E8B"/>
    <w:rsid w:val="00A71F0C"/>
    <w:rsid w:val="00A72800"/>
    <w:rsid w:val="00A728E0"/>
    <w:rsid w:val="00A72B10"/>
    <w:rsid w:val="00A72FF6"/>
    <w:rsid w:val="00A73361"/>
    <w:rsid w:val="00A733B7"/>
    <w:rsid w:val="00A735F6"/>
    <w:rsid w:val="00A7376A"/>
    <w:rsid w:val="00A73E16"/>
    <w:rsid w:val="00A73F70"/>
    <w:rsid w:val="00A7417B"/>
    <w:rsid w:val="00A74551"/>
    <w:rsid w:val="00A7457C"/>
    <w:rsid w:val="00A74A99"/>
    <w:rsid w:val="00A74D11"/>
    <w:rsid w:val="00A74E62"/>
    <w:rsid w:val="00A75669"/>
    <w:rsid w:val="00A756C4"/>
    <w:rsid w:val="00A75797"/>
    <w:rsid w:val="00A75825"/>
    <w:rsid w:val="00A758B0"/>
    <w:rsid w:val="00A758C4"/>
    <w:rsid w:val="00A75BEF"/>
    <w:rsid w:val="00A75C6D"/>
    <w:rsid w:val="00A75F66"/>
    <w:rsid w:val="00A761A9"/>
    <w:rsid w:val="00A76456"/>
    <w:rsid w:val="00A765FC"/>
    <w:rsid w:val="00A76841"/>
    <w:rsid w:val="00A76A45"/>
    <w:rsid w:val="00A76C3E"/>
    <w:rsid w:val="00A76D72"/>
    <w:rsid w:val="00A76DC6"/>
    <w:rsid w:val="00A76E0F"/>
    <w:rsid w:val="00A7714E"/>
    <w:rsid w:val="00A775B3"/>
    <w:rsid w:val="00A77A28"/>
    <w:rsid w:val="00A77AF0"/>
    <w:rsid w:val="00A77D8F"/>
    <w:rsid w:val="00A77FA3"/>
    <w:rsid w:val="00A80445"/>
    <w:rsid w:val="00A80498"/>
    <w:rsid w:val="00A805F3"/>
    <w:rsid w:val="00A807BC"/>
    <w:rsid w:val="00A808EB"/>
    <w:rsid w:val="00A80A94"/>
    <w:rsid w:val="00A80C0F"/>
    <w:rsid w:val="00A80CCA"/>
    <w:rsid w:val="00A81510"/>
    <w:rsid w:val="00A8164F"/>
    <w:rsid w:val="00A818A4"/>
    <w:rsid w:val="00A8196A"/>
    <w:rsid w:val="00A81CB8"/>
    <w:rsid w:val="00A82194"/>
    <w:rsid w:val="00A82594"/>
    <w:rsid w:val="00A827E0"/>
    <w:rsid w:val="00A82D64"/>
    <w:rsid w:val="00A83080"/>
    <w:rsid w:val="00A831C9"/>
    <w:rsid w:val="00A83291"/>
    <w:rsid w:val="00A83318"/>
    <w:rsid w:val="00A83345"/>
    <w:rsid w:val="00A83829"/>
    <w:rsid w:val="00A83870"/>
    <w:rsid w:val="00A83964"/>
    <w:rsid w:val="00A83995"/>
    <w:rsid w:val="00A83A71"/>
    <w:rsid w:val="00A83B53"/>
    <w:rsid w:val="00A83D39"/>
    <w:rsid w:val="00A83D5A"/>
    <w:rsid w:val="00A83DC7"/>
    <w:rsid w:val="00A83E80"/>
    <w:rsid w:val="00A84161"/>
    <w:rsid w:val="00A84254"/>
    <w:rsid w:val="00A84340"/>
    <w:rsid w:val="00A84626"/>
    <w:rsid w:val="00A8475A"/>
    <w:rsid w:val="00A84872"/>
    <w:rsid w:val="00A84888"/>
    <w:rsid w:val="00A84A03"/>
    <w:rsid w:val="00A84BB3"/>
    <w:rsid w:val="00A84C20"/>
    <w:rsid w:val="00A8508A"/>
    <w:rsid w:val="00A854B8"/>
    <w:rsid w:val="00A856F5"/>
    <w:rsid w:val="00A8596A"/>
    <w:rsid w:val="00A85DF0"/>
    <w:rsid w:val="00A85E64"/>
    <w:rsid w:val="00A86221"/>
    <w:rsid w:val="00A862AE"/>
    <w:rsid w:val="00A8630E"/>
    <w:rsid w:val="00A8648A"/>
    <w:rsid w:val="00A864D5"/>
    <w:rsid w:val="00A8654D"/>
    <w:rsid w:val="00A8685A"/>
    <w:rsid w:val="00A8692A"/>
    <w:rsid w:val="00A86C3B"/>
    <w:rsid w:val="00A86C96"/>
    <w:rsid w:val="00A86CE1"/>
    <w:rsid w:val="00A86DCB"/>
    <w:rsid w:val="00A8739B"/>
    <w:rsid w:val="00A8740B"/>
    <w:rsid w:val="00A874A3"/>
    <w:rsid w:val="00A87B03"/>
    <w:rsid w:val="00A87BC7"/>
    <w:rsid w:val="00A87C4F"/>
    <w:rsid w:val="00A87DBF"/>
    <w:rsid w:val="00A87ED2"/>
    <w:rsid w:val="00A90222"/>
    <w:rsid w:val="00A90449"/>
    <w:rsid w:val="00A90672"/>
    <w:rsid w:val="00A90AAE"/>
    <w:rsid w:val="00A90AE7"/>
    <w:rsid w:val="00A90AFC"/>
    <w:rsid w:val="00A90CD8"/>
    <w:rsid w:val="00A90F68"/>
    <w:rsid w:val="00A912EA"/>
    <w:rsid w:val="00A91794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356C"/>
    <w:rsid w:val="00A9381A"/>
    <w:rsid w:val="00A938C7"/>
    <w:rsid w:val="00A93BCB"/>
    <w:rsid w:val="00A93C0C"/>
    <w:rsid w:val="00A93EF9"/>
    <w:rsid w:val="00A9401B"/>
    <w:rsid w:val="00A940B8"/>
    <w:rsid w:val="00A9427D"/>
    <w:rsid w:val="00A942D7"/>
    <w:rsid w:val="00A9434C"/>
    <w:rsid w:val="00A943D0"/>
    <w:rsid w:val="00A9485C"/>
    <w:rsid w:val="00A94A34"/>
    <w:rsid w:val="00A94BD2"/>
    <w:rsid w:val="00A94CF9"/>
    <w:rsid w:val="00A951C5"/>
    <w:rsid w:val="00A95425"/>
    <w:rsid w:val="00A95992"/>
    <w:rsid w:val="00A95A3D"/>
    <w:rsid w:val="00A95BB1"/>
    <w:rsid w:val="00A95D34"/>
    <w:rsid w:val="00A95F8F"/>
    <w:rsid w:val="00A96084"/>
    <w:rsid w:val="00A96228"/>
    <w:rsid w:val="00A966DD"/>
    <w:rsid w:val="00A96A36"/>
    <w:rsid w:val="00A96AD1"/>
    <w:rsid w:val="00A96BD4"/>
    <w:rsid w:val="00A96C11"/>
    <w:rsid w:val="00A96D3F"/>
    <w:rsid w:val="00A96D8D"/>
    <w:rsid w:val="00A96FD7"/>
    <w:rsid w:val="00A9733B"/>
    <w:rsid w:val="00A977EE"/>
    <w:rsid w:val="00A97803"/>
    <w:rsid w:val="00A97902"/>
    <w:rsid w:val="00A97B44"/>
    <w:rsid w:val="00A97B80"/>
    <w:rsid w:val="00A97D1B"/>
    <w:rsid w:val="00A97E96"/>
    <w:rsid w:val="00AA01A6"/>
    <w:rsid w:val="00AA0718"/>
    <w:rsid w:val="00AA0738"/>
    <w:rsid w:val="00AA0799"/>
    <w:rsid w:val="00AA0BF4"/>
    <w:rsid w:val="00AA1254"/>
    <w:rsid w:val="00AA12E1"/>
    <w:rsid w:val="00AA1576"/>
    <w:rsid w:val="00AA159C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553"/>
    <w:rsid w:val="00AA35CE"/>
    <w:rsid w:val="00AA3884"/>
    <w:rsid w:val="00AA3918"/>
    <w:rsid w:val="00AA3953"/>
    <w:rsid w:val="00AA3A7F"/>
    <w:rsid w:val="00AA3BE5"/>
    <w:rsid w:val="00AA3C3E"/>
    <w:rsid w:val="00AA3DC7"/>
    <w:rsid w:val="00AA3E54"/>
    <w:rsid w:val="00AA42A3"/>
    <w:rsid w:val="00AA4460"/>
    <w:rsid w:val="00AA486C"/>
    <w:rsid w:val="00AA4A36"/>
    <w:rsid w:val="00AA4D4C"/>
    <w:rsid w:val="00AA4E31"/>
    <w:rsid w:val="00AA4F93"/>
    <w:rsid w:val="00AA51E0"/>
    <w:rsid w:val="00AA523F"/>
    <w:rsid w:val="00AA5278"/>
    <w:rsid w:val="00AA528D"/>
    <w:rsid w:val="00AA58DE"/>
    <w:rsid w:val="00AA5BF2"/>
    <w:rsid w:val="00AA5CF3"/>
    <w:rsid w:val="00AA5D86"/>
    <w:rsid w:val="00AA5EB8"/>
    <w:rsid w:val="00AA5FC7"/>
    <w:rsid w:val="00AA608B"/>
    <w:rsid w:val="00AA6324"/>
    <w:rsid w:val="00AA6AF1"/>
    <w:rsid w:val="00AA6C06"/>
    <w:rsid w:val="00AA6D7B"/>
    <w:rsid w:val="00AA6EBD"/>
    <w:rsid w:val="00AA7105"/>
    <w:rsid w:val="00AA72A6"/>
    <w:rsid w:val="00AA735A"/>
    <w:rsid w:val="00AA7637"/>
    <w:rsid w:val="00AA76F8"/>
    <w:rsid w:val="00AA7762"/>
    <w:rsid w:val="00AA78C4"/>
    <w:rsid w:val="00AA7DA9"/>
    <w:rsid w:val="00AA7F15"/>
    <w:rsid w:val="00AB016B"/>
    <w:rsid w:val="00AB01BF"/>
    <w:rsid w:val="00AB0431"/>
    <w:rsid w:val="00AB0557"/>
    <w:rsid w:val="00AB0668"/>
    <w:rsid w:val="00AB06AE"/>
    <w:rsid w:val="00AB0B8F"/>
    <w:rsid w:val="00AB0D6A"/>
    <w:rsid w:val="00AB0E0B"/>
    <w:rsid w:val="00AB0ECF"/>
    <w:rsid w:val="00AB107A"/>
    <w:rsid w:val="00AB1088"/>
    <w:rsid w:val="00AB111E"/>
    <w:rsid w:val="00AB1127"/>
    <w:rsid w:val="00AB1175"/>
    <w:rsid w:val="00AB1209"/>
    <w:rsid w:val="00AB14DF"/>
    <w:rsid w:val="00AB159C"/>
    <w:rsid w:val="00AB1813"/>
    <w:rsid w:val="00AB1A71"/>
    <w:rsid w:val="00AB1BD2"/>
    <w:rsid w:val="00AB1D00"/>
    <w:rsid w:val="00AB1D3A"/>
    <w:rsid w:val="00AB2844"/>
    <w:rsid w:val="00AB2A71"/>
    <w:rsid w:val="00AB2D74"/>
    <w:rsid w:val="00AB2FDB"/>
    <w:rsid w:val="00AB307E"/>
    <w:rsid w:val="00AB356B"/>
    <w:rsid w:val="00AB358D"/>
    <w:rsid w:val="00AB35DC"/>
    <w:rsid w:val="00AB369D"/>
    <w:rsid w:val="00AB3798"/>
    <w:rsid w:val="00AB37CE"/>
    <w:rsid w:val="00AB3ADA"/>
    <w:rsid w:val="00AB3C80"/>
    <w:rsid w:val="00AB402E"/>
    <w:rsid w:val="00AB4304"/>
    <w:rsid w:val="00AB4733"/>
    <w:rsid w:val="00AB49A9"/>
    <w:rsid w:val="00AB4A28"/>
    <w:rsid w:val="00AB4F1A"/>
    <w:rsid w:val="00AB5104"/>
    <w:rsid w:val="00AB51BA"/>
    <w:rsid w:val="00AB58B7"/>
    <w:rsid w:val="00AB5F5C"/>
    <w:rsid w:val="00AB60FF"/>
    <w:rsid w:val="00AB612C"/>
    <w:rsid w:val="00AB62F6"/>
    <w:rsid w:val="00AB64F6"/>
    <w:rsid w:val="00AB6562"/>
    <w:rsid w:val="00AB6E25"/>
    <w:rsid w:val="00AB6F58"/>
    <w:rsid w:val="00AB6FB1"/>
    <w:rsid w:val="00AB6FC9"/>
    <w:rsid w:val="00AB7401"/>
    <w:rsid w:val="00AB75A2"/>
    <w:rsid w:val="00AB7768"/>
    <w:rsid w:val="00AB778A"/>
    <w:rsid w:val="00AB7818"/>
    <w:rsid w:val="00AB782F"/>
    <w:rsid w:val="00AB7864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A9"/>
    <w:rsid w:val="00AC0AC7"/>
    <w:rsid w:val="00AC0F54"/>
    <w:rsid w:val="00AC1792"/>
    <w:rsid w:val="00AC1FFA"/>
    <w:rsid w:val="00AC202E"/>
    <w:rsid w:val="00AC215E"/>
    <w:rsid w:val="00AC2532"/>
    <w:rsid w:val="00AC2933"/>
    <w:rsid w:val="00AC2CF4"/>
    <w:rsid w:val="00AC2D28"/>
    <w:rsid w:val="00AC2FA5"/>
    <w:rsid w:val="00AC300D"/>
    <w:rsid w:val="00AC31C1"/>
    <w:rsid w:val="00AC345D"/>
    <w:rsid w:val="00AC3616"/>
    <w:rsid w:val="00AC391E"/>
    <w:rsid w:val="00AC3B03"/>
    <w:rsid w:val="00AC3B93"/>
    <w:rsid w:val="00AC3C68"/>
    <w:rsid w:val="00AC3F79"/>
    <w:rsid w:val="00AC4057"/>
    <w:rsid w:val="00AC407D"/>
    <w:rsid w:val="00AC414A"/>
    <w:rsid w:val="00AC42E6"/>
    <w:rsid w:val="00AC4621"/>
    <w:rsid w:val="00AC46CE"/>
    <w:rsid w:val="00AC4A7B"/>
    <w:rsid w:val="00AC4C12"/>
    <w:rsid w:val="00AC4CA5"/>
    <w:rsid w:val="00AC4F39"/>
    <w:rsid w:val="00AC4F8B"/>
    <w:rsid w:val="00AC5028"/>
    <w:rsid w:val="00AC5474"/>
    <w:rsid w:val="00AC561A"/>
    <w:rsid w:val="00AC5639"/>
    <w:rsid w:val="00AC5684"/>
    <w:rsid w:val="00AC575E"/>
    <w:rsid w:val="00AC5B77"/>
    <w:rsid w:val="00AC5BD7"/>
    <w:rsid w:val="00AC5CB7"/>
    <w:rsid w:val="00AC5D2E"/>
    <w:rsid w:val="00AC5EC0"/>
    <w:rsid w:val="00AC5FCA"/>
    <w:rsid w:val="00AC5FEE"/>
    <w:rsid w:val="00AC6079"/>
    <w:rsid w:val="00AC6384"/>
    <w:rsid w:val="00AC64A6"/>
    <w:rsid w:val="00AC6B63"/>
    <w:rsid w:val="00AC6CE5"/>
    <w:rsid w:val="00AC6D6E"/>
    <w:rsid w:val="00AC6F43"/>
    <w:rsid w:val="00AC6F68"/>
    <w:rsid w:val="00AC6F99"/>
    <w:rsid w:val="00AC750E"/>
    <w:rsid w:val="00AC7711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69"/>
    <w:rsid w:val="00AD05D9"/>
    <w:rsid w:val="00AD07C2"/>
    <w:rsid w:val="00AD0A30"/>
    <w:rsid w:val="00AD0AC9"/>
    <w:rsid w:val="00AD0C96"/>
    <w:rsid w:val="00AD10E0"/>
    <w:rsid w:val="00AD1108"/>
    <w:rsid w:val="00AD1395"/>
    <w:rsid w:val="00AD1479"/>
    <w:rsid w:val="00AD1953"/>
    <w:rsid w:val="00AD1A49"/>
    <w:rsid w:val="00AD1B30"/>
    <w:rsid w:val="00AD1E44"/>
    <w:rsid w:val="00AD1FAC"/>
    <w:rsid w:val="00AD2308"/>
    <w:rsid w:val="00AD235D"/>
    <w:rsid w:val="00AD283E"/>
    <w:rsid w:val="00AD2DCF"/>
    <w:rsid w:val="00AD2EC7"/>
    <w:rsid w:val="00AD37A9"/>
    <w:rsid w:val="00AD39F3"/>
    <w:rsid w:val="00AD3A8C"/>
    <w:rsid w:val="00AD3AA6"/>
    <w:rsid w:val="00AD3BF6"/>
    <w:rsid w:val="00AD40D4"/>
    <w:rsid w:val="00AD41FD"/>
    <w:rsid w:val="00AD47EA"/>
    <w:rsid w:val="00AD48A6"/>
    <w:rsid w:val="00AD4AB4"/>
    <w:rsid w:val="00AD4DD3"/>
    <w:rsid w:val="00AD4E96"/>
    <w:rsid w:val="00AD5158"/>
    <w:rsid w:val="00AD5447"/>
    <w:rsid w:val="00AD54C9"/>
    <w:rsid w:val="00AD5693"/>
    <w:rsid w:val="00AD5965"/>
    <w:rsid w:val="00AD5E92"/>
    <w:rsid w:val="00AD5F5D"/>
    <w:rsid w:val="00AD62A5"/>
    <w:rsid w:val="00AD64D4"/>
    <w:rsid w:val="00AD6560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AB6"/>
    <w:rsid w:val="00AD7D29"/>
    <w:rsid w:val="00AD7D57"/>
    <w:rsid w:val="00AE00C9"/>
    <w:rsid w:val="00AE0331"/>
    <w:rsid w:val="00AE065E"/>
    <w:rsid w:val="00AE0B0E"/>
    <w:rsid w:val="00AE0B4D"/>
    <w:rsid w:val="00AE0CC0"/>
    <w:rsid w:val="00AE0D60"/>
    <w:rsid w:val="00AE0F32"/>
    <w:rsid w:val="00AE0F4F"/>
    <w:rsid w:val="00AE11FE"/>
    <w:rsid w:val="00AE1310"/>
    <w:rsid w:val="00AE139C"/>
    <w:rsid w:val="00AE1425"/>
    <w:rsid w:val="00AE1641"/>
    <w:rsid w:val="00AE1729"/>
    <w:rsid w:val="00AE1C68"/>
    <w:rsid w:val="00AE1D1B"/>
    <w:rsid w:val="00AE1F90"/>
    <w:rsid w:val="00AE2061"/>
    <w:rsid w:val="00AE245E"/>
    <w:rsid w:val="00AE246A"/>
    <w:rsid w:val="00AE2533"/>
    <w:rsid w:val="00AE269E"/>
    <w:rsid w:val="00AE27CD"/>
    <w:rsid w:val="00AE2C8D"/>
    <w:rsid w:val="00AE2D4E"/>
    <w:rsid w:val="00AE2DF3"/>
    <w:rsid w:val="00AE2E45"/>
    <w:rsid w:val="00AE2FCD"/>
    <w:rsid w:val="00AE32FC"/>
    <w:rsid w:val="00AE3709"/>
    <w:rsid w:val="00AE371B"/>
    <w:rsid w:val="00AE375C"/>
    <w:rsid w:val="00AE3B2F"/>
    <w:rsid w:val="00AE3D2B"/>
    <w:rsid w:val="00AE3E6F"/>
    <w:rsid w:val="00AE3EF9"/>
    <w:rsid w:val="00AE4103"/>
    <w:rsid w:val="00AE42DF"/>
    <w:rsid w:val="00AE4559"/>
    <w:rsid w:val="00AE4788"/>
    <w:rsid w:val="00AE496B"/>
    <w:rsid w:val="00AE4980"/>
    <w:rsid w:val="00AE4998"/>
    <w:rsid w:val="00AE4B88"/>
    <w:rsid w:val="00AE4C2D"/>
    <w:rsid w:val="00AE4FF0"/>
    <w:rsid w:val="00AE5071"/>
    <w:rsid w:val="00AE5136"/>
    <w:rsid w:val="00AE5599"/>
    <w:rsid w:val="00AE55CF"/>
    <w:rsid w:val="00AE5892"/>
    <w:rsid w:val="00AE59C4"/>
    <w:rsid w:val="00AE5DCF"/>
    <w:rsid w:val="00AE5FA4"/>
    <w:rsid w:val="00AE60F4"/>
    <w:rsid w:val="00AE6157"/>
    <w:rsid w:val="00AE615B"/>
    <w:rsid w:val="00AE6537"/>
    <w:rsid w:val="00AE6716"/>
    <w:rsid w:val="00AE69BC"/>
    <w:rsid w:val="00AE710A"/>
    <w:rsid w:val="00AE737F"/>
    <w:rsid w:val="00AE74F7"/>
    <w:rsid w:val="00AE781B"/>
    <w:rsid w:val="00AE7827"/>
    <w:rsid w:val="00AE7F63"/>
    <w:rsid w:val="00AF00AE"/>
    <w:rsid w:val="00AF06B7"/>
    <w:rsid w:val="00AF06EB"/>
    <w:rsid w:val="00AF09BB"/>
    <w:rsid w:val="00AF0A73"/>
    <w:rsid w:val="00AF1073"/>
    <w:rsid w:val="00AF11DE"/>
    <w:rsid w:val="00AF11F7"/>
    <w:rsid w:val="00AF128B"/>
    <w:rsid w:val="00AF1709"/>
    <w:rsid w:val="00AF1963"/>
    <w:rsid w:val="00AF1CD4"/>
    <w:rsid w:val="00AF1F97"/>
    <w:rsid w:val="00AF2434"/>
    <w:rsid w:val="00AF2553"/>
    <w:rsid w:val="00AF2B47"/>
    <w:rsid w:val="00AF2B90"/>
    <w:rsid w:val="00AF2FF3"/>
    <w:rsid w:val="00AF306A"/>
    <w:rsid w:val="00AF30C1"/>
    <w:rsid w:val="00AF313D"/>
    <w:rsid w:val="00AF318C"/>
    <w:rsid w:val="00AF32AF"/>
    <w:rsid w:val="00AF3372"/>
    <w:rsid w:val="00AF3481"/>
    <w:rsid w:val="00AF349E"/>
    <w:rsid w:val="00AF34CF"/>
    <w:rsid w:val="00AF34D2"/>
    <w:rsid w:val="00AF3500"/>
    <w:rsid w:val="00AF3581"/>
    <w:rsid w:val="00AF3867"/>
    <w:rsid w:val="00AF3AB0"/>
    <w:rsid w:val="00AF3AB8"/>
    <w:rsid w:val="00AF3AD4"/>
    <w:rsid w:val="00AF3B64"/>
    <w:rsid w:val="00AF3C24"/>
    <w:rsid w:val="00AF3E68"/>
    <w:rsid w:val="00AF4042"/>
    <w:rsid w:val="00AF407D"/>
    <w:rsid w:val="00AF45DE"/>
    <w:rsid w:val="00AF4A0F"/>
    <w:rsid w:val="00AF4E42"/>
    <w:rsid w:val="00AF4E4D"/>
    <w:rsid w:val="00AF5395"/>
    <w:rsid w:val="00AF53F4"/>
    <w:rsid w:val="00AF55E7"/>
    <w:rsid w:val="00AF5659"/>
    <w:rsid w:val="00AF5877"/>
    <w:rsid w:val="00AF5A98"/>
    <w:rsid w:val="00AF5C6D"/>
    <w:rsid w:val="00AF5C89"/>
    <w:rsid w:val="00AF6463"/>
    <w:rsid w:val="00AF66F1"/>
    <w:rsid w:val="00AF688A"/>
    <w:rsid w:val="00AF690B"/>
    <w:rsid w:val="00AF7455"/>
    <w:rsid w:val="00AF7C55"/>
    <w:rsid w:val="00AF7ED0"/>
    <w:rsid w:val="00B0009C"/>
    <w:rsid w:val="00B001A6"/>
    <w:rsid w:val="00B00265"/>
    <w:rsid w:val="00B0029A"/>
    <w:rsid w:val="00B00CFB"/>
    <w:rsid w:val="00B00EE8"/>
    <w:rsid w:val="00B00F22"/>
    <w:rsid w:val="00B00F28"/>
    <w:rsid w:val="00B00FCC"/>
    <w:rsid w:val="00B0107C"/>
    <w:rsid w:val="00B01142"/>
    <w:rsid w:val="00B01389"/>
    <w:rsid w:val="00B01590"/>
    <w:rsid w:val="00B01620"/>
    <w:rsid w:val="00B01EC1"/>
    <w:rsid w:val="00B021D2"/>
    <w:rsid w:val="00B0227B"/>
    <w:rsid w:val="00B0233E"/>
    <w:rsid w:val="00B023B1"/>
    <w:rsid w:val="00B0259C"/>
    <w:rsid w:val="00B028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3D5"/>
    <w:rsid w:val="00B045F5"/>
    <w:rsid w:val="00B04620"/>
    <w:rsid w:val="00B0520C"/>
    <w:rsid w:val="00B0534D"/>
    <w:rsid w:val="00B05553"/>
    <w:rsid w:val="00B05594"/>
    <w:rsid w:val="00B05F28"/>
    <w:rsid w:val="00B061BF"/>
    <w:rsid w:val="00B063C7"/>
    <w:rsid w:val="00B064B5"/>
    <w:rsid w:val="00B065B3"/>
    <w:rsid w:val="00B066C6"/>
    <w:rsid w:val="00B0694C"/>
    <w:rsid w:val="00B0698B"/>
    <w:rsid w:val="00B07056"/>
    <w:rsid w:val="00B071C5"/>
    <w:rsid w:val="00B072B3"/>
    <w:rsid w:val="00B072D6"/>
    <w:rsid w:val="00B07925"/>
    <w:rsid w:val="00B07B82"/>
    <w:rsid w:val="00B07CC5"/>
    <w:rsid w:val="00B07E4F"/>
    <w:rsid w:val="00B07EE9"/>
    <w:rsid w:val="00B10096"/>
    <w:rsid w:val="00B10129"/>
    <w:rsid w:val="00B10174"/>
    <w:rsid w:val="00B10334"/>
    <w:rsid w:val="00B104F0"/>
    <w:rsid w:val="00B1074C"/>
    <w:rsid w:val="00B10A7D"/>
    <w:rsid w:val="00B10C7C"/>
    <w:rsid w:val="00B10C8C"/>
    <w:rsid w:val="00B10CB6"/>
    <w:rsid w:val="00B10D19"/>
    <w:rsid w:val="00B10D3C"/>
    <w:rsid w:val="00B10DCE"/>
    <w:rsid w:val="00B10EA8"/>
    <w:rsid w:val="00B11189"/>
    <w:rsid w:val="00B11385"/>
    <w:rsid w:val="00B11457"/>
    <w:rsid w:val="00B11484"/>
    <w:rsid w:val="00B1158F"/>
    <w:rsid w:val="00B115F8"/>
    <w:rsid w:val="00B11881"/>
    <w:rsid w:val="00B11A98"/>
    <w:rsid w:val="00B11E17"/>
    <w:rsid w:val="00B120EB"/>
    <w:rsid w:val="00B121EB"/>
    <w:rsid w:val="00B1226C"/>
    <w:rsid w:val="00B12278"/>
    <w:rsid w:val="00B1229F"/>
    <w:rsid w:val="00B12511"/>
    <w:rsid w:val="00B125C2"/>
    <w:rsid w:val="00B125FE"/>
    <w:rsid w:val="00B12C7F"/>
    <w:rsid w:val="00B131C0"/>
    <w:rsid w:val="00B13266"/>
    <w:rsid w:val="00B133AD"/>
    <w:rsid w:val="00B13C28"/>
    <w:rsid w:val="00B13FF0"/>
    <w:rsid w:val="00B14161"/>
    <w:rsid w:val="00B14575"/>
    <w:rsid w:val="00B14631"/>
    <w:rsid w:val="00B146D8"/>
    <w:rsid w:val="00B14952"/>
    <w:rsid w:val="00B149DE"/>
    <w:rsid w:val="00B14A47"/>
    <w:rsid w:val="00B14A99"/>
    <w:rsid w:val="00B14C64"/>
    <w:rsid w:val="00B15348"/>
    <w:rsid w:val="00B1562F"/>
    <w:rsid w:val="00B158E3"/>
    <w:rsid w:val="00B163E2"/>
    <w:rsid w:val="00B16453"/>
    <w:rsid w:val="00B16681"/>
    <w:rsid w:val="00B16E51"/>
    <w:rsid w:val="00B16EB0"/>
    <w:rsid w:val="00B16FA7"/>
    <w:rsid w:val="00B17188"/>
    <w:rsid w:val="00B17463"/>
    <w:rsid w:val="00B17767"/>
    <w:rsid w:val="00B178C9"/>
    <w:rsid w:val="00B17971"/>
    <w:rsid w:val="00B17B50"/>
    <w:rsid w:val="00B17C12"/>
    <w:rsid w:val="00B200C5"/>
    <w:rsid w:val="00B2010D"/>
    <w:rsid w:val="00B2015E"/>
    <w:rsid w:val="00B20247"/>
    <w:rsid w:val="00B20514"/>
    <w:rsid w:val="00B20829"/>
    <w:rsid w:val="00B2098B"/>
    <w:rsid w:val="00B2099B"/>
    <w:rsid w:val="00B209A8"/>
    <w:rsid w:val="00B20D3F"/>
    <w:rsid w:val="00B2115C"/>
    <w:rsid w:val="00B211D9"/>
    <w:rsid w:val="00B211EA"/>
    <w:rsid w:val="00B214D6"/>
    <w:rsid w:val="00B217AD"/>
    <w:rsid w:val="00B21A46"/>
    <w:rsid w:val="00B21C7B"/>
    <w:rsid w:val="00B21EBC"/>
    <w:rsid w:val="00B2230A"/>
    <w:rsid w:val="00B223AB"/>
    <w:rsid w:val="00B2280A"/>
    <w:rsid w:val="00B22A4E"/>
    <w:rsid w:val="00B22BCF"/>
    <w:rsid w:val="00B22BD7"/>
    <w:rsid w:val="00B22BE4"/>
    <w:rsid w:val="00B22C3F"/>
    <w:rsid w:val="00B22F66"/>
    <w:rsid w:val="00B23543"/>
    <w:rsid w:val="00B236D1"/>
    <w:rsid w:val="00B23700"/>
    <w:rsid w:val="00B23791"/>
    <w:rsid w:val="00B237B9"/>
    <w:rsid w:val="00B238AF"/>
    <w:rsid w:val="00B239FF"/>
    <w:rsid w:val="00B23B38"/>
    <w:rsid w:val="00B23D45"/>
    <w:rsid w:val="00B23E4C"/>
    <w:rsid w:val="00B240A6"/>
    <w:rsid w:val="00B24997"/>
    <w:rsid w:val="00B24A9C"/>
    <w:rsid w:val="00B24BCE"/>
    <w:rsid w:val="00B25264"/>
    <w:rsid w:val="00B25342"/>
    <w:rsid w:val="00B2539A"/>
    <w:rsid w:val="00B254CF"/>
    <w:rsid w:val="00B255F6"/>
    <w:rsid w:val="00B25948"/>
    <w:rsid w:val="00B25B06"/>
    <w:rsid w:val="00B25C35"/>
    <w:rsid w:val="00B25FD3"/>
    <w:rsid w:val="00B2604B"/>
    <w:rsid w:val="00B265EE"/>
    <w:rsid w:val="00B2672E"/>
    <w:rsid w:val="00B26833"/>
    <w:rsid w:val="00B26835"/>
    <w:rsid w:val="00B26909"/>
    <w:rsid w:val="00B26A10"/>
    <w:rsid w:val="00B26A48"/>
    <w:rsid w:val="00B26AD1"/>
    <w:rsid w:val="00B26E3A"/>
    <w:rsid w:val="00B26F08"/>
    <w:rsid w:val="00B271FE"/>
    <w:rsid w:val="00B27252"/>
    <w:rsid w:val="00B278A1"/>
    <w:rsid w:val="00B27A5A"/>
    <w:rsid w:val="00B27B4C"/>
    <w:rsid w:val="00B27BB3"/>
    <w:rsid w:val="00B27C27"/>
    <w:rsid w:val="00B27C62"/>
    <w:rsid w:val="00B27DF1"/>
    <w:rsid w:val="00B27F63"/>
    <w:rsid w:val="00B27FE5"/>
    <w:rsid w:val="00B305D7"/>
    <w:rsid w:val="00B30D55"/>
    <w:rsid w:val="00B30F10"/>
    <w:rsid w:val="00B31277"/>
    <w:rsid w:val="00B31398"/>
    <w:rsid w:val="00B313B6"/>
    <w:rsid w:val="00B3149C"/>
    <w:rsid w:val="00B316C6"/>
    <w:rsid w:val="00B319A0"/>
    <w:rsid w:val="00B31A1E"/>
    <w:rsid w:val="00B31ADE"/>
    <w:rsid w:val="00B31AFA"/>
    <w:rsid w:val="00B31B36"/>
    <w:rsid w:val="00B31C73"/>
    <w:rsid w:val="00B31D9B"/>
    <w:rsid w:val="00B31EDB"/>
    <w:rsid w:val="00B3259E"/>
    <w:rsid w:val="00B32D4E"/>
    <w:rsid w:val="00B32EDE"/>
    <w:rsid w:val="00B3304B"/>
    <w:rsid w:val="00B33193"/>
    <w:rsid w:val="00B33373"/>
    <w:rsid w:val="00B33BFF"/>
    <w:rsid w:val="00B33C2B"/>
    <w:rsid w:val="00B33D69"/>
    <w:rsid w:val="00B33E7C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A9C"/>
    <w:rsid w:val="00B34E53"/>
    <w:rsid w:val="00B34EBA"/>
    <w:rsid w:val="00B35557"/>
    <w:rsid w:val="00B35756"/>
    <w:rsid w:val="00B35B1B"/>
    <w:rsid w:val="00B35C09"/>
    <w:rsid w:val="00B35D50"/>
    <w:rsid w:val="00B35E71"/>
    <w:rsid w:val="00B3635B"/>
    <w:rsid w:val="00B36BC4"/>
    <w:rsid w:val="00B36EF5"/>
    <w:rsid w:val="00B37183"/>
    <w:rsid w:val="00B371DA"/>
    <w:rsid w:val="00B37554"/>
    <w:rsid w:val="00B378C2"/>
    <w:rsid w:val="00B37A08"/>
    <w:rsid w:val="00B37B5C"/>
    <w:rsid w:val="00B37B7C"/>
    <w:rsid w:val="00B37C2E"/>
    <w:rsid w:val="00B37E60"/>
    <w:rsid w:val="00B4062D"/>
    <w:rsid w:val="00B406BB"/>
    <w:rsid w:val="00B409D9"/>
    <w:rsid w:val="00B40AD4"/>
    <w:rsid w:val="00B40F2E"/>
    <w:rsid w:val="00B4149F"/>
    <w:rsid w:val="00B4164E"/>
    <w:rsid w:val="00B416D8"/>
    <w:rsid w:val="00B41B83"/>
    <w:rsid w:val="00B41B9E"/>
    <w:rsid w:val="00B41F0F"/>
    <w:rsid w:val="00B41F92"/>
    <w:rsid w:val="00B42265"/>
    <w:rsid w:val="00B4255F"/>
    <w:rsid w:val="00B42A85"/>
    <w:rsid w:val="00B42C74"/>
    <w:rsid w:val="00B42DED"/>
    <w:rsid w:val="00B42FC8"/>
    <w:rsid w:val="00B430F6"/>
    <w:rsid w:val="00B43488"/>
    <w:rsid w:val="00B4354E"/>
    <w:rsid w:val="00B437CC"/>
    <w:rsid w:val="00B43BFF"/>
    <w:rsid w:val="00B43CB5"/>
    <w:rsid w:val="00B43CDF"/>
    <w:rsid w:val="00B43F27"/>
    <w:rsid w:val="00B43FAD"/>
    <w:rsid w:val="00B44048"/>
    <w:rsid w:val="00B441C7"/>
    <w:rsid w:val="00B44CD2"/>
    <w:rsid w:val="00B44E5C"/>
    <w:rsid w:val="00B44E86"/>
    <w:rsid w:val="00B451D5"/>
    <w:rsid w:val="00B45240"/>
    <w:rsid w:val="00B4537C"/>
    <w:rsid w:val="00B454C6"/>
    <w:rsid w:val="00B454EC"/>
    <w:rsid w:val="00B456C6"/>
    <w:rsid w:val="00B45DDB"/>
    <w:rsid w:val="00B46135"/>
    <w:rsid w:val="00B46494"/>
    <w:rsid w:val="00B4662F"/>
    <w:rsid w:val="00B46834"/>
    <w:rsid w:val="00B4689A"/>
    <w:rsid w:val="00B4695E"/>
    <w:rsid w:val="00B46991"/>
    <w:rsid w:val="00B46EFD"/>
    <w:rsid w:val="00B46F6A"/>
    <w:rsid w:val="00B46FB1"/>
    <w:rsid w:val="00B47102"/>
    <w:rsid w:val="00B471A3"/>
    <w:rsid w:val="00B473B2"/>
    <w:rsid w:val="00B474D1"/>
    <w:rsid w:val="00B502E1"/>
    <w:rsid w:val="00B50413"/>
    <w:rsid w:val="00B504F2"/>
    <w:rsid w:val="00B5054D"/>
    <w:rsid w:val="00B507D6"/>
    <w:rsid w:val="00B5099F"/>
    <w:rsid w:val="00B509D4"/>
    <w:rsid w:val="00B50BBF"/>
    <w:rsid w:val="00B50CBB"/>
    <w:rsid w:val="00B50F73"/>
    <w:rsid w:val="00B51084"/>
    <w:rsid w:val="00B512B4"/>
    <w:rsid w:val="00B5137A"/>
    <w:rsid w:val="00B513EB"/>
    <w:rsid w:val="00B517A0"/>
    <w:rsid w:val="00B51986"/>
    <w:rsid w:val="00B519D9"/>
    <w:rsid w:val="00B519DC"/>
    <w:rsid w:val="00B51A37"/>
    <w:rsid w:val="00B51ABB"/>
    <w:rsid w:val="00B51CE6"/>
    <w:rsid w:val="00B51DDF"/>
    <w:rsid w:val="00B51EEE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F64"/>
    <w:rsid w:val="00B52FB1"/>
    <w:rsid w:val="00B52FF0"/>
    <w:rsid w:val="00B533A6"/>
    <w:rsid w:val="00B53405"/>
    <w:rsid w:val="00B53644"/>
    <w:rsid w:val="00B536B4"/>
    <w:rsid w:val="00B53D60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23C"/>
    <w:rsid w:val="00B552E9"/>
    <w:rsid w:val="00B5535A"/>
    <w:rsid w:val="00B55523"/>
    <w:rsid w:val="00B55641"/>
    <w:rsid w:val="00B5566C"/>
    <w:rsid w:val="00B55763"/>
    <w:rsid w:val="00B559BA"/>
    <w:rsid w:val="00B55B67"/>
    <w:rsid w:val="00B55E15"/>
    <w:rsid w:val="00B55F01"/>
    <w:rsid w:val="00B55F80"/>
    <w:rsid w:val="00B55F82"/>
    <w:rsid w:val="00B561ED"/>
    <w:rsid w:val="00B5664A"/>
    <w:rsid w:val="00B566FC"/>
    <w:rsid w:val="00B56CD6"/>
    <w:rsid w:val="00B5700C"/>
    <w:rsid w:val="00B5719F"/>
    <w:rsid w:val="00B5791F"/>
    <w:rsid w:val="00B57968"/>
    <w:rsid w:val="00B57B4C"/>
    <w:rsid w:val="00B57D72"/>
    <w:rsid w:val="00B57DE8"/>
    <w:rsid w:val="00B600E1"/>
    <w:rsid w:val="00B6028E"/>
    <w:rsid w:val="00B6058E"/>
    <w:rsid w:val="00B605EA"/>
    <w:rsid w:val="00B608DB"/>
    <w:rsid w:val="00B60948"/>
    <w:rsid w:val="00B60BBD"/>
    <w:rsid w:val="00B60DD2"/>
    <w:rsid w:val="00B612BC"/>
    <w:rsid w:val="00B61399"/>
    <w:rsid w:val="00B6171B"/>
    <w:rsid w:val="00B61902"/>
    <w:rsid w:val="00B61EAE"/>
    <w:rsid w:val="00B61ED9"/>
    <w:rsid w:val="00B61F0F"/>
    <w:rsid w:val="00B624DC"/>
    <w:rsid w:val="00B62B74"/>
    <w:rsid w:val="00B63837"/>
    <w:rsid w:val="00B63896"/>
    <w:rsid w:val="00B63935"/>
    <w:rsid w:val="00B639F7"/>
    <w:rsid w:val="00B63C5C"/>
    <w:rsid w:val="00B63EA7"/>
    <w:rsid w:val="00B63EC0"/>
    <w:rsid w:val="00B6403C"/>
    <w:rsid w:val="00B64238"/>
    <w:rsid w:val="00B64769"/>
    <w:rsid w:val="00B64A76"/>
    <w:rsid w:val="00B64AD3"/>
    <w:rsid w:val="00B64AF1"/>
    <w:rsid w:val="00B64B13"/>
    <w:rsid w:val="00B64C26"/>
    <w:rsid w:val="00B64E50"/>
    <w:rsid w:val="00B65130"/>
    <w:rsid w:val="00B65805"/>
    <w:rsid w:val="00B658F0"/>
    <w:rsid w:val="00B65997"/>
    <w:rsid w:val="00B659AA"/>
    <w:rsid w:val="00B65A1D"/>
    <w:rsid w:val="00B65D74"/>
    <w:rsid w:val="00B65EF6"/>
    <w:rsid w:val="00B65F78"/>
    <w:rsid w:val="00B65F99"/>
    <w:rsid w:val="00B65FA2"/>
    <w:rsid w:val="00B660A6"/>
    <w:rsid w:val="00B661B0"/>
    <w:rsid w:val="00B66659"/>
    <w:rsid w:val="00B666A0"/>
    <w:rsid w:val="00B667F8"/>
    <w:rsid w:val="00B6688B"/>
    <w:rsid w:val="00B66A7F"/>
    <w:rsid w:val="00B66BBE"/>
    <w:rsid w:val="00B66D30"/>
    <w:rsid w:val="00B66E15"/>
    <w:rsid w:val="00B66F39"/>
    <w:rsid w:val="00B66F85"/>
    <w:rsid w:val="00B66FEA"/>
    <w:rsid w:val="00B6730E"/>
    <w:rsid w:val="00B6732D"/>
    <w:rsid w:val="00B67386"/>
    <w:rsid w:val="00B67910"/>
    <w:rsid w:val="00B6795C"/>
    <w:rsid w:val="00B67988"/>
    <w:rsid w:val="00B67A05"/>
    <w:rsid w:val="00B67B78"/>
    <w:rsid w:val="00B67C82"/>
    <w:rsid w:val="00B67D86"/>
    <w:rsid w:val="00B67F09"/>
    <w:rsid w:val="00B7034D"/>
    <w:rsid w:val="00B70386"/>
    <w:rsid w:val="00B709FB"/>
    <w:rsid w:val="00B70A21"/>
    <w:rsid w:val="00B70A82"/>
    <w:rsid w:val="00B70AD7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9E7"/>
    <w:rsid w:val="00B72C68"/>
    <w:rsid w:val="00B73161"/>
    <w:rsid w:val="00B73215"/>
    <w:rsid w:val="00B73611"/>
    <w:rsid w:val="00B736C3"/>
    <w:rsid w:val="00B738EE"/>
    <w:rsid w:val="00B73A5D"/>
    <w:rsid w:val="00B73D7B"/>
    <w:rsid w:val="00B73D85"/>
    <w:rsid w:val="00B73F30"/>
    <w:rsid w:val="00B73F79"/>
    <w:rsid w:val="00B7408A"/>
    <w:rsid w:val="00B7409A"/>
    <w:rsid w:val="00B7449E"/>
    <w:rsid w:val="00B7474C"/>
    <w:rsid w:val="00B74A3A"/>
    <w:rsid w:val="00B74AEB"/>
    <w:rsid w:val="00B74B7A"/>
    <w:rsid w:val="00B74EB4"/>
    <w:rsid w:val="00B750A6"/>
    <w:rsid w:val="00B750A8"/>
    <w:rsid w:val="00B760BA"/>
    <w:rsid w:val="00B76183"/>
    <w:rsid w:val="00B761F0"/>
    <w:rsid w:val="00B76228"/>
    <w:rsid w:val="00B7646A"/>
    <w:rsid w:val="00B764F7"/>
    <w:rsid w:val="00B765DB"/>
    <w:rsid w:val="00B767ED"/>
    <w:rsid w:val="00B7682A"/>
    <w:rsid w:val="00B76941"/>
    <w:rsid w:val="00B7716F"/>
    <w:rsid w:val="00B77251"/>
    <w:rsid w:val="00B774CF"/>
    <w:rsid w:val="00B77825"/>
    <w:rsid w:val="00B779DA"/>
    <w:rsid w:val="00B77ABF"/>
    <w:rsid w:val="00B80103"/>
    <w:rsid w:val="00B8016F"/>
    <w:rsid w:val="00B806EA"/>
    <w:rsid w:val="00B807BC"/>
    <w:rsid w:val="00B80A67"/>
    <w:rsid w:val="00B80C0B"/>
    <w:rsid w:val="00B80E63"/>
    <w:rsid w:val="00B81147"/>
    <w:rsid w:val="00B812C8"/>
    <w:rsid w:val="00B81618"/>
    <w:rsid w:val="00B81901"/>
    <w:rsid w:val="00B81915"/>
    <w:rsid w:val="00B81BC9"/>
    <w:rsid w:val="00B81F8A"/>
    <w:rsid w:val="00B825FE"/>
    <w:rsid w:val="00B82709"/>
    <w:rsid w:val="00B8279D"/>
    <w:rsid w:val="00B8294F"/>
    <w:rsid w:val="00B829B4"/>
    <w:rsid w:val="00B82DAD"/>
    <w:rsid w:val="00B82DF3"/>
    <w:rsid w:val="00B82F9C"/>
    <w:rsid w:val="00B83174"/>
    <w:rsid w:val="00B831A3"/>
    <w:rsid w:val="00B833B1"/>
    <w:rsid w:val="00B834CC"/>
    <w:rsid w:val="00B835DD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628"/>
    <w:rsid w:val="00B84883"/>
    <w:rsid w:val="00B84C7F"/>
    <w:rsid w:val="00B84CBC"/>
    <w:rsid w:val="00B84E62"/>
    <w:rsid w:val="00B84F20"/>
    <w:rsid w:val="00B851C4"/>
    <w:rsid w:val="00B852C6"/>
    <w:rsid w:val="00B8543A"/>
    <w:rsid w:val="00B854E3"/>
    <w:rsid w:val="00B8570C"/>
    <w:rsid w:val="00B857A3"/>
    <w:rsid w:val="00B85831"/>
    <w:rsid w:val="00B85F62"/>
    <w:rsid w:val="00B85F65"/>
    <w:rsid w:val="00B86195"/>
    <w:rsid w:val="00B86304"/>
    <w:rsid w:val="00B86422"/>
    <w:rsid w:val="00B86499"/>
    <w:rsid w:val="00B86582"/>
    <w:rsid w:val="00B8672E"/>
    <w:rsid w:val="00B86980"/>
    <w:rsid w:val="00B869B6"/>
    <w:rsid w:val="00B86B8E"/>
    <w:rsid w:val="00B86C4E"/>
    <w:rsid w:val="00B86E78"/>
    <w:rsid w:val="00B86F01"/>
    <w:rsid w:val="00B8709A"/>
    <w:rsid w:val="00B87148"/>
    <w:rsid w:val="00B87230"/>
    <w:rsid w:val="00B872F3"/>
    <w:rsid w:val="00B876D4"/>
    <w:rsid w:val="00B878FB"/>
    <w:rsid w:val="00B87A51"/>
    <w:rsid w:val="00B87A63"/>
    <w:rsid w:val="00B87C3E"/>
    <w:rsid w:val="00B87E4C"/>
    <w:rsid w:val="00B87EA8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23FA"/>
    <w:rsid w:val="00B9244D"/>
    <w:rsid w:val="00B9246C"/>
    <w:rsid w:val="00B92614"/>
    <w:rsid w:val="00B92625"/>
    <w:rsid w:val="00B927E7"/>
    <w:rsid w:val="00B9289E"/>
    <w:rsid w:val="00B92A7A"/>
    <w:rsid w:val="00B92C1A"/>
    <w:rsid w:val="00B92D6B"/>
    <w:rsid w:val="00B92EB8"/>
    <w:rsid w:val="00B93200"/>
    <w:rsid w:val="00B93249"/>
    <w:rsid w:val="00B9324D"/>
    <w:rsid w:val="00B934BC"/>
    <w:rsid w:val="00B93530"/>
    <w:rsid w:val="00B935CF"/>
    <w:rsid w:val="00B93BD7"/>
    <w:rsid w:val="00B93CB0"/>
    <w:rsid w:val="00B93D07"/>
    <w:rsid w:val="00B93EBD"/>
    <w:rsid w:val="00B940D2"/>
    <w:rsid w:val="00B94289"/>
    <w:rsid w:val="00B945C3"/>
    <w:rsid w:val="00B948E7"/>
    <w:rsid w:val="00B949F1"/>
    <w:rsid w:val="00B94B2A"/>
    <w:rsid w:val="00B94B48"/>
    <w:rsid w:val="00B94CCF"/>
    <w:rsid w:val="00B94CF9"/>
    <w:rsid w:val="00B94DA4"/>
    <w:rsid w:val="00B9547E"/>
    <w:rsid w:val="00B95534"/>
    <w:rsid w:val="00B9557D"/>
    <w:rsid w:val="00B95775"/>
    <w:rsid w:val="00B95912"/>
    <w:rsid w:val="00B9593D"/>
    <w:rsid w:val="00B95AD4"/>
    <w:rsid w:val="00B95E03"/>
    <w:rsid w:val="00B9626B"/>
    <w:rsid w:val="00B9631D"/>
    <w:rsid w:val="00B965D6"/>
    <w:rsid w:val="00B966EF"/>
    <w:rsid w:val="00B96ADF"/>
    <w:rsid w:val="00B96AF7"/>
    <w:rsid w:val="00B96B58"/>
    <w:rsid w:val="00B96C9C"/>
    <w:rsid w:val="00B9707C"/>
    <w:rsid w:val="00B972FF"/>
    <w:rsid w:val="00B975F0"/>
    <w:rsid w:val="00B976ED"/>
    <w:rsid w:val="00B97AB4"/>
    <w:rsid w:val="00B97B26"/>
    <w:rsid w:val="00B97E54"/>
    <w:rsid w:val="00BA0405"/>
    <w:rsid w:val="00BA080E"/>
    <w:rsid w:val="00BA0A17"/>
    <w:rsid w:val="00BA0CD0"/>
    <w:rsid w:val="00BA0D1A"/>
    <w:rsid w:val="00BA0EFA"/>
    <w:rsid w:val="00BA13E8"/>
    <w:rsid w:val="00BA14A0"/>
    <w:rsid w:val="00BA1516"/>
    <w:rsid w:val="00BA1571"/>
    <w:rsid w:val="00BA1854"/>
    <w:rsid w:val="00BA189C"/>
    <w:rsid w:val="00BA1B13"/>
    <w:rsid w:val="00BA1D0B"/>
    <w:rsid w:val="00BA1E67"/>
    <w:rsid w:val="00BA1F6F"/>
    <w:rsid w:val="00BA22AC"/>
    <w:rsid w:val="00BA234F"/>
    <w:rsid w:val="00BA28F1"/>
    <w:rsid w:val="00BA2AB4"/>
    <w:rsid w:val="00BA3304"/>
    <w:rsid w:val="00BA336C"/>
    <w:rsid w:val="00BA339D"/>
    <w:rsid w:val="00BA378E"/>
    <w:rsid w:val="00BA37EA"/>
    <w:rsid w:val="00BA397E"/>
    <w:rsid w:val="00BA3CFB"/>
    <w:rsid w:val="00BA42FE"/>
    <w:rsid w:val="00BA4783"/>
    <w:rsid w:val="00BA48DF"/>
    <w:rsid w:val="00BA4A7A"/>
    <w:rsid w:val="00BA4AF4"/>
    <w:rsid w:val="00BA4E44"/>
    <w:rsid w:val="00BA5242"/>
    <w:rsid w:val="00BA5277"/>
    <w:rsid w:val="00BA52AD"/>
    <w:rsid w:val="00BA5450"/>
    <w:rsid w:val="00BA5464"/>
    <w:rsid w:val="00BA5498"/>
    <w:rsid w:val="00BA5504"/>
    <w:rsid w:val="00BA586C"/>
    <w:rsid w:val="00BA5998"/>
    <w:rsid w:val="00BA59B1"/>
    <w:rsid w:val="00BA59E0"/>
    <w:rsid w:val="00BA59F1"/>
    <w:rsid w:val="00BA5B05"/>
    <w:rsid w:val="00BA5D0A"/>
    <w:rsid w:val="00BA5E33"/>
    <w:rsid w:val="00BA6184"/>
    <w:rsid w:val="00BA6318"/>
    <w:rsid w:val="00BA67B2"/>
    <w:rsid w:val="00BA6999"/>
    <w:rsid w:val="00BA6B62"/>
    <w:rsid w:val="00BA6C47"/>
    <w:rsid w:val="00BA6CD4"/>
    <w:rsid w:val="00BA6D38"/>
    <w:rsid w:val="00BA6DC2"/>
    <w:rsid w:val="00BA6EA1"/>
    <w:rsid w:val="00BA6F69"/>
    <w:rsid w:val="00BA74EF"/>
    <w:rsid w:val="00BA7843"/>
    <w:rsid w:val="00BA788B"/>
    <w:rsid w:val="00BA7EFB"/>
    <w:rsid w:val="00BA7EFE"/>
    <w:rsid w:val="00BB050B"/>
    <w:rsid w:val="00BB0517"/>
    <w:rsid w:val="00BB0699"/>
    <w:rsid w:val="00BB0AB0"/>
    <w:rsid w:val="00BB0E69"/>
    <w:rsid w:val="00BB11BB"/>
    <w:rsid w:val="00BB13EA"/>
    <w:rsid w:val="00BB148C"/>
    <w:rsid w:val="00BB165E"/>
    <w:rsid w:val="00BB16C8"/>
    <w:rsid w:val="00BB179B"/>
    <w:rsid w:val="00BB1978"/>
    <w:rsid w:val="00BB19CC"/>
    <w:rsid w:val="00BB1ADA"/>
    <w:rsid w:val="00BB1B41"/>
    <w:rsid w:val="00BB1B78"/>
    <w:rsid w:val="00BB1D20"/>
    <w:rsid w:val="00BB1EAF"/>
    <w:rsid w:val="00BB216A"/>
    <w:rsid w:val="00BB24AB"/>
    <w:rsid w:val="00BB2A41"/>
    <w:rsid w:val="00BB2B95"/>
    <w:rsid w:val="00BB2BE6"/>
    <w:rsid w:val="00BB2D7D"/>
    <w:rsid w:val="00BB2EA9"/>
    <w:rsid w:val="00BB315C"/>
    <w:rsid w:val="00BB3272"/>
    <w:rsid w:val="00BB3516"/>
    <w:rsid w:val="00BB354D"/>
    <w:rsid w:val="00BB3553"/>
    <w:rsid w:val="00BB35D3"/>
    <w:rsid w:val="00BB3A79"/>
    <w:rsid w:val="00BB3A7F"/>
    <w:rsid w:val="00BB4080"/>
    <w:rsid w:val="00BB4143"/>
    <w:rsid w:val="00BB49BF"/>
    <w:rsid w:val="00BB4B07"/>
    <w:rsid w:val="00BB4F88"/>
    <w:rsid w:val="00BB51E1"/>
    <w:rsid w:val="00BB58CC"/>
    <w:rsid w:val="00BB5A42"/>
    <w:rsid w:val="00BB5BD4"/>
    <w:rsid w:val="00BB5C4F"/>
    <w:rsid w:val="00BB5C5D"/>
    <w:rsid w:val="00BB5C69"/>
    <w:rsid w:val="00BB5D41"/>
    <w:rsid w:val="00BB5D45"/>
    <w:rsid w:val="00BB5E42"/>
    <w:rsid w:val="00BB6147"/>
    <w:rsid w:val="00BB63AE"/>
    <w:rsid w:val="00BB6A10"/>
    <w:rsid w:val="00BB6CAF"/>
    <w:rsid w:val="00BB7210"/>
    <w:rsid w:val="00BB75C8"/>
    <w:rsid w:val="00BB763C"/>
    <w:rsid w:val="00BB79C3"/>
    <w:rsid w:val="00BB7C62"/>
    <w:rsid w:val="00BB7EB9"/>
    <w:rsid w:val="00BC0058"/>
    <w:rsid w:val="00BC0167"/>
    <w:rsid w:val="00BC0596"/>
    <w:rsid w:val="00BC05AE"/>
    <w:rsid w:val="00BC0A72"/>
    <w:rsid w:val="00BC0B37"/>
    <w:rsid w:val="00BC0C41"/>
    <w:rsid w:val="00BC0CD3"/>
    <w:rsid w:val="00BC0D00"/>
    <w:rsid w:val="00BC0DDF"/>
    <w:rsid w:val="00BC10E9"/>
    <w:rsid w:val="00BC11AB"/>
    <w:rsid w:val="00BC16FD"/>
    <w:rsid w:val="00BC181D"/>
    <w:rsid w:val="00BC18FA"/>
    <w:rsid w:val="00BC2081"/>
    <w:rsid w:val="00BC239C"/>
    <w:rsid w:val="00BC2536"/>
    <w:rsid w:val="00BC27BA"/>
    <w:rsid w:val="00BC2A8E"/>
    <w:rsid w:val="00BC2C3A"/>
    <w:rsid w:val="00BC2F66"/>
    <w:rsid w:val="00BC2F8C"/>
    <w:rsid w:val="00BC338A"/>
    <w:rsid w:val="00BC355B"/>
    <w:rsid w:val="00BC3710"/>
    <w:rsid w:val="00BC3AD5"/>
    <w:rsid w:val="00BC408E"/>
    <w:rsid w:val="00BC40A2"/>
    <w:rsid w:val="00BC40DF"/>
    <w:rsid w:val="00BC41FD"/>
    <w:rsid w:val="00BC4462"/>
    <w:rsid w:val="00BC450C"/>
    <w:rsid w:val="00BC46A0"/>
    <w:rsid w:val="00BC4A07"/>
    <w:rsid w:val="00BC4A86"/>
    <w:rsid w:val="00BC4CB2"/>
    <w:rsid w:val="00BC4F97"/>
    <w:rsid w:val="00BC4F99"/>
    <w:rsid w:val="00BC4FC4"/>
    <w:rsid w:val="00BC54C1"/>
    <w:rsid w:val="00BC55FC"/>
    <w:rsid w:val="00BC5CA7"/>
    <w:rsid w:val="00BC5DCB"/>
    <w:rsid w:val="00BC5DDB"/>
    <w:rsid w:val="00BC61B7"/>
    <w:rsid w:val="00BC61F8"/>
    <w:rsid w:val="00BC69A2"/>
    <w:rsid w:val="00BC6B18"/>
    <w:rsid w:val="00BC6D56"/>
    <w:rsid w:val="00BC709B"/>
    <w:rsid w:val="00BC7220"/>
    <w:rsid w:val="00BC738F"/>
    <w:rsid w:val="00BC7490"/>
    <w:rsid w:val="00BC74B2"/>
    <w:rsid w:val="00BC75DA"/>
    <w:rsid w:val="00BC765B"/>
    <w:rsid w:val="00BC76CE"/>
    <w:rsid w:val="00BC79CB"/>
    <w:rsid w:val="00BC7A1D"/>
    <w:rsid w:val="00BC7BCC"/>
    <w:rsid w:val="00BC7C48"/>
    <w:rsid w:val="00BC7CF8"/>
    <w:rsid w:val="00BC7E24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AFF"/>
    <w:rsid w:val="00BD1E2E"/>
    <w:rsid w:val="00BD1F3E"/>
    <w:rsid w:val="00BD1F69"/>
    <w:rsid w:val="00BD1F8D"/>
    <w:rsid w:val="00BD200E"/>
    <w:rsid w:val="00BD24E0"/>
    <w:rsid w:val="00BD2B43"/>
    <w:rsid w:val="00BD2C42"/>
    <w:rsid w:val="00BD31D4"/>
    <w:rsid w:val="00BD336D"/>
    <w:rsid w:val="00BD352D"/>
    <w:rsid w:val="00BD3771"/>
    <w:rsid w:val="00BD38D2"/>
    <w:rsid w:val="00BD3C60"/>
    <w:rsid w:val="00BD3E84"/>
    <w:rsid w:val="00BD40DF"/>
    <w:rsid w:val="00BD424C"/>
    <w:rsid w:val="00BD46CD"/>
    <w:rsid w:val="00BD4B2D"/>
    <w:rsid w:val="00BD4B91"/>
    <w:rsid w:val="00BD4E82"/>
    <w:rsid w:val="00BD4F23"/>
    <w:rsid w:val="00BD5130"/>
    <w:rsid w:val="00BD54E2"/>
    <w:rsid w:val="00BD5501"/>
    <w:rsid w:val="00BD599D"/>
    <w:rsid w:val="00BD59D0"/>
    <w:rsid w:val="00BD5B4A"/>
    <w:rsid w:val="00BD5C18"/>
    <w:rsid w:val="00BD5CB6"/>
    <w:rsid w:val="00BD5D2E"/>
    <w:rsid w:val="00BD60FC"/>
    <w:rsid w:val="00BD61C1"/>
    <w:rsid w:val="00BD6317"/>
    <w:rsid w:val="00BD65BA"/>
    <w:rsid w:val="00BD6B82"/>
    <w:rsid w:val="00BD6BA0"/>
    <w:rsid w:val="00BD6E68"/>
    <w:rsid w:val="00BD6F6B"/>
    <w:rsid w:val="00BD6FFA"/>
    <w:rsid w:val="00BD71F2"/>
    <w:rsid w:val="00BD7346"/>
    <w:rsid w:val="00BD7D87"/>
    <w:rsid w:val="00BD7F7F"/>
    <w:rsid w:val="00BE000D"/>
    <w:rsid w:val="00BE0070"/>
    <w:rsid w:val="00BE02C1"/>
    <w:rsid w:val="00BE0496"/>
    <w:rsid w:val="00BE05AC"/>
    <w:rsid w:val="00BE05F4"/>
    <w:rsid w:val="00BE08D0"/>
    <w:rsid w:val="00BE093D"/>
    <w:rsid w:val="00BE0CA7"/>
    <w:rsid w:val="00BE10D4"/>
    <w:rsid w:val="00BE1231"/>
    <w:rsid w:val="00BE12E3"/>
    <w:rsid w:val="00BE1581"/>
    <w:rsid w:val="00BE1738"/>
    <w:rsid w:val="00BE1864"/>
    <w:rsid w:val="00BE1F9E"/>
    <w:rsid w:val="00BE2047"/>
    <w:rsid w:val="00BE2075"/>
    <w:rsid w:val="00BE23A3"/>
    <w:rsid w:val="00BE2460"/>
    <w:rsid w:val="00BE2579"/>
    <w:rsid w:val="00BE27FA"/>
    <w:rsid w:val="00BE27FC"/>
    <w:rsid w:val="00BE2975"/>
    <w:rsid w:val="00BE2C3F"/>
    <w:rsid w:val="00BE2C94"/>
    <w:rsid w:val="00BE2FAF"/>
    <w:rsid w:val="00BE313F"/>
    <w:rsid w:val="00BE32AA"/>
    <w:rsid w:val="00BE33E8"/>
    <w:rsid w:val="00BE3621"/>
    <w:rsid w:val="00BE3649"/>
    <w:rsid w:val="00BE36DC"/>
    <w:rsid w:val="00BE3CA3"/>
    <w:rsid w:val="00BE3DC8"/>
    <w:rsid w:val="00BE416D"/>
    <w:rsid w:val="00BE42A5"/>
    <w:rsid w:val="00BE4446"/>
    <w:rsid w:val="00BE4588"/>
    <w:rsid w:val="00BE45C5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870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1D7"/>
    <w:rsid w:val="00BE73BB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0B15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25A"/>
    <w:rsid w:val="00BF2418"/>
    <w:rsid w:val="00BF277A"/>
    <w:rsid w:val="00BF2D16"/>
    <w:rsid w:val="00BF350C"/>
    <w:rsid w:val="00BF361D"/>
    <w:rsid w:val="00BF3AD1"/>
    <w:rsid w:val="00BF3BC0"/>
    <w:rsid w:val="00BF408E"/>
    <w:rsid w:val="00BF41B4"/>
    <w:rsid w:val="00BF429E"/>
    <w:rsid w:val="00BF45D3"/>
    <w:rsid w:val="00BF46BC"/>
    <w:rsid w:val="00BF487F"/>
    <w:rsid w:val="00BF499E"/>
    <w:rsid w:val="00BF4C0C"/>
    <w:rsid w:val="00BF4C26"/>
    <w:rsid w:val="00BF507D"/>
    <w:rsid w:val="00BF536F"/>
    <w:rsid w:val="00BF543E"/>
    <w:rsid w:val="00BF579C"/>
    <w:rsid w:val="00BF5850"/>
    <w:rsid w:val="00BF599C"/>
    <w:rsid w:val="00BF59C5"/>
    <w:rsid w:val="00BF59ED"/>
    <w:rsid w:val="00BF5ECB"/>
    <w:rsid w:val="00BF5F3E"/>
    <w:rsid w:val="00BF5FAF"/>
    <w:rsid w:val="00BF60EE"/>
    <w:rsid w:val="00BF6133"/>
    <w:rsid w:val="00BF6287"/>
    <w:rsid w:val="00BF6702"/>
    <w:rsid w:val="00BF6779"/>
    <w:rsid w:val="00BF6843"/>
    <w:rsid w:val="00BF6C07"/>
    <w:rsid w:val="00BF6C8D"/>
    <w:rsid w:val="00BF6D60"/>
    <w:rsid w:val="00BF6FAE"/>
    <w:rsid w:val="00BF7022"/>
    <w:rsid w:val="00BF7945"/>
    <w:rsid w:val="00BF794E"/>
    <w:rsid w:val="00BF79CB"/>
    <w:rsid w:val="00BF7C5C"/>
    <w:rsid w:val="00BF7D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28C"/>
    <w:rsid w:val="00C0146C"/>
    <w:rsid w:val="00C017DA"/>
    <w:rsid w:val="00C01945"/>
    <w:rsid w:val="00C019AA"/>
    <w:rsid w:val="00C01C9D"/>
    <w:rsid w:val="00C01D7A"/>
    <w:rsid w:val="00C01F54"/>
    <w:rsid w:val="00C01FB8"/>
    <w:rsid w:val="00C0201D"/>
    <w:rsid w:val="00C020F2"/>
    <w:rsid w:val="00C02401"/>
    <w:rsid w:val="00C02481"/>
    <w:rsid w:val="00C02C26"/>
    <w:rsid w:val="00C02CCB"/>
    <w:rsid w:val="00C02FA8"/>
    <w:rsid w:val="00C03143"/>
    <w:rsid w:val="00C031C6"/>
    <w:rsid w:val="00C03487"/>
    <w:rsid w:val="00C0384C"/>
    <w:rsid w:val="00C03A86"/>
    <w:rsid w:val="00C03A8B"/>
    <w:rsid w:val="00C03ABB"/>
    <w:rsid w:val="00C03B3A"/>
    <w:rsid w:val="00C03E3B"/>
    <w:rsid w:val="00C03FA4"/>
    <w:rsid w:val="00C04325"/>
    <w:rsid w:val="00C04444"/>
    <w:rsid w:val="00C045A4"/>
    <w:rsid w:val="00C04630"/>
    <w:rsid w:val="00C04661"/>
    <w:rsid w:val="00C04BEF"/>
    <w:rsid w:val="00C04F22"/>
    <w:rsid w:val="00C04F5D"/>
    <w:rsid w:val="00C05320"/>
    <w:rsid w:val="00C0576E"/>
    <w:rsid w:val="00C05AF5"/>
    <w:rsid w:val="00C05F87"/>
    <w:rsid w:val="00C06044"/>
    <w:rsid w:val="00C0632D"/>
    <w:rsid w:val="00C06580"/>
    <w:rsid w:val="00C06708"/>
    <w:rsid w:val="00C06781"/>
    <w:rsid w:val="00C06C48"/>
    <w:rsid w:val="00C06DAD"/>
    <w:rsid w:val="00C0706E"/>
    <w:rsid w:val="00C0725B"/>
    <w:rsid w:val="00C075CE"/>
    <w:rsid w:val="00C0773C"/>
    <w:rsid w:val="00C07805"/>
    <w:rsid w:val="00C07FBD"/>
    <w:rsid w:val="00C10422"/>
    <w:rsid w:val="00C10427"/>
    <w:rsid w:val="00C10547"/>
    <w:rsid w:val="00C1061E"/>
    <w:rsid w:val="00C10C7A"/>
    <w:rsid w:val="00C10D27"/>
    <w:rsid w:val="00C10DE0"/>
    <w:rsid w:val="00C10E25"/>
    <w:rsid w:val="00C10EE4"/>
    <w:rsid w:val="00C10FB5"/>
    <w:rsid w:val="00C110C3"/>
    <w:rsid w:val="00C11208"/>
    <w:rsid w:val="00C114FF"/>
    <w:rsid w:val="00C11539"/>
    <w:rsid w:val="00C11627"/>
    <w:rsid w:val="00C1170A"/>
    <w:rsid w:val="00C1173C"/>
    <w:rsid w:val="00C1185F"/>
    <w:rsid w:val="00C11DC6"/>
    <w:rsid w:val="00C11E0B"/>
    <w:rsid w:val="00C11E27"/>
    <w:rsid w:val="00C1208C"/>
    <w:rsid w:val="00C121D7"/>
    <w:rsid w:val="00C1234E"/>
    <w:rsid w:val="00C12409"/>
    <w:rsid w:val="00C12871"/>
    <w:rsid w:val="00C12889"/>
    <w:rsid w:val="00C12A67"/>
    <w:rsid w:val="00C12F9D"/>
    <w:rsid w:val="00C12FE4"/>
    <w:rsid w:val="00C1308D"/>
    <w:rsid w:val="00C133D9"/>
    <w:rsid w:val="00C13AD8"/>
    <w:rsid w:val="00C13D41"/>
    <w:rsid w:val="00C142DA"/>
    <w:rsid w:val="00C1434E"/>
    <w:rsid w:val="00C14783"/>
    <w:rsid w:val="00C1488F"/>
    <w:rsid w:val="00C149B7"/>
    <w:rsid w:val="00C14A0A"/>
    <w:rsid w:val="00C14D2A"/>
    <w:rsid w:val="00C14FB7"/>
    <w:rsid w:val="00C152C8"/>
    <w:rsid w:val="00C154E2"/>
    <w:rsid w:val="00C15970"/>
    <w:rsid w:val="00C15CFD"/>
    <w:rsid w:val="00C16066"/>
    <w:rsid w:val="00C16499"/>
    <w:rsid w:val="00C1660B"/>
    <w:rsid w:val="00C16748"/>
    <w:rsid w:val="00C167A7"/>
    <w:rsid w:val="00C16827"/>
    <w:rsid w:val="00C1686A"/>
    <w:rsid w:val="00C16C47"/>
    <w:rsid w:val="00C16F3A"/>
    <w:rsid w:val="00C171F7"/>
    <w:rsid w:val="00C17230"/>
    <w:rsid w:val="00C172DB"/>
    <w:rsid w:val="00C173AE"/>
    <w:rsid w:val="00C173E6"/>
    <w:rsid w:val="00C174AA"/>
    <w:rsid w:val="00C17DBC"/>
    <w:rsid w:val="00C17F8E"/>
    <w:rsid w:val="00C200A4"/>
    <w:rsid w:val="00C203D4"/>
    <w:rsid w:val="00C2066C"/>
    <w:rsid w:val="00C209E0"/>
    <w:rsid w:val="00C20A8D"/>
    <w:rsid w:val="00C20AF1"/>
    <w:rsid w:val="00C20D1A"/>
    <w:rsid w:val="00C20DC8"/>
    <w:rsid w:val="00C21271"/>
    <w:rsid w:val="00C21299"/>
    <w:rsid w:val="00C21344"/>
    <w:rsid w:val="00C213FA"/>
    <w:rsid w:val="00C21777"/>
    <w:rsid w:val="00C21DD1"/>
    <w:rsid w:val="00C22004"/>
    <w:rsid w:val="00C22117"/>
    <w:rsid w:val="00C22CC1"/>
    <w:rsid w:val="00C23580"/>
    <w:rsid w:val="00C235B1"/>
    <w:rsid w:val="00C236D7"/>
    <w:rsid w:val="00C237FC"/>
    <w:rsid w:val="00C239DE"/>
    <w:rsid w:val="00C23DF6"/>
    <w:rsid w:val="00C23E51"/>
    <w:rsid w:val="00C245C1"/>
    <w:rsid w:val="00C24847"/>
    <w:rsid w:val="00C249FC"/>
    <w:rsid w:val="00C24A5F"/>
    <w:rsid w:val="00C24B02"/>
    <w:rsid w:val="00C24BDE"/>
    <w:rsid w:val="00C24C50"/>
    <w:rsid w:val="00C24E0D"/>
    <w:rsid w:val="00C24EF6"/>
    <w:rsid w:val="00C24F40"/>
    <w:rsid w:val="00C25117"/>
    <w:rsid w:val="00C25299"/>
    <w:rsid w:val="00C252DC"/>
    <w:rsid w:val="00C25526"/>
    <w:rsid w:val="00C255A5"/>
    <w:rsid w:val="00C25632"/>
    <w:rsid w:val="00C256C2"/>
    <w:rsid w:val="00C2573D"/>
    <w:rsid w:val="00C257EB"/>
    <w:rsid w:val="00C25876"/>
    <w:rsid w:val="00C25A33"/>
    <w:rsid w:val="00C25FC9"/>
    <w:rsid w:val="00C2660B"/>
    <w:rsid w:val="00C26BF6"/>
    <w:rsid w:val="00C26BFC"/>
    <w:rsid w:val="00C26C78"/>
    <w:rsid w:val="00C272B6"/>
    <w:rsid w:val="00C2730E"/>
    <w:rsid w:val="00C27439"/>
    <w:rsid w:val="00C27559"/>
    <w:rsid w:val="00C27B46"/>
    <w:rsid w:val="00C27E3C"/>
    <w:rsid w:val="00C27F1F"/>
    <w:rsid w:val="00C3059D"/>
    <w:rsid w:val="00C3080D"/>
    <w:rsid w:val="00C30B7E"/>
    <w:rsid w:val="00C30E8B"/>
    <w:rsid w:val="00C31013"/>
    <w:rsid w:val="00C31403"/>
    <w:rsid w:val="00C31FC9"/>
    <w:rsid w:val="00C322B8"/>
    <w:rsid w:val="00C32AA8"/>
    <w:rsid w:val="00C32F54"/>
    <w:rsid w:val="00C33168"/>
    <w:rsid w:val="00C33247"/>
    <w:rsid w:val="00C3338B"/>
    <w:rsid w:val="00C335B2"/>
    <w:rsid w:val="00C33701"/>
    <w:rsid w:val="00C3392F"/>
    <w:rsid w:val="00C33F55"/>
    <w:rsid w:val="00C340A2"/>
    <w:rsid w:val="00C34654"/>
    <w:rsid w:val="00C34742"/>
    <w:rsid w:val="00C34B5E"/>
    <w:rsid w:val="00C34C85"/>
    <w:rsid w:val="00C34E6E"/>
    <w:rsid w:val="00C34F02"/>
    <w:rsid w:val="00C34F84"/>
    <w:rsid w:val="00C351B0"/>
    <w:rsid w:val="00C35202"/>
    <w:rsid w:val="00C3531C"/>
    <w:rsid w:val="00C35379"/>
    <w:rsid w:val="00C35575"/>
    <w:rsid w:val="00C355D4"/>
    <w:rsid w:val="00C357A9"/>
    <w:rsid w:val="00C35A35"/>
    <w:rsid w:val="00C35C5E"/>
    <w:rsid w:val="00C35E8B"/>
    <w:rsid w:val="00C35F43"/>
    <w:rsid w:val="00C36022"/>
    <w:rsid w:val="00C360CD"/>
    <w:rsid w:val="00C363DD"/>
    <w:rsid w:val="00C367CD"/>
    <w:rsid w:val="00C367FA"/>
    <w:rsid w:val="00C36B5F"/>
    <w:rsid w:val="00C370A4"/>
    <w:rsid w:val="00C37333"/>
    <w:rsid w:val="00C37520"/>
    <w:rsid w:val="00C3791C"/>
    <w:rsid w:val="00C3798A"/>
    <w:rsid w:val="00C37A23"/>
    <w:rsid w:val="00C37CB2"/>
    <w:rsid w:val="00C37DCA"/>
    <w:rsid w:val="00C37E4C"/>
    <w:rsid w:val="00C37FE6"/>
    <w:rsid w:val="00C40047"/>
    <w:rsid w:val="00C40112"/>
    <w:rsid w:val="00C40699"/>
    <w:rsid w:val="00C408EE"/>
    <w:rsid w:val="00C40921"/>
    <w:rsid w:val="00C409DA"/>
    <w:rsid w:val="00C40BE4"/>
    <w:rsid w:val="00C40CF3"/>
    <w:rsid w:val="00C40F4D"/>
    <w:rsid w:val="00C411B4"/>
    <w:rsid w:val="00C411DC"/>
    <w:rsid w:val="00C41318"/>
    <w:rsid w:val="00C417B0"/>
    <w:rsid w:val="00C419F7"/>
    <w:rsid w:val="00C41B02"/>
    <w:rsid w:val="00C41DDA"/>
    <w:rsid w:val="00C41E9B"/>
    <w:rsid w:val="00C41F76"/>
    <w:rsid w:val="00C420C0"/>
    <w:rsid w:val="00C420D2"/>
    <w:rsid w:val="00C426B7"/>
    <w:rsid w:val="00C426C3"/>
    <w:rsid w:val="00C42728"/>
    <w:rsid w:val="00C429C5"/>
    <w:rsid w:val="00C42B5F"/>
    <w:rsid w:val="00C42B78"/>
    <w:rsid w:val="00C430DB"/>
    <w:rsid w:val="00C4318D"/>
    <w:rsid w:val="00C43339"/>
    <w:rsid w:val="00C43661"/>
    <w:rsid w:val="00C4437A"/>
    <w:rsid w:val="00C44692"/>
    <w:rsid w:val="00C4470D"/>
    <w:rsid w:val="00C44753"/>
    <w:rsid w:val="00C44772"/>
    <w:rsid w:val="00C44C93"/>
    <w:rsid w:val="00C44D37"/>
    <w:rsid w:val="00C44E4B"/>
    <w:rsid w:val="00C450E6"/>
    <w:rsid w:val="00C4559B"/>
    <w:rsid w:val="00C456B4"/>
    <w:rsid w:val="00C4592A"/>
    <w:rsid w:val="00C4601B"/>
    <w:rsid w:val="00C4606C"/>
    <w:rsid w:val="00C46453"/>
    <w:rsid w:val="00C46653"/>
    <w:rsid w:val="00C467BE"/>
    <w:rsid w:val="00C46894"/>
    <w:rsid w:val="00C46952"/>
    <w:rsid w:val="00C46A33"/>
    <w:rsid w:val="00C46D3F"/>
    <w:rsid w:val="00C46D91"/>
    <w:rsid w:val="00C46EE6"/>
    <w:rsid w:val="00C47064"/>
    <w:rsid w:val="00C47108"/>
    <w:rsid w:val="00C4747C"/>
    <w:rsid w:val="00C474F0"/>
    <w:rsid w:val="00C47705"/>
    <w:rsid w:val="00C4790A"/>
    <w:rsid w:val="00C47CB6"/>
    <w:rsid w:val="00C47EC3"/>
    <w:rsid w:val="00C47EF2"/>
    <w:rsid w:val="00C501A9"/>
    <w:rsid w:val="00C5048F"/>
    <w:rsid w:val="00C5053E"/>
    <w:rsid w:val="00C50AEA"/>
    <w:rsid w:val="00C50B5A"/>
    <w:rsid w:val="00C511AA"/>
    <w:rsid w:val="00C51287"/>
    <w:rsid w:val="00C5171F"/>
    <w:rsid w:val="00C5174E"/>
    <w:rsid w:val="00C5175C"/>
    <w:rsid w:val="00C519E7"/>
    <w:rsid w:val="00C51A17"/>
    <w:rsid w:val="00C51A67"/>
    <w:rsid w:val="00C51C10"/>
    <w:rsid w:val="00C52998"/>
    <w:rsid w:val="00C52DD8"/>
    <w:rsid w:val="00C52F0C"/>
    <w:rsid w:val="00C530D1"/>
    <w:rsid w:val="00C53276"/>
    <w:rsid w:val="00C536F2"/>
    <w:rsid w:val="00C5378A"/>
    <w:rsid w:val="00C537A2"/>
    <w:rsid w:val="00C5426D"/>
    <w:rsid w:val="00C5450A"/>
    <w:rsid w:val="00C5463C"/>
    <w:rsid w:val="00C54CCB"/>
    <w:rsid w:val="00C5515B"/>
    <w:rsid w:val="00C55233"/>
    <w:rsid w:val="00C5537D"/>
    <w:rsid w:val="00C55D63"/>
    <w:rsid w:val="00C55E65"/>
    <w:rsid w:val="00C56159"/>
    <w:rsid w:val="00C562FA"/>
    <w:rsid w:val="00C563C1"/>
    <w:rsid w:val="00C56737"/>
    <w:rsid w:val="00C56B15"/>
    <w:rsid w:val="00C56F59"/>
    <w:rsid w:val="00C572AE"/>
    <w:rsid w:val="00C5734E"/>
    <w:rsid w:val="00C57742"/>
    <w:rsid w:val="00C57AC9"/>
    <w:rsid w:val="00C57BD0"/>
    <w:rsid w:val="00C57C9B"/>
    <w:rsid w:val="00C57D89"/>
    <w:rsid w:val="00C57E00"/>
    <w:rsid w:val="00C60183"/>
    <w:rsid w:val="00C602C3"/>
    <w:rsid w:val="00C6036F"/>
    <w:rsid w:val="00C605F8"/>
    <w:rsid w:val="00C607A3"/>
    <w:rsid w:val="00C60C4B"/>
    <w:rsid w:val="00C60DFC"/>
    <w:rsid w:val="00C60FBF"/>
    <w:rsid w:val="00C618AD"/>
    <w:rsid w:val="00C618DD"/>
    <w:rsid w:val="00C619B0"/>
    <w:rsid w:val="00C61F77"/>
    <w:rsid w:val="00C61F95"/>
    <w:rsid w:val="00C62211"/>
    <w:rsid w:val="00C62229"/>
    <w:rsid w:val="00C622DF"/>
    <w:rsid w:val="00C62477"/>
    <w:rsid w:val="00C625AD"/>
    <w:rsid w:val="00C625B2"/>
    <w:rsid w:val="00C626CA"/>
    <w:rsid w:val="00C629C9"/>
    <w:rsid w:val="00C62A3F"/>
    <w:rsid w:val="00C62B47"/>
    <w:rsid w:val="00C62B88"/>
    <w:rsid w:val="00C62C20"/>
    <w:rsid w:val="00C62D62"/>
    <w:rsid w:val="00C63188"/>
    <w:rsid w:val="00C634FF"/>
    <w:rsid w:val="00C63513"/>
    <w:rsid w:val="00C637E7"/>
    <w:rsid w:val="00C63A24"/>
    <w:rsid w:val="00C63B06"/>
    <w:rsid w:val="00C63C9B"/>
    <w:rsid w:val="00C63CD5"/>
    <w:rsid w:val="00C640B8"/>
    <w:rsid w:val="00C64102"/>
    <w:rsid w:val="00C64160"/>
    <w:rsid w:val="00C641D3"/>
    <w:rsid w:val="00C641EA"/>
    <w:rsid w:val="00C6477E"/>
    <w:rsid w:val="00C64A9F"/>
    <w:rsid w:val="00C64B36"/>
    <w:rsid w:val="00C65017"/>
    <w:rsid w:val="00C65099"/>
    <w:rsid w:val="00C654B8"/>
    <w:rsid w:val="00C6564D"/>
    <w:rsid w:val="00C659DD"/>
    <w:rsid w:val="00C65A48"/>
    <w:rsid w:val="00C65A74"/>
    <w:rsid w:val="00C65DD7"/>
    <w:rsid w:val="00C65EA1"/>
    <w:rsid w:val="00C6603A"/>
    <w:rsid w:val="00C66050"/>
    <w:rsid w:val="00C66083"/>
    <w:rsid w:val="00C6631D"/>
    <w:rsid w:val="00C663E8"/>
    <w:rsid w:val="00C66989"/>
    <w:rsid w:val="00C669B9"/>
    <w:rsid w:val="00C66AC3"/>
    <w:rsid w:val="00C66BE1"/>
    <w:rsid w:val="00C670F7"/>
    <w:rsid w:val="00C6713F"/>
    <w:rsid w:val="00C67142"/>
    <w:rsid w:val="00C673A0"/>
    <w:rsid w:val="00C6742A"/>
    <w:rsid w:val="00C677F5"/>
    <w:rsid w:val="00C67885"/>
    <w:rsid w:val="00C67963"/>
    <w:rsid w:val="00C6798F"/>
    <w:rsid w:val="00C67B8C"/>
    <w:rsid w:val="00C67BF3"/>
    <w:rsid w:val="00C67D0A"/>
    <w:rsid w:val="00C67E06"/>
    <w:rsid w:val="00C70000"/>
    <w:rsid w:val="00C70540"/>
    <w:rsid w:val="00C707F3"/>
    <w:rsid w:val="00C70AC5"/>
    <w:rsid w:val="00C70B65"/>
    <w:rsid w:val="00C70EF8"/>
    <w:rsid w:val="00C7121E"/>
    <w:rsid w:val="00C71284"/>
    <w:rsid w:val="00C71391"/>
    <w:rsid w:val="00C714EB"/>
    <w:rsid w:val="00C71599"/>
    <w:rsid w:val="00C71650"/>
    <w:rsid w:val="00C71699"/>
    <w:rsid w:val="00C7176F"/>
    <w:rsid w:val="00C718BB"/>
    <w:rsid w:val="00C71C5A"/>
    <w:rsid w:val="00C71C82"/>
    <w:rsid w:val="00C71C86"/>
    <w:rsid w:val="00C71D19"/>
    <w:rsid w:val="00C71EB5"/>
    <w:rsid w:val="00C71ED5"/>
    <w:rsid w:val="00C72100"/>
    <w:rsid w:val="00C72252"/>
    <w:rsid w:val="00C7249F"/>
    <w:rsid w:val="00C726B9"/>
    <w:rsid w:val="00C7289B"/>
    <w:rsid w:val="00C72976"/>
    <w:rsid w:val="00C72D42"/>
    <w:rsid w:val="00C72E99"/>
    <w:rsid w:val="00C72F75"/>
    <w:rsid w:val="00C7300C"/>
    <w:rsid w:val="00C730B8"/>
    <w:rsid w:val="00C731A6"/>
    <w:rsid w:val="00C7327C"/>
    <w:rsid w:val="00C7350F"/>
    <w:rsid w:val="00C7362A"/>
    <w:rsid w:val="00C73640"/>
    <w:rsid w:val="00C7383F"/>
    <w:rsid w:val="00C73E07"/>
    <w:rsid w:val="00C73E7F"/>
    <w:rsid w:val="00C741BC"/>
    <w:rsid w:val="00C74338"/>
    <w:rsid w:val="00C746A1"/>
    <w:rsid w:val="00C747E7"/>
    <w:rsid w:val="00C74A0D"/>
    <w:rsid w:val="00C74D24"/>
    <w:rsid w:val="00C74D6B"/>
    <w:rsid w:val="00C7501F"/>
    <w:rsid w:val="00C75070"/>
    <w:rsid w:val="00C75345"/>
    <w:rsid w:val="00C754CE"/>
    <w:rsid w:val="00C755CE"/>
    <w:rsid w:val="00C7572F"/>
    <w:rsid w:val="00C75A4D"/>
    <w:rsid w:val="00C75A6B"/>
    <w:rsid w:val="00C75AB8"/>
    <w:rsid w:val="00C75C60"/>
    <w:rsid w:val="00C75E4D"/>
    <w:rsid w:val="00C761C9"/>
    <w:rsid w:val="00C76394"/>
    <w:rsid w:val="00C7655E"/>
    <w:rsid w:val="00C767F3"/>
    <w:rsid w:val="00C7695D"/>
    <w:rsid w:val="00C76FE3"/>
    <w:rsid w:val="00C77072"/>
    <w:rsid w:val="00C7724F"/>
    <w:rsid w:val="00C7731B"/>
    <w:rsid w:val="00C7737C"/>
    <w:rsid w:val="00C7742A"/>
    <w:rsid w:val="00C77BDA"/>
    <w:rsid w:val="00C77DEF"/>
    <w:rsid w:val="00C800E7"/>
    <w:rsid w:val="00C802B3"/>
    <w:rsid w:val="00C80574"/>
    <w:rsid w:val="00C80F53"/>
    <w:rsid w:val="00C81223"/>
    <w:rsid w:val="00C8123A"/>
    <w:rsid w:val="00C812CE"/>
    <w:rsid w:val="00C81315"/>
    <w:rsid w:val="00C815D0"/>
    <w:rsid w:val="00C81A7D"/>
    <w:rsid w:val="00C81B53"/>
    <w:rsid w:val="00C81D78"/>
    <w:rsid w:val="00C822B8"/>
    <w:rsid w:val="00C82427"/>
    <w:rsid w:val="00C829A3"/>
    <w:rsid w:val="00C82A54"/>
    <w:rsid w:val="00C82B70"/>
    <w:rsid w:val="00C82D4A"/>
    <w:rsid w:val="00C834BD"/>
    <w:rsid w:val="00C836D3"/>
    <w:rsid w:val="00C83843"/>
    <w:rsid w:val="00C83913"/>
    <w:rsid w:val="00C839A8"/>
    <w:rsid w:val="00C83E8A"/>
    <w:rsid w:val="00C83FB7"/>
    <w:rsid w:val="00C84135"/>
    <w:rsid w:val="00C84150"/>
    <w:rsid w:val="00C845A4"/>
    <w:rsid w:val="00C84996"/>
    <w:rsid w:val="00C84DE0"/>
    <w:rsid w:val="00C84E57"/>
    <w:rsid w:val="00C84EB7"/>
    <w:rsid w:val="00C84F79"/>
    <w:rsid w:val="00C85260"/>
    <w:rsid w:val="00C85BE2"/>
    <w:rsid w:val="00C860CE"/>
    <w:rsid w:val="00C86123"/>
    <w:rsid w:val="00C86D1D"/>
    <w:rsid w:val="00C86E6E"/>
    <w:rsid w:val="00C87449"/>
    <w:rsid w:val="00C87481"/>
    <w:rsid w:val="00C874D8"/>
    <w:rsid w:val="00C87569"/>
    <w:rsid w:val="00C87635"/>
    <w:rsid w:val="00C8790C"/>
    <w:rsid w:val="00C87AA7"/>
    <w:rsid w:val="00C9024A"/>
    <w:rsid w:val="00C90252"/>
    <w:rsid w:val="00C90590"/>
    <w:rsid w:val="00C9071B"/>
    <w:rsid w:val="00C90C1E"/>
    <w:rsid w:val="00C91189"/>
    <w:rsid w:val="00C91248"/>
    <w:rsid w:val="00C914D1"/>
    <w:rsid w:val="00C9154A"/>
    <w:rsid w:val="00C91772"/>
    <w:rsid w:val="00C91A33"/>
    <w:rsid w:val="00C91B02"/>
    <w:rsid w:val="00C91CDC"/>
    <w:rsid w:val="00C920E8"/>
    <w:rsid w:val="00C9221E"/>
    <w:rsid w:val="00C9277C"/>
    <w:rsid w:val="00C929C7"/>
    <w:rsid w:val="00C92AF2"/>
    <w:rsid w:val="00C936EB"/>
    <w:rsid w:val="00C93A18"/>
    <w:rsid w:val="00C93D92"/>
    <w:rsid w:val="00C94290"/>
    <w:rsid w:val="00C946AE"/>
    <w:rsid w:val="00C946B3"/>
    <w:rsid w:val="00C94793"/>
    <w:rsid w:val="00C947C7"/>
    <w:rsid w:val="00C94A8A"/>
    <w:rsid w:val="00C951BA"/>
    <w:rsid w:val="00C951FB"/>
    <w:rsid w:val="00C953BB"/>
    <w:rsid w:val="00C954F0"/>
    <w:rsid w:val="00C9575D"/>
    <w:rsid w:val="00C95925"/>
    <w:rsid w:val="00C959BA"/>
    <w:rsid w:val="00C95EC0"/>
    <w:rsid w:val="00C95EF1"/>
    <w:rsid w:val="00C962C3"/>
    <w:rsid w:val="00C96716"/>
    <w:rsid w:val="00C96FCA"/>
    <w:rsid w:val="00C971A5"/>
    <w:rsid w:val="00C97494"/>
    <w:rsid w:val="00C9770A"/>
    <w:rsid w:val="00C9793B"/>
    <w:rsid w:val="00C97BF8"/>
    <w:rsid w:val="00C97CA8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3C"/>
    <w:rsid w:val="00CA3546"/>
    <w:rsid w:val="00CA3768"/>
    <w:rsid w:val="00CA3D86"/>
    <w:rsid w:val="00CA3EAA"/>
    <w:rsid w:val="00CA3F9E"/>
    <w:rsid w:val="00CA4148"/>
    <w:rsid w:val="00CA42CF"/>
    <w:rsid w:val="00CA4321"/>
    <w:rsid w:val="00CA43B5"/>
    <w:rsid w:val="00CA4736"/>
    <w:rsid w:val="00CA47FC"/>
    <w:rsid w:val="00CA4853"/>
    <w:rsid w:val="00CA4A41"/>
    <w:rsid w:val="00CA4B12"/>
    <w:rsid w:val="00CA4BB8"/>
    <w:rsid w:val="00CA4CCA"/>
    <w:rsid w:val="00CA522D"/>
    <w:rsid w:val="00CA53CF"/>
    <w:rsid w:val="00CA55C4"/>
    <w:rsid w:val="00CA56E9"/>
    <w:rsid w:val="00CA5874"/>
    <w:rsid w:val="00CA59F7"/>
    <w:rsid w:val="00CA5EA6"/>
    <w:rsid w:val="00CA5EC1"/>
    <w:rsid w:val="00CA5F77"/>
    <w:rsid w:val="00CA6219"/>
    <w:rsid w:val="00CA62A1"/>
    <w:rsid w:val="00CA63F0"/>
    <w:rsid w:val="00CA6642"/>
    <w:rsid w:val="00CA6BC8"/>
    <w:rsid w:val="00CA6EA8"/>
    <w:rsid w:val="00CA6EB0"/>
    <w:rsid w:val="00CA70C5"/>
    <w:rsid w:val="00CA714A"/>
    <w:rsid w:val="00CA741C"/>
    <w:rsid w:val="00CA76C3"/>
    <w:rsid w:val="00CA7B57"/>
    <w:rsid w:val="00CA7D2F"/>
    <w:rsid w:val="00CA7FDE"/>
    <w:rsid w:val="00CB07C9"/>
    <w:rsid w:val="00CB09BD"/>
    <w:rsid w:val="00CB0B02"/>
    <w:rsid w:val="00CB1389"/>
    <w:rsid w:val="00CB14FB"/>
    <w:rsid w:val="00CB15B0"/>
    <w:rsid w:val="00CB167F"/>
    <w:rsid w:val="00CB16B9"/>
    <w:rsid w:val="00CB175F"/>
    <w:rsid w:val="00CB23F0"/>
    <w:rsid w:val="00CB25D6"/>
    <w:rsid w:val="00CB2650"/>
    <w:rsid w:val="00CB2AF6"/>
    <w:rsid w:val="00CB2B11"/>
    <w:rsid w:val="00CB2B88"/>
    <w:rsid w:val="00CB2F0E"/>
    <w:rsid w:val="00CB31C1"/>
    <w:rsid w:val="00CB3288"/>
    <w:rsid w:val="00CB32BB"/>
    <w:rsid w:val="00CB3367"/>
    <w:rsid w:val="00CB33AF"/>
    <w:rsid w:val="00CB3848"/>
    <w:rsid w:val="00CB396E"/>
    <w:rsid w:val="00CB3B0B"/>
    <w:rsid w:val="00CB3C1D"/>
    <w:rsid w:val="00CB3EDD"/>
    <w:rsid w:val="00CB40CE"/>
    <w:rsid w:val="00CB42C5"/>
    <w:rsid w:val="00CB4427"/>
    <w:rsid w:val="00CB4568"/>
    <w:rsid w:val="00CB460E"/>
    <w:rsid w:val="00CB4EE4"/>
    <w:rsid w:val="00CB4F15"/>
    <w:rsid w:val="00CB4F79"/>
    <w:rsid w:val="00CB5265"/>
    <w:rsid w:val="00CB5458"/>
    <w:rsid w:val="00CB57D8"/>
    <w:rsid w:val="00CB5977"/>
    <w:rsid w:val="00CB5A25"/>
    <w:rsid w:val="00CB5C99"/>
    <w:rsid w:val="00CB5DAD"/>
    <w:rsid w:val="00CB608C"/>
    <w:rsid w:val="00CB609C"/>
    <w:rsid w:val="00CB6334"/>
    <w:rsid w:val="00CB64A1"/>
    <w:rsid w:val="00CB66A5"/>
    <w:rsid w:val="00CB6ABA"/>
    <w:rsid w:val="00CB6BF5"/>
    <w:rsid w:val="00CB7053"/>
    <w:rsid w:val="00CB75E4"/>
    <w:rsid w:val="00CB7754"/>
    <w:rsid w:val="00CB7910"/>
    <w:rsid w:val="00CB7A52"/>
    <w:rsid w:val="00CB7A65"/>
    <w:rsid w:val="00CB7ABA"/>
    <w:rsid w:val="00CB7B02"/>
    <w:rsid w:val="00CC0103"/>
    <w:rsid w:val="00CC0283"/>
    <w:rsid w:val="00CC05A3"/>
    <w:rsid w:val="00CC05FE"/>
    <w:rsid w:val="00CC0749"/>
    <w:rsid w:val="00CC0848"/>
    <w:rsid w:val="00CC09F5"/>
    <w:rsid w:val="00CC0AF2"/>
    <w:rsid w:val="00CC0B2C"/>
    <w:rsid w:val="00CC0C6A"/>
    <w:rsid w:val="00CC0DEA"/>
    <w:rsid w:val="00CC0EA7"/>
    <w:rsid w:val="00CC0EF2"/>
    <w:rsid w:val="00CC10D9"/>
    <w:rsid w:val="00CC11F1"/>
    <w:rsid w:val="00CC1598"/>
    <w:rsid w:val="00CC168B"/>
    <w:rsid w:val="00CC1794"/>
    <w:rsid w:val="00CC18CF"/>
    <w:rsid w:val="00CC1940"/>
    <w:rsid w:val="00CC1C43"/>
    <w:rsid w:val="00CC1CCA"/>
    <w:rsid w:val="00CC2177"/>
    <w:rsid w:val="00CC2811"/>
    <w:rsid w:val="00CC2A28"/>
    <w:rsid w:val="00CC2C34"/>
    <w:rsid w:val="00CC2FE1"/>
    <w:rsid w:val="00CC3100"/>
    <w:rsid w:val="00CC32DF"/>
    <w:rsid w:val="00CC37EC"/>
    <w:rsid w:val="00CC3A54"/>
    <w:rsid w:val="00CC3D78"/>
    <w:rsid w:val="00CC3E69"/>
    <w:rsid w:val="00CC4583"/>
    <w:rsid w:val="00CC480B"/>
    <w:rsid w:val="00CC501F"/>
    <w:rsid w:val="00CC5040"/>
    <w:rsid w:val="00CC5258"/>
    <w:rsid w:val="00CC52F1"/>
    <w:rsid w:val="00CC5587"/>
    <w:rsid w:val="00CC56CA"/>
    <w:rsid w:val="00CC59DE"/>
    <w:rsid w:val="00CC5A9C"/>
    <w:rsid w:val="00CC5A9D"/>
    <w:rsid w:val="00CC5B98"/>
    <w:rsid w:val="00CC5D17"/>
    <w:rsid w:val="00CC5D6D"/>
    <w:rsid w:val="00CC5F7D"/>
    <w:rsid w:val="00CC61DC"/>
    <w:rsid w:val="00CC643D"/>
    <w:rsid w:val="00CC6984"/>
    <w:rsid w:val="00CC6A18"/>
    <w:rsid w:val="00CC6A47"/>
    <w:rsid w:val="00CC6AAC"/>
    <w:rsid w:val="00CC6CFF"/>
    <w:rsid w:val="00CC6E72"/>
    <w:rsid w:val="00CC75F9"/>
    <w:rsid w:val="00CC7636"/>
    <w:rsid w:val="00CC7690"/>
    <w:rsid w:val="00CC7705"/>
    <w:rsid w:val="00CC7CAE"/>
    <w:rsid w:val="00CC7CB3"/>
    <w:rsid w:val="00CD005A"/>
    <w:rsid w:val="00CD0228"/>
    <w:rsid w:val="00CD02AA"/>
    <w:rsid w:val="00CD02D7"/>
    <w:rsid w:val="00CD0580"/>
    <w:rsid w:val="00CD0CE9"/>
    <w:rsid w:val="00CD0F7F"/>
    <w:rsid w:val="00CD12D0"/>
    <w:rsid w:val="00CD14C1"/>
    <w:rsid w:val="00CD1553"/>
    <w:rsid w:val="00CD1671"/>
    <w:rsid w:val="00CD18B5"/>
    <w:rsid w:val="00CD1CAB"/>
    <w:rsid w:val="00CD1E99"/>
    <w:rsid w:val="00CD1F94"/>
    <w:rsid w:val="00CD200C"/>
    <w:rsid w:val="00CD20E1"/>
    <w:rsid w:val="00CD2382"/>
    <w:rsid w:val="00CD27B4"/>
    <w:rsid w:val="00CD27F2"/>
    <w:rsid w:val="00CD288A"/>
    <w:rsid w:val="00CD29F8"/>
    <w:rsid w:val="00CD2B51"/>
    <w:rsid w:val="00CD323A"/>
    <w:rsid w:val="00CD3571"/>
    <w:rsid w:val="00CD36E2"/>
    <w:rsid w:val="00CD39A7"/>
    <w:rsid w:val="00CD3A2F"/>
    <w:rsid w:val="00CD4214"/>
    <w:rsid w:val="00CD42E7"/>
    <w:rsid w:val="00CD4305"/>
    <w:rsid w:val="00CD4512"/>
    <w:rsid w:val="00CD454F"/>
    <w:rsid w:val="00CD470C"/>
    <w:rsid w:val="00CD4755"/>
    <w:rsid w:val="00CD48A4"/>
    <w:rsid w:val="00CD4ADF"/>
    <w:rsid w:val="00CD5018"/>
    <w:rsid w:val="00CD5212"/>
    <w:rsid w:val="00CD5421"/>
    <w:rsid w:val="00CD551C"/>
    <w:rsid w:val="00CD5A63"/>
    <w:rsid w:val="00CD5CB2"/>
    <w:rsid w:val="00CD60D8"/>
    <w:rsid w:val="00CD6460"/>
    <w:rsid w:val="00CD6A3B"/>
    <w:rsid w:val="00CD6B8F"/>
    <w:rsid w:val="00CD6D3E"/>
    <w:rsid w:val="00CD710A"/>
    <w:rsid w:val="00CD7241"/>
    <w:rsid w:val="00CD74AA"/>
    <w:rsid w:val="00CD7918"/>
    <w:rsid w:val="00CE005A"/>
    <w:rsid w:val="00CE0213"/>
    <w:rsid w:val="00CE0718"/>
    <w:rsid w:val="00CE0842"/>
    <w:rsid w:val="00CE0975"/>
    <w:rsid w:val="00CE0A43"/>
    <w:rsid w:val="00CE13F5"/>
    <w:rsid w:val="00CE1626"/>
    <w:rsid w:val="00CE164E"/>
    <w:rsid w:val="00CE16E3"/>
    <w:rsid w:val="00CE1BFA"/>
    <w:rsid w:val="00CE2706"/>
    <w:rsid w:val="00CE2835"/>
    <w:rsid w:val="00CE2CD5"/>
    <w:rsid w:val="00CE2D00"/>
    <w:rsid w:val="00CE3007"/>
    <w:rsid w:val="00CE350A"/>
    <w:rsid w:val="00CE365D"/>
    <w:rsid w:val="00CE36C8"/>
    <w:rsid w:val="00CE3BAE"/>
    <w:rsid w:val="00CE3C66"/>
    <w:rsid w:val="00CE3C99"/>
    <w:rsid w:val="00CE4469"/>
    <w:rsid w:val="00CE45B0"/>
    <w:rsid w:val="00CE48B0"/>
    <w:rsid w:val="00CE4F45"/>
    <w:rsid w:val="00CE4FD3"/>
    <w:rsid w:val="00CE580D"/>
    <w:rsid w:val="00CE58AD"/>
    <w:rsid w:val="00CE598C"/>
    <w:rsid w:val="00CE5A80"/>
    <w:rsid w:val="00CE5B51"/>
    <w:rsid w:val="00CE6059"/>
    <w:rsid w:val="00CE60AF"/>
    <w:rsid w:val="00CE621A"/>
    <w:rsid w:val="00CE6590"/>
    <w:rsid w:val="00CE6B9E"/>
    <w:rsid w:val="00CE6C77"/>
    <w:rsid w:val="00CE7967"/>
    <w:rsid w:val="00CE7AA8"/>
    <w:rsid w:val="00CE7BC6"/>
    <w:rsid w:val="00CE7E01"/>
    <w:rsid w:val="00CE7F3B"/>
    <w:rsid w:val="00CF0381"/>
    <w:rsid w:val="00CF03D5"/>
    <w:rsid w:val="00CF0736"/>
    <w:rsid w:val="00CF08DC"/>
    <w:rsid w:val="00CF0B4E"/>
    <w:rsid w:val="00CF0C6E"/>
    <w:rsid w:val="00CF0D69"/>
    <w:rsid w:val="00CF0D6C"/>
    <w:rsid w:val="00CF106B"/>
    <w:rsid w:val="00CF114F"/>
    <w:rsid w:val="00CF151D"/>
    <w:rsid w:val="00CF19DC"/>
    <w:rsid w:val="00CF1BCB"/>
    <w:rsid w:val="00CF1DE5"/>
    <w:rsid w:val="00CF1EAB"/>
    <w:rsid w:val="00CF1FAA"/>
    <w:rsid w:val="00CF2060"/>
    <w:rsid w:val="00CF20F7"/>
    <w:rsid w:val="00CF21E5"/>
    <w:rsid w:val="00CF21F9"/>
    <w:rsid w:val="00CF2934"/>
    <w:rsid w:val="00CF29FD"/>
    <w:rsid w:val="00CF2E7D"/>
    <w:rsid w:val="00CF2F60"/>
    <w:rsid w:val="00CF3359"/>
    <w:rsid w:val="00CF3377"/>
    <w:rsid w:val="00CF385B"/>
    <w:rsid w:val="00CF3971"/>
    <w:rsid w:val="00CF3FE8"/>
    <w:rsid w:val="00CF40BE"/>
    <w:rsid w:val="00CF4AF2"/>
    <w:rsid w:val="00CF4B04"/>
    <w:rsid w:val="00CF4B32"/>
    <w:rsid w:val="00CF4B60"/>
    <w:rsid w:val="00CF4D86"/>
    <w:rsid w:val="00CF4F14"/>
    <w:rsid w:val="00CF508C"/>
    <w:rsid w:val="00CF535B"/>
    <w:rsid w:val="00CF543B"/>
    <w:rsid w:val="00CF64BA"/>
    <w:rsid w:val="00CF6504"/>
    <w:rsid w:val="00CF68F6"/>
    <w:rsid w:val="00CF6953"/>
    <w:rsid w:val="00CF6E44"/>
    <w:rsid w:val="00CF7120"/>
    <w:rsid w:val="00CF77C2"/>
    <w:rsid w:val="00CF789A"/>
    <w:rsid w:val="00CF78B3"/>
    <w:rsid w:val="00CF78DF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1F0"/>
    <w:rsid w:val="00D013F5"/>
    <w:rsid w:val="00D017A0"/>
    <w:rsid w:val="00D0198A"/>
    <w:rsid w:val="00D019A3"/>
    <w:rsid w:val="00D01A4A"/>
    <w:rsid w:val="00D01B6B"/>
    <w:rsid w:val="00D01D38"/>
    <w:rsid w:val="00D02242"/>
    <w:rsid w:val="00D023DA"/>
    <w:rsid w:val="00D025CB"/>
    <w:rsid w:val="00D027AA"/>
    <w:rsid w:val="00D02AA3"/>
    <w:rsid w:val="00D02AE8"/>
    <w:rsid w:val="00D02B59"/>
    <w:rsid w:val="00D02EC1"/>
    <w:rsid w:val="00D02F54"/>
    <w:rsid w:val="00D03044"/>
    <w:rsid w:val="00D03270"/>
    <w:rsid w:val="00D0328B"/>
    <w:rsid w:val="00D03625"/>
    <w:rsid w:val="00D03998"/>
    <w:rsid w:val="00D03A16"/>
    <w:rsid w:val="00D03A27"/>
    <w:rsid w:val="00D040E1"/>
    <w:rsid w:val="00D04854"/>
    <w:rsid w:val="00D048EF"/>
    <w:rsid w:val="00D04A3B"/>
    <w:rsid w:val="00D04B9B"/>
    <w:rsid w:val="00D04D3B"/>
    <w:rsid w:val="00D04D94"/>
    <w:rsid w:val="00D05353"/>
    <w:rsid w:val="00D05908"/>
    <w:rsid w:val="00D059E6"/>
    <w:rsid w:val="00D059EE"/>
    <w:rsid w:val="00D05B3A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FA2"/>
    <w:rsid w:val="00D07369"/>
    <w:rsid w:val="00D07629"/>
    <w:rsid w:val="00D078CC"/>
    <w:rsid w:val="00D07BC2"/>
    <w:rsid w:val="00D07D9A"/>
    <w:rsid w:val="00D07EB0"/>
    <w:rsid w:val="00D10029"/>
    <w:rsid w:val="00D102F9"/>
    <w:rsid w:val="00D104C2"/>
    <w:rsid w:val="00D10508"/>
    <w:rsid w:val="00D10731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78D"/>
    <w:rsid w:val="00D12AC1"/>
    <w:rsid w:val="00D12B6D"/>
    <w:rsid w:val="00D12DF5"/>
    <w:rsid w:val="00D1350F"/>
    <w:rsid w:val="00D13548"/>
    <w:rsid w:val="00D1372E"/>
    <w:rsid w:val="00D138A0"/>
    <w:rsid w:val="00D13A64"/>
    <w:rsid w:val="00D13C6E"/>
    <w:rsid w:val="00D13DB6"/>
    <w:rsid w:val="00D13DE0"/>
    <w:rsid w:val="00D13E29"/>
    <w:rsid w:val="00D13E5B"/>
    <w:rsid w:val="00D14189"/>
    <w:rsid w:val="00D1450C"/>
    <w:rsid w:val="00D14530"/>
    <w:rsid w:val="00D146D5"/>
    <w:rsid w:val="00D147C7"/>
    <w:rsid w:val="00D1490A"/>
    <w:rsid w:val="00D14CCD"/>
    <w:rsid w:val="00D15177"/>
    <w:rsid w:val="00D1524D"/>
    <w:rsid w:val="00D1531D"/>
    <w:rsid w:val="00D1532E"/>
    <w:rsid w:val="00D15370"/>
    <w:rsid w:val="00D1581C"/>
    <w:rsid w:val="00D15B45"/>
    <w:rsid w:val="00D15D8F"/>
    <w:rsid w:val="00D15E01"/>
    <w:rsid w:val="00D15FCC"/>
    <w:rsid w:val="00D16215"/>
    <w:rsid w:val="00D162B7"/>
    <w:rsid w:val="00D163A8"/>
    <w:rsid w:val="00D16779"/>
    <w:rsid w:val="00D16BA7"/>
    <w:rsid w:val="00D16C4A"/>
    <w:rsid w:val="00D16FD4"/>
    <w:rsid w:val="00D176F0"/>
    <w:rsid w:val="00D17BCB"/>
    <w:rsid w:val="00D17C49"/>
    <w:rsid w:val="00D17F45"/>
    <w:rsid w:val="00D20214"/>
    <w:rsid w:val="00D2049F"/>
    <w:rsid w:val="00D20875"/>
    <w:rsid w:val="00D2096D"/>
    <w:rsid w:val="00D20A95"/>
    <w:rsid w:val="00D20AA1"/>
    <w:rsid w:val="00D21001"/>
    <w:rsid w:val="00D21027"/>
    <w:rsid w:val="00D2108A"/>
    <w:rsid w:val="00D2111B"/>
    <w:rsid w:val="00D2138B"/>
    <w:rsid w:val="00D213EE"/>
    <w:rsid w:val="00D21720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D5C"/>
    <w:rsid w:val="00D22EF8"/>
    <w:rsid w:val="00D22F30"/>
    <w:rsid w:val="00D231BE"/>
    <w:rsid w:val="00D23240"/>
    <w:rsid w:val="00D2359B"/>
    <w:rsid w:val="00D23610"/>
    <w:rsid w:val="00D23842"/>
    <w:rsid w:val="00D238AB"/>
    <w:rsid w:val="00D23AC8"/>
    <w:rsid w:val="00D23D10"/>
    <w:rsid w:val="00D23EF4"/>
    <w:rsid w:val="00D242BB"/>
    <w:rsid w:val="00D244B6"/>
    <w:rsid w:val="00D24810"/>
    <w:rsid w:val="00D24B40"/>
    <w:rsid w:val="00D24D18"/>
    <w:rsid w:val="00D2500E"/>
    <w:rsid w:val="00D25231"/>
    <w:rsid w:val="00D25877"/>
    <w:rsid w:val="00D25A51"/>
    <w:rsid w:val="00D25BD0"/>
    <w:rsid w:val="00D25CFA"/>
    <w:rsid w:val="00D26048"/>
    <w:rsid w:val="00D265EA"/>
    <w:rsid w:val="00D2662F"/>
    <w:rsid w:val="00D2671D"/>
    <w:rsid w:val="00D26AA5"/>
    <w:rsid w:val="00D26D39"/>
    <w:rsid w:val="00D26DAC"/>
    <w:rsid w:val="00D271BB"/>
    <w:rsid w:val="00D27243"/>
    <w:rsid w:val="00D272FA"/>
    <w:rsid w:val="00D278C6"/>
    <w:rsid w:val="00D27EE6"/>
    <w:rsid w:val="00D30437"/>
    <w:rsid w:val="00D305BA"/>
    <w:rsid w:val="00D306FF"/>
    <w:rsid w:val="00D307D2"/>
    <w:rsid w:val="00D30FF1"/>
    <w:rsid w:val="00D30FF9"/>
    <w:rsid w:val="00D31426"/>
    <w:rsid w:val="00D316B5"/>
    <w:rsid w:val="00D316C6"/>
    <w:rsid w:val="00D31767"/>
    <w:rsid w:val="00D3187E"/>
    <w:rsid w:val="00D31A16"/>
    <w:rsid w:val="00D31C75"/>
    <w:rsid w:val="00D31CE2"/>
    <w:rsid w:val="00D31EE2"/>
    <w:rsid w:val="00D31F15"/>
    <w:rsid w:val="00D31F1F"/>
    <w:rsid w:val="00D326FF"/>
    <w:rsid w:val="00D32779"/>
    <w:rsid w:val="00D32DF6"/>
    <w:rsid w:val="00D334B6"/>
    <w:rsid w:val="00D33576"/>
    <w:rsid w:val="00D3360C"/>
    <w:rsid w:val="00D336F7"/>
    <w:rsid w:val="00D3386D"/>
    <w:rsid w:val="00D3396F"/>
    <w:rsid w:val="00D339A1"/>
    <w:rsid w:val="00D33F94"/>
    <w:rsid w:val="00D344D3"/>
    <w:rsid w:val="00D34C22"/>
    <w:rsid w:val="00D34ECB"/>
    <w:rsid w:val="00D35178"/>
    <w:rsid w:val="00D354B8"/>
    <w:rsid w:val="00D35598"/>
    <w:rsid w:val="00D358B2"/>
    <w:rsid w:val="00D36011"/>
    <w:rsid w:val="00D360A6"/>
    <w:rsid w:val="00D360F3"/>
    <w:rsid w:val="00D3632D"/>
    <w:rsid w:val="00D36534"/>
    <w:rsid w:val="00D36698"/>
    <w:rsid w:val="00D36744"/>
    <w:rsid w:val="00D369A4"/>
    <w:rsid w:val="00D36CD9"/>
    <w:rsid w:val="00D37064"/>
    <w:rsid w:val="00D37206"/>
    <w:rsid w:val="00D3760B"/>
    <w:rsid w:val="00D37616"/>
    <w:rsid w:val="00D376DE"/>
    <w:rsid w:val="00D3779C"/>
    <w:rsid w:val="00D37934"/>
    <w:rsid w:val="00D37B78"/>
    <w:rsid w:val="00D37CE3"/>
    <w:rsid w:val="00D4001E"/>
    <w:rsid w:val="00D401A4"/>
    <w:rsid w:val="00D403F1"/>
    <w:rsid w:val="00D40539"/>
    <w:rsid w:val="00D406E2"/>
    <w:rsid w:val="00D40C45"/>
    <w:rsid w:val="00D40D9E"/>
    <w:rsid w:val="00D414AB"/>
    <w:rsid w:val="00D416AE"/>
    <w:rsid w:val="00D4170D"/>
    <w:rsid w:val="00D41767"/>
    <w:rsid w:val="00D417A5"/>
    <w:rsid w:val="00D418FF"/>
    <w:rsid w:val="00D41A23"/>
    <w:rsid w:val="00D41CF1"/>
    <w:rsid w:val="00D41F86"/>
    <w:rsid w:val="00D42191"/>
    <w:rsid w:val="00D4225C"/>
    <w:rsid w:val="00D4234B"/>
    <w:rsid w:val="00D4258B"/>
    <w:rsid w:val="00D4297B"/>
    <w:rsid w:val="00D42CC1"/>
    <w:rsid w:val="00D42CE8"/>
    <w:rsid w:val="00D42F28"/>
    <w:rsid w:val="00D431E5"/>
    <w:rsid w:val="00D432A6"/>
    <w:rsid w:val="00D432B4"/>
    <w:rsid w:val="00D43407"/>
    <w:rsid w:val="00D4362E"/>
    <w:rsid w:val="00D43667"/>
    <w:rsid w:val="00D437B0"/>
    <w:rsid w:val="00D43986"/>
    <w:rsid w:val="00D43C5A"/>
    <w:rsid w:val="00D43DDB"/>
    <w:rsid w:val="00D43F3D"/>
    <w:rsid w:val="00D444DB"/>
    <w:rsid w:val="00D44805"/>
    <w:rsid w:val="00D448CF"/>
    <w:rsid w:val="00D44B73"/>
    <w:rsid w:val="00D44DE0"/>
    <w:rsid w:val="00D45D7A"/>
    <w:rsid w:val="00D45E92"/>
    <w:rsid w:val="00D45FDC"/>
    <w:rsid w:val="00D46057"/>
    <w:rsid w:val="00D46150"/>
    <w:rsid w:val="00D4644B"/>
    <w:rsid w:val="00D46527"/>
    <w:rsid w:val="00D46B14"/>
    <w:rsid w:val="00D46D84"/>
    <w:rsid w:val="00D46EB6"/>
    <w:rsid w:val="00D4764F"/>
    <w:rsid w:val="00D47DDB"/>
    <w:rsid w:val="00D501A6"/>
    <w:rsid w:val="00D501C0"/>
    <w:rsid w:val="00D50267"/>
    <w:rsid w:val="00D506DA"/>
    <w:rsid w:val="00D5091A"/>
    <w:rsid w:val="00D50B97"/>
    <w:rsid w:val="00D50DC8"/>
    <w:rsid w:val="00D50E30"/>
    <w:rsid w:val="00D50ECE"/>
    <w:rsid w:val="00D513D2"/>
    <w:rsid w:val="00D515F1"/>
    <w:rsid w:val="00D51ECF"/>
    <w:rsid w:val="00D51FA4"/>
    <w:rsid w:val="00D51FAF"/>
    <w:rsid w:val="00D52580"/>
    <w:rsid w:val="00D52769"/>
    <w:rsid w:val="00D52C01"/>
    <w:rsid w:val="00D52D81"/>
    <w:rsid w:val="00D53096"/>
    <w:rsid w:val="00D5324A"/>
    <w:rsid w:val="00D532D5"/>
    <w:rsid w:val="00D53429"/>
    <w:rsid w:val="00D53460"/>
    <w:rsid w:val="00D53487"/>
    <w:rsid w:val="00D53638"/>
    <w:rsid w:val="00D5384D"/>
    <w:rsid w:val="00D53EBA"/>
    <w:rsid w:val="00D53F2C"/>
    <w:rsid w:val="00D54231"/>
    <w:rsid w:val="00D544DD"/>
    <w:rsid w:val="00D54614"/>
    <w:rsid w:val="00D54728"/>
    <w:rsid w:val="00D54A03"/>
    <w:rsid w:val="00D54BC6"/>
    <w:rsid w:val="00D54F5A"/>
    <w:rsid w:val="00D54FA6"/>
    <w:rsid w:val="00D551B6"/>
    <w:rsid w:val="00D55271"/>
    <w:rsid w:val="00D5581B"/>
    <w:rsid w:val="00D55E1E"/>
    <w:rsid w:val="00D56160"/>
    <w:rsid w:val="00D5618B"/>
    <w:rsid w:val="00D56258"/>
    <w:rsid w:val="00D56288"/>
    <w:rsid w:val="00D56389"/>
    <w:rsid w:val="00D56584"/>
    <w:rsid w:val="00D568E9"/>
    <w:rsid w:val="00D56BFB"/>
    <w:rsid w:val="00D56CA5"/>
    <w:rsid w:val="00D56D46"/>
    <w:rsid w:val="00D56D7E"/>
    <w:rsid w:val="00D56EC8"/>
    <w:rsid w:val="00D57088"/>
    <w:rsid w:val="00D574B3"/>
    <w:rsid w:val="00D575E4"/>
    <w:rsid w:val="00D5778B"/>
    <w:rsid w:val="00D57823"/>
    <w:rsid w:val="00D57892"/>
    <w:rsid w:val="00D57AB7"/>
    <w:rsid w:val="00D57CCF"/>
    <w:rsid w:val="00D57DDF"/>
    <w:rsid w:val="00D57E49"/>
    <w:rsid w:val="00D57EE0"/>
    <w:rsid w:val="00D60132"/>
    <w:rsid w:val="00D60258"/>
    <w:rsid w:val="00D606C2"/>
    <w:rsid w:val="00D60A14"/>
    <w:rsid w:val="00D60C35"/>
    <w:rsid w:val="00D60CC6"/>
    <w:rsid w:val="00D60FAD"/>
    <w:rsid w:val="00D612B8"/>
    <w:rsid w:val="00D615DD"/>
    <w:rsid w:val="00D61653"/>
    <w:rsid w:val="00D616CC"/>
    <w:rsid w:val="00D61748"/>
    <w:rsid w:val="00D61913"/>
    <w:rsid w:val="00D61A30"/>
    <w:rsid w:val="00D61CB0"/>
    <w:rsid w:val="00D62237"/>
    <w:rsid w:val="00D624B3"/>
    <w:rsid w:val="00D6272B"/>
    <w:rsid w:val="00D62877"/>
    <w:rsid w:val="00D6299D"/>
    <w:rsid w:val="00D62B16"/>
    <w:rsid w:val="00D62BD1"/>
    <w:rsid w:val="00D62C45"/>
    <w:rsid w:val="00D62C81"/>
    <w:rsid w:val="00D62EF4"/>
    <w:rsid w:val="00D63128"/>
    <w:rsid w:val="00D632BE"/>
    <w:rsid w:val="00D6336D"/>
    <w:rsid w:val="00D634D1"/>
    <w:rsid w:val="00D63A0A"/>
    <w:rsid w:val="00D63A1A"/>
    <w:rsid w:val="00D63D30"/>
    <w:rsid w:val="00D63E01"/>
    <w:rsid w:val="00D642A5"/>
    <w:rsid w:val="00D6462E"/>
    <w:rsid w:val="00D647F6"/>
    <w:rsid w:val="00D64B2D"/>
    <w:rsid w:val="00D650AC"/>
    <w:rsid w:val="00D6517C"/>
    <w:rsid w:val="00D6530E"/>
    <w:rsid w:val="00D65656"/>
    <w:rsid w:val="00D65708"/>
    <w:rsid w:val="00D65AE9"/>
    <w:rsid w:val="00D65DBE"/>
    <w:rsid w:val="00D65E22"/>
    <w:rsid w:val="00D65EA1"/>
    <w:rsid w:val="00D65FA4"/>
    <w:rsid w:val="00D660FF"/>
    <w:rsid w:val="00D662C1"/>
    <w:rsid w:val="00D66546"/>
    <w:rsid w:val="00D6671C"/>
    <w:rsid w:val="00D66818"/>
    <w:rsid w:val="00D66AF4"/>
    <w:rsid w:val="00D66C46"/>
    <w:rsid w:val="00D66D66"/>
    <w:rsid w:val="00D672E4"/>
    <w:rsid w:val="00D67573"/>
    <w:rsid w:val="00D678D9"/>
    <w:rsid w:val="00D67A2D"/>
    <w:rsid w:val="00D67A59"/>
    <w:rsid w:val="00D67C6A"/>
    <w:rsid w:val="00D67CEA"/>
    <w:rsid w:val="00D67DC0"/>
    <w:rsid w:val="00D67F06"/>
    <w:rsid w:val="00D70122"/>
    <w:rsid w:val="00D702BE"/>
    <w:rsid w:val="00D70445"/>
    <w:rsid w:val="00D70999"/>
    <w:rsid w:val="00D70A09"/>
    <w:rsid w:val="00D70EE7"/>
    <w:rsid w:val="00D70FDA"/>
    <w:rsid w:val="00D7153C"/>
    <w:rsid w:val="00D7167A"/>
    <w:rsid w:val="00D718A3"/>
    <w:rsid w:val="00D71BC6"/>
    <w:rsid w:val="00D71C8F"/>
    <w:rsid w:val="00D71F13"/>
    <w:rsid w:val="00D71F30"/>
    <w:rsid w:val="00D723FB"/>
    <w:rsid w:val="00D7243D"/>
    <w:rsid w:val="00D727BB"/>
    <w:rsid w:val="00D72B3D"/>
    <w:rsid w:val="00D72C76"/>
    <w:rsid w:val="00D72DAF"/>
    <w:rsid w:val="00D731CB"/>
    <w:rsid w:val="00D73463"/>
    <w:rsid w:val="00D73497"/>
    <w:rsid w:val="00D734E9"/>
    <w:rsid w:val="00D738C1"/>
    <w:rsid w:val="00D739E9"/>
    <w:rsid w:val="00D739F4"/>
    <w:rsid w:val="00D73AD4"/>
    <w:rsid w:val="00D740A7"/>
    <w:rsid w:val="00D74101"/>
    <w:rsid w:val="00D748F2"/>
    <w:rsid w:val="00D749AA"/>
    <w:rsid w:val="00D74A98"/>
    <w:rsid w:val="00D74C76"/>
    <w:rsid w:val="00D74DDF"/>
    <w:rsid w:val="00D74E51"/>
    <w:rsid w:val="00D74F7D"/>
    <w:rsid w:val="00D75055"/>
    <w:rsid w:val="00D75057"/>
    <w:rsid w:val="00D753C3"/>
    <w:rsid w:val="00D754B9"/>
    <w:rsid w:val="00D75511"/>
    <w:rsid w:val="00D75D5C"/>
    <w:rsid w:val="00D76386"/>
    <w:rsid w:val="00D76442"/>
    <w:rsid w:val="00D76638"/>
    <w:rsid w:val="00D768FE"/>
    <w:rsid w:val="00D76B59"/>
    <w:rsid w:val="00D76D8A"/>
    <w:rsid w:val="00D77026"/>
    <w:rsid w:val="00D7718A"/>
    <w:rsid w:val="00D772FF"/>
    <w:rsid w:val="00D7750F"/>
    <w:rsid w:val="00D7751C"/>
    <w:rsid w:val="00D7754D"/>
    <w:rsid w:val="00D7787E"/>
    <w:rsid w:val="00D778CB"/>
    <w:rsid w:val="00D77A57"/>
    <w:rsid w:val="00D77E7B"/>
    <w:rsid w:val="00D77ECC"/>
    <w:rsid w:val="00D80190"/>
    <w:rsid w:val="00D802D3"/>
    <w:rsid w:val="00D803C2"/>
    <w:rsid w:val="00D80812"/>
    <w:rsid w:val="00D80B9B"/>
    <w:rsid w:val="00D80DF2"/>
    <w:rsid w:val="00D81378"/>
    <w:rsid w:val="00D81389"/>
    <w:rsid w:val="00D81567"/>
    <w:rsid w:val="00D817D5"/>
    <w:rsid w:val="00D81AF9"/>
    <w:rsid w:val="00D81BFE"/>
    <w:rsid w:val="00D81EBA"/>
    <w:rsid w:val="00D82026"/>
    <w:rsid w:val="00D8206E"/>
    <w:rsid w:val="00D823CD"/>
    <w:rsid w:val="00D823E4"/>
    <w:rsid w:val="00D8247D"/>
    <w:rsid w:val="00D828E1"/>
    <w:rsid w:val="00D82C66"/>
    <w:rsid w:val="00D82E99"/>
    <w:rsid w:val="00D830D3"/>
    <w:rsid w:val="00D835F5"/>
    <w:rsid w:val="00D83914"/>
    <w:rsid w:val="00D839A8"/>
    <w:rsid w:val="00D83B34"/>
    <w:rsid w:val="00D83B7C"/>
    <w:rsid w:val="00D83C03"/>
    <w:rsid w:val="00D83E93"/>
    <w:rsid w:val="00D84097"/>
    <w:rsid w:val="00D842BB"/>
    <w:rsid w:val="00D842DE"/>
    <w:rsid w:val="00D843E2"/>
    <w:rsid w:val="00D845B4"/>
    <w:rsid w:val="00D84631"/>
    <w:rsid w:val="00D847F4"/>
    <w:rsid w:val="00D84ED9"/>
    <w:rsid w:val="00D85083"/>
    <w:rsid w:val="00D85150"/>
    <w:rsid w:val="00D852AD"/>
    <w:rsid w:val="00D852F2"/>
    <w:rsid w:val="00D8555B"/>
    <w:rsid w:val="00D85585"/>
    <w:rsid w:val="00D857B3"/>
    <w:rsid w:val="00D85CD1"/>
    <w:rsid w:val="00D85E17"/>
    <w:rsid w:val="00D85F15"/>
    <w:rsid w:val="00D85FA2"/>
    <w:rsid w:val="00D86005"/>
    <w:rsid w:val="00D861B3"/>
    <w:rsid w:val="00D861CB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87236"/>
    <w:rsid w:val="00D8769E"/>
    <w:rsid w:val="00D90490"/>
    <w:rsid w:val="00D9051B"/>
    <w:rsid w:val="00D90E25"/>
    <w:rsid w:val="00D90F7F"/>
    <w:rsid w:val="00D91159"/>
    <w:rsid w:val="00D91179"/>
    <w:rsid w:val="00D91184"/>
    <w:rsid w:val="00D91370"/>
    <w:rsid w:val="00D91522"/>
    <w:rsid w:val="00D91676"/>
    <w:rsid w:val="00D91D52"/>
    <w:rsid w:val="00D91D93"/>
    <w:rsid w:val="00D91E68"/>
    <w:rsid w:val="00D91EF9"/>
    <w:rsid w:val="00D9213A"/>
    <w:rsid w:val="00D921CA"/>
    <w:rsid w:val="00D928BE"/>
    <w:rsid w:val="00D92C6F"/>
    <w:rsid w:val="00D92C92"/>
    <w:rsid w:val="00D92F0A"/>
    <w:rsid w:val="00D93044"/>
    <w:rsid w:val="00D930F4"/>
    <w:rsid w:val="00D9317E"/>
    <w:rsid w:val="00D931F2"/>
    <w:rsid w:val="00D93416"/>
    <w:rsid w:val="00D9360E"/>
    <w:rsid w:val="00D93734"/>
    <w:rsid w:val="00D937B5"/>
    <w:rsid w:val="00D937E0"/>
    <w:rsid w:val="00D93A2B"/>
    <w:rsid w:val="00D93A76"/>
    <w:rsid w:val="00D93CA8"/>
    <w:rsid w:val="00D93D2D"/>
    <w:rsid w:val="00D940C0"/>
    <w:rsid w:val="00D9412B"/>
    <w:rsid w:val="00D941EF"/>
    <w:rsid w:val="00D941F5"/>
    <w:rsid w:val="00D94C75"/>
    <w:rsid w:val="00D94E3C"/>
    <w:rsid w:val="00D95473"/>
    <w:rsid w:val="00D954CD"/>
    <w:rsid w:val="00D95A38"/>
    <w:rsid w:val="00D95F00"/>
    <w:rsid w:val="00D95F82"/>
    <w:rsid w:val="00D963DF"/>
    <w:rsid w:val="00D96709"/>
    <w:rsid w:val="00D967AF"/>
    <w:rsid w:val="00D96888"/>
    <w:rsid w:val="00D9689E"/>
    <w:rsid w:val="00D96F05"/>
    <w:rsid w:val="00D97666"/>
    <w:rsid w:val="00D97700"/>
    <w:rsid w:val="00D977D4"/>
    <w:rsid w:val="00D979B6"/>
    <w:rsid w:val="00D97AE5"/>
    <w:rsid w:val="00D97BE3"/>
    <w:rsid w:val="00D97CA7"/>
    <w:rsid w:val="00DA00E8"/>
    <w:rsid w:val="00DA0166"/>
    <w:rsid w:val="00DA0B38"/>
    <w:rsid w:val="00DA0CBD"/>
    <w:rsid w:val="00DA1379"/>
    <w:rsid w:val="00DA14A4"/>
    <w:rsid w:val="00DA18E9"/>
    <w:rsid w:val="00DA19B5"/>
    <w:rsid w:val="00DA1B72"/>
    <w:rsid w:val="00DA1BDC"/>
    <w:rsid w:val="00DA1C56"/>
    <w:rsid w:val="00DA209D"/>
    <w:rsid w:val="00DA24C1"/>
    <w:rsid w:val="00DA2642"/>
    <w:rsid w:val="00DA2B27"/>
    <w:rsid w:val="00DA2BC1"/>
    <w:rsid w:val="00DA2CB0"/>
    <w:rsid w:val="00DA2DC1"/>
    <w:rsid w:val="00DA2F16"/>
    <w:rsid w:val="00DA311C"/>
    <w:rsid w:val="00DA33AE"/>
    <w:rsid w:val="00DA34BD"/>
    <w:rsid w:val="00DA363E"/>
    <w:rsid w:val="00DA375F"/>
    <w:rsid w:val="00DA38F8"/>
    <w:rsid w:val="00DA394E"/>
    <w:rsid w:val="00DA3C3B"/>
    <w:rsid w:val="00DA3CE4"/>
    <w:rsid w:val="00DA42EF"/>
    <w:rsid w:val="00DA43F8"/>
    <w:rsid w:val="00DA44BA"/>
    <w:rsid w:val="00DA4598"/>
    <w:rsid w:val="00DA4610"/>
    <w:rsid w:val="00DA468E"/>
    <w:rsid w:val="00DA4836"/>
    <w:rsid w:val="00DA4C58"/>
    <w:rsid w:val="00DA4CB2"/>
    <w:rsid w:val="00DA5357"/>
    <w:rsid w:val="00DA53B1"/>
    <w:rsid w:val="00DA5A68"/>
    <w:rsid w:val="00DA5A82"/>
    <w:rsid w:val="00DA5DDA"/>
    <w:rsid w:val="00DA5E74"/>
    <w:rsid w:val="00DA6263"/>
    <w:rsid w:val="00DA668A"/>
    <w:rsid w:val="00DA6BB6"/>
    <w:rsid w:val="00DA6BE0"/>
    <w:rsid w:val="00DA6C54"/>
    <w:rsid w:val="00DA6CD1"/>
    <w:rsid w:val="00DA6DAD"/>
    <w:rsid w:val="00DA7329"/>
    <w:rsid w:val="00DA74C5"/>
    <w:rsid w:val="00DA7A6F"/>
    <w:rsid w:val="00DA7C8F"/>
    <w:rsid w:val="00DA7CB7"/>
    <w:rsid w:val="00DA7F38"/>
    <w:rsid w:val="00DA7F94"/>
    <w:rsid w:val="00DB0324"/>
    <w:rsid w:val="00DB050B"/>
    <w:rsid w:val="00DB06D1"/>
    <w:rsid w:val="00DB0754"/>
    <w:rsid w:val="00DB07AB"/>
    <w:rsid w:val="00DB086D"/>
    <w:rsid w:val="00DB096B"/>
    <w:rsid w:val="00DB0981"/>
    <w:rsid w:val="00DB09D2"/>
    <w:rsid w:val="00DB0B4D"/>
    <w:rsid w:val="00DB0B8F"/>
    <w:rsid w:val="00DB0D8D"/>
    <w:rsid w:val="00DB0EFF"/>
    <w:rsid w:val="00DB1062"/>
    <w:rsid w:val="00DB106A"/>
    <w:rsid w:val="00DB117A"/>
    <w:rsid w:val="00DB1270"/>
    <w:rsid w:val="00DB163E"/>
    <w:rsid w:val="00DB1718"/>
    <w:rsid w:val="00DB186D"/>
    <w:rsid w:val="00DB1880"/>
    <w:rsid w:val="00DB18DE"/>
    <w:rsid w:val="00DB1BC4"/>
    <w:rsid w:val="00DB1CA7"/>
    <w:rsid w:val="00DB1D42"/>
    <w:rsid w:val="00DB1F1B"/>
    <w:rsid w:val="00DB21A9"/>
    <w:rsid w:val="00DB225F"/>
    <w:rsid w:val="00DB23D3"/>
    <w:rsid w:val="00DB276C"/>
    <w:rsid w:val="00DB2A6B"/>
    <w:rsid w:val="00DB2AD7"/>
    <w:rsid w:val="00DB2D78"/>
    <w:rsid w:val="00DB3353"/>
    <w:rsid w:val="00DB367E"/>
    <w:rsid w:val="00DB3BB4"/>
    <w:rsid w:val="00DB3C1C"/>
    <w:rsid w:val="00DB3D08"/>
    <w:rsid w:val="00DB3D82"/>
    <w:rsid w:val="00DB3E72"/>
    <w:rsid w:val="00DB43EA"/>
    <w:rsid w:val="00DB44EB"/>
    <w:rsid w:val="00DB450A"/>
    <w:rsid w:val="00DB4640"/>
    <w:rsid w:val="00DB4719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5FE8"/>
    <w:rsid w:val="00DB63C9"/>
    <w:rsid w:val="00DB6405"/>
    <w:rsid w:val="00DB6532"/>
    <w:rsid w:val="00DB6594"/>
    <w:rsid w:val="00DB6705"/>
    <w:rsid w:val="00DB6850"/>
    <w:rsid w:val="00DB69A7"/>
    <w:rsid w:val="00DB6C5C"/>
    <w:rsid w:val="00DB6D63"/>
    <w:rsid w:val="00DB7103"/>
    <w:rsid w:val="00DB7185"/>
    <w:rsid w:val="00DB75FB"/>
    <w:rsid w:val="00DB7727"/>
    <w:rsid w:val="00DB788F"/>
    <w:rsid w:val="00DB79DD"/>
    <w:rsid w:val="00DB7EEB"/>
    <w:rsid w:val="00DC02C9"/>
    <w:rsid w:val="00DC05D0"/>
    <w:rsid w:val="00DC073C"/>
    <w:rsid w:val="00DC0AFC"/>
    <w:rsid w:val="00DC0D8C"/>
    <w:rsid w:val="00DC0FD2"/>
    <w:rsid w:val="00DC1035"/>
    <w:rsid w:val="00DC123E"/>
    <w:rsid w:val="00DC12D5"/>
    <w:rsid w:val="00DC15CA"/>
    <w:rsid w:val="00DC164B"/>
    <w:rsid w:val="00DC1870"/>
    <w:rsid w:val="00DC1CE9"/>
    <w:rsid w:val="00DC1D23"/>
    <w:rsid w:val="00DC26FF"/>
    <w:rsid w:val="00DC294E"/>
    <w:rsid w:val="00DC2CCB"/>
    <w:rsid w:val="00DC2CD2"/>
    <w:rsid w:val="00DC30DF"/>
    <w:rsid w:val="00DC3289"/>
    <w:rsid w:val="00DC340A"/>
    <w:rsid w:val="00DC34AD"/>
    <w:rsid w:val="00DC34BF"/>
    <w:rsid w:val="00DC355F"/>
    <w:rsid w:val="00DC3B8A"/>
    <w:rsid w:val="00DC3F9E"/>
    <w:rsid w:val="00DC4149"/>
    <w:rsid w:val="00DC43D5"/>
    <w:rsid w:val="00DC440A"/>
    <w:rsid w:val="00DC4451"/>
    <w:rsid w:val="00DC4694"/>
    <w:rsid w:val="00DC470A"/>
    <w:rsid w:val="00DC4C89"/>
    <w:rsid w:val="00DC4FD3"/>
    <w:rsid w:val="00DC53F2"/>
    <w:rsid w:val="00DC5492"/>
    <w:rsid w:val="00DC560F"/>
    <w:rsid w:val="00DC5A59"/>
    <w:rsid w:val="00DC61D0"/>
    <w:rsid w:val="00DC61D4"/>
    <w:rsid w:val="00DC6316"/>
    <w:rsid w:val="00DC668D"/>
    <w:rsid w:val="00DC67D6"/>
    <w:rsid w:val="00DC6A4E"/>
    <w:rsid w:val="00DC6F5A"/>
    <w:rsid w:val="00DC7EA3"/>
    <w:rsid w:val="00DD0053"/>
    <w:rsid w:val="00DD028C"/>
    <w:rsid w:val="00DD02CF"/>
    <w:rsid w:val="00DD0388"/>
    <w:rsid w:val="00DD061E"/>
    <w:rsid w:val="00DD06F9"/>
    <w:rsid w:val="00DD072E"/>
    <w:rsid w:val="00DD07E1"/>
    <w:rsid w:val="00DD0875"/>
    <w:rsid w:val="00DD0D61"/>
    <w:rsid w:val="00DD0D64"/>
    <w:rsid w:val="00DD0F40"/>
    <w:rsid w:val="00DD0FBA"/>
    <w:rsid w:val="00DD10AA"/>
    <w:rsid w:val="00DD10E4"/>
    <w:rsid w:val="00DD162D"/>
    <w:rsid w:val="00DD182D"/>
    <w:rsid w:val="00DD1870"/>
    <w:rsid w:val="00DD1C7D"/>
    <w:rsid w:val="00DD1ECE"/>
    <w:rsid w:val="00DD2188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7A"/>
    <w:rsid w:val="00DD32ED"/>
    <w:rsid w:val="00DD3CDB"/>
    <w:rsid w:val="00DD3CE2"/>
    <w:rsid w:val="00DD3F37"/>
    <w:rsid w:val="00DD4385"/>
    <w:rsid w:val="00DD47D2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8A"/>
    <w:rsid w:val="00DD60EC"/>
    <w:rsid w:val="00DD6160"/>
    <w:rsid w:val="00DD648B"/>
    <w:rsid w:val="00DD650F"/>
    <w:rsid w:val="00DD688A"/>
    <w:rsid w:val="00DD696F"/>
    <w:rsid w:val="00DD6C25"/>
    <w:rsid w:val="00DD6E4D"/>
    <w:rsid w:val="00DD7214"/>
    <w:rsid w:val="00DD72BC"/>
    <w:rsid w:val="00DD73AD"/>
    <w:rsid w:val="00DD7509"/>
    <w:rsid w:val="00DD75CB"/>
    <w:rsid w:val="00DE00F6"/>
    <w:rsid w:val="00DE01F8"/>
    <w:rsid w:val="00DE045D"/>
    <w:rsid w:val="00DE047C"/>
    <w:rsid w:val="00DE099C"/>
    <w:rsid w:val="00DE0D85"/>
    <w:rsid w:val="00DE0DC9"/>
    <w:rsid w:val="00DE0E61"/>
    <w:rsid w:val="00DE0F82"/>
    <w:rsid w:val="00DE1498"/>
    <w:rsid w:val="00DE14D0"/>
    <w:rsid w:val="00DE1624"/>
    <w:rsid w:val="00DE1DB1"/>
    <w:rsid w:val="00DE22F0"/>
    <w:rsid w:val="00DE2449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4B3"/>
    <w:rsid w:val="00DE3638"/>
    <w:rsid w:val="00DE3645"/>
    <w:rsid w:val="00DE366F"/>
    <w:rsid w:val="00DE377B"/>
    <w:rsid w:val="00DE3B33"/>
    <w:rsid w:val="00DE3B70"/>
    <w:rsid w:val="00DE3CE7"/>
    <w:rsid w:val="00DE3F5B"/>
    <w:rsid w:val="00DE400D"/>
    <w:rsid w:val="00DE4062"/>
    <w:rsid w:val="00DE411A"/>
    <w:rsid w:val="00DE4138"/>
    <w:rsid w:val="00DE4166"/>
    <w:rsid w:val="00DE4660"/>
    <w:rsid w:val="00DE4952"/>
    <w:rsid w:val="00DE4955"/>
    <w:rsid w:val="00DE49B5"/>
    <w:rsid w:val="00DE4F09"/>
    <w:rsid w:val="00DE534F"/>
    <w:rsid w:val="00DE553D"/>
    <w:rsid w:val="00DE55A7"/>
    <w:rsid w:val="00DE5785"/>
    <w:rsid w:val="00DE5C92"/>
    <w:rsid w:val="00DE5CAF"/>
    <w:rsid w:val="00DE615A"/>
    <w:rsid w:val="00DE6167"/>
    <w:rsid w:val="00DE6833"/>
    <w:rsid w:val="00DE68D9"/>
    <w:rsid w:val="00DE6907"/>
    <w:rsid w:val="00DE69C1"/>
    <w:rsid w:val="00DE6A8B"/>
    <w:rsid w:val="00DE6CF8"/>
    <w:rsid w:val="00DE6E32"/>
    <w:rsid w:val="00DE6F47"/>
    <w:rsid w:val="00DE6F55"/>
    <w:rsid w:val="00DE70BC"/>
    <w:rsid w:val="00DE73F0"/>
    <w:rsid w:val="00DE7937"/>
    <w:rsid w:val="00DE7A3A"/>
    <w:rsid w:val="00DE7B84"/>
    <w:rsid w:val="00DF0007"/>
    <w:rsid w:val="00DF0635"/>
    <w:rsid w:val="00DF0640"/>
    <w:rsid w:val="00DF06A3"/>
    <w:rsid w:val="00DF06A4"/>
    <w:rsid w:val="00DF07CF"/>
    <w:rsid w:val="00DF0A93"/>
    <w:rsid w:val="00DF0A97"/>
    <w:rsid w:val="00DF0B47"/>
    <w:rsid w:val="00DF0C2A"/>
    <w:rsid w:val="00DF0E41"/>
    <w:rsid w:val="00DF1246"/>
    <w:rsid w:val="00DF1298"/>
    <w:rsid w:val="00DF1477"/>
    <w:rsid w:val="00DF1715"/>
    <w:rsid w:val="00DF174E"/>
    <w:rsid w:val="00DF1958"/>
    <w:rsid w:val="00DF19FE"/>
    <w:rsid w:val="00DF1BD0"/>
    <w:rsid w:val="00DF24CD"/>
    <w:rsid w:val="00DF2BCA"/>
    <w:rsid w:val="00DF2C0D"/>
    <w:rsid w:val="00DF2CF7"/>
    <w:rsid w:val="00DF2EFA"/>
    <w:rsid w:val="00DF309C"/>
    <w:rsid w:val="00DF327A"/>
    <w:rsid w:val="00DF3484"/>
    <w:rsid w:val="00DF35E8"/>
    <w:rsid w:val="00DF37B4"/>
    <w:rsid w:val="00DF386C"/>
    <w:rsid w:val="00DF38EC"/>
    <w:rsid w:val="00DF3955"/>
    <w:rsid w:val="00DF3A57"/>
    <w:rsid w:val="00DF3BDD"/>
    <w:rsid w:val="00DF3CD8"/>
    <w:rsid w:val="00DF3DD0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D6E"/>
    <w:rsid w:val="00DF6ED6"/>
    <w:rsid w:val="00DF7037"/>
    <w:rsid w:val="00DF72C9"/>
    <w:rsid w:val="00DF73C8"/>
    <w:rsid w:val="00DF7456"/>
    <w:rsid w:val="00DF759F"/>
    <w:rsid w:val="00DF77B0"/>
    <w:rsid w:val="00DF7AE5"/>
    <w:rsid w:val="00DF7AFD"/>
    <w:rsid w:val="00DF7B34"/>
    <w:rsid w:val="00DF7DF2"/>
    <w:rsid w:val="00DF7F26"/>
    <w:rsid w:val="00E001C2"/>
    <w:rsid w:val="00E005CC"/>
    <w:rsid w:val="00E00606"/>
    <w:rsid w:val="00E0060E"/>
    <w:rsid w:val="00E007CC"/>
    <w:rsid w:val="00E00A64"/>
    <w:rsid w:val="00E00B0F"/>
    <w:rsid w:val="00E00B76"/>
    <w:rsid w:val="00E00C1F"/>
    <w:rsid w:val="00E00C9D"/>
    <w:rsid w:val="00E00DF8"/>
    <w:rsid w:val="00E00FD3"/>
    <w:rsid w:val="00E01211"/>
    <w:rsid w:val="00E01454"/>
    <w:rsid w:val="00E019AC"/>
    <w:rsid w:val="00E01C49"/>
    <w:rsid w:val="00E01D73"/>
    <w:rsid w:val="00E020FD"/>
    <w:rsid w:val="00E0213F"/>
    <w:rsid w:val="00E0237B"/>
    <w:rsid w:val="00E0239E"/>
    <w:rsid w:val="00E023AD"/>
    <w:rsid w:val="00E02611"/>
    <w:rsid w:val="00E02845"/>
    <w:rsid w:val="00E028D4"/>
    <w:rsid w:val="00E02A19"/>
    <w:rsid w:val="00E02AA4"/>
    <w:rsid w:val="00E02DC8"/>
    <w:rsid w:val="00E02F58"/>
    <w:rsid w:val="00E031C1"/>
    <w:rsid w:val="00E0345E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37"/>
    <w:rsid w:val="00E04FA7"/>
    <w:rsid w:val="00E0503A"/>
    <w:rsid w:val="00E05090"/>
    <w:rsid w:val="00E05217"/>
    <w:rsid w:val="00E05251"/>
    <w:rsid w:val="00E056EF"/>
    <w:rsid w:val="00E059D6"/>
    <w:rsid w:val="00E05BB4"/>
    <w:rsid w:val="00E05CD3"/>
    <w:rsid w:val="00E05DB7"/>
    <w:rsid w:val="00E05FB2"/>
    <w:rsid w:val="00E06648"/>
    <w:rsid w:val="00E06C18"/>
    <w:rsid w:val="00E06DBF"/>
    <w:rsid w:val="00E06F3C"/>
    <w:rsid w:val="00E06F9B"/>
    <w:rsid w:val="00E071B8"/>
    <w:rsid w:val="00E073A2"/>
    <w:rsid w:val="00E07679"/>
    <w:rsid w:val="00E078F5"/>
    <w:rsid w:val="00E079D9"/>
    <w:rsid w:val="00E07E67"/>
    <w:rsid w:val="00E07EA6"/>
    <w:rsid w:val="00E10108"/>
    <w:rsid w:val="00E1052E"/>
    <w:rsid w:val="00E105C4"/>
    <w:rsid w:val="00E107B5"/>
    <w:rsid w:val="00E10A2B"/>
    <w:rsid w:val="00E11285"/>
    <w:rsid w:val="00E11348"/>
    <w:rsid w:val="00E11353"/>
    <w:rsid w:val="00E1145E"/>
    <w:rsid w:val="00E11539"/>
    <w:rsid w:val="00E11B00"/>
    <w:rsid w:val="00E11BCA"/>
    <w:rsid w:val="00E11D2B"/>
    <w:rsid w:val="00E11E98"/>
    <w:rsid w:val="00E1209A"/>
    <w:rsid w:val="00E122AC"/>
    <w:rsid w:val="00E12305"/>
    <w:rsid w:val="00E123FF"/>
    <w:rsid w:val="00E124AD"/>
    <w:rsid w:val="00E124FE"/>
    <w:rsid w:val="00E12572"/>
    <w:rsid w:val="00E12624"/>
    <w:rsid w:val="00E1263B"/>
    <w:rsid w:val="00E12BDC"/>
    <w:rsid w:val="00E12BDD"/>
    <w:rsid w:val="00E12D35"/>
    <w:rsid w:val="00E1315C"/>
    <w:rsid w:val="00E133E0"/>
    <w:rsid w:val="00E135EF"/>
    <w:rsid w:val="00E13798"/>
    <w:rsid w:val="00E138E5"/>
    <w:rsid w:val="00E13911"/>
    <w:rsid w:val="00E13915"/>
    <w:rsid w:val="00E139B5"/>
    <w:rsid w:val="00E1406E"/>
    <w:rsid w:val="00E141D6"/>
    <w:rsid w:val="00E142C4"/>
    <w:rsid w:val="00E14B4B"/>
    <w:rsid w:val="00E14C3F"/>
    <w:rsid w:val="00E14CB9"/>
    <w:rsid w:val="00E14E35"/>
    <w:rsid w:val="00E14F32"/>
    <w:rsid w:val="00E15272"/>
    <w:rsid w:val="00E15285"/>
    <w:rsid w:val="00E154A5"/>
    <w:rsid w:val="00E15588"/>
    <w:rsid w:val="00E15598"/>
    <w:rsid w:val="00E1599A"/>
    <w:rsid w:val="00E15C37"/>
    <w:rsid w:val="00E15EFB"/>
    <w:rsid w:val="00E16143"/>
    <w:rsid w:val="00E16502"/>
    <w:rsid w:val="00E16806"/>
    <w:rsid w:val="00E169CF"/>
    <w:rsid w:val="00E169DB"/>
    <w:rsid w:val="00E16B61"/>
    <w:rsid w:val="00E16C6A"/>
    <w:rsid w:val="00E17026"/>
    <w:rsid w:val="00E170AF"/>
    <w:rsid w:val="00E1715D"/>
    <w:rsid w:val="00E172F9"/>
    <w:rsid w:val="00E1739C"/>
    <w:rsid w:val="00E1739F"/>
    <w:rsid w:val="00E17613"/>
    <w:rsid w:val="00E1789C"/>
    <w:rsid w:val="00E17E33"/>
    <w:rsid w:val="00E17F3F"/>
    <w:rsid w:val="00E203B9"/>
    <w:rsid w:val="00E204D5"/>
    <w:rsid w:val="00E20822"/>
    <w:rsid w:val="00E2085C"/>
    <w:rsid w:val="00E20CA4"/>
    <w:rsid w:val="00E20FDC"/>
    <w:rsid w:val="00E2125F"/>
    <w:rsid w:val="00E21452"/>
    <w:rsid w:val="00E2157D"/>
    <w:rsid w:val="00E218FA"/>
    <w:rsid w:val="00E21AE6"/>
    <w:rsid w:val="00E21C30"/>
    <w:rsid w:val="00E21E10"/>
    <w:rsid w:val="00E21F02"/>
    <w:rsid w:val="00E221B5"/>
    <w:rsid w:val="00E221F7"/>
    <w:rsid w:val="00E2255B"/>
    <w:rsid w:val="00E22A87"/>
    <w:rsid w:val="00E22AB7"/>
    <w:rsid w:val="00E22BCE"/>
    <w:rsid w:val="00E22F89"/>
    <w:rsid w:val="00E22F9D"/>
    <w:rsid w:val="00E22FE1"/>
    <w:rsid w:val="00E22FEB"/>
    <w:rsid w:val="00E23049"/>
    <w:rsid w:val="00E23C1C"/>
    <w:rsid w:val="00E23C9F"/>
    <w:rsid w:val="00E23E8D"/>
    <w:rsid w:val="00E2400B"/>
    <w:rsid w:val="00E240EA"/>
    <w:rsid w:val="00E24243"/>
    <w:rsid w:val="00E244F3"/>
    <w:rsid w:val="00E24501"/>
    <w:rsid w:val="00E246EF"/>
    <w:rsid w:val="00E249C2"/>
    <w:rsid w:val="00E249E4"/>
    <w:rsid w:val="00E24B56"/>
    <w:rsid w:val="00E24C5B"/>
    <w:rsid w:val="00E24DD6"/>
    <w:rsid w:val="00E24E1E"/>
    <w:rsid w:val="00E250E8"/>
    <w:rsid w:val="00E25194"/>
    <w:rsid w:val="00E25210"/>
    <w:rsid w:val="00E25462"/>
    <w:rsid w:val="00E2567D"/>
    <w:rsid w:val="00E25A57"/>
    <w:rsid w:val="00E25C81"/>
    <w:rsid w:val="00E25D01"/>
    <w:rsid w:val="00E25D07"/>
    <w:rsid w:val="00E25F48"/>
    <w:rsid w:val="00E26148"/>
    <w:rsid w:val="00E26280"/>
    <w:rsid w:val="00E26558"/>
    <w:rsid w:val="00E265D7"/>
    <w:rsid w:val="00E266E9"/>
    <w:rsid w:val="00E2678B"/>
    <w:rsid w:val="00E271D7"/>
    <w:rsid w:val="00E272D2"/>
    <w:rsid w:val="00E27364"/>
    <w:rsid w:val="00E275B3"/>
    <w:rsid w:val="00E276FF"/>
    <w:rsid w:val="00E277DF"/>
    <w:rsid w:val="00E27F25"/>
    <w:rsid w:val="00E30355"/>
    <w:rsid w:val="00E303B0"/>
    <w:rsid w:val="00E306AA"/>
    <w:rsid w:val="00E3073D"/>
    <w:rsid w:val="00E307BC"/>
    <w:rsid w:val="00E30808"/>
    <w:rsid w:val="00E30ABC"/>
    <w:rsid w:val="00E30C1A"/>
    <w:rsid w:val="00E30E79"/>
    <w:rsid w:val="00E30EB6"/>
    <w:rsid w:val="00E30F66"/>
    <w:rsid w:val="00E30F8E"/>
    <w:rsid w:val="00E310C6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3F4"/>
    <w:rsid w:val="00E324B8"/>
    <w:rsid w:val="00E3257C"/>
    <w:rsid w:val="00E32796"/>
    <w:rsid w:val="00E32812"/>
    <w:rsid w:val="00E328F5"/>
    <w:rsid w:val="00E32CA5"/>
    <w:rsid w:val="00E32CDA"/>
    <w:rsid w:val="00E32DDC"/>
    <w:rsid w:val="00E32E35"/>
    <w:rsid w:val="00E330CA"/>
    <w:rsid w:val="00E33147"/>
    <w:rsid w:val="00E33151"/>
    <w:rsid w:val="00E33284"/>
    <w:rsid w:val="00E336C6"/>
    <w:rsid w:val="00E33A5B"/>
    <w:rsid w:val="00E33C62"/>
    <w:rsid w:val="00E33E4E"/>
    <w:rsid w:val="00E33FD1"/>
    <w:rsid w:val="00E342FC"/>
    <w:rsid w:val="00E34887"/>
    <w:rsid w:val="00E34901"/>
    <w:rsid w:val="00E34969"/>
    <w:rsid w:val="00E349D5"/>
    <w:rsid w:val="00E34CCB"/>
    <w:rsid w:val="00E35005"/>
    <w:rsid w:val="00E352A5"/>
    <w:rsid w:val="00E35336"/>
    <w:rsid w:val="00E3597A"/>
    <w:rsid w:val="00E35990"/>
    <w:rsid w:val="00E35B45"/>
    <w:rsid w:val="00E35CE2"/>
    <w:rsid w:val="00E366FD"/>
    <w:rsid w:val="00E3681B"/>
    <w:rsid w:val="00E36FEC"/>
    <w:rsid w:val="00E3717A"/>
    <w:rsid w:val="00E37708"/>
    <w:rsid w:val="00E3777F"/>
    <w:rsid w:val="00E3778E"/>
    <w:rsid w:val="00E377B3"/>
    <w:rsid w:val="00E37A2A"/>
    <w:rsid w:val="00E37B43"/>
    <w:rsid w:val="00E37C49"/>
    <w:rsid w:val="00E37E19"/>
    <w:rsid w:val="00E37ECE"/>
    <w:rsid w:val="00E37FAA"/>
    <w:rsid w:val="00E4001C"/>
    <w:rsid w:val="00E40293"/>
    <w:rsid w:val="00E402D7"/>
    <w:rsid w:val="00E403F9"/>
    <w:rsid w:val="00E4076B"/>
    <w:rsid w:val="00E40797"/>
    <w:rsid w:val="00E40830"/>
    <w:rsid w:val="00E40980"/>
    <w:rsid w:val="00E40A49"/>
    <w:rsid w:val="00E40D3B"/>
    <w:rsid w:val="00E41135"/>
    <w:rsid w:val="00E411D9"/>
    <w:rsid w:val="00E4123F"/>
    <w:rsid w:val="00E41251"/>
    <w:rsid w:val="00E413FB"/>
    <w:rsid w:val="00E417BB"/>
    <w:rsid w:val="00E41875"/>
    <w:rsid w:val="00E418FA"/>
    <w:rsid w:val="00E419D8"/>
    <w:rsid w:val="00E41C14"/>
    <w:rsid w:val="00E41C38"/>
    <w:rsid w:val="00E41E77"/>
    <w:rsid w:val="00E41FEC"/>
    <w:rsid w:val="00E42972"/>
    <w:rsid w:val="00E42CB0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332"/>
    <w:rsid w:val="00E444D3"/>
    <w:rsid w:val="00E44502"/>
    <w:rsid w:val="00E45110"/>
    <w:rsid w:val="00E45155"/>
    <w:rsid w:val="00E4517D"/>
    <w:rsid w:val="00E4522E"/>
    <w:rsid w:val="00E453DE"/>
    <w:rsid w:val="00E4541D"/>
    <w:rsid w:val="00E45492"/>
    <w:rsid w:val="00E45714"/>
    <w:rsid w:val="00E45786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C27"/>
    <w:rsid w:val="00E46E8E"/>
    <w:rsid w:val="00E470DE"/>
    <w:rsid w:val="00E472AE"/>
    <w:rsid w:val="00E47542"/>
    <w:rsid w:val="00E47A36"/>
    <w:rsid w:val="00E47F9B"/>
    <w:rsid w:val="00E500A8"/>
    <w:rsid w:val="00E500AD"/>
    <w:rsid w:val="00E503B1"/>
    <w:rsid w:val="00E5070B"/>
    <w:rsid w:val="00E50B90"/>
    <w:rsid w:val="00E50BBC"/>
    <w:rsid w:val="00E51138"/>
    <w:rsid w:val="00E5118C"/>
    <w:rsid w:val="00E5135D"/>
    <w:rsid w:val="00E51774"/>
    <w:rsid w:val="00E5180C"/>
    <w:rsid w:val="00E51BBC"/>
    <w:rsid w:val="00E51C16"/>
    <w:rsid w:val="00E521DE"/>
    <w:rsid w:val="00E522A6"/>
    <w:rsid w:val="00E52875"/>
    <w:rsid w:val="00E5288B"/>
    <w:rsid w:val="00E5295F"/>
    <w:rsid w:val="00E5298C"/>
    <w:rsid w:val="00E52A05"/>
    <w:rsid w:val="00E52B40"/>
    <w:rsid w:val="00E52B78"/>
    <w:rsid w:val="00E52B88"/>
    <w:rsid w:val="00E52F40"/>
    <w:rsid w:val="00E5347D"/>
    <w:rsid w:val="00E5356D"/>
    <w:rsid w:val="00E5359F"/>
    <w:rsid w:val="00E53801"/>
    <w:rsid w:val="00E538BB"/>
    <w:rsid w:val="00E53976"/>
    <w:rsid w:val="00E53B97"/>
    <w:rsid w:val="00E54AFE"/>
    <w:rsid w:val="00E54F6D"/>
    <w:rsid w:val="00E5503D"/>
    <w:rsid w:val="00E55097"/>
    <w:rsid w:val="00E55B8E"/>
    <w:rsid w:val="00E55DBF"/>
    <w:rsid w:val="00E5639A"/>
    <w:rsid w:val="00E5664A"/>
    <w:rsid w:val="00E56C1D"/>
    <w:rsid w:val="00E56D62"/>
    <w:rsid w:val="00E575A8"/>
    <w:rsid w:val="00E57766"/>
    <w:rsid w:val="00E57C26"/>
    <w:rsid w:val="00E602A6"/>
    <w:rsid w:val="00E602D4"/>
    <w:rsid w:val="00E60389"/>
    <w:rsid w:val="00E60A88"/>
    <w:rsid w:val="00E61084"/>
    <w:rsid w:val="00E613BA"/>
    <w:rsid w:val="00E6145D"/>
    <w:rsid w:val="00E61608"/>
    <w:rsid w:val="00E61E51"/>
    <w:rsid w:val="00E61E94"/>
    <w:rsid w:val="00E61ED4"/>
    <w:rsid w:val="00E61F46"/>
    <w:rsid w:val="00E61F77"/>
    <w:rsid w:val="00E61FFB"/>
    <w:rsid w:val="00E62123"/>
    <w:rsid w:val="00E62129"/>
    <w:rsid w:val="00E62170"/>
    <w:rsid w:val="00E6241D"/>
    <w:rsid w:val="00E6265C"/>
    <w:rsid w:val="00E626BD"/>
    <w:rsid w:val="00E62AEE"/>
    <w:rsid w:val="00E62B54"/>
    <w:rsid w:val="00E62CDC"/>
    <w:rsid w:val="00E62E83"/>
    <w:rsid w:val="00E634DD"/>
    <w:rsid w:val="00E6362C"/>
    <w:rsid w:val="00E6390F"/>
    <w:rsid w:val="00E63948"/>
    <w:rsid w:val="00E63A68"/>
    <w:rsid w:val="00E640BC"/>
    <w:rsid w:val="00E641D2"/>
    <w:rsid w:val="00E642F8"/>
    <w:rsid w:val="00E6431C"/>
    <w:rsid w:val="00E644FD"/>
    <w:rsid w:val="00E645C4"/>
    <w:rsid w:val="00E645C8"/>
    <w:rsid w:val="00E64614"/>
    <w:rsid w:val="00E64618"/>
    <w:rsid w:val="00E646CC"/>
    <w:rsid w:val="00E64B8E"/>
    <w:rsid w:val="00E64E29"/>
    <w:rsid w:val="00E64F61"/>
    <w:rsid w:val="00E6535A"/>
    <w:rsid w:val="00E6563F"/>
    <w:rsid w:val="00E65D6D"/>
    <w:rsid w:val="00E65DE5"/>
    <w:rsid w:val="00E66033"/>
    <w:rsid w:val="00E6612E"/>
    <w:rsid w:val="00E66330"/>
    <w:rsid w:val="00E66778"/>
    <w:rsid w:val="00E669A5"/>
    <w:rsid w:val="00E66A86"/>
    <w:rsid w:val="00E66BFD"/>
    <w:rsid w:val="00E66EC4"/>
    <w:rsid w:val="00E670A1"/>
    <w:rsid w:val="00E673AE"/>
    <w:rsid w:val="00E673B7"/>
    <w:rsid w:val="00E67543"/>
    <w:rsid w:val="00E6757D"/>
    <w:rsid w:val="00E67710"/>
    <w:rsid w:val="00E679FE"/>
    <w:rsid w:val="00E67A51"/>
    <w:rsid w:val="00E67CB8"/>
    <w:rsid w:val="00E67D50"/>
    <w:rsid w:val="00E70107"/>
    <w:rsid w:val="00E7024D"/>
    <w:rsid w:val="00E70631"/>
    <w:rsid w:val="00E70667"/>
    <w:rsid w:val="00E7074B"/>
    <w:rsid w:val="00E70DA1"/>
    <w:rsid w:val="00E70F58"/>
    <w:rsid w:val="00E7107D"/>
    <w:rsid w:val="00E71293"/>
    <w:rsid w:val="00E71441"/>
    <w:rsid w:val="00E714D8"/>
    <w:rsid w:val="00E7188C"/>
    <w:rsid w:val="00E71977"/>
    <w:rsid w:val="00E71C8B"/>
    <w:rsid w:val="00E71DC8"/>
    <w:rsid w:val="00E71E22"/>
    <w:rsid w:val="00E7234D"/>
    <w:rsid w:val="00E724AD"/>
    <w:rsid w:val="00E727F5"/>
    <w:rsid w:val="00E728EB"/>
    <w:rsid w:val="00E72A86"/>
    <w:rsid w:val="00E72BEE"/>
    <w:rsid w:val="00E72D1A"/>
    <w:rsid w:val="00E7345D"/>
    <w:rsid w:val="00E7359C"/>
    <w:rsid w:val="00E735F7"/>
    <w:rsid w:val="00E7361D"/>
    <w:rsid w:val="00E73802"/>
    <w:rsid w:val="00E73833"/>
    <w:rsid w:val="00E738BE"/>
    <w:rsid w:val="00E7390B"/>
    <w:rsid w:val="00E73A62"/>
    <w:rsid w:val="00E73C57"/>
    <w:rsid w:val="00E7410F"/>
    <w:rsid w:val="00E746FA"/>
    <w:rsid w:val="00E7481E"/>
    <w:rsid w:val="00E749DD"/>
    <w:rsid w:val="00E74A76"/>
    <w:rsid w:val="00E74BC4"/>
    <w:rsid w:val="00E74BDC"/>
    <w:rsid w:val="00E74D69"/>
    <w:rsid w:val="00E74DC6"/>
    <w:rsid w:val="00E74E12"/>
    <w:rsid w:val="00E74EFE"/>
    <w:rsid w:val="00E74F5C"/>
    <w:rsid w:val="00E75278"/>
    <w:rsid w:val="00E75851"/>
    <w:rsid w:val="00E758DE"/>
    <w:rsid w:val="00E75A0F"/>
    <w:rsid w:val="00E75D0D"/>
    <w:rsid w:val="00E763CE"/>
    <w:rsid w:val="00E76518"/>
    <w:rsid w:val="00E766A8"/>
    <w:rsid w:val="00E76968"/>
    <w:rsid w:val="00E769CD"/>
    <w:rsid w:val="00E769D7"/>
    <w:rsid w:val="00E76BD4"/>
    <w:rsid w:val="00E76DA1"/>
    <w:rsid w:val="00E76F82"/>
    <w:rsid w:val="00E7726C"/>
    <w:rsid w:val="00E77359"/>
    <w:rsid w:val="00E77586"/>
    <w:rsid w:val="00E77817"/>
    <w:rsid w:val="00E77905"/>
    <w:rsid w:val="00E77C48"/>
    <w:rsid w:val="00E77D4A"/>
    <w:rsid w:val="00E77ED7"/>
    <w:rsid w:val="00E80036"/>
    <w:rsid w:val="00E800EF"/>
    <w:rsid w:val="00E8011C"/>
    <w:rsid w:val="00E80246"/>
    <w:rsid w:val="00E80732"/>
    <w:rsid w:val="00E807DD"/>
    <w:rsid w:val="00E80939"/>
    <w:rsid w:val="00E81277"/>
    <w:rsid w:val="00E815B4"/>
    <w:rsid w:val="00E81742"/>
    <w:rsid w:val="00E81838"/>
    <w:rsid w:val="00E819DE"/>
    <w:rsid w:val="00E81B90"/>
    <w:rsid w:val="00E81DC7"/>
    <w:rsid w:val="00E81E02"/>
    <w:rsid w:val="00E828EB"/>
    <w:rsid w:val="00E82C06"/>
    <w:rsid w:val="00E82C19"/>
    <w:rsid w:val="00E82E4F"/>
    <w:rsid w:val="00E82E8A"/>
    <w:rsid w:val="00E8322F"/>
    <w:rsid w:val="00E83308"/>
    <w:rsid w:val="00E83700"/>
    <w:rsid w:val="00E8386D"/>
    <w:rsid w:val="00E83AF0"/>
    <w:rsid w:val="00E83DCF"/>
    <w:rsid w:val="00E83FE6"/>
    <w:rsid w:val="00E8407E"/>
    <w:rsid w:val="00E841ED"/>
    <w:rsid w:val="00E84226"/>
    <w:rsid w:val="00E843F4"/>
    <w:rsid w:val="00E84679"/>
    <w:rsid w:val="00E84AE8"/>
    <w:rsid w:val="00E84C86"/>
    <w:rsid w:val="00E84E1E"/>
    <w:rsid w:val="00E85095"/>
    <w:rsid w:val="00E854B8"/>
    <w:rsid w:val="00E8579F"/>
    <w:rsid w:val="00E8597D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6EB6"/>
    <w:rsid w:val="00E8707E"/>
    <w:rsid w:val="00E870D6"/>
    <w:rsid w:val="00E87474"/>
    <w:rsid w:val="00E876D0"/>
    <w:rsid w:val="00E877E0"/>
    <w:rsid w:val="00E87AE9"/>
    <w:rsid w:val="00E87B9C"/>
    <w:rsid w:val="00E87F94"/>
    <w:rsid w:val="00E87FC0"/>
    <w:rsid w:val="00E87FC4"/>
    <w:rsid w:val="00E87FD3"/>
    <w:rsid w:val="00E9004C"/>
    <w:rsid w:val="00E900E4"/>
    <w:rsid w:val="00E9034A"/>
    <w:rsid w:val="00E90591"/>
    <w:rsid w:val="00E90650"/>
    <w:rsid w:val="00E907F9"/>
    <w:rsid w:val="00E90998"/>
    <w:rsid w:val="00E90A02"/>
    <w:rsid w:val="00E90D4C"/>
    <w:rsid w:val="00E911A9"/>
    <w:rsid w:val="00E91282"/>
    <w:rsid w:val="00E9173A"/>
    <w:rsid w:val="00E91749"/>
    <w:rsid w:val="00E91C5F"/>
    <w:rsid w:val="00E91D94"/>
    <w:rsid w:val="00E9208C"/>
    <w:rsid w:val="00E92A5B"/>
    <w:rsid w:val="00E92A98"/>
    <w:rsid w:val="00E92ADB"/>
    <w:rsid w:val="00E92B8E"/>
    <w:rsid w:val="00E93020"/>
    <w:rsid w:val="00E932DA"/>
    <w:rsid w:val="00E9336B"/>
    <w:rsid w:val="00E933AB"/>
    <w:rsid w:val="00E93A7F"/>
    <w:rsid w:val="00E93B8D"/>
    <w:rsid w:val="00E9454D"/>
    <w:rsid w:val="00E9466B"/>
    <w:rsid w:val="00E946F1"/>
    <w:rsid w:val="00E947E3"/>
    <w:rsid w:val="00E94AF6"/>
    <w:rsid w:val="00E94D55"/>
    <w:rsid w:val="00E94F67"/>
    <w:rsid w:val="00E95053"/>
    <w:rsid w:val="00E950BA"/>
    <w:rsid w:val="00E95161"/>
    <w:rsid w:val="00E95199"/>
    <w:rsid w:val="00E9557F"/>
    <w:rsid w:val="00E95653"/>
    <w:rsid w:val="00E95928"/>
    <w:rsid w:val="00E9594E"/>
    <w:rsid w:val="00E9598E"/>
    <w:rsid w:val="00E95C45"/>
    <w:rsid w:val="00E95F81"/>
    <w:rsid w:val="00E9637D"/>
    <w:rsid w:val="00E965FF"/>
    <w:rsid w:val="00E967C4"/>
    <w:rsid w:val="00E96A0E"/>
    <w:rsid w:val="00E96AEB"/>
    <w:rsid w:val="00E96BC7"/>
    <w:rsid w:val="00E96E03"/>
    <w:rsid w:val="00E970E3"/>
    <w:rsid w:val="00E971C3"/>
    <w:rsid w:val="00E97362"/>
    <w:rsid w:val="00E97AC6"/>
    <w:rsid w:val="00E97C1E"/>
    <w:rsid w:val="00E97C87"/>
    <w:rsid w:val="00EA01A4"/>
    <w:rsid w:val="00EA05E6"/>
    <w:rsid w:val="00EA0A78"/>
    <w:rsid w:val="00EA0CC2"/>
    <w:rsid w:val="00EA0F7B"/>
    <w:rsid w:val="00EA13EF"/>
    <w:rsid w:val="00EA1507"/>
    <w:rsid w:val="00EA24FD"/>
    <w:rsid w:val="00EA2541"/>
    <w:rsid w:val="00EA2574"/>
    <w:rsid w:val="00EA268E"/>
    <w:rsid w:val="00EA26EC"/>
    <w:rsid w:val="00EA2A67"/>
    <w:rsid w:val="00EA2A8A"/>
    <w:rsid w:val="00EA2BC8"/>
    <w:rsid w:val="00EA2DD7"/>
    <w:rsid w:val="00EA2E61"/>
    <w:rsid w:val="00EA31D6"/>
    <w:rsid w:val="00EA320D"/>
    <w:rsid w:val="00EA343A"/>
    <w:rsid w:val="00EA347D"/>
    <w:rsid w:val="00EA3499"/>
    <w:rsid w:val="00EA352F"/>
    <w:rsid w:val="00EA3544"/>
    <w:rsid w:val="00EA3829"/>
    <w:rsid w:val="00EA38A3"/>
    <w:rsid w:val="00EA3B29"/>
    <w:rsid w:val="00EA3C30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C1"/>
    <w:rsid w:val="00EA4D24"/>
    <w:rsid w:val="00EA5032"/>
    <w:rsid w:val="00EA5141"/>
    <w:rsid w:val="00EA5352"/>
    <w:rsid w:val="00EA53AE"/>
    <w:rsid w:val="00EA54B6"/>
    <w:rsid w:val="00EA56D3"/>
    <w:rsid w:val="00EA5925"/>
    <w:rsid w:val="00EA5954"/>
    <w:rsid w:val="00EA5A2E"/>
    <w:rsid w:val="00EA5E83"/>
    <w:rsid w:val="00EA5F79"/>
    <w:rsid w:val="00EA5FE1"/>
    <w:rsid w:val="00EA6304"/>
    <w:rsid w:val="00EA6540"/>
    <w:rsid w:val="00EA6A1D"/>
    <w:rsid w:val="00EA6B7C"/>
    <w:rsid w:val="00EA6C88"/>
    <w:rsid w:val="00EA6E39"/>
    <w:rsid w:val="00EA7022"/>
    <w:rsid w:val="00EA75A9"/>
    <w:rsid w:val="00EA7746"/>
    <w:rsid w:val="00EA782B"/>
    <w:rsid w:val="00EA78DA"/>
    <w:rsid w:val="00EA7900"/>
    <w:rsid w:val="00EA791B"/>
    <w:rsid w:val="00EA7A35"/>
    <w:rsid w:val="00EA7B8D"/>
    <w:rsid w:val="00EA7D78"/>
    <w:rsid w:val="00EA7DB1"/>
    <w:rsid w:val="00EB0055"/>
    <w:rsid w:val="00EB0416"/>
    <w:rsid w:val="00EB0496"/>
    <w:rsid w:val="00EB052D"/>
    <w:rsid w:val="00EB0704"/>
    <w:rsid w:val="00EB09BA"/>
    <w:rsid w:val="00EB0C87"/>
    <w:rsid w:val="00EB16FC"/>
    <w:rsid w:val="00EB18BD"/>
    <w:rsid w:val="00EB1AED"/>
    <w:rsid w:val="00EB1C5E"/>
    <w:rsid w:val="00EB1D23"/>
    <w:rsid w:val="00EB1E44"/>
    <w:rsid w:val="00EB1EE2"/>
    <w:rsid w:val="00EB1F80"/>
    <w:rsid w:val="00EB1FB4"/>
    <w:rsid w:val="00EB21CD"/>
    <w:rsid w:val="00EB241A"/>
    <w:rsid w:val="00EB2425"/>
    <w:rsid w:val="00EB2A15"/>
    <w:rsid w:val="00EB2C99"/>
    <w:rsid w:val="00EB2D9F"/>
    <w:rsid w:val="00EB2FBF"/>
    <w:rsid w:val="00EB30E0"/>
    <w:rsid w:val="00EB30EF"/>
    <w:rsid w:val="00EB31E9"/>
    <w:rsid w:val="00EB3207"/>
    <w:rsid w:val="00EB3452"/>
    <w:rsid w:val="00EB36A7"/>
    <w:rsid w:val="00EB3845"/>
    <w:rsid w:val="00EB3D06"/>
    <w:rsid w:val="00EB3DFC"/>
    <w:rsid w:val="00EB3F29"/>
    <w:rsid w:val="00EB44F2"/>
    <w:rsid w:val="00EB46F3"/>
    <w:rsid w:val="00EB492C"/>
    <w:rsid w:val="00EB4D7E"/>
    <w:rsid w:val="00EB4DED"/>
    <w:rsid w:val="00EB4E3D"/>
    <w:rsid w:val="00EB52A8"/>
    <w:rsid w:val="00EB52B9"/>
    <w:rsid w:val="00EB5424"/>
    <w:rsid w:val="00EB5564"/>
    <w:rsid w:val="00EB5851"/>
    <w:rsid w:val="00EB5DA7"/>
    <w:rsid w:val="00EB611D"/>
    <w:rsid w:val="00EB637B"/>
    <w:rsid w:val="00EB659B"/>
    <w:rsid w:val="00EB6627"/>
    <w:rsid w:val="00EB6825"/>
    <w:rsid w:val="00EB689E"/>
    <w:rsid w:val="00EB697A"/>
    <w:rsid w:val="00EB6F3B"/>
    <w:rsid w:val="00EB6FF2"/>
    <w:rsid w:val="00EB704D"/>
    <w:rsid w:val="00EB70EA"/>
    <w:rsid w:val="00EB71D0"/>
    <w:rsid w:val="00EB7C34"/>
    <w:rsid w:val="00EB7C46"/>
    <w:rsid w:val="00EB7ED0"/>
    <w:rsid w:val="00EC023D"/>
    <w:rsid w:val="00EC027C"/>
    <w:rsid w:val="00EC03EB"/>
    <w:rsid w:val="00EC03FF"/>
    <w:rsid w:val="00EC056B"/>
    <w:rsid w:val="00EC0627"/>
    <w:rsid w:val="00EC0696"/>
    <w:rsid w:val="00EC07E9"/>
    <w:rsid w:val="00EC0B1D"/>
    <w:rsid w:val="00EC0ED4"/>
    <w:rsid w:val="00EC1184"/>
    <w:rsid w:val="00EC15D9"/>
    <w:rsid w:val="00EC1B4B"/>
    <w:rsid w:val="00EC2041"/>
    <w:rsid w:val="00EC2058"/>
    <w:rsid w:val="00EC222F"/>
    <w:rsid w:val="00EC2400"/>
    <w:rsid w:val="00EC247B"/>
    <w:rsid w:val="00EC25EE"/>
    <w:rsid w:val="00EC27BA"/>
    <w:rsid w:val="00EC31B5"/>
    <w:rsid w:val="00EC32BC"/>
    <w:rsid w:val="00EC34F1"/>
    <w:rsid w:val="00EC355F"/>
    <w:rsid w:val="00EC35A7"/>
    <w:rsid w:val="00EC38F6"/>
    <w:rsid w:val="00EC396F"/>
    <w:rsid w:val="00EC3991"/>
    <w:rsid w:val="00EC39DA"/>
    <w:rsid w:val="00EC40CF"/>
    <w:rsid w:val="00EC40FB"/>
    <w:rsid w:val="00EC4202"/>
    <w:rsid w:val="00EC42C0"/>
    <w:rsid w:val="00EC43C4"/>
    <w:rsid w:val="00EC445F"/>
    <w:rsid w:val="00EC4511"/>
    <w:rsid w:val="00EC45C2"/>
    <w:rsid w:val="00EC466D"/>
    <w:rsid w:val="00EC48DC"/>
    <w:rsid w:val="00EC4AF0"/>
    <w:rsid w:val="00EC4CF4"/>
    <w:rsid w:val="00EC4E23"/>
    <w:rsid w:val="00EC4F93"/>
    <w:rsid w:val="00EC4FAC"/>
    <w:rsid w:val="00EC5253"/>
    <w:rsid w:val="00EC548E"/>
    <w:rsid w:val="00EC5970"/>
    <w:rsid w:val="00EC5CFF"/>
    <w:rsid w:val="00EC5E80"/>
    <w:rsid w:val="00EC64EB"/>
    <w:rsid w:val="00EC6792"/>
    <w:rsid w:val="00EC685B"/>
    <w:rsid w:val="00EC69A5"/>
    <w:rsid w:val="00EC7217"/>
    <w:rsid w:val="00EC7752"/>
    <w:rsid w:val="00EC7CCE"/>
    <w:rsid w:val="00EC7FB1"/>
    <w:rsid w:val="00ED010C"/>
    <w:rsid w:val="00ED03AE"/>
    <w:rsid w:val="00ED0522"/>
    <w:rsid w:val="00ED054A"/>
    <w:rsid w:val="00ED065E"/>
    <w:rsid w:val="00ED0B8E"/>
    <w:rsid w:val="00ED0C07"/>
    <w:rsid w:val="00ED0CCF"/>
    <w:rsid w:val="00ED0E7F"/>
    <w:rsid w:val="00ED1112"/>
    <w:rsid w:val="00ED1527"/>
    <w:rsid w:val="00ED1B3E"/>
    <w:rsid w:val="00ED1BAA"/>
    <w:rsid w:val="00ED1D19"/>
    <w:rsid w:val="00ED21B2"/>
    <w:rsid w:val="00ED222F"/>
    <w:rsid w:val="00ED249F"/>
    <w:rsid w:val="00ED26CB"/>
    <w:rsid w:val="00ED275A"/>
    <w:rsid w:val="00ED2941"/>
    <w:rsid w:val="00ED2B1F"/>
    <w:rsid w:val="00ED2DA7"/>
    <w:rsid w:val="00ED2DE0"/>
    <w:rsid w:val="00ED3117"/>
    <w:rsid w:val="00ED32E3"/>
    <w:rsid w:val="00ED3427"/>
    <w:rsid w:val="00ED393E"/>
    <w:rsid w:val="00ED3A86"/>
    <w:rsid w:val="00ED3B42"/>
    <w:rsid w:val="00ED4146"/>
    <w:rsid w:val="00ED47D0"/>
    <w:rsid w:val="00ED48FE"/>
    <w:rsid w:val="00ED4B09"/>
    <w:rsid w:val="00ED4C9A"/>
    <w:rsid w:val="00ED4DE9"/>
    <w:rsid w:val="00ED562C"/>
    <w:rsid w:val="00ED56B2"/>
    <w:rsid w:val="00ED56CA"/>
    <w:rsid w:val="00ED5A41"/>
    <w:rsid w:val="00ED5EA2"/>
    <w:rsid w:val="00ED5F66"/>
    <w:rsid w:val="00ED5F6E"/>
    <w:rsid w:val="00ED635D"/>
    <w:rsid w:val="00ED661E"/>
    <w:rsid w:val="00ED6845"/>
    <w:rsid w:val="00ED6D1B"/>
    <w:rsid w:val="00ED712F"/>
    <w:rsid w:val="00ED7667"/>
    <w:rsid w:val="00EE03F2"/>
    <w:rsid w:val="00EE0408"/>
    <w:rsid w:val="00EE044E"/>
    <w:rsid w:val="00EE04F0"/>
    <w:rsid w:val="00EE0A56"/>
    <w:rsid w:val="00EE0A98"/>
    <w:rsid w:val="00EE0AE4"/>
    <w:rsid w:val="00EE0B84"/>
    <w:rsid w:val="00EE10DF"/>
    <w:rsid w:val="00EE15B2"/>
    <w:rsid w:val="00EE170D"/>
    <w:rsid w:val="00EE17C4"/>
    <w:rsid w:val="00EE1837"/>
    <w:rsid w:val="00EE18BA"/>
    <w:rsid w:val="00EE19B0"/>
    <w:rsid w:val="00EE1E45"/>
    <w:rsid w:val="00EE1E48"/>
    <w:rsid w:val="00EE1F99"/>
    <w:rsid w:val="00EE1FAF"/>
    <w:rsid w:val="00EE2322"/>
    <w:rsid w:val="00EE2448"/>
    <w:rsid w:val="00EE2563"/>
    <w:rsid w:val="00EE293D"/>
    <w:rsid w:val="00EE29B2"/>
    <w:rsid w:val="00EE29EF"/>
    <w:rsid w:val="00EE2DC5"/>
    <w:rsid w:val="00EE2E6D"/>
    <w:rsid w:val="00EE32A2"/>
    <w:rsid w:val="00EE32BD"/>
    <w:rsid w:val="00EE33CC"/>
    <w:rsid w:val="00EE3494"/>
    <w:rsid w:val="00EE352D"/>
    <w:rsid w:val="00EE3654"/>
    <w:rsid w:val="00EE3753"/>
    <w:rsid w:val="00EE382A"/>
    <w:rsid w:val="00EE38FF"/>
    <w:rsid w:val="00EE39B1"/>
    <w:rsid w:val="00EE3C1A"/>
    <w:rsid w:val="00EE3D3B"/>
    <w:rsid w:val="00EE400C"/>
    <w:rsid w:val="00EE44B2"/>
    <w:rsid w:val="00EE4573"/>
    <w:rsid w:val="00EE488B"/>
    <w:rsid w:val="00EE49CC"/>
    <w:rsid w:val="00EE4AA2"/>
    <w:rsid w:val="00EE4BCE"/>
    <w:rsid w:val="00EE4C6F"/>
    <w:rsid w:val="00EE4ED7"/>
    <w:rsid w:val="00EE5087"/>
    <w:rsid w:val="00EE52E2"/>
    <w:rsid w:val="00EE53F0"/>
    <w:rsid w:val="00EE544D"/>
    <w:rsid w:val="00EE5767"/>
    <w:rsid w:val="00EE57C6"/>
    <w:rsid w:val="00EE5939"/>
    <w:rsid w:val="00EE5CD5"/>
    <w:rsid w:val="00EE5EF8"/>
    <w:rsid w:val="00EE621B"/>
    <w:rsid w:val="00EE65C0"/>
    <w:rsid w:val="00EE68AA"/>
    <w:rsid w:val="00EE7231"/>
    <w:rsid w:val="00EE734C"/>
    <w:rsid w:val="00EE73F9"/>
    <w:rsid w:val="00EE74CC"/>
    <w:rsid w:val="00EE76B2"/>
    <w:rsid w:val="00EE7AD6"/>
    <w:rsid w:val="00EE7C38"/>
    <w:rsid w:val="00EF0019"/>
    <w:rsid w:val="00EF002A"/>
    <w:rsid w:val="00EF0050"/>
    <w:rsid w:val="00EF0576"/>
    <w:rsid w:val="00EF06E2"/>
    <w:rsid w:val="00EF0780"/>
    <w:rsid w:val="00EF0895"/>
    <w:rsid w:val="00EF08B1"/>
    <w:rsid w:val="00EF094E"/>
    <w:rsid w:val="00EF09E1"/>
    <w:rsid w:val="00EF0B8F"/>
    <w:rsid w:val="00EF0CAB"/>
    <w:rsid w:val="00EF0E79"/>
    <w:rsid w:val="00EF1751"/>
    <w:rsid w:val="00EF181C"/>
    <w:rsid w:val="00EF1979"/>
    <w:rsid w:val="00EF1C79"/>
    <w:rsid w:val="00EF2156"/>
    <w:rsid w:val="00EF234F"/>
    <w:rsid w:val="00EF25D1"/>
    <w:rsid w:val="00EF270D"/>
    <w:rsid w:val="00EF2A2F"/>
    <w:rsid w:val="00EF2AA0"/>
    <w:rsid w:val="00EF2B43"/>
    <w:rsid w:val="00EF2E5E"/>
    <w:rsid w:val="00EF32BA"/>
    <w:rsid w:val="00EF3866"/>
    <w:rsid w:val="00EF3D52"/>
    <w:rsid w:val="00EF3EA0"/>
    <w:rsid w:val="00EF4424"/>
    <w:rsid w:val="00EF44D7"/>
    <w:rsid w:val="00EF4742"/>
    <w:rsid w:val="00EF4783"/>
    <w:rsid w:val="00EF47E8"/>
    <w:rsid w:val="00EF490F"/>
    <w:rsid w:val="00EF4B9A"/>
    <w:rsid w:val="00EF4BB5"/>
    <w:rsid w:val="00EF4BC9"/>
    <w:rsid w:val="00EF4BE3"/>
    <w:rsid w:val="00EF4DB5"/>
    <w:rsid w:val="00EF4DC9"/>
    <w:rsid w:val="00EF4E77"/>
    <w:rsid w:val="00EF4F0F"/>
    <w:rsid w:val="00EF50D1"/>
    <w:rsid w:val="00EF51FA"/>
    <w:rsid w:val="00EF5633"/>
    <w:rsid w:val="00EF5862"/>
    <w:rsid w:val="00EF5BE2"/>
    <w:rsid w:val="00EF6200"/>
    <w:rsid w:val="00EF646D"/>
    <w:rsid w:val="00EF6BD5"/>
    <w:rsid w:val="00EF6DC1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CD"/>
    <w:rsid w:val="00F003C4"/>
    <w:rsid w:val="00F008BB"/>
    <w:rsid w:val="00F00E2A"/>
    <w:rsid w:val="00F011FD"/>
    <w:rsid w:val="00F01581"/>
    <w:rsid w:val="00F021EC"/>
    <w:rsid w:val="00F0232F"/>
    <w:rsid w:val="00F024EF"/>
    <w:rsid w:val="00F02591"/>
    <w:rsid w:val="00F025F9"/>
    <w:rsid w:val="00F02B0B"/>
    <w:rsid w:val="00F02BCC"/>
    <w:rsid w:val="00F02E6C"/>
    <w:rsid w:val="00F03053"/>
    <w:rsid w:val="00F03207"/>
    <w:rsid w:val="00F034FF"/>
    <w:rsid w:val="00F038B1"/>
    <w:rsid w:val="00F03D1F"/>
    <w:rsid w:val="00F0406F"/>
    <w:rsid w:val="00F04105"/>
    <w:rsid w:val="00F041C1"/>
    <w:rsid w:val="00F042EC"/>
    <w:rsid w:val="00F044C7"/>
    <w:rsid w:val="00F045B8"/>
    <w:rsid w:val="00F04EFF"/>
    <w:rsid w:val="00F05550"/>
    <w:rsid w:val="00F05B4A"/>
    <w:rsid w:val="00F05C49"/>
    <w:rsid w:val="00F05CB3"/>
    <w:rsid w:val="00F05EE3"/>
    <w:rsid w:val="00F06389"/>
    <w:rsid w:val="00F063B3"/>
    <w:rsid w:val="00F066D6"/>
    <w:rsid w:val="00F0672C"/>
    <w:rsid w:val="00F0674B"/>
    <w:rsid w:val="00F06AC1"/>
    <w:rsid w:val="00F06BB4"/>
    <w:rsid w:val="00F06DAC"/>
    <w:rsid w:val="00F06E52"/>
    <w:rsid w:val="00F07086"/>
    <w:rsid w:val="00F0713F"/>
    <w:rsid w:val="00F07574"/>
    <w:rsid w:val="00F07782"/>
    <w:rsid w:val="00F078B0"/>
    <w:rsid w:val="00F0796C"/>
    <w:rsid w:val="00F07A98"/>
    <w:rsid w:val="00F07CD7"/>
    <w:rsid w:val="00F07D26"/>
    <w:rsid w:val="00F07E99"/>
    <w:rsid w:val="00F07F1D"/>
    <w:rsid w:val="00F10263"/>
    <w:rsid w:val="00F10632"/>
    <w:rsid w:val="00F10B9E"/>
    <w:rsid w:val="00F10CD1"/>
    <w:rsid w:val="00F112F6"/>
    <w:rsid w:val="00F112F8"/>
    <w:rsid w:val="00F11527"/>
    <w:rsid w:val="00F11852"/>
    <w:rsid w:val="00F119F2"/>
    <w:rsid w:val="00F11F65"/>
    <w:rsid w:val="00F12089"/>
    <w:rsid w:val="00F12273"/>
    <w:rsid w:val="00F1229C"/>
    <w:rsid w:val="00F125E9"/>
    <w:rsid w:val="00F127BC"/>
    <w:rsid w:val="00F12CE0"/>
    <w:rsid w:val="00F12DA0"/>
    <w:rsid w:val="00F12DAF"/>
    <w:rsid w:val="00F1303A"/>
    <w:rsid w:val="00F13068"/>
    <w:rsid w:val="00F1325F"/>
    <w:rsid w:val="00F1355B"/>
    <w:rsid w:val="00F136AC"/>
    <w:rsid w:val="00F1372B"/>
    <w:rsid w:val="00F13741"/>
    <w:rsid w:val="00F13B15"/>
    <w:rsid w:val="00F13C72"/>
    <w:rsid w:val="00F13D2E"/>
    <w:rsid w:val="00F13E68"/>
    <w:rsid w:val="00F13FBE"/>
    <w:rsid w:val="00F142EC"/>
    <w:rsid w:val="00F146DB"/>
    <w:rsid w:val="00F14A69"/>
    <w:rsid w:val="00F14ABD"/>
    <w:rsid w:val="00F14CC6"/>
    <w:rsid w:val="00F14EF7"/>
    <w:rsid w:val="00F14FB2"/>
    <w:rsid w:val="00F151D2"/>
    <w:rsid w:val="00F15648"/>
    <w:rsid w:val="00F1567B"/>
    <w:rsid w:val="00F1572E"/>
    <w:rsid w:val="00F158F0"/>
    <w:rsid w:val="00F15AB5"/>
    <w:rsid w:val="00F15C64"/>
    <w:rsid w:val="00F15DAD"/>
    <w:rsid w:val="00F1641D"/>
    <w:rsid w:val="00F168A7"/>
    <w:rsid w:val="00F1702B"/>
    <w:rsid w:val="00F1721F"/>
    <w:rsid w:val="00F17505"/>
    <w:rsid w:val="00F17FF5"/>
    <w:rsid w:val="00F20041"/>
    <w:rsid w:val="00F2011A"/>
    <w:rsid w:val="00F201F0"/>
    <w:rsid w:val="00F206F4"/>
    <w:rsid w:val="00F20C95"/>
    <w:rsid w:val="00F20D25"/>
    <w:rsid w:val="00F20E43"/>
    <w:rsid w:val="00F211D6"/>
    <w:rsid w:val="00F21277"/>
    <w:rsid w:val="00F212CE"/>
    <w:rsid w:val="00F212DB"/>
    <w:rsid w:val="00F214DE"/>
    <w:rsid w:val="00F2159E"/>
    <w:rsid w:val="00F216DD"/>
    <w:rsid w:val="00F217D6"/>
    <w:rsid w:val="00F2190D"/>
    <w:rsid w:val="00F21E38"/>
    <w:rsid w:val="00F21EF4"/>
    <w:rsid w:val="00F222DF"/>
    <w:rsid w:val="00F22328"/>
    <w:rsid w:val="00F225FC"/>
    <w:rsid w:val="00F2270F"/>
    <w:rsid w:val="00F22903"/>
    <w:rsid w:val="00F22934"/>
    <w:rsid w:val="00F22975"/>
    <w:rsid w:val="00F22A68"/>
    <w:rsid w:val="00F22F7A"/>
    <w:rsid w:val="00F2316D"/>
    <w:rsid w:val="00F23248"/>
    <w:rsid w:val="00F23606"/>
    <w:rsid w:val="00F236A4"/>
    <w:rsid w:val="00F23A9D"/>
    <w:rsid w:val="00F23C2B"/>
    <w:rsid w:val="00F23DC4"/>
    <w:rsid w:val="00F23FDE"/>
    <w:rsid w:val="00F240EB"/>
    <w:rsid w:val="00F24387"/>
    <w:rsid w:val="00F24575"/>
    <w:rsid w:val="00F2462E"/>
    <w:rsid w:val="00F246FA"/>
    <w:rsid w:val="00F247AF"/>
    <w:rsid w:val="00F24A2F"/>
    <w:rsid w:val="00F24BCB"/>
    <w:rsid w:val="00F24D29"/>
    <w:rsid w:val="00F24FBE"/>
    <w:rsid w:val="00F2508E"/>
    <w:rsid w:val="00F2509A"/>
    <w:rsid w:val="00F2521D"/>
    <w:rsid w:val="00F25358"/>
    <w:rsid w:val="00F25831"/>
    <w:rsid w:val="00F259A4"/>
    <w:rsid w:val="00F259B8"/>
    <w:rsid w:val="00F25BFB"/>
    <w:rsid w:val="00F25C7B"/>
    <w:rsid w:val="00F262DD"/>
    <w:rsid w:val="00F263F9"/>
    <w:rsid w:val="00F268B8"/>
    <w:rsid w:val="00F26AA8"/>
    <w:rsid w:val="00F26F90"/>
    <w:rsid w:val="00F27092"/>
    <w:rsid w:val="00F27107"/>
    <w:rsid w:val="00F2742B"/>
    <w:rsid w:val="00F274FB"/>
    <w:rsid w:val="00F275AE"/>
    <w:rsid w:val="00F2763F"/>
    <w:rsid w:val="00F277AD"/>
    <w:rsid w:val="00F27A15"/>
    <w:rsid w:val="00F27B35"/>
    <w:rsid w:val="00F27B69"/>
    <w:rsid w:val="00F27BAB"/>
    <w:rsid w:val="00F27E59"/>
    <w:rsid w:val="00F305D1"/>
    <w:rsid w:val="00F30962"/>
    <w:rsid w:val="00F31754"/>
    <w:rsid w:val="00F318D4"/>
    <w:rsid w:val="00F3198E"/>
    <w:rsid w:val="00F31D82"/>
    <w:rsid w:val="00F31EE4"/>
    <w:rsid w:val="00F3205A"/>
    <w:rsid w:val="00F32216"/>
    <w:rsid w:val="00F3229A"/>
    <w:rsid w:val="00F32371"/>
    <w:rsid w:val="00F32484"/>
    <w:rsid w:val="00F32913"/>
    <w:rsid w:val="00F32995"/>
    <w:rsid w:val="00F32A0E"/>
    <w:rsid w:val="00F32CDD"/>
    <w:rsid w:val="00F32EC6"/>
    <w:rsid w:val="00F3305C"/>
    <w:rsid w:val="00F33087"/>
    <w:rsid w:val="00F3308F"/>
    <w:rsid w:val="00F331A9"/>
    <w:rsid w:val="00F33299"/>
    <w:rsid w:val="00F335B5"/>
    <w:rsid w:val="00F33621"/>
    <w:rsid w:val="00F3369E"/>
    <w:rsid w:val="00F336E1"/>
    <w:rsid w:val="00F33742"/>
    <w:rsid w:val="00F33802"/>
    <w:rsid w:val="00F3380A"/>
    <w:rsid w:val="00F3450E"/>
    <w:rsid w:val="00F347BA"/>
    <w:rsid w:val="00F34835"/>
    <w:rsid w:val="00F3485C"/>
    <w:rsid w:val="00F348C7"/>
    <w:rsid w:val="00F34E71"/>
    <w:rsid w:val="00F34ED0"/>
    <w:rsid w:val="00F34FE2"/>
    <w:rsid w:val="00F35242"/>
    <w:rsid w:val="00F3533D"/>
    <w:rsid w:val="00F3561A"/>
    <w:rsid w:val="00F356A6"/>
    <w:rsid w:val="00F3586D"/>
    <w:rsid w:val="00F35B56"/>
    <w:rsid w:val="00F35C17"/>
    <w:rsid w:val="00F35DE1"/>
    <w:rsid w:val="00F35DF2"/>
    <w:rsid w:val="00F35E81"/>
    <w:rsid w:val="00F35FC3"/>
    <w:rsid w:val="00F36043"/>
    <w:rsid w:val="00F3615B"/>
    <w:rsid w:val="00F36403"/>
    <w:rsid w:val="00F36882"/>
    <w:rsid w:val="00F36B06"/>
    <w:rsid w:val="00F36E74"/>
    <w:rsid w:val="00F37024"/>
    <w:rsid w:val="00F3730E"/>
    <w:rsid w:val="00F3747E"/>
    <w:rsid w:val="00F374B0"/>
    <w:rsid w:val="00F3794F"/>
    <w:rsid w:val="00F37BE2"/>
    <w:rsid w:val="00F37CEE"/>
    <w:rsid w:val="00F4027D"/>
    <w:rsid w:val="00F409C1"/>
    <w:rsid w:val="00F40B01"/>
    <w:rsid w:val="00F40B51"/>
    <w:rsid w:val="00F40D4F"/>
    <w:rsid w:val="00F40EF4"/>
    <w:rsid w:val="00F40F48"/>
    <w:rsid w:val="00F41401"/>
    <w:rsid w:val="00F41532"/>
    <w:rsid w:val="00F415E4"/>
    <w:rsid w:val="00F41BC6"/>
    <w:rsid w:val="00F41C35"/>
    <w:rsid w:val="00F41DCB"/>
    <w:rsid w:val="00F4220B"/>
    <w:rsid w:val="00F422EB"/>
    <w:rsid w:val="00F42626"/>
    <w:rsid w:val="00F4263D"/>
    <w:rsid w:val="00F42814"/>
    <w:rsid w:val="00F428FA"/>
    <w:rsid w:val="00F42F23"/>
    <w:rsid w:val="00F42FDD"/>
    <w:rsid w:val="00F43089"/>
    <w:rsid w:val="00F431F7"/>
    <w:rsid w:val="00F43617"/>
    <w:rsid w:val="00F43654"/>
    <w:rsid w:val="00F43734"/>
    <w:rsid w:val="00F43935"/>
    <w:rsid w:val="00F439D8"/>
    <w:rsid w:val="00F43BE5"/>
    <w:rsid w:val="00F43DD0"/>
    <w:rsid w:val="00F43F4B"/>
    <w:rsid w:val="00F43F7A"/>
    <w:rsid w:val="00F440D4"/>
    <w:rsid w:val="00F44100"/>
    <w:rsid w:val="00F441BC"/>
    <w:rsid w:val="00F44287"/>
    <w:rsid w:val="00F444AA"/>
    <w:rsid w:val="00F4452B"/>
    <w:rsid w:val="00F44624"/>
    <w:rsid w:val="00F44634"/>
    <w:rsid w:val="00F44768"/>
    <w:rsid w:val="00F4482C"/>
    <w:rsid w:val="00F448A1"/>
    <w:rsid w:val="00F44982"/>
    <w:rsid w:val="00F44B82"/>
    <w:rsid w:val="00F44EAF"/>
    <w:rsid w:val="00F44FA4"/>
    <w:rsid w:val="00F45161"/>
    <w:rsid w:val="00F45289"/>
    <w:rsid w:val="00F454F3"/>
    <w:rsid w:val="00F45570"/>
    <w:rsid w:val="00F46058"/>
    <w:rsid w:val="00F46709"/>
    <w:rsid w:val="00F46C54"/>
    <w:rsid w:val="00F46E22"/>
    <w:rsid w:val="00F46F4D"/>
    <w:rsid w:val="00F46F94"/>
    <w:rsid w:val="00F4711F"/>
    <w:rsid w:val="00F471B3"/>
    <w:rsid w:val="00F471D1"/>
    <w:rsid w:val="00F477C4"/>
    <w:rsid w:val="00F479B3"/>
    <w:rsid w:val="00F47E24"/>
    <w:rsid w:val="00F506E8"/>
    <w:rsid w:val="00F5072D"/>
    <w:rsid w:val="00F50B2C"/>
    <w:rsid w:val="00F50EC6"/>
    <w:rsid w:val="00F50F8B"/>
    <w:rsid w:val="00F5154A"/>
    <w:rsid w:val="00F5178A"/>
    <w:rsid w:val="00F51842"/>
    <w:rsid w:val="00F51EF5"/>
    <w:rsid w:val="00F52126"/>
    <w:rsid w:val="00F524D2"/>
    <w:rsid w:val="00F524DA"/>
    <w:rsid w:val="00F525A6"/>
    <w:rsid w:val="00F52860"/>
    <w:rsid w:val="00F52911"/>
    <w:rsid w:val="00F52BEF"/>
    <w:rsid w:val="00F52EA3"/>
    <w:rsid w:val="00F53475"/>
    <w:rsid w:val="00F535EE"/>
    <w:rsid w:val="00F5360B"/>
    <w:rsid w:val="00F536D4"/>
    <w:rsid w:val="00F537B8"/>
    <w:rsid w:val="00F5387E"/>
    <w:rsid w:val="00F53FBB"/>
    <w:rsid w:val="00F54091"/>
    <w:rsid w:val="00F540B3"/>
    <w:rsid w:val="00F54523"/>
    <w:rsid w:val="00F54982"/>
    <w:rsid w:val="00F54A2B"/>
    <w:rsid w:val="00F54C57"/>
    <w:rsid w:val="00F54CCE"/>
    <w:rsid w:val="00F54D9E"/>
    <w:rsid w:val="00F54ED6"/>
    <w:rsid w:val="00F54F56"/>
    <w:rsid w:val="00F5508D"/>
    <w:rsid w:val="00F550DC"/>
    <w:rsid w:val="00F55352"/>
    <w:rsid w:val="00F55756"/>
    <w:rsid w:val="00F558C4"/>
    <w:rsid w:val="00F55956"/>
    <w:rsid w:val="00F559B9"/>
    <w:rsid w:val="00F55B4A"/>
    <w:rsid w:val="00F55F38"/>
    <w:rsid w:val="00F55FC4"/>
    <w:rsid w:val="00F56078"/>
    <w:rsid w:val="00F56436"/>
    <w:rsid w:val="00F566FB"/>
    <w:rsid w:val="00F56959"/>
    <w:rsid w:val="00F56C78"/>
    <w:rsid w:val="00F56FC6"/>
    <w:rsid w:val="00F56FC7"/>
    <w:rsid w:val="00F5707C"/>
    <w:rsid w:val="00F5708F"/>
    <w:rsid w:val="00F5760D"/>
    <w:rsid w:val="00F576A5"/>
    <w:rsid w:val="00F577B1"/>
    <w:rsid w:val="00F57CB5"/>
    <w:rsid w:val="00F57D1A"/>
    <w:rsid w:val="00F57DB9"/>
    <w:rsid w:val="00F6021D"/>
    <w:rsid w:val="00F60298"/>
    <w:rsid w:val="00F603D2"/>
    <w:rsid w:val="00F6058D"/>
    <w:rsid w:val="00F605ED"/>
    <w:rsid w:val="00F607AF"/>
    <w:rsid w:val="00F6087D"/>
    <w:rsid w:val="00F60923"/>
    <w:rsid w:val="00F6136A"/>
    <w:rsid w:val="00F6155A"/>
    <w:rsid w:val="00F618AD"/>
    <w:rsid w:val="00F61ABF"/>
    <w:rsid w:val="00F61BDB"/>
    <w:rsid w:val="00F61E6A"/>
    <w:rsid w:val="00F62042"/>
    <w:rsid w:val="00F62622"/>
    <w:rsid w:val="00F62624"/>
    <w:rsid w:val="00F629B9"/>
    <w:rsid w:val="00F62B86"/>
    <w:rsid w:val="00F62C26"/>
    <w:rsid w:val="00F62C52"/>
    <w:rsid w:val="00F62F21"/>
    <w:rsid w:val="00F631C7"/>
    <w:rsid w:val="00F63274"/>
    <w:rsid w:val="00F6356E"/>
    <w:rsid w:val="00F63A67"/>
    <w:rsid w:val="00F63A7A"/>
    <w:rsid w:val="00F63AE4"/>
    <w:rsid w:val="00F63C8A"/>
    <w:rsid w:val="00F6411A"/>
    <w:rsid w:val="00F644DD"/>
    <w:rsid w:val="00F646BC"/>
    <w:rsid w:val="00F646DD"/>
    <w:rsid w:val="00F6481E"/>
    <w:rsid w:val="00F648FF"/>
    <w:rsid w:val="00F64CA8"/>
    <w:rsid w:val="00F64D88"/>
    <w:rsid w:val="00F64EAB"/>
    <w:rsid w:val="00F65040"/>
    <w:rsid w:val="00F650B0"/>
    <w:rsid w:val="00F650BF"/>
    <w:rsid w:val="00F658B3"/>
    <w:rsid w:val="00F65CF0"/>
    <w:rsid w:val="00F66284"/>
    <w:rsid w:val="00F663A6"/>
    <w:rsid w:val="00F663AF"/>
    <w:rsid w:val="00F66417"/>
    <w:rsid w:val="00F66420"/>
    <w:rsid w:val="00F66465"/>
    <w:rsid w:val="00F666B0"/>
    <w:rsid w:val="00F6697A"/>
    <w:rsid w:val="00F66BF5"/>
    <w:rsid w:val="00F66C79"/>
    <w:rsid w:val="00F66F50"/>
    <w:rsid w:val="00F66F70"/>
    <w:rsid w:val="00F67072"/>
    <w:rsid w:val="00F67353"/>
    <w:rsid w:val="00F673AA"/>
    <w:rsid w:val="00F67664"/>
    <w:rsid w:val="00F6785B"/>
    <w:rsid w:val="00F67D81"/>
    <w:rsid w:val="00F702F0"/>
    <w:rsid w:val="00F7031F"/>
    <w:rsid w:val="00F704FC"/>
    <w:rsid w:val="00F706D5"/>
    <w:rsid w:val="00F70735"/>
    <w:rsid w:val="00F70861"/>
    <w:rsid w:val="00F70B94"/>
    <w:rsid w:val="00F70BB3"/>
    <w:rsid w:val="00F70D00"/>
    <w:rsid w:val="00F716AE"/>
    <w:rsid w:val="00F71830"/>
    <w:rsid w:val="00F71A67"/>
    <w:rsid w:val="00F71B36"/>
    <w:rsid w:val="00F71BBC"/>
    <w:rsid w:val="00F720D9"/>
    <w:rsid w:val="00F7214D"/>
    <w:rsid w:val="00F723C6"/>
    <w:rsid w:val="00F725A6"/>
    <w:rsid w:val="00F72665"/>
    <w:rsid w:val="00F72A26"/>
    <w:rsid w:val="00F72B59"/>
    <w:rsid w:val="00F72F0C"/>
    <w:rsid w:val="00F72FA0"/>
    <w:rsid w:val="00F73988"/>
    <w:rsid w:val="00F739E8"/>
    <w:rsid w:val="00F73F2D"/>
    <w:rsid w:val="00F74130"/>
    <w:rsid w:val="00F742A2"/>
    <w:rsid w:val="00F74477"/>
    <w:rsid w:val="00F74F52"/>
    <w:rsid w:val="00F74FDB"/>
    <w:rsid w:val="00F75332"/>
    <w:rsid w:val="00F753B9"/>
    <w:rsid w:val="00F7555B"/>
    <w:rsid w:val="00F757F4"/>
    <w:rsid w:val="00F75A7A"/>
    <w:rsid w:val="00F75B5C"/>
    <w:rsid w:val="00F75D7A"/>
    <w:rsid w:val="00F75EC5"/>
    <w:rsid w:val="00F761DF"/>
    <w:rsid w:val="00F76356"/>
    <w:rsid w:val="00F76488"/>
    <w:rsid w:val="00F765A1"/>
    <w:rsid w:val="00F765C2"/>
    <w:rsid w:val="00F7689F"/>
    <w:rsid w:val="00F76A9C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210"/>
    <w:rsid w:val="00F803F1"/>
    <w:rsid w:val="00F80428"/>
    <w:rsid w:val="00F807B0"/>
    <w:rsid w:val="00F807D6"/>
    <w:rsid w:val="00F80E18"/>
    <w:rsid w:val="00F80F23"/>
    <w:rsid w:val="00F80F2E"/>
    <w:rsid w:val="00F80F50"/>
    <w:rsid w:val="00F8100E"/>
    <w:rsid w:val="00F8117E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103"/>
    <w:rsid w:val="00F83137"/>
    <w:rsid w:val="00F83172"/>
    <w:rsid w:val="00F832C4"/>
    <w:rsid w:val="00F832EF"/>
    <w:rsid w:val="00F836B2"/>
    <w:rsid w:val="00F836E2"/>
    <w:rsid w:val="00F83984"/>
    <w:rsid w:val="00F83A2B"/>
    <w:rsid w:val="00F83B37"/>
    <w:rsid w:val="00F83C6D"/>
    <w:rsid w:val="00F83C84"/>
    <w:rsid w:val="00F841F3"/>
    <w:rsid w:val="00F84625"/>
    <w:rsid w:val="00F850DE"/>
    <w:rsid w:val="00F851F7"/>
    <w:rsid w:val="00F85225"/>
    <w:rsid w:val="00F85458"/>
    <w:rsid w:val="00F85475"/>
    <w:rsid w:val="00F8561F"/>
    <w:rsid w:val="00F857B2"/>
    <w:rsid w:val="00F85BC5"/>
    <w:rsid w:val="00F85C89"/>
    <w:rsid w:val="00F85E0B"/>
    <w:rsid w:val="00F8618F"/>
    <w:rsid w:val="00F8662F"/>
    <w:rsid w:val="00F86638"/>
    <w:rsid w:val="00F8673A"/>
    <w:rsid w:val="00F8679F"/>
    <w:rsid w:val="00F867C2"/>
    <w:rsid w:val="00F86805"/>
    <w:rsid w:val="00F8688A"/>
    <w:rsid w:val="00F86986"/>
    <w:rsid w:val="00F86A46"/>
    <w:rsid w:val="00F86BE0"/>
    <w:rsid w:val="00F86E23"/>
    <w:rsid w:val="00F86FD7"/>
    <w:rsid w:val="00F8722C"/>
    <w:rsid w:val="00F87352"/>
    <w:rsid w:val="00F8760D"/>
    <w:rsid w:val="00F87C97"/>
    <w:rsid w:val="00F87F38"/>
    <w:rsid w:val="00F87F3B"/>
    <w:rsid w:val="00F90696"/>
    <w:rsid w:val="00F909C2"/>
    <w:rsid w:val="00F90CE8"/>
    <w:rsid w:val="00F90EE5"/>
    <w:rsid w:val="00F9108D"/>
    <w:rsid w:val="00F915EA"/>
    <w:rsid w:val="00F918DC"/>
    <w:rsid w:val="00F91CE4"/>
    <w:rsid w:val="00F92164"/>
    <w:rsid w:val="00F92182"/>
    <w:rsid w:val="00F9237E"/>
    <w:rsid w:val="00F925AC"/>
    <w:rsid w:val="00F92A24"/>
    <w:rsid w:val="00F92A49"/>
    <w:rsid w:val="00F92B97"/>
    <w:rsid w:val="00F92D18"/>
    <w:rsid w:val="00F92ECF"/>
    <w:rsid w:val="00F93122"/>
    <w:rsid w:val="00F932A2"/>
    <w:rsid w:val="00F93612"/>
    <w:rsid w:val="00F93614"/>
    <w:rsid w:val="00F9389A"/>
    <w:rsid w:val="00F93A2F"/>
    <w:rsid w:val="00F93AD5"/>
    <w:rsid w:val="00F93EC2"/>
    <w:rsid w:val="00F9412F"/>
    <w:rsid w:val="00F9418A"/>
    <w:rsid w:val="00F941F9"/>
    <w:rsid w:val="00F94284"/>
    <w:rsid w:val="00F94805"/>
    <w:rsid w:val="00F94DC3"/>
    <w:rsid w:val="00F95000"/>
    <w:rsid w:val="00F951BE"/>
    <w:rsid w:val="00F951C7"/>
    <w:rsid w:val="00F95BE6"/>
    <w:rsid w:val="00F95C1A"/>
    <w:rsid w:val="00F95EB1"/>
    <w:rsid w:val="00F95F85"/>
    <w:rsid w:val="00F96156"/>
    <w:rsid w:val="00F9629A"/>
    <w:rsid w:val="00F9641A"/>
    <w:rsid w:val="00F964BB"/>
    <w:rsid w:val="00F96688"/>
    <w:rsid w:val="00F967ED"/>
    <w:rsid w:val="00F968E6"/>
    <w:rsid w:val="00F969B9"/>
    <w:rsid w:val="00F96BC5"/>
    <w:rsid w:val="00F96EBC"/>
    <w:rsid w:val="00F97427"/>
    <w:rsid w:val="00F9751D"/>
    <w:rsid w:val="00F9753C"/>
    <w:rsid w:val="00F975A0"/>
    <w:rsid w:val="00F978DF"/>
    <w:rsid w:val="00F979A7"/>
    <w:rsid w:val="00F97BDD"/>
    <w:rsid w:val="00F97E57"/>
    <w:rsid w:val="00F97EDE"/>
    <w:rsid w:val="00F97F89"/>
    <w:rsid w:val="00FA0033"/>
    <w:rsid w:val="00FA0132"/>
    <w:rsid w:val="00FA0463"/>
    <w:rsid w:val="00FA05E2"/>
    <w:rsid w:val="00FA0623"/>
    <w:rsid w:val="00FA082A"/>
    <w:rsid w:val="00FA0999"/>
    <w:rsid w:val="00FA0BAF"/>
    <w:rsid w:val="00FA0BC8"/>
    <w:rsid w:val="00FA0F17"/>
    <w:rsid w:val="00FA0F8C"/>
    <w:rsid w:val="00FA1087"/>
    <w:rsid w:val="00FA1598"/>
    <w:rsid w:val="00FA1623"/>
    <w:rsid w:val="00FA1807"/>
    <w:rsid w:val="00FA18BA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7DB"/>
    <w:rsid w:val="00FA3E32"/>
    <w:rsid w:val="00FA3ED9"/>
    <w:rsid w:val="00FA3FA8"/>
    <w:rsid w:val="00FA404A"/>
    <w:rsid w:val="00FA4300"/>
    <w:rsid w:val="00FA4452"/>
    <w:rsid w:val="00FA465A"/>
    <w:rsid w:val="00FA4B52"/>
    <w:rsid w:val="00FA4C5F"/>
    <w:rsid w:val="00FA4C6A"/>
    <w:rsid w:val="00FA532E"/>
    <w:rsid w:val="00FA558B"/>
    <w:rsid w:val="00FA58A9"/>
    <w:rsid w:val="00FA59E7"/>
    <w:rsid w:val="00FA5DF4"/>
    <w:rsid w:val="00FA65F3"/>
    <w:rsid w:val="00FA6869"/>
    <w:rsid w:val="00FA68DC"/>
    <w:rsid w:val="00FA6956"/>
    <w:rsid w:val="00FA6E67"/>
    <w:rsid w:val="00FA736E"/>
    <w:rsid w:val="00FA7400"/>
    <w:rsid w:val="00FA771C"/>
    <w:rsid w:val="00FA775E"/>
    <w:rsid w:val="00FA77BF"/>
    <w:rsid w:val="00FA7AB2"/>
    <w:rsid w:val="00FA7F57"/>
    <w:rsid w:val="00FB0009"/>
    <w:rsid w:val="00FB0175"/>
    <w:rsid w:val="00FB0448"/>
    <w:rsid w:val="00FB07C6"/>
    <w:rsid w:val="00FB0924"/>
    <w:rsid w:val="00FB0979"/>
    <w:rsid w:val="00FB0D21"/>
    <w:rsid w:val="00FB10F3"/>
    <w:rsid w:val="00FB123A"/>
    <w:rsid w:val="00FB12AE"/>
    <w:rsid w:val="00FB162F"/>
    <w:rsid w:val="00FB1996"/>
    <w:rsid w:val="00FB1AA3"/>
    <w:rsid w:val="00FB1E62"/>
    <w:rsid w:val="00FB2060"/>
    <w:rsid w:val="00FB232E"/>
    <w:rsid w:val="00FB28C7"/>
    <w:rsid w:val="00FB2A4E"/>
    <w:rsid w:val="00FB2B5E"/>
    <w:rsid w:val="00FB2D75"/>
    <w:rsid w:val="00FB31EC"/>
    <w:rsid w:val="00FB335F"/>
    <w:rsid w:val="00FB3420"/>
    <w:rsid w:val="00FB343B"/>
    <w:rsid w:val="00FB3B02"/>
    <w:rsid w:val="00FB3BE8"/>
    <w:rsid w:val="00FB3DEB"/>
    <w:rsid w:val="00FB4054"/>
    <w:rsid w:val="00FB4546"/>
    <w:rsid w:val="00FB46BF"/>
    <w:rsid w:val="00FB46E5"/>
    <w:rsid w:val="00FB4796"/>
    <w:rsid w:val="00FB49B1"/>
    <w:rsid w:val="00FB4CA3"/>
    <w:rsid w:val="00FB4CA9"/>
    <w:rsid w:val="00FB4D9D"/>
    <w:rsid w:val="00FB4DD1"/>
    <w:rsid w:val="00FB4FB8"/>
    <w:rsid w:val="00FB5002"/>
    <w:rsid w:val="00FB50B3"/>
    <w:rsid w:val="00FB51CF"/>
    <w:rsid w:val="00FB5561"/>
    <w:rsid w:val="00FB5C74"/>
    <w:rsid w:val="00FB5DF7"/>
    <w:rsid w:val="00FB6AD6"/>
    <w:rsid w:val="00FB6BFC"/>
    <w:rsid w:val="00FB6D11"/>
    <w:rsid w:val="00FB70EE"/>
    <w:rsid w:val="00FB718C"/>
    <w:rsid w:val="00FB7329"/>
    <w:rsid w:val="00FB7537"/>
    <w:rsid w:val="00FB75E6"/>
    <w:rsid w:val="00FB7624"/>
    <w:rsid w:val="00FB77B7"/>
    <w:rsid w:val="00FB78FF"/>
    <w:rsid w:val="00FB7964"/>
    <w:rsid w:val="00FB7F32"/>
    <w:rsid w:val="00FB7F63"/>
    <w:rsid w:val="00FC0199"/>
    <w:rsid w:val="00FC01C7"/>
    <w:rsid w:val="00FC058F"/>
    <w:rsid w:val="00FC0748"/>
    <w:rsid w:val="00FC078D"/>
    <w:rsid w:val="00FC0A1D"/>
    <w:rsid w:val="00FC0A46"/>
    <w:rsid w:val="00FC0C5B"/>
    <w:rsid w:val="00FC0C87"/>
    <w:rsid w:val="00FC0C9E"/>
    <w:rsid w:val="00FC113F"/>
    <w:rsid w:val="00FC1A6D"/>
    <w:rsid w:val="00FC1E79"/>
    <w:rsid w:val="00FC23B1"/>
    <w:rsid w:val="00FC2773"/>
    <w:rsid w:val="00FC27CC"/>
    <w:rsid w:val="00FC28B1"/>
    <w:rsid w:val="00FC2DFC"/>
    <w:rsid w:val="00FC2FE5"/>
    <w:rsid w:val="00FC319B"/>
    <w:rsid w:val="00FC32D8"/>
    <w:rsid w:val="00FC35BE"/>
    <w:rsid w:val="00FC3601"/>
    <w:rsid w:val="00FC366A"/>
    <w:rsid w:val="00FC388F"/>
    <w:rsid w:val="00FC3AA6"/>
    <w:rsid w:val="00FC3B98"/>
    <w:rsid w:val="00FC3E1C"/>
    <w:rsid w:val="00FC40C3"/>
    <w:rsid w:val="00FC46CC"/>
    <w:rsid w:val="00FC4B60"/>
    <w:rsid w:val="00FC4BB4"/>
    <w:rsid w:val="00FC4CCE"/>
    <w:rsid w:val="00FC4F3C"/>
    <w:rsid w:val="00FC504E"/>
    <w:rsid w:val="00FC50B8"/>
    <w:rsid w:val="00FC52B4"/>
    <w:rsid w:val="00FC59FA"/>
    <w:rsid w:val="00FC5EF5"/>
    <w:rsid w:val="00FC5FB2"/>
    <w:rsid w:val="00FC60D6"/>
    <w:rsid w:val="00FC60DF"/>
    <w:rsid w:val="00FC60E7"/>
    <w:rsid w:val="00FC6497"/>
    <w:rsid w:val="00FC64B0"/>
    <w:rsid w:val="00FC6802"/>
    <w:rsid w:val="00FC68B2"/>
    <w:rsid w:val="00FC6C6B"/>
    <w:rsid w:val="00FC6C94"/>
    <w:rsid w:val="00FC6DD4"/>
    <w:rsid w:val="00FC6FD6"/>
    <w:rsid w:val="00FC6FF4"/>
    <w:rsid w:val="00FC70C3"/>
    <w:rsid w:val="00FC7238"/>
    <w:rsid w:val="00FC72A1"/>
    <w:rsid w:val="00FC74D4"/>
    <w:rsid w:val="00FC787F"/>
    <w:rsid w:val="00FC794A"/>
    <w:rsid w:val="00FC7A51"/>
    <w:rsid w:val="00FC7DB5"/>
    <w:rsid w:val="00FC7EE4"/>
    <w:rsid w:val="00FD0001"/>
    <w:rsid w:val="00FD02B5"/>
    <w:rsid w:val="00FD0314"/>
    <w:rsid w:val="00FD051E"/>
    <w:rsid w:val="00FD05FD"/>
    <w:rsid w:val="00FD0634"/>
    <w:rsid w:val="00FD0B47"/>
    <w:rsid w:val="00FD0C33"/>
    <w:rsid w:val="00FD127B"/>
    <w:rsid w:val="00FD12CB"/>
    <w:rsid w:val="00FD1424"/>
    <w:rsid w:val="00FD18DA"/>
    <w:rsid w:val="00FD1A53"/>
    <w:rsid w:val="00FD1B82"/>
    <w:rsid w:val="00FD1BD7"/>
    <w:rsid w:val="00FD1BF5"/>
    <w:rsid w:val="00FD1E8D"/>
    <w:rsid w:val="00FD1FB2"/>
    <w:rsid w:val="00FD211A"/>
    <w:rsid w:val="00FD2181"/>
    <w:rsid w:val="00FD2245"/>
    <w:rsid w:val="00FD227C"/>
    <w:rsid w:val="00FD22F0"/>
    <w:rsid w:val="00FD25B6"/>
    <w:rsid w:val="00FD27DD"/>
    <w:rsid w:val="00FD2854"/>
    <w:rsid w:val="00FD29F9"/>
    <w:rsid w:val="00FD2B5B"/>
    <w:rsid w:val="00FD2E92"/>
    <w:rsid w:val="00FD3161"/>
    <w:rsid w:val="00FD36C7"/>
    <w:rsid w:val="00FD384C"/>
    <w:rsid w:val="00FD39A9"/>
    <w:rsid w:val="00FD3B90"/>
    <w:rsid w:val="00FD4338"/>
    <w:rsid w:val="00FD4363"/>
    <w:rsid w:val="00FD45B4"/>
    <w:rsid w:val="00FD4910"/>
    <w:rsid w:val="00FD4B74"/>
    <w:rsid w:val="00FD4F29"/>
    <w:rsid w:val="00FD5075"/>
    <w:rsid w:val="00FD5099"/>
    <w:rsid w:val="00FD5414"/>
    <w:rsid w:val="00FD54C8"/>
    <w:rsid w:val="00FD54F5"/>
    <w:rsid w:val="00FD5787"/>
    <w:rsid w:val="00FD5949"/>
    <w:rsid w:val="00FD5999"/>
    <w:rsid w:val="00FD5E06"/>
    <w:rsid w:val="00FD638E"/>
    <w:rsid w:val="00FD6501"/>
    <w:rsid w:val="00FD6530"/>
    <w:rsid w:val="00FD6617"/>
    <w:rsid w:val="00FD6896"/>
    <w:rsid w:val="00FD6C8F"/>
    <w:rsid w:val="00FD6CBF"/>
    <w:rsid w:val="00FD6EBC"/>
    <w:rsid w:val="00FD7184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1F"/>
    <w:rsid w:val="00FE176E"/>
    <w:rsid w:val="00FE1B7F"/>
    <w:rsid w:val="00FE1B8F"/>
    <w:rsid w:val="00FE1B9E"/>
    <w:rsid w:val="00FE1EC4"/>
    <w:rsid w:val="00FE1ED4"/>
    <w:rsid w:val="00FE1F27"/>
    <w:rsid w:val="00FE24E8"/>
    <w:rsid w:val="00FE2A07"/>
    <w:rsid w:val="00FE2BA7"/>
    <w:rsid w:val="00FE2D4F"/>
    <w:rsid w:val="00FE2E62"/>
    <w:rsid w:val="00FE33E6"/>
    <w:rsid w:val="00FE344D"/>
    <w:rsid w:val="00FE34D9"/>
    <w:rsid w:val="00FE3768"/>
    <w:rsid w:val="00FE3D6C"/>
    <w:rsid w:val="00FE4236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566"/>
    <w:rsid w:val="00FE6570"/>
    <w:rsid w:val="00FE6D5C"/>
    <w:rsid w:val="00FE6F49"/>
    <w:rsid w:val="00FE70B8"/>
    <w:rsid w:val="00FE70F5"/>
    <w:rsid w:val="00FE715C"/>
    <w:rsid w:val="00FE73EB"/>
    <w:rsid w:val="00FE7456"/>
    <w:rsid w:val="00FE7503"/>
    <w:rsid w:val="00FE760E"/>
    <w:rsid w:val="00FE767F"/>
    <w:rsid w:val="00FE7777"/>
    <w:rsid w:val="00FE79AC"/>
    <w:rsid w:val="00FE7B7D"/>
    <w:rsid w:val="00FE7C5C"/>
    <w:rsid w:val="00FF044D"/>
    <w:rsid w:val="00FF074A"/>
    <w:rsid w:val="00FF0901"/>
    <w:rsid w:val="00FF0C1D"/>
    <w:rsid w:val="00FF0C79"/>
    <w:rsid w:val="00FF0FE2"/>
    <w:rsid w:val="00FF11DC"/>
    <w:rsid w:val="00FF122B"/>
    <w:rsid w:val="00FF12CF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7A0"/>
    <w:rsid w:val="00FF28A7"/>
    <w:rsid w:val="00FF2900"/>
    <w:rsid w:val="00FF2963"/>
    <w:rsid w:val="00FF2991"/>
    <w:rsid w:val="00FF3317"/>
    <w:rsid w:val="00FF3427"/>
    <w:rsid w:val="00FF34E3"/>
    <w:rsid w:val="00FF377B"/>
    <w:rsid w:val="00FF3862"/>
    <w:rsid w:val="00FF39F1"/>
    <w:rsid w:val="00FF3ADB"/>
    <w:rsid w:val="00FF3CF4"/>
    <w:rsid w:val="00FF4105"/>
    <w:rsid w:val="00FF4333"/>
    <w:rsid w:val="00FF4337"/>
    <w:rsid w:val="00FF4602"/>
    <w:rsid w:val="00FF46BF"/>
    <w:rsid w:val="00FF487C"/>
    <w:rsid w:val="00FF4AF8"/>
    <w:rsid w:val="00FF4B5A"/>
    <w:rsid w:val="00FF4EAC"/>
    <w:rsid w:val="00FF5289"/>
    <w:rsid w:val="00FF5630"/>
    <w:rsid w:val="00FF5789"/>
    <w:rsid w:val="00FF5898"/>
    <w:rsid w:val="00FF59A7"/>
    <w:rsid w:val="00FF5E85"/>
    <w:rsid w:val="00FF5F05"/>
    <w:rsid w:val="00FF5FAE"/>
    <w:rsid w:val="00FF6104"/>
    <w:rsid w:val="00FF6577"/>
    <w:rsid w:val="00FF6868"/>
    <w:rsid w:val="00FF6D42"/>
    <w:rsid w:val="00FF7215"/>
    <w:rsid w:val="00FF7278"/>
    <w:rsid w:val="00FF760B"/>
    <w:rsid w:val="00FF7A15"/>
    <w:rsid w:val="00FF7A72"/>
    <w:rsid w:val="00FF7B60"/>
    <w:rsid w:val="00FF7BEE"/>
    <w:rsid w:val="00FF7C03"/>
    <w:rsid w:val="00FF7DE1"/>
    <w:rsid w:val="00FF7E0B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0E3DD5"/>
  <w15:chartTrackingRefBased/>
  <w15:docId w15:val="{9A4C37D9-21DB-4DDF-9110-835722FD7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53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A42FF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10B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389"/>
      <w:jc w:val="both"/>
    </w:pPr>
    <w:rPr>
      <w:rFonts w:ascii="Angsana New" w:hAnsi="Angsana New"/>
      <w:b/>
      <w:i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510B0F"/>
    <w:rPr>
      <w:rFonts w:ascii="Angsana New" w:hAnsi="Angsana New"/>
      <w:b/>
      <w:i/>
      <w:iCs/>
      <w:sz w:val="28"/>
      <w:szCs w:val="28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ountingPolicy">
    <w:name w:val="Accounting Policy"/>
    <w:basedOn w:val="Normal"/>
    <w:link w:val="AccountingPolicyChar1"/>
    <w:rsid w:val="002343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3431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rsid w:val="00603BE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603BEB"/>
    <w:rPr>
      <w:rFonts w:ascii="Arial" w:eastAsia="Times New Roman" w:hAnsi="Arial" w:cs="Times New Roman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603BEB"/>
    <w:rPr>
      <w:rFonts w:ascii="Times New Roman" w:eastAsia="Times New Roman" w:hAnsi="Times New Roman" w:cs="EucrosiaUPC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ing8Char1">
    <w:name w:val="Heading 8 Char1"/>
    <w:uiPriority w:val="99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9Char1">
    <w:name w:val="Heading 9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1">
    <w:name w:val="Body Text First Indent Char1"/>
    <w:uiPriority w:val="99"/>
    <w:rsid w:val="00603BEB"/>
    <w:rPr>
      <w:rFonts w:ascii="Arial" w:eastAsia="Times New Roman" w:hAnsi="Arial" w:cs="Angsana New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1">
    <w:name w:val="Body Text First Indent 2 Char1"/>
    <w:uiPriority w:val="99"/>
    <w:rsid w:val="00603BEB"/>
  </w:style>
  <w:style w:type="character" w:customStyle="1" w:styleId="BodyText2Char1">
    <w:name w:val="Body Text 2 Char1"/>
    <w:uiPriority w:val="99"/>
    <w:rsid w:val="00603BEB"/>
    <w:rPr>
      <w:rFonts w:ascii="Book Antiqua" w:eastAsia="Times New Roman" w:hAnsi="Book Antiqua" w:cs="Times New Roman"/>
      <w:sz w:val="22"/>
      <w:szCs w:val="22"/>
      <w:lang w:val="en-US" w:eastAsia="en-US"/>
    </w:rPr>
  </w:style>
  <w:style w:type="character" w:customStyle="1" w:styleId="BodyText3Char1">
    <w:name w:val="Body Text 3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BodyTextIndent2Char1">
    <w:name w:val="Body Text Indent 2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SignatureChar1">
    <w:name w:val="Signature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NormalIndent11">
    <w:name w:val="Normal Indent11"/>
    <w:basedOn w:val="Normal"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603BE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3BE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3BE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3BEB"/>
  </w:style>
  <w:style w:type="character" w:styleId="Emphasis">
    <w:name w:val="Emphasis"/>
    <w:uiPriority w:val="20"/>
    <w:qFormat/>
    <w:rsid w:val="00603BE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3BEB"/>
  </w:style>
  <w:style w:type="character" w:styleId="Hyperlink">
    <w:name w:val="Hyperlink"/>
    <w:uiPriority w:val="99"/>
    <w:unhideWhenUsed/>
    <w:rsid w:val="00603BE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3BEB"/>
    <w:rPr>
      <w:color w:val="4D90F0"/>
    </w:rPr>
  </w:style>
  <w:style w:type="paragraph" w:styleId="NormalWeb">
    <w:name w:val="Normal (Web)"/>
    <w:basedOn w:val="Normal"/>
    <w:uiPriority w:val="99"/>
    <w:unhideWhenUsed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rsid w:val="00603BEB"/>
    <w:rPr>
      <w:color w:val="800080"/>
      <w:u w:val="single"/>
    </w:rPr>
  </w:style>
  <w:style w:type="paragraph" w:customStyle="1" w:styleId="Nomal">
    <w:name w:val="Nomal"/>
    <w:basedOn w:val="Normal"/>
    <w:rsid w:val="006370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blockChar">
    <w:name w:val="block Char"/>
    <w:aliases w:val="b Char"/>
    <w:locked/>
    <w:rsid w:val="00D66AF4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79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B4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Subhead3Char">
    <w:name w:val="Subhead 3 Char"/>
    <w:basedOn w:val="DefaultParagraphFont"/>
    <w:link w:val="Subhead3"/>
    <w:semiHidden/>
    <w:locked/>
    <w:rsid w:val="00A35B4F"/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Subhead3">
    <w:name w:val="Subhead 3"/>
    <w:basedOn w:val="Normal"/>
    <w:link w:val="Subhead3Char"/>
    <w:semiHidden/>
    <w:rsid w:val="00A35B4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Reference">
    <w:name w:val="Reference"/>
    <w:rsid w:val="00A35B4F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A35B4F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A35B4F"/>
    <w:rPr>
      <w:rFonts w:ascii="ZapfDingbats BT" w:eastAsia="ZapfDingbats BT" w:hAnsi="ZapfDingbats BT" w:hint="eastAsia"/>
      <w:color w:val="0C2D83"/>
      <w:position w:val="2"/>
      <w:sz w:val="10"/>
    </w:rPr>
  </w:style>
  <w:style w:type="paragraph" w:customStyle="1" w:styleId="Pa38">
    <w:name w:val="Pa38"/>
    <w:basedOn w:val="Normal"/>
    <w:next w:val="Normal"/>
    <w:uiPriority w:val="99"/>
    <w:rsid w:val="00840F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CF460-9A77-4D84-A636-9838C4A25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40</Pages>
  <Words>7922</Words>
  <Characters>45157</Characters>
  <Application>Microsoft Office Word</Application>
  <DocSecurity>0</DocSecurity>
  <Lines>376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Pranichaya, Ariyapokakul</dc:creator>
  <cp:keywords/>
  <dc:description/>
  <cp:lastModifiedBy>Yothika, Sripongphankul</cp:lastModifiedBy>
  <cp:revision>2</cp:revision>
  <cp:lastPrinted>2023-02-23T17:29:00Z</cp:lastPrinted>
  <dcterms:created xsi:type="dcterms:W3CDTF">2023-02-26T02:45:00Z</dcterms:created>
  <dcterms:modified xsi:type="dcterms:W3CDTF">2023-02-26T02:45:00Z</dcterms:modified>
</cp:coreProperties>
</file>