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4582A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1E36E7E6" w14:textId="77777777"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14:paraId="3B6B3593" w14:textId="77777777" w:rsidR="00AE3212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AF32C22" w14:textId="34C79B28" w:rsidR="00AE3212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DF0E51F" w14:textId="62E9FC1A" w:rsidR="002C6BD5" w:rsidRDefault="002C6BD5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45795387" w14:textId="37C48CCA" w:rsidR="00062386" w:rsidRPr="009D4973" w:rsidRDefault="0006238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การซื้อ</w:t>
      </w:r>
      <w:r w:rsidR="000511BC">
        <w:rPr>
          <w:rFonts w:ascii="Angsana New" w:hAnsi="Angsana New" w:hint="cs"/>
          <w:sz w:val="30"/>
          <w:szCs w:val="30"/>
          <w:cs/>
        </w:rPr>
        <w:t>ธุรกิจ</w:t>
      </w:r>
    </w:p>
    <w:p w14:paraId="2420B1A7" w14:textId="77777777" w:rsidR="0062551B" w:rsidRPr="009D4973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54C21E5" w14:textId="29F03683" w:rsidR="006222EB" w:rsidRPr="009D4973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F68137D" w14:textId="4183DBCC" w:rsidR="00255FD7" w:rsidRPr="009D4973" w:rsidRDefault="00255FD7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59924E5" w14:textId="7226D8DB" w:rsidR="006222EB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75A3681" w14:textId="04F3C566" w:rsidR="000511BC" w:rsidRPr="000511BC" w:rsidRDefault="000511BC" w:rsidP="000511BC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35953C5" w14:textId="6A96C2AC" w:rsidR="00062386" w:rsidRPr="009D4973" w:rsidRDefault="000511BC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="00062386" w:rsidRPr="009D4973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47B25DA3" w14:textId="77777777" w:rsid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20BF0BDC" w14:textId="77777777" w:rsidR="005B5DB1" w:rsidRP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14:paraId="5C36C200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BBD53FD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94BF084" w14:textId="213B7E1F" w:rsidR="00FE3874" w:rsidRDefault="00FE3874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56EF77" w14:textId="77777777" w:rsidR="003A4C11" w:rsidRPr="00973057" w:rsidRDefault="003A4C11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F2D7735" w14:textId="14532D8E" w:rsidR="0068387C" w:rsidRPr="00255FD7" w:rsidRDefault="0068387C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55FD7">
        <w:rPr>
          <w:rFonts w:ascii="Angsana New" w:hAnsi="Angsana New" w:hint="cs"/>
          <w:sz w:val="30"/>
          <w:szCs w:val="30"/>
          <w:cs/>
        </w:rPr>
        <w:t>สำรอง</w:t>
      </w:r>
      <w:r w:rsidR="00255FD7" w:rsidRPr="00255FD7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2E42F0F7" w14:textId="3D782D12" w:rsidR="00FD6D40" w:rsidRPr="00973057" w:rsidRDefault="00506DC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2E4B688D" w14:textId="77777777"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1DF6C0E4" w14:textId="77777777"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E52B23D" w14:textId="4F5F7D6D" w:rsidR="00A44BD7" w:rsidRPr="00973057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658C859B" w14:textId="77777777" w:rsidR="006A1E0A" w:rsidRPr="00973057" w:rsidRDefault="006A1E0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AEE7508" w14:textId="5A1291CA" w:rsidR="00FD6D40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56FE301" w14:textId="7AE26CC4" w:rsidR="004516E2" w:rsidRPr="00973057" w:rsidRDefault="004516E2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090C9910" w14:textId="77777777" w:rsidR="00294B79" w:rsidRDefault="009D4435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358B688" w14:textId="57686853" w:rsidR="00294B79" w:rsidRDefault="00294B79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5B771763" w14:textId="1C76D20F" w:rsidR="00062386" w:rsidRPr="009D4973" w:rsidRDefault="00062386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C9986F4" w14:textId="77777777" w:rsidR="0062551B" w:rsidRPr="00624005" w:rsidRDefault="003145B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624005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</w:p>
    <w:p w14:paraId="78DAE959" w14:textId="77777777"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36E9B5" w14:textId="77777777" w:rsidR="00D574B5" w:rsidRPr="00647E94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0"/>
          <w:szCs w:val="20"/>
        </w:rPr>
      </w:pPr>
    </w:p>
    <w:p w14:paraId="32B0674C" w14:textId="1000D29E"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64488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44888">
        <w:rPr>
          <w:rFonts w:ascii="Angsana New" w:hAnsi="Angsana New"/>
          <w:sz w:val="30"/>
          <w:szCs w:val="30"/>
          <w:cs/>
        </w:rPr>
        <w:t>เมื่อวันที่</w:t>
      </w:r>
      <w:r w:rsidR="00A767EC" w:rsidRPr="00644888">
        <w:rPr>
          <w:rFonts w:ascii="Angsana New" w:hAnsi="Angsana New"/>
          <w:sz w:val="30"/>
          <w:szCs w:val="30"/>
        </w:rPr>
        <w:t xml:space="preserve"> </w:t>
      </w:r>
      <w:r w:rsidR="005A65F6" w:rsidRPr="00644888">
        <w:rPr>
          <w:rFonts w:ascii="Angsana New" w:hAnsi="Angsana New"/>
          <w:sz w:val="30"/>
          <w:szCs w:val="30"/>
        </w:rPr>
        <w:t>2</w:t>
      </w:r>
      <w:r w:rsidR="000301AF">
        <w:rPr>
          <w:rFonts w:ascii="Angsana New" w:hAnsi="Angsana New"/>
          <w:sz w:val="30"/>
          <w:szCs w:val="30"/>
        </w:rPr>
        <w:t>4</w:t>
      </w:r>
      <w:r w:rsidR="005A65F6" w:rsidRPr="00644888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64488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644888">
        <w:rPr>
          <w:rFonts w:ascii="Angsana New" w:hAnsi="Angsana New"/>
          <w:sz w:val="30"/>
          <w:szCs w:val="30"/>
        </w:rPr>
        <w:t>256</w:t>
      </w:r>
      <w:r w:rsidR="000301AF">
        <w:rPr>
          <w:rFonts w:ascii="Angsana New" w:hAnsi="Angsana New"/>
          <w:sz w:val="30"/>
          <w:szCs w:val="30"/>
        </w:rPr>
        <w:t>6</w:t>
      </w:r>
    </w:p>
    <w:p w14:paraId="34779E56" w14:textId="77777777" w:rsidR="00FB1617" w:rsidRPr="00647E94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0"/>
          <w:szCs w:val="20"/>
        </w:rPr>
      </w:pPr>
    </w:p>
    <w:p w14:paraId="6C021268" w14:textId="77777777"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14:paraId="26891B14" w14:textId="77777777" w:rsidR="00FB1617" w:rsidRPr="00647E94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0"/>
          <w:szCs w:val="20"/>
        </w:rPr>
      </w:pPr>
    </w:p>
    <w:p w14:paraId="420A9FAB" w14:textId="35ACE6C9" w:rsidR="004A79A3" w:rsidRP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ซีลิค คอร์พ จำกัด (มหาชน) “บริษัท” เป็นนิติบุคคลที่จัดตั้งขึ้นและจดทะเบียนกับตลาดหลักทรัพย์ เอ็ม เอ ไอในประเทศไทย เมื่อวันที่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18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2559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โดยมีที่อยู่จดทะเบียนของบริษัทตั้งอยู่เลขที่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270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ถนนเลียบคลอง</w:t>
      </w:r>
      <w:r w:rsidR="00D54B9A">
        <w:rPr>
          <w:rFonts w:ascii="Angsana New" w:hAnsi="Angsana New"/>
          <w:sz w:val="30"/>
          <w:szCs w:val="30"/>
          <w:lang w:eastAsia="x-none"/>
        </w:rPr>
        <w:br/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>ภาษีเจริญฝั่งใต้ แขวงหนองแขม เขตหนองแขม กรุงเทพมหานคร ประเทศไทย</w:t>
      </w:r>
    </w:p>
    <w:p w14:paraId="152EF7CC" w14:textId="77777777" w:rsidR="004A79A3" w:rsidRPr="00647E94" w:rsidRDefault="004A79A3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3A86B57" w14:textId="57AEE9FC" w:rsidR="00F27548" w:rsidRPr="00502618" w:rsidRDefault="00F27548" w:rsidP="00502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 w:rsidRPr="00875D1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="00502618" w:rsidRPr="00875D1F">
        <w:rPr>
          <w:rFonts w:asciiTheme="majorBidi" w:hAnsiTheme="majorBidi"/>
          <w:sz w:val="30"/>
          <w:szCs w:val="30"/>
          <w:cs/>
          <w:lang w:eastAsia="x-none"/>
        </w:rPr>
        <w:t>นายณรงค์ สุวัฒนพิมพ์ ถือหุ้น</w:t>
      </w:r>
      <w:r w:rsidR="00502618" w:rsidRPr="00644888">
        <w:rPr>
          <w:rFonts w:asciiTheme="majorBidi" w:hAnsiTheme="majorBidi"/>
          <w:sz w:val="30"/>
          <w:szCs w:val="30"/>
          <w:cs/>
          <w:lang w:eastAsia="x-none"/>
        </w:rPr>
        <w:t>ร้อย</w:t>
      </w:r>
      <w:r w:rsidR="00502618" w:rsidRPr="00270DA4">
        <w:rPr>
          <w:rFonts w:asciiTheme="majorBidi" w:hAnsiTheme="majorBidi"/>
          <w:sz w:val="30"/>
          <w:szCs w:val="30"/>
          <w:cs/>
          <w:lang w:eastAsia="x-none"/>
        </w:rPr>
        <w:t xml:space="preserve">ละ </w:t>
      </w:r>
      <w:r w:rsidR="00502618" w:rsidRPr="00270DA4">
        <w:rPr>
          <w:rFonts w:asciiTheme="majorBidi" w:hAnsiTheme="majorBidi"/>
          <w:sz w:val="30"/>
          <w:szCs w:val="30"/>
          <w:lang w:eastAsia="x-none"/>
        </w:rPr>
        <w:t>2</w:t>
      </w:r>
      <w:r w:rsidR="00270DA4" w:rsidRPr="00270DA4">
        <w:rPr>
          <w:rFonts w:asciiTheme="majorBidi" w:hAnsiTheme="majorBidi"/>
          <w:sz w:val="30"/>
          <w:szCs w:val="30"/>
          <w:lang w:eastAsia="x-none"/>
        </w:rPr>
        <w:t>3</w:t>
      </w:r>
      <w:r w:rsidR="00502618" w:rsidRPr="00270DA4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270DA4" w:rsidRPr="00270DA4">
        <w:rPr>
          <w:rFonts w:asciiTheme="majorBidi" w:hAnsiTheme="majorBidi"/>
          <w:sz w:val="30"/>
          <w:szCs w:val="30"/>
          <w:lang w:eastAsia="x-none"/>
        </w:rPr>
        <w:t>65</w:t>
      </w:r>
      <w:r w:rsidR="00502618" w:rsidRPr="00270DA4">
        <w:rPr>
          <w:rFonts w:asciiTheme="majorBidi" w:hAnsiTheme="majorBidi"/>
          <w:sz w:val="30"/>
          <w:szCs w:val="30"/>
          <w:cs/>
          <w:lang w:eastAsia="x-none"/>
        </w:rPr>
        <w:t xml:space="preserve"> นายเอก สุวัฒนพิมพ์ ถือหุ้นร้อยละ</w:t>
      </w:r>
      <w:r w:rsidR="00502618" w:rsidRPr="00270DA4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</w:t>
      </w:r>
      <w:r w:rsidR="00875D1F" w:rsidRPr="00270DA4">
        <w:rPr>
          <w:rFonts w:asciiTheme="majorBidi" w:hAnsiTheme="majorBidi"/>
          <w:spacing w:val="-6"/>
          <w:sz w:val="30"/>
          <w:szCs w:val="30"/>
          <w:cs/>
          <w:lang w:eastAsia="x-none"/>
        </w:rPr>
        <w:br/>
      </w:r>
      <w:r w:rsidR="00270DA4" w:rsidRPr="00270DA4">
        <w:rPr>
          <w:rFonts w:asciiTheme="majorBidi" w:hAnsiTheme="majorBidi"/>
          <w:spacing w:val="-2"/>
          <w:sz w:val="30"/>
          <w:szCs w:val="30"/>
          <w:lang w:eastAsia="x-none"/>
        </w:rPr>
        <w:t>17</w:t>
      </w:r>
      <w:r w:rsidR="00502618" w:rsidRPr="00270DA4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270DA4" w:rsidRPr="00270DA4">
        <w:rPr>
          <w:rFonts w:asciiTheme="majorBidi" w:hAnsiTheme="majorBidi"/>
          <w:spacing w:val="-2"/>
          <w:sz w:val="30"/>
          <w:szCs w:val="30"/>
          <w:lang w:eastAsia="x-none"/>
        </w:rPr>
        <w:t>25</w:t>
      </w:r>
      <w:r w:rsidR="00502618" w:rsidRPr="00270DA4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โดยบุคคลทั้งสองเป็นกรรมการของบริษัท และ</w:t>
      </w:r>
      <w:r w:rsidR="00A54D1D" w:rsidRPr="00270DA4">
        <w:rPr>
          <w:rFonts w:asciiTheme="majorBidi" w:hAnsiTheme="majorBidi"/>
          <w:sz w:val="30"/>
          <w:szCs w:val="30"/>
          <w:cs/>
          <w:lang w:eastAsia="x-none"/>
        </w:rPr>
        <w:t xml:space="preserve">นายวิฑูรย์ ว่องกุศลกิจ ถือหุ้นร้อยละ </w:t>
      </w:r>
      <w:r w:rsidR="00A54D1D" w:rsidRPr="00270DA4">
        <w:rPr>
          <w:rFonts w:asciiTheme="majorBidi" w:hAnsiTheme="majorBidi"/>
          <w:sz w:val="30"/>
          <w:szCs w:val="30"/>
          <w:lang w:eastAsia="x-none"/>
        </w:rPr>
        <w:t>15</w:t>
      </w:r>
      <w:r w:rsidR="00A54D1D" w:rsidRPr="00270DA4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A54D1D" w:rsidRPr="00270DA4">
        <w:rPr>
          <w:rFonts w:asciiTheme="majorBidi" w:hAnsiTheme="majorBidi"/>
          <w:sz w:val="30"/>
          <w:szCs w:val="30"/>
          <w:lang w:eastAsia="x-none"/>
        </w:rPr>
        <w:t>10</w:t>
      </w:r>
    </w:p>
    <w:p w14:paraId="6F2A9C9A" w14:textId="572C4C71" w:rsidR="00903490" w:rsidRPr="00647E94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597D63EA" w14:textId="17433083" w:rsidR="004A79A3" w:rsidRPr="002A5F98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บริษัทและบริษัทย่อย (“กลุ่มบริษัท”) ดำเนินธุรกิจหลักเกี่ยวกับการผลิตและจำหน่ายกาวซึ่งใช้ในอุตสาหกรรมประเภทต่าง</w:t>
      </w:r>
      <w:r w:rsidR="004D01D6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ๆ รวมถึงฉลากที่มีกาว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>ในตัว</w:t>
      </w:r>
      <w:r w:rsidR="00A54D1D" w:rsidRPr="00270DA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และผลิตภัณฑ์เพื่อสุขภาพ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 xml:space="preserve"> สำหรับตลาด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ทั้งในและต่างประเทศ รายละเอียดของบริษัทย่อย ณ วันที่</w:t>
      </w:r>
      <w:r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4F608B" w:rsidRPr="00A54D1D">
        <w:rPr>
          <w:rFonts w:ascii="Angsana New" w:hAnsi="Angsana New"/>
          <w:sz w:val="30"/>
          <w:szCs w:val="30"/>
          <w:lang w:eastAsia="x-none"/>
        </w:rPr>
        <w:t>31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ธันวาคม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647E94" w:rsidRPr="00A54D1D">
        <w:rPr>
          <w:rFonts w:ascii="Angsana New" w:hAnsi="Angsana New" w:hint="cs"/>
          <w:sz w:val="30"/>
          <w:szCs w:val="30"/>
          <w:lang w:eastAsia="x-none"/>
        </w:rPr>
        <w:t>256</w:t>
      </w:r>
      <w:r w:rsidR="00A54D1D">
        <w:rPr>
          <w:rFonts w:ascii="Angsana New" w:hAnsi="Angsana New"/>
          <w:sz w:val="30"/>
          <w:szCs w:val="30"/>
          <w:lang w:eastAsia="x-none"/>
        </w:rPr>
        <w:t>5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 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>256</w:t>
      </w:r>
      <w:r w:rsidR="00A54D1D">
        <w:rPr>
          <w:rFonts w:ascii="Angsana New" w:hAnsi="Angsana New"/>
          <w:sz w:val="30"/>
          <w:szCs w:val="30"/>
          <w:lang w:eastAsia="x-none"/>
        </w:rPr>
        <w:t>4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A5F98" w:rsidRPr="00A54D1D">
        <w:rPr>
          <w:rFonts w:ascii="Angsana New" w:hAnsi="Angsana New" w:hint="cs"/>
          <w:sz w:val="30"/>
          <w:szCs w:val="30"/>
          <w:cs/>
          <w:lang w:eastAsia="x-none"/>
        </w:rPr>
        <w:t xml:space="preserve">ได้เปิดเผยไว้ในหมายเหตุข้อ </w:t>
      </w:r>
      <w:r w:rsidR="00A64C3D">
        <w:rPr>
          <w:rFonts w:ascii="Angsana New" w:hAnsi="Angsana New"/>
          <w:sz w:val="30"/>
          <w:szCs w:val="30"/>
          <w:lang w:eastAsia="x-none"/>
        </w:rPr>
        <w:t>9</w:t>
      </w:r>
    </w:p>
    <w:p w14:paraId="226DE32F" w14:textId="77777777" w:rsidR="00251835" w:rsidRPr="00647E94" w:rsidRDefault="00251835" w:rsidP="004A79A3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3D027A6" w14:textId="77777777"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14:paraId="385A7C7A" w14:textId="77777777" w:rsidR="00B15330" w:rsidRPr="00647E94" w:rsidRDefault="00B15330" w:rsidP="00D401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2630C70" w14:textId="625D3936" w:rsidR="00AF3563" w:rsidRDefault="00694AFD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  <w:r w:rsidR="00D40179">
        <w:rPr>
          <w:rFonts w:ascii="Angsana New" w:hAnsi="Angsana New"/>
          <w:sz w:val="30"/>
          <w:szCs w:val="30"/>
        </w:rPr>
        <w:br/>
      </w:r>
      <w:r w:rsidR="00D40179" w:rsidRPr="00D4017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40179" w:rsidRPr="001E5F87">
        <w:rPr>
          <w:rFonts w:ascii="Angsana New" w:hAnsi="Angsana New"/>
          <w:sz w:val="30"/>
          <w:szCs w:val="30"/>
          <w:cs/>
        </w:rPr>
        <w:t>บริษัท</w:t>
      </w:r>
      <w:r w:rsidR="00D40179" w:rsidRPr="001E5F87">
        <w:rPr>
          <w:rFonts w:ascii="Angsana New" w:hAnsi="Angsana New"/>
          <w:sz w:val="30"/>
          <w:szCs w:val="30"/>
        </w:rPr>
        <w:t xml:space="preserve"> </w:t>
      </w:r>
      <w:r w:rsidR="001B10A2" w:rsidRPr="001E5F87">
        <w:rPr>
          <w:rFonts w:ascii="Angsana New" w:hAnsi="Angsana New" w:hint="cs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1B10A2" w:rsidRPr="001E5F87">
        <w:rPr>
          <w:rFonts w:ascii="Angsana New" w:hAnsi="Angsana New"/>
          <w:sz w:val="30"/>
          <w:szCs w:val="30"/>
        </w:rPr>
        <w:t xml:space="preserve">3 </w:t>
      </w:r>
      <w:r w:rsidR="001B10A2" w:rsidRPr="001E5F8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6657401" w14:textId="2DA507CF" w:rsidR="00852DA2" w:rsidRPr="00647E94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rPr>
          <w:rFonts w:ascii="Angsana New" w:hAnsi="Angsana New"/>
          <w:sz w:val="20"/>
          <w:szCs w:val="20"/>
        </w:rPr>
      </w:pPr>
    </w:p>
    <w:p w14:paraId="520D844C" w14:textId="1C99BDC7" w:rsidR="0061497D" w:rsidRDefault="00852DA2" w:rsidP="008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D2907"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5D2907">
        <w:rPr>
          <w:rFonts w:ascii="Angsana New" w:hAnsi="Angsana New"/>
          <w:sz w:val="30"/>
          <w:szCs w:val="30"/>
        </w:rPr>
        <w:t xml:space="preserve"> </w:t>
      </w:r>
      <w:r w:rsidR="005D2907" w:rsidRPr="005D290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D7097D">
        <w:rPr>
          <w:rFonts w:ascii="Angsana New" w:hAnsi="Angsana New"/>
          <w:sz w:val="30"/>
          <w:szCs w:val="30"/>
        </w:rPr>
        <w:br/>
      </w:r>
      <w:r w:rsidR="005D2907"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17C2C6DC" w14:textId="77777777" w:rsidR="00CE0387" w:rsidRPr="00647E94" w:rsidRDefault="00CE0387" w:rsidP="00CE0387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0"/>
          <w:szCs w:val="20"/>
          <w:lang w:eastAsia="x-none"/>
        </w:rPr>
      </w:pPr>
    </w:p>
    <w:p w14:paraId="2653A64A" w14:textId="18885C25" w:rsidR="002C6BD5" w:rsidRPr="0089707F" w:rsidRDefault="002C6BD5" w:rsidP="0043498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89707F">
        <w:rPr>
          <w:rFonts w:ascii="Angsana New" w:hAnsi="Angsana New" w:hint="cs"/>
          <w:sz w:val="30"/>
          <w:szCs w:val="30"/>
          <w:u w:val="none"/>
          <w:cs/>
          <w:lang w:val="en-US"/>
        </w:rPr>
        <w:t>นโยบายการบัญชีที่สำคัญ</w:t>
      </w:r>
    </w:p>
    <w:p w14:paraId="39E23A79" w14:textId="77777777" w:rsidR="004A79A3" w:rsidRPr="00647E94" w:rsidRDefault="004A79A3" w:rsidP="009D0F15">
      <w:pPr>
        <w:rPr>
          <w:rFonts w:asciiTheme="majorBidi" w:hAnsiTheme="majorBidi" w:cstheme="majorBidi"/>
          <w:sz w:val="20"/>
          <w:szCs w:val="20"/>
          <w:lang w:val="x-none" w:eastAsia="x-none"/>
        </w:rPr>
      </w:pPr>
      <w:bookmarkStart w:id="0" w:name="_Hlk24130185"/>
    </w:p>
    <w:bookmarkEnd w:id="0"/>
    <w:p w14:paraId="7120284E" w14:textId="77777777" w:rsidR="009D0F15" w:rsidRPr="009D0F15" w:rsidRDefault="009D0F15" w:rsidP="0058207B">
      <w:pPr>
        <w:widowControl w:val="0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4879F4" w14:textId="1B63BA59" w:rsidR="00C057F7" w:rsidRPr="00647E94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BF0B8E1" w14:textId="6D11EE0F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C057F7">
        <w:rPr>
          <w:rFonts w:ascii="Angsana New" w:hAnsi="Angsana New"/>
          <w:sz w:val="30"/>
          <w:szCs w:val="30"/>
          <w:cs/>
          <w:lang w:val="en-US" w:eastAsia="en-US"/>
        </w:rPr>
        <w:t>งบการเงินรวมประกอบด้วยงบการเงินของบริษัท บริษัทย่อย (รวมกันเรียกว่า “กลุ่มบริษัท”)</w:t>
      </w:r>
      <w:r w:rsidR="00AB74F0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และ</w:t>
      </w:r>
      <w:r w:rsidR="000511BC">
        <w:rPr>
          <w:rFonts w:ascii="Angsana New" w:hAnsi="Angsana New" w:hint="cs"/>
          <w:sz w:val="30"/>
          <w:szCs w:val="30"/>
          <w:cs/>
          <w:lang w:val="en-US" w:eastAsia="en-US"/>
        </w:rPr>
        <w:t>ส่วนได้เสียของกลุ่มบริษัทใน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การร่วมค้า</w:t>
      </w:r>
    </w:p>
    <w:p w14:paraId="5BF56E25" w14:textId="77777777" w:rsidR="00AB74F0" w:rsidRDefault="00AB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6612AA" w14:textId="77777777" w:rsidR="00842C2F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47E9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647E94">
        <w:rPr>
          <w:rFonts w:asciiTheme="majorBidi" w:hAnsiTheme="majorBidi" w:cstheme="majorBidi"/>
          <w:spacing w:val="-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</w:t>
      </w:r>
      <w:r w:rsidRPr="00647E94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Pr="00647E94">
        <w:rPr>
          <w:rFonts w:asciiTheme="majorBidi" w:hAnsiTheme="majorBidi" w:cstheme="majorBidi"/>
          <w:spacing w:val="-4"/>
          <w:sz w:val="30"/>
          <w:szCs w:val="30"/>
          <w:cs/>
        </w:rPr>
        <w:t>เสียในสินทรัพย์สุทธิที่ได้มาจากผู้ถูกซื้อ</w:t>
      </w:r>
    </w:p>
    <w:p w14:paraId="2028CD3A" w14:textId="77777777" w:rsidR="00842C2F" w:rsidRPr="00E45E07" w:rsidRDefault="00842C2F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B1E37F" w14:textId="0682D81F" w:rsidR="000511BC" w:rsidRPr="00842C2F" w:rsidRDefault="00842C2F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42C2F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>
        <w:rPr>
          <w:rFonts w:asciiTheme="majorBidi" w:hAnsiTheme="majorBidi" w:cstheme="majorBidi"/>
          <w:sz w:val="30"/>
          <w:szCs w:val="30"/>
        </w:rPr>
        <w:br/>
      </w:r>
      <w:r w:rsidRPr="00842C2F">
        <w:rPr>
          <w:rFonts w:asciiTheme="majorBidi" w:hAnsiTheme="majorBidi" w:cstheme="majorBidi"/>
          <w:sz w:val="30"/>
          <w:szCs w:val="30"/>
          <w:cs/>
        </w:rPr>
        <w:t xml:space="preserve"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การร่วมค้าจะถูกบันทึกในงบการเงินรวมจนถึงวันที่การควบคุมร่วมสิ้นสุดลง </w:t>
      </w:r>
      <w:r w:rsidR="001B10A2" w:rsidRPr="00842C2F">
        <w:rPr>
          <w:rFonts w:asciiTheme="majorBidi" w:hAnsiTheme="majorBidi" w:cstheme="majorBidi"/>
          <w:sz w:val="30"/>
          <w:szCs w:val="30"/>
        </w:rPr>
        <w:t xml:space="preserve"> </w:t>
      </w:r>
    </w:p>
    <w:p w14:paraId="3F92C400" w14:textId="77777777" w:rsidR="000511BC" w:rsidRPr="00E45E07" w:rsidRDefault="000511BC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5214CE41" w14:textId="7EDBCD44" w:rsidR="001B10A2" w:rsidRPr="00594F61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  <w:r w:rsidRPr="00647E94">
        <w:rPr>
          <w:rFonts w:asciiTheme="majorBidi" w:hAnsiTheme="majorBidi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6E3881E7" w14:textId="08DC7355" w:rsidR="00CB23C7" w:rsidRPr="00E45E07" w:rsidRDefault="00CB23C7" w:rsidP="002C6614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p w14:paraId="559C3F77" w14:textId="2E1824CC"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663BA77F" w14:textId="77777777" w:rsidR="009D0F15" w:rsidRPr="00E45E07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47B33FB9" w14:textId="4DDBA31F" w:rsidR="00AB4909" w:rsidRDefault="00AB4909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AB4909">
        <w:rPr>
          <w:rFonts w:asciiTheme="majorBidi" w:hAnsi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</w:t>
      </w:r>
      <w:r w:rsidRPr="00245475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Theme="majorBidi" w:hAnsiTheme="majorBidi"/>
          <w:sz w:val="30"/>
          <w:szCs w:val="30"/>
          <w:cs/>
        </w:rPr>
        <w:br/>
      </w:r>
      <w:r w:rsidRPr="00AB4909">
        <w:rPr>
          <w:rFonts w:asciiTheme="majorBidi" w:hAnsiTheme="majorBidi"/>
          <w:sz w:val="30"/>
          <w:szCs w:val="30"/>
          <w:cs/>
        </w:rPr>
        <w:t xml:space="preserve">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>
        <w:rPr>
          <w:rFonts w:asciiTheme="majorBidi" w:hAnsiTheme="majorBidi"/>
          <w:sz w:val="30"/>
          <w:szCs w:val="30"/>
          <w:cs/>
        </w:rPr>
        <w:br/>
      </w:r>
      <w:r w:rsidRPr="00AB4909">
        <w:rPr>
          <w:rFonts w:asciiTheme="majorBidi" w:hAnsi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6BC4BD7" w14:textId="77777777" w:rsidR="00AB4909" w:rsidRPr="00E45E07" w:rsidRDefault="00AB4909" w:rsidP="00C63FA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4ADB982E" w14:textId="127849F1" w:rsidR="006163D2" w:rsidRDefault="00AB4909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45217">
        <w:rPr>
          <w:rFonts w:asciiTheme="majorBidi" w:hAnsiTheme="majorBidi"/>
          <w:sz w:val="30"/>
          <w:szCs w:val="30"/>
          <w:cs/>
        </w:rPr>
        <w:t>ค่าความนิยมถูกวัดมูลค่า ณ วันที่ซื้อ</w:t>
      </w:r>
      <w:r w:rsidR="00A45217" w:rsidRPr="00A45217">
        <w:rPr>
          <w:rFonts w:asciiTheme="majorBidi" w:hAnsiTheme="majorBidi" w:hint="cs"/>
          <w:sz w:val="30"/>
          <w:szCs w:val="30"/>
          <w:cs/>
        </w:rPr>
        <w:t xml:space="preserve"> </w:t>
      </w:r>
      <w:r w:rsidRPr="00A45217">
        <w:rPr>
          <w:rFonts w:asciiTheme="majorBidi" w:hAnsi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</w:t>
      </w:r>
      <w:r w:rsidRPr="00A45217">
        <w:rPr>
          <w:rFonts w:asciiTheme="majorBidi" w:hAnsiTheme="majorBidi"/>
          <w:spacing w:val="-8"/>
          <w:sz w:val="30"/>
          <w:szCs w:val="30"/>
          <w:cs/>
        </w:rPr>
        <w:t>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</w:t>
      </w:r>
    </w:p>
    <w:p w14:paraId="04BA257F" w14:textId="77777777" w:rsidR="001B10A2" w:rsidRPr="00E45E07" w:rsidRDefault="001B10A2" w:rsidP="00245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p w14:paraId="2ACE6BCC" w14:textId="206EA3C6" w:rsidR="006163D2" w:rsidRDefault="00AB490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009E8">
        <w:rPr>
          <w:rFonts w:asciiTheme="majorBidi" w:hAnsiTheme="majorBidi"/>
          <w:spacing w:val="-6"/>
          <w:sz w:val="30"/>
          <w:szCs w:val="30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</w:t>
      </w:r>
      <w:r w:rsidRPr="001E5F87">
        <w:rPr>
          <w:rFonts w:asciiTheme="majorBidi" w:hAnsiTheme="majorBidi"/>
          <w:spacing w:val="-6"/>
          <w:sz w:val="30"/>
          <w:szCs w:val="30"/>
          <w:cs/>
        </w:rPr>
        <w:t xml:space="preserve">ให้แก่เจ้าของเดิม </w:t>
      </w:r>
      <w:r w:rsidR="00F14C3A" w:rsidRPr="001E5F87">
        <w:rPr>
          <w:rFonts w:asciiTheme="majorBidi" w:hAnsiTheme="majorBidi" w:hint="cs"/>
          <w:spacing w:val="-6"/>
          <w:sz w:val="30"/>
          <w:szCs w:val="30"/>
          <w:cs/>
        </w:rPr>
        <w:t>สิ่งตอบแทน</w:t>
      </w:r>
      <w:r w:rsidR="00E009E8" w:rsidRPr="001E5F87">
        <w:rPr>
          <w:rFonts w:asciiTheme="majorBidi" w:hAnsiTheme="majorBidi"/>
          <w:spacing w:val="-6"/>
          <w:sz w:val="30"/>
          <w:szCs w:val="30"/>
        </w:rPr>
        <w:br/>
      </w:r>
      <w:r w:rsidR="00F14C3A" w:rsidRPr="001E5F87">
        <w:rPr>
          <w:rFonts w:asciiTheme="majorBidi" w:hAnsiTheme="majorBidi" w:hint="cs"/>
          <w:sz w:val="30"/>
          <w:szCs w:val="30"/>
          <w:cs/>
        </w:rPr>
        <w:t>ที่ต้องจ่ายเมื่อเข้าเงื่อนไข</w:t>
      </w:r>
      <w:r w:rsidRPr="001E5F87">
        <w:rPr>
          <w:rFonts w:asciiTheme="majorBidi" w:hAnsiTheme="majorBidi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</w:t>
      </w:r>
      <w:r w:rsidRPr="00AB4909">
        <w:rPr>
          <w:rFonts w:asciiTheme="majorBidi" w:hAnsiTheme="majorBidi"/>
          <w:sz w:val="30"/>
          <w:szCs w:val="30"/>
          <w:cs/>
        </w:rPr>
        <w:t xml:space="preserve"> </w:t>
      </w:r>
    </w:p>
    <w:p w14:paraId="3E130A2E" w14:textId="3F9FEF57" w:rsidR="00685EB2" w:rsidRPr="00E45E07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16"/>
          <w:szCs w:val="16"/>
          <w:shd w:val="clear" w:color="auto" w:fill="E0E0E0"/>
        </w:rPr>
      </w:pPr>
    </w:p>
    <w:p w14:paraId="153ACD75" w14:textId="381DEF17" w:rsidR="00C057F7" w:rsidRDefault="00C057F7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</w:t>
      </w:r>
      <w:r w:rsidRPr="00E009E8">
        <w:rPr>
          <w:rFonts w:asciiTheme="majorBidi" w:hAnsiTheme="majorBidi"/>
          <w:spacing w:val="-6"/>
          <w:sz w:val="30"/>
          <w:szCs w:val="30"/>
          <w:cs/>
        </w:rPr>
        <w:t>ปัจจุบัน</w:t>
      </w:r>
      <w:r w:rsidR="00E009E8" w:rsidRPr="00E009E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ซึ่งเกิดขึ้น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จากเหตุการณ์ในอดีต และสามารถวัดมูลค่ายุติธรรมได้อย่างน่าเชื่อถือ</w:t>
      </w:r>
    </w:p>
    <w:p w14:paraId="6F6A27BC" w14:textId="740E21BF" w:rsidR="00E45E07" w:rsidRPr="00E45E07" w:rsidRDefault="00E45E07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16"/>
          <w:szCs w:val="16"/>
          <w:lang w:val="x-none" w:eastAsia="x-none"/>
        </w:rPr>
      </w:pPr>
    </w:p>
    <w:p w14:paraId="5484B0D7" w14:textId="77777777" w:rsidR="00E45E07" w:rsidRPr="00493062" w:rsidRDefault="00E45E07" w:rsidP="00E4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93062">
        <w:rPr>
          <w:rFonts w:asciiTheme="majorBidi" w:hAnsi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>
        <w:rPr>
          <w:rFonts w:asciiTheme="majorBidi" w:hAnsiTheme="majorBidi"/>
          <w:sz w:val="30"/>
          <w:szCs w:val="30"/>
        </w:rPr>
        <w:t xml:space="preserve"> </w:t>
      </w:r>
      <w:r w:rsidRPr="00493062">
        <w:rPr>
          <w:rFonts w:asciiTheme="majorBidi" w:hAnsiTheme="majorBidi"/>
          <w:sz w:val="30"/>
          <w:szCs w:val="30"/>
          <w:cs/>
        </w:rPr>
        <w:t>ๆ ที่เคยรับรู้ไว้ ณ วันที่ซื้อ</w:t>
      </w:r>
    </w:p>
    <w:p w14:paraId="5263490A" w14:textId="4C14162C" w:rsidR="00512177" w:rsidRDefault="00512177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 w:hint="cs"/>
          <w:b/>
          <w:bCs/>
          <w:cs/>
          <w:lang w:val="th-TH"/>
        </w:rPr>
        <w:lastRenderedPageBreak/>
        <w:t>เงินลงทุนในบริษัทย่อย</w:t>
      </w:r>
      <w:r w:rsidR="00AB74F0">
        <w:rPr>
          <w:rFonts w:ascii="Angsana New" w:hAnsi="Angsana New" w:hint="cs"/>
          <w:b/>
          <w:bCs/>
          <w:cs/>
          <w:lang w:val="th-TH"/>
        </w:rPr>
        <w:t>และการร่วมค้า</w:t>
      </w:r>
    </w:p>
    <w:p w14:paraId="4EF59739" w14:textId="27F169A7" w:rsidR="00512177" w:rsidRPr="00E45E07" w:rsidRDefault="00512177" w:rsidP="00512177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0A028C89" w14:textId="2D20C16B" w:rsidR="00512177" w:rsidRDefault="0051217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ย่อย</w:t>
      </w:r>
      <w:r w:rsidR="00AB74F0"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และการร่วมค้า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ค่าเผื่อ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การด้อยค่า</w:t>
      </w:r>
      <w:r w:rsidRPr="00AB74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6460D" w:rsidRPr="00AB74F0">
        <w:rPr>
          <w:rFonts w:asciiTheme="majorBidi" w:hAnsiTheme="majorBidi"/>
          <w:spacing w:val="-6"/>
          <w:sz w:val="30"/>
          <w:szCs w:val="30"/>
          <w:cs/>
        </w:rPr>
        <w:t>เงินปันผลรับ</w:t>
      </w:r>
      <w:r w:rsidR="0096460D" w:rsidRPr="0096460D">
        <w:rPr>
          <w:rFonts w:asciiTheme="majorBidi" w:hAnsiTheme="majorBidi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493062">
        <w:rPr>
          <w:rFonts w:asciiTheme="majorBidi" w:hAnsiTheme="majorBidi" w:hint="cs"/>
          <w:sz w:val="30"/>
          <w:szCs w:val="30"/>
          <w:cs/>
        </w:rPr>
        <w:t xml:space="preserve"> กรณีที่บริษัทจำหน่ายเงินลงทุน กำไรหรือขาดทุนจากการขายเงินลงทุนบันทึกในกำไรหรือขาดทุน</w:t>
      </w:r>
    </w:p>
    <w:p w14:paraId="1A5AC983" w14:textId="08DFE1EB" w:rsidR="00647E94" w:rsidRPr="00E45E07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68CDBBC7" w14:textId="0AE37099" w:rsidR="0052067D" w:rsidRPr="00D61999" w:rsidRDefault="0052067D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t xml:space="preserve">เงินตราต่างประเทศ </w:t>
      </w:r>
    </w:p>
    <w:p w14:paraId="1EAC58D3" w14:textId="77777777" w:rsidR="004516E2" w:rsidRPr="00E45E07" w:rsidRDefault="004516E2" w:rsidP="004516E2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058B9ACC" w14:textId="6DA3A617" w:rsidR="0052067D" w:rsidRDefault="00936B5F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D641FB">
        <w:rPr>
          <w:rFonts w:asciiTheme="majorBidi" w:hAnsiTheme="majorBidi"/>
          <w:spacing w:val="-4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</w:t>
      </w:r>
      <w:r w:rsidRPr="00936B5F">
        <w:rPr>
          <w:rFonts w:asciiTheme="majorBidi" w:hAnsiTheme="majorBidi"/>
          <w:sz w:val="30"/>
          <w:szCs w:val="30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="0032103B">
        <w:rPr>
          <w:rFonts w:asciiTheme="majorBidi" w:hAnsiTheme="majorBidi"/>
          <w:sz w:val="30"/>
          <w:szCs w:val="30"/>
        </w:rPr>
        <w:t xml:space="preserve"> </w:t>
      </w:r>
      <w:r w:rsidRPr="00936B5F">
        <w:rPr>
          <w:rFonts w:asciiTheme="majorBidi" w:hAnsiTheme="majorBidi"/>
          <w:sz w:val="30"/>
          <w:szCs w:val="30"/>
          <w:cs/>
        </w:rPr>
        <w:t xml:space="preserve">โดยใช้อัตราแลกเปลี่ยน ณ </w:t>
      </w:r>
      <w:r w:rsidRPr="00D641FB">
        <w:rPr>
          <w:rFonts w:asciiTheme="majorBidi" w:hAnsiTheme="majorBidi"/>
          <w:spacing w:val="-4"/>
          <w:sz w:val="30"/>
          <w:szCs w:val="30"/>
          <w:cs/>
        </w:rPr>
        <w:t>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936B5F">
        <w:rPr>
          <w:rFonts w:asciiTheme="majorBidi" w:hAnsiTheme="majorBidi"/>
          <w:sz w:val="30"/>
          <w:szCs w:val="30"/>
          <w:cs/>
        </w:rPr>
        <w:t xml:space="preserve">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D7FCCEA" w14:textId="77777777" w:rsidR="00594F61" w:rsidRPr="00E45E07" w:rsidRDefault="00594F61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44A6B1" w14:textId="77777777" w:rsidR="005138CB" w:rsidRPr="005138CB" w:rsidRDefault="005138CB" w:rsidP="005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38CB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ยกเว้นเงินลงทุน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 จะรับรู้</w:t>
      </w:r>
      <w:r w:rsidRPr="005138CB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ของอัตราแลกเปลี่ยนที่เกิดขึ้นจากการแปลงค่าในกำไรขาดทุนเบ็ดเสร็จอื่น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(เว้นแต่การด้อยค่า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ผลต่างดังกล่าวจะถูกจัดประเภทใหม่ไปเข้ากำไรหรือขาดทุน)</w:t>
      </w:r>
    </w:p>
    <w:p w14:paraId="55ECB9E9" w14:textId="77777777" w:rsidR="00C63FAA" w:rsidRPr="00E45E07" w:rsidRDefault="00C63FAA" w:rsidP="00C63F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C3AC5" w14:textId="77777777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FA76186" w14:textId="77777777" w:rsidR="00C43CAD" w:rsidRPr="00E45E07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BCFD04B" w14:textId="7D4BD619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1527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1618706" w14:textId="77777777" w:rsidR="009A2A17" w:rsidRPr="00E45E07" w:rsidRDefault="009A2A1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2231B" w14:textId="6BFFFE90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9306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854862" w:rsidRPr="00493062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493062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854862" w:rsidRPr="00493062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493062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</w:t>
      </w:r>
      <w:r w:rsidR="00493062" w:rsidRPr="00493062">
        <w:rPr>
          <w:rFonts w:asciiTheme="majorBidi" w:hAnsiTheme="majorBidi" w:cstheme="majorBidi"/>
          <w:sz w:val="30"/>
          <w:szCs w:val="30"/>
        </w:rPr>
        <w:br/>
      </w:r>
      <w:r w:rsidRPr="00493062">
        <w:rPr>
          <w:rFonts w:asciiTheme="majorBidi" w:hAnsiTheme="majorBidi" w:cstheme="majorBidi"/>
          <w:sz w:val="30"/>
          <w:szCs w:val="30"/>
          <w:cs/>
        </w:rPr>
        <w:t>ถูกปันส่วนให้ส่วนได้เสียที่ไม่มีอำนาจควบคุม</w:t>
      </w:r>
    </w:p>
    <w:p w14:paraId="56D5D425" w14:textId="4DDAB9F2" w:rsidR="0011190F" w:rsidRDefault="00111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597D1EB" w14:textId="2C5CE077" w:rsidR="00B111FE" w:rsidRDefault="00B111FE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lastRenderedPageBreak/>
        <w:t>เครื่องมือทางการเงิน</w:t>
      </w:r>
    </w:p>
    <w:p w14:paraId="1738159A" w14:textId="0474C3F5" w:rsidR="002720B0" w:rsidRPr="00E45E07" w:rsidRDefault="002720B0" w:rsidP="0085486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A018F" w14:textId="5FAC9678" w:rsidR="00B111FE" w:rsidRPr="009C0FC1" w:rsidRDefault="00B111FE" w:rsidP="00B111F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0FC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(ง.</w:t>
      </w:r>
      <w:r w:rsidRPr="009C0FC1">
        <w:rPr>
          <w:rFonts w:asciiTheme="majorBidi" w:hAnsiTheme="majorBidi" w:cstheme="majorBidi"/>
          <w:i/>
          <w:iCs/>
          <w:sz w:val="30"/>
          <w:szCs w:val="30"/>
        </w:rPr>
        <w:t xml:space="preserve">1) </w:t>
      </w:r>
      <w:r w:rsidRPr="009C0FC1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จัดประเภทและการวั</w:t>
      </w:r>
      <w:r w:rsidR="00AB74F0">
        <w:rPr>
          <w:rFonts w:asciiTheme="majorBidi" w:hAnsiTheme="majorBidi" w:hint="cs"/>
          <w:i/>
          <w:iCs/>
          <w:sz w:val="30"/>
          <w:szCs w:val="30"/>
          <w:cs/>
        </w:rPr>
        <w:t>ด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มูลค่า</w:t>
      </w:r>
      <w:r w:rsidRPr="009C0FC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57A8A09" w14:textId="77777777" w:rsidR="00B111FE" w:rsidRPr="00E45E07" w:rsidRDefault="00B111FE" w:rsidP="00B111F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6794E7" w14:textId="4FDBF0CD" w:rsidR="00C63FAA" w:rsidRDefault="00B111FE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 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ๆ 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นอกเหนือจากลูกหนี้การค้า (ดูหมายเหตุข้อ </w:t>
      </w:r>
      <w:r w:rsidR="009A2A17">
        <w:rPr>
          <w:rFonts w:asciiTheme="majorBidi" w:hAnsiTheme="majorBidi"/>
          <w:sz w:val="30"/>
          <w:szCs w:val="30"/>
          <w:lang w:val="en-US"/>
        </w:rPr>
        <w:t>3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>(ฉ)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) </w:t>
      </w:r>
      <w:r w:rsidRPr="009C0FC1">
        <w:rPr>
          <w:rFonts w:asciiTheme="majorBidi" w:hAnsiTheme="majorBidi"/>
          <w:sz w:val="30"/>
          <w:szCs w:val="30"/>
          <w:cs/>
        </w:rPr>
        <w:t>รับรู้</w:t>
      </w:r>
      <w:r w:rsidRPr="005138CB">
        <w:rPr>
          <w:rFonts w:asciiTheme="majorBidi" w:hAnsiTheme="majorBidi"/>
          <w:sz w:val="30"/>
          <w:szCs w:val="30"/>
          <w:cs/>
        </w:rPr>
        <w:t xml:space="preserve">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8372F" w:rsidRPr="005138CB">
        <w:rPr>
          <w:rFonts w:asciiTheme="majorBidi" w:hAnsiTheme="majorBidi"/>
          <w:sz w:val="30"/>
          <w:szCs w:val="30"/>
          <w:cs/>
        </w:rPr>
        <w:t>และวัดมูลค่า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="00C8372F" w:rsidRPr="005138CB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A42166" w:rsidRPr="005138CB">
        <w:rPr>
          <w:rFonts w:asciiTheme="majorBidi" w:hAnsiTheme="majorBidi" w:hint="cs"/>
          <w:sz w:val="30"/>
          <w:szCs w:val="30"/>
          <w:cs/>
        </w:rPr>
        <w:t xml:space="preserve"> ทั้งนี้ </w:t>
      </w:r>
      <w:r w:rsidR="00C8372F" w:rsidRPr="005138CB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ไม่ได้</w:t>
      </w:r>
      <w:r w:rsidR="00C8372F" w:rsidRPr="005138CB">
        <w:rPr>
          <w:rFonts w:asciiTheme="majorBidi" w:hAnsiTheme="majorBidi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รวมหรือหัก</w:t>
      </w:r>
      <w:r w:rsidR="00C8372F" w:rsidRPr="005138CB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ด้วย</w:t>
      </w:r>
    </w:p>
    <w:p w14:paraId="542476B9" w14:textId="15EB6F7A" w:rsidR="00C8372F" w:rsidRPr="004D5962" w:rsidRDefault="00C8372F" w:rsidP="00CB23C7">
      <w:pPr>
        <w:pStyle w:val="BodyText2"/>
        <w:tabs>
          <w:tab w:val="left" w:pos="720"/>
          <w:tab w:val="left" w:pos="810"/>
        </w:tabs>
        <w:ind w:left="99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04204DC0" w14:textId="49370628" w:rsidR="00C8372F" w:rsidRDefault="00C8372F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C8372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ขาดทุน 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4D5962">
        <w:rPr>
          <w:rFonts w:asciiTheme="majorBidi" w:hAnsiTheme="majorBidi"/>
          <w:spacing w:val="-8"/>
          <w:sz w:val="30"/>
          <w:szCs w:val="30"/>
          <w:lang w:val="en-US"/>
        </w:rPr>
        <w:t xml:space="preserve"> 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เว้นแต่</w:t>
      </w:r>
      <w:r w:rsidR="004D5962">
        <w:rPr>
          <w:rFonts w:asciiTheme="majorBidi" w:hAnsiTheme="majorBidi"/>
          <w:spacing w:val="-8"/>
          <w:sz w:val="30"/>
          <w:szCs w:val="30"/>
        </w:rPr>
        <w:br/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กลุ่มบริษัท</w:t>
      </w:r>
      <w:r w:rsidRPr="00C8372F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2673AF2B" w14:textId="77777777" w:rsidR="009A2A17" w:rsidRPr="004D5962" w:rsidRDefault="009A2A17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0B4582" w14:textId="2D2266A2" w:rsidR="003F3085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</w:t>
      </w:r>
      <w:r w:rsidRPr="00E009E8">
        <w:rPr>
          <w:rFonts w:asciiTheme="majorBidi" w:hAnsiTheme="majorBidi"/>
          <w:sz w:val="30"/>
          <w:szCs w:val="30"/>
          <w:cs/>
        </w:rPr>
        <w:t>ขาดทุน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77B9DF" w14:textId="77777777" w:rsidR="007866DA" w:rsidRPr="004D5962" w:rsidRDefault="007866DA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185C8413" w14:textId="4C572E9F" w:rsidR="002105AD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4"/>
          <w:sz w:val="30"/>
          <w:szCs w:val="30"/>
          <w:cs/>
          <w:lang w:val="en-US" w:eastAsia="en-US"/>
        </w:rPr>
        <w:t xml:space="preserve">ทั้งนี้ 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รายได้ดอกเบี้ย กำไรและ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ขาดทุนจากอัตราแลกเปลี่ยน 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2"/>
          <w:sz w:val="30"/>
          <w:szCs w:val="30"/>
          <w:cs/>
          <w:lang w:val="en-US" w:eastAsia="en-US"/>
        </w:rPr>
        <w:t>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กำไรหรือขาดทุนที่เกิดจากการตัดรายการ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ออกจากบัญชีรับรู้ในกำไรหรือขาดทุน</w:t>
      </w:r>
    </w:p>
    <w:p w14:paraId="184CF830" w14:textId="5BDA0FDE" w:rsidR="00F0612B" w:rsidRPr="004D5962" w:rsidRDefault="00F0612B" w:rsidP="00F0612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579FADF6" w14:textId="50FBCF53" w:rsidR="00F0612B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</w:t>
      </w:r>
      <w:r w:rsidR="004D5962">
        <w:rPr>
          <w:rFonts w:asciiTheme="majorBidi" w:hAnsiTheme="majorBidi"/>
          <w:sz w:val="30"/>
          <w:szCs w:val="30"/>
          <w:lang w:val="en-US" w:eastAsia="en-US"/>
        </w:rPr>
        <w:br/>
      </w:r>
      <w:r w:rsidRPr="00F0612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ด้วย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F14C3A">
        <w:rPr>
          <w:rFonts w:asciiTheme="majorBidi" w:hAnsiTheme="majorBidi"/>
          <w:spacing w:val="-6"/>
          <w:sz w:val="30"/>
          <w:szCs w:val="30"/>
          <w:cs/>
          <w:lang w:val="en-US" w:eastAsia="en-US"/>
        </w:rPr>
        <w:t xml:space="preserve">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และจะไม่ถูกจัดประเภทรายการใหม่ไปยังกำไรหรือขาดทุน</w:t>
      </w:r>
    </w:p>
    <w:p w14:paraId="16B7429A" w14:textId="7F7686DB" w:rsidR="004D5962" w:rsidRDefault="004D5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x-none"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236CD15" w14:textId="73161DFD" w:rsidR="00113F92" w:rsidRPr="00F0612B" w:rsidRDefault="00113F92" w:rsidP="007B6AE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</w:pP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Pr="00860EE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0612B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0612B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และการหักกลบ</w:t>
      </w:r>
    </w:p>
    <w:p w14:paraId="6CEB37BC" w14:textId="77777777" w:rsidR="00113F92" w:rsidRPr="00605409" w:rsidRDefault="00113F92" w:rsidP="00F0612B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16C6148C" w14:textId="26B17BE0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</w:t>
      </w: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สด</w:t>
      </w:r>
      <w:r w:rsidRPr="002105AD">
        <w:rPr>
          <w:rFonts w:asciiTheme="majorBidi" w:hAnsiTheme="majorBidi" w:cstheme="majorBidi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ไม่ได้โอนหรือ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2105AD">
        <w:rPr>
          <w:rFonts w:asciiTheme="majorBidi" w:hAnsiTheme="majorBidi" w:cstheme="majorBidi"/>
          <w:sz w:val="30"/>
          <w:szCs w:val="30"/>
          <w:cs/>
        </w:rPr>
        <w:t>คงไว้ซึ่งความเสี่ยงและผลตอบแทนของความเป็นเจ้าของเกือบทั้งหมด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ไม่ได้คงไว้ซึ่งการควบคุมในสินทรัพย์ทางการเงิน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นั้นอีกต่อไป</w:t>
      </w:r>
    </w:p>
    <w:p w14:paraId="5104F5C8" w14:textId="77777777" w:rsidR="00113F92" w:rsidRPr="00605409" w:rsidRDefault="00113F92" w:rsidP="008F76B0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4655EC5F" w14:textId="28D3C41B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กลุ่ม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</w:t>
      </w: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กลุ่มบริษัทตัดรายการหนี้สินทางการเงิน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ออกจากบัญชี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หากมีการเปลี่ยนแปลง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เงื่อนไข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และกระแสเงินสด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จากการเปลี่ยนแปลง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มีความ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แตกต่างอย่างมีนัยสำคัญ โดย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รับรู้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หนี้สินทางการเงินใหม่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ด้วย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ยุติ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ธรรม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ที่สะท้อน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เงื่อนไขที่เปลี่ยนแปลงแล้ว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6959D5DF" w14:textId="77777777" w:rsidR="00113F92" w:rsidRPr="00605409" w:rsidRDefault="00113F92" w:rsidP="00113F9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5424C2D" w14:textId="692EC02E" w:rsidR="002105AD" w:rsidRPr="00CF6527" w:rsidRDefault="001A1F28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ผลต่าง</w:t>
      </w:r>
      <w:r w:rsidRPr="001A1F28">
        <w:rPr>
          <w:rFonts w:asciiTheme="majorBidi" w:hAnsiTheme="majorBidi" w:cstheme="majorBidi"/>
          <w:sz w:val="30"/>
          <w:szCs w:val="30"/>
          <w:cs/>
          <w:lang w:val="en-US" w:eastAsia="en-US"/>
        </w:rPr>
        <w:t>ระหว่าง</w:t>
      </w: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7AB8CF1" w14:textId="77777777" w:rsidR="00605409" w:rsidRPr="00605409" w:rsidRDefault="00605409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18"/>
          <w:szCs w:val="18"/>
          <w:lang w:val="en-US" w:eastAsia="en-US"/>
        </w:rPr>
      </w:pPr>
    </w:p>
    <w:p w14:paraId="0A12FA4C" w14:textId="494503B2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สินทรัพย์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41F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641F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2105AD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B106794" w14:textId="2CBC4D25" w:rsidR="0032103B" w:rsidRPr="00605409" w:rsidRDefault="00321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x-none"/>
        </w:rPr>
      </w:pPr>
    </w:p>
    <w:p w14:paraId="1518F42D" w14:textId="6153E97B" w:rsidR="00113F92" w:rsidRPr="007B546E" w:rsidRDefault="00113F92" w:rsidP="002105AD">
      <w:pPr>
        <w:pStyle w:val="BodyText2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B54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A1F2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95C2F85" w14:textId="77777777" w:rsidR="00113F92" w:rsidRPr="00605409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B28C9EB" w14:textId="002FD759" w:rsidR="00647E94" w:rsidRDefault="00113F92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อนุพันธ์</w:t>
      </w:r>
      <w:r w:rsidRPr="007B546E">
        <w:rPr>
          <w:rFonts w:asciiTheme="majorBidi" w:hAnsiTheme="majorBidi"/>
          <w:sz w:val="30"/>
          <w:szCs w:val="30"/>
          <w:cs/>
        </w:rPr>
        <w:t>รับรู้ด้วยมูลค่ายุติธรรม และวัดมูลค่ายุติธรรม</w:t>
      </w:r>
      <w:r w:rsidRPr="007B546E">
        <w:rPr>
          <w:rFonts w:asciiTheme="majorBidi" w:hAnsiTheme="majorBidi" w:hint="cs"/>
          <w:sz w:val="30"/>
          <w:szCs w:val="30"/>
          <w:cs/>
        </w:rPr>
        <w:t>ทุ</w:t>
      </w:r>
      <w:r w:rsidRPr="007B546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866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กลุ่มบริษัทถืออนุพันธ์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เพื่อ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ป้องกันความเสี่ยง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จากเงินตราต่างประเทศ</w:t>
      </w:r>
    </w:p>
    <w:p w14:paraId="4665202A" w14:textId="77777777" w:rsidR="001E5F87" w:rsidRPr="00605409" w:rsidRDefault="001E5F87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98BD8D9" w14:textId="277F3629" w:rsidR="00214BD6" w:rsidRPr="00E329CD" w:rsidRDefault="00214BD6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A1F28">
        <w:rPr>
          <w:rFonts w:asciiTheme="majorBidi" w:eastAsia="EucrosiaUPCBold" w:hAnsiTheme="majorBidi"/>
          <w:i/>
          <w:iCs/>
          <w:sz w:val="30"/>
          <w:szCs w:val="30"/>
          <w:cs/>
        </w:rPr>
        <w:t>การ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ตัดจำหน่าย</w:t>
      </w:r>
    </w:p>
    <w:p w14:paraId="73E09AB6" w14:textId="1C48E118" w:rsidR="00214BD6" w:rsidRPr="00605409" w:rsidRDefault="00214BD6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32F018DB" w14:textId="596AA188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C774" w14:textId="338A856B" w:rsidR="009A2A17" w:rsidRPr="00605409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</w:rPr>
      </w:pPr>
    </w:p>
    <w:p w14:paraId="5A29DB09" w14:textId="77D9689E" w:rsidR="00214BD6" w:rsidRPr="00E329CD" w:rsidRDefault="00214BD6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>
        <w:rPr>
          <w:rFonts w:asciiTheme="majorBidi" w:eastAsia="EucrosiaUPCBold" w:hAnsiTheme="majorBidi" w:hint="cs"/>
          <w:i/>
          <w:iCs/>
          <w:sz w:val="30"/>
          <w:szCs w:val="30"/>
          <w:cs/>
        </w:rPr>
        <w:t>ดอกเบี้ย</w:t>
      </w:r>
    </w:p>
    <w:p w14:paraId="4C5DB125" w14:textId="1E98051F" w:rsidR="00214BD6" w:rsidRPr="00605409" w:rsidRDefault="00214BD6" w:rsidP="0021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490942D7" w14:textId="32A1BBC2" w:rsidR="00214BD6" w:rsidRP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>ด้อยค่าด้านเครดิต) หรือราคาทุนตัดจำหน่ายของหนี้สิน</w:t>
      </w:r>
    </w:p>
    <w:p w14:paraId="5DA16DBD" w14:textId="4206AEAA" w:rsidR="00AE2139" w:rsidRPr="00F80472" w:rsidRDefault="00AE213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lastRenderedPageBreak/>
        <w:t>เงินสดและรายการเทียบเท่าเงินสด</w:t>
      </w:r>
    </w:p>
    <w:p w14:paraId="755D75BE" w14:textId="77777777" w:rsidR="004516E2" w:rsidRPr="00492287" w:rsidRDefault="004516E2" w:rsidP="004516E2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14:paraId="1DC2A3E9" w14:textId="3B81D26A" w:rsidR="00AE2139" w:rsidRPr="00061AE7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</w:t>
      </w:r>
      <w:r w:rsidR="00DE6339" w:rsidRPr="00061AE7">
        <w:rPr>
          <w:rFonts w:asciiTheme="majorBidi" w:hAnsiTheme="majorBidi" w:cstheme="majorBidi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ยอดเงินฝากธนาคารและเงินลงทุนระยะสั้นที่มี</w:t>
      </w:r>
      <w:r w:rsidR="00061AE7">
        <w:rPr>
          <w:rFonts w:asciiTheme="majorBidi" w:hAnsiTheme="majorBidi" w:cstheme="majorBidi"/>
          <w:sz w:val="30"/>
          <w:szCs w:val="30"/>
          <w:cs/>
        </w:rPr>
        <w:br/>
      </w:r>
      <w:r w:rsidRPr="00F26321">
        <w:rPr>
          <w:rFonts w:asciiTheme="majorBidi" w:hAnsiTheme="majorBidi" w:cstheme="majorBidi"/>
          <w:sz w:val="30"/>
          <w:szCs w:val="30"/>
          <w:cs/>
        </w:rPr>
        <w:t xml:space="preserve">สภาพคล่องสูง </w:t>
      </w:r>
      <w:r w:rsidR="00214BD6" w:rsidRPr="00F26321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10278B" w14:textId="77777777" w:rsidR="007042D4" w:rsidRPr="00492287" w:rsidRDefault="007042D4" w:rsidP="009D0F15">
      <w:pPr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3C39BE12" w14:textId="7D97301D" w:rsidR="00AE2139" w:rsidRPr="00624AB6" w:rsidRDefault="00AE213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</w:p>
    <w:p w14:paraId="0E3D7F5A" w14:textId="77777777" w:rsidR="00AE2139" w:rsidRPr="00492287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AC007CF" w14:textId="2ED5A601" w:rsidR="00A379BD" w:rsidRPr="00C053AB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4446" w:rsidRPr="003763B8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ลูกหนี้การค้า</w:t>
      </w:r>
      <w:r w:rsidR="004D5962">
        <w:rPr>
          <w:rFonts w:asciiTheme="majorBidi" w:hAnsiTheme="majorBidi"/>
          <w:spacing w:val="-2"/>
          <w:sz w:val="30"/>
          <w:szCs w:val="30"/>
        </w:rPr>
        <w:br/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วัดมูลค่า</w:t>
      </w:r>
      <w:r w:rsidR="00D64446" w:rsidRPr="00D64446">
        <w:rPr>
          <w:rFonts w:asciiTheme="majorBidi" w:hAnsiTheme="majorBidi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2676CBC" w14:textId="2894B727" w:rsidR="00C053AB" w:rsidRPr="00492287" w:rsidRDefault="00C053AB" w:rsidP="00C053AB">
      <w:pPr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C431E8B" w14:textId="1C3D7545" w:rsidR="001126A1" w:rsidRDefault="001126A1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Pr="00061AE7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61AE7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B70C89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772A6A">
        <w:rPr>
          <w:rFonts w:asciiTheme="majorBidi" w:hAnsiTheme="majorBidi" w:cstheme="majorBidi"/>
          <w:sz w:val="30"/>
          <w:szCs w:val="30"/>
        </w:rPr>
        <w:br/>
      </w:r>
      <w:r w:rsidRPr="00B70C89">
        <w:rPr>
          <w:rFonts w:asciiTheme="majorBidi" w:hAnsiTheme="majorBidi" w:cstheme="majorBidi"/>
          <w:sz w:val="30"/>
          <w:szCs w:val="30"/>
          <w:cs/>
        </w:rPr>
        <w:t>ด้าน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เครดิตที่มีลักษณะร่วมกันและตามระยะเวลาที่เกินกำหนดชำระ</w:t>
      </w:r>
      <w:r w:rsidR="00B70C89" w:rsidRPr="00061A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772A6A">
        <w:rPr>
          <w:rFonts w:asciiTheme="majorBidi" w:hAnsiTheme="majorBidi" w:cstheme="majorBidi"/>
          <w:spacing w:val="-2"/>
          <w:sz w:val="30"/>
          <w:szCs w:val="30"/>
        </w:rPr>
        <w:br/>
      </w:r>
      <w:r w:rsidRPr="00772A6A">
        <w:rPr>
          <w:rFonts w:asciiTheme="majorBidi" w:hAnsiTheme="majorBidi" w:cstheme="majorBidi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</w:t>
      </w:r>
      <w:r w:rsidRPr="001126A1">
        <w:rPr>
          <w:rFonts w:asciiTheme="majorBidi" w:hAnsiTheme="majorBidi" w:cstheme="majorBidi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6A35889E" w14:textId="54CC637E" w:rsidR="00061AE7" w:rsidRPr="00492287" w:rsidRDefault="00061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0D535293" w14:textId="77777777" w:rsidR="00623387" w:rsidRPr="00062E19" w:rsidRDefault="00623387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50937C7C" w14:textId="77777777" w:rsidR="00623387" w:rsidRPr="00492287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E8549" w14:textId="41688257" w:rsidR="00623387" w:rsidRPr="00C647F6" w:rsidRDefault="00623387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50C28">
        <w:rPr>
          <w:rFonts w:asciiTheme="majorBidi" w:hAnsiTheme="majorBidi" w:cstheme="majorBidi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C647F6" w:rsidRPr="00450C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50C28">
        <w:rPr>
          <w:rFonts w:asciiTheme="majorBidi" w:hAnsiTheme="majorBidi" w:cstheme="majorBidi"/>
          <w:spacing w:val="-4"/>
          <w:sz w:val="30"/>
          <w:szCs w:val="30"/>
          <w:cs/>
        </w:rPr>
        <w:t>ต้นทุนของสินค้าคำนวณโดยใช้</w:t>
      </w:r>
      <w:r w:rsidRPr="00623946">
        <w:rPr>
          <w:rFonts w:asciiTheme="majorBidi" w:hAnsiTheme="majorBidi" w:cstheme="majorBidi"/>
          <w:sz w:val="30"/>
          <w:szCs w:val="30"/>
          <w:cs/>
        </w:rPr>
        <w:t>วิธี</w:t>
      </w:r>
      <w:r w:rsidRPr="00D6499B">
        <w:rPr>
          <w:rFonts w:asciiTheme="majorBidi" w:hAnsiTheme="majorBidi" w:cstheme="majorBidi"/>
          <w:sz w:val="30"/>
          <w:szCs w:val="30"/>
          <w:cs/>
        </w:rPr>
        <w:t xml:space="preserve">เข้าก่อนออกก่อน </w:t>
      </w:r>
      <w:r w:rsidR="00941A92" w:rsidRPr="00941A92">
        <w:rPr>
          <w:rFonts w:asciiTheme="majorBidi" w:hAnsi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</w:t>
      </w:r>
      <w:r w:rsidR="00941A92" w:rsidRPr="00061AE7">
        <w:rPr>
          <w:rFonts w:asciiTheme="majorBidi" w:hAnsiTheme="majorBidi"/>
          <w:spacing w:val="-2"/>
          <w:sz w:val="30"/>
          <w:szCs w:val="30"/>
          <w:cs/>
        </w:rPr>
        <w:t>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</w:t>
      </w:r>
      <w:r w:rsidR="00941A92" w:rsidRPr="00941A92">
        <w:rPr>
          <w:rFonts w:asciiTheme="majorBidi" w:hAnsiTheme="majorBidi"/>
          <w:sz w:val="30"/>
          <w:szCs w:val="30"/>
          <w:cs/>
        </w:rPr>
        <w:t>ปกติหักด้วยค่าใช้จ่ายที่จำเป็นโดยประมาณในการขาย</w:t>
      </w:r>
    </w:p>
    <w:p w14:paraId="6B330C83" w14:textId="183D38C5" w:rsidR="006A540A" w:rsidRPr="00492287" w:rsidRDefault="006A540A" w:rsidP="00526A6B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5F0D0BD" w14:textId="32B9691F" w:rsidR="009C3AFB" w:rsidRPr="009A60E6" w:rsidRDefault="009C3AF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 w:rsidRPr="009A60E6">
        <w:rPr>
          <w:rFonts w:asciiTheme="majorBidi" w:hAnsiTheme="majorBidi" w:hint="cs"/>
          <w:b/>
          <w:bCs/>
          <w:cs/>
          <w:lang w:val="th-TH"/>
        </w:rPr>
        <w:t>อสังหาริมทรัพย์เพื่อการลงทุน</w:t>
      </w:r>
    </w:p>
    <w:p w14:paraId="0E028934" w14:textId="1256598C" w:rsidR="009C3AFB" w:rsidRPr="00492287" w:rsidRDefault="009C3AFB" w:rsidP="009C3AFB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p w14:paraId="1EBE38F2" w14:textId="4D65DD49" w:rsidR="009C3AFB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 ต้นทุนรวมค่าใช้จ่ายทางตรงเพื่อให้ได้มาซึ่งอสังหาริมทรัพย์เพื่อการลงทุน</w:t>
      </w:r>
    </w:p>
    <w:p w14:paraId="6AA4275F" w14:textId="3687634B" w:rsidR="004A058F" w:rsidRPr="00492287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02F910C9" w14:textId="38905048" w:rsidR="004A058F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>
        <w:rPr>
          <w:rFonts w:asciiTheme="majorBidi" w:hAnsiTheme="majorBidi" w:hint="cs"/>
          <w:spacing w:val="-4"/>
          <w:sz w:val="30"/>
          <w:szCs w:val="30"/>
          <w:cs/>
        </w:rPr>
        <w:t>ชุด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</w:rPr>
        <w:t>20</w:t>
      </w:r>
      <w:r w:rsidRPr="004A058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>ปีและรับรู้ในกำไรหรือขาดทุน</w:t>
      </w:r>
    </w:p>
    <w:p w14:paraId="4118D34F" w14:textId="706F4B66" w:rsidR="009C3AFB" w:rsidRPr="00492287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8AC6FC1" w14:textId="5FDB4CB6" w:rsidR="009C3AFB" w:rsidRPr="00492287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92287">
        <w:rPr>
          <w:rFonts w:asciiTheme="majorBidi" w:hAnsiTheme="majorBidi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</w:t>
      </w:r>
      <w:r w:rsidR="00492287">
        <w:rPr>
          <w:rFonts w:asciiTheme="majorBidi" w:hAnsiTheme="majorBidi"/>
          <w:spacing w:val="-4"/>
          <w:sz w:val="30"/>
          <w:szCs w:val="30"/>
          <w:cs/>
        </w:rPr>
        <w:br/>
      </w:r>
      <w:r w:rsidRPr="00492287">
        <w:rPr>
          <w:rFonts w:asciiTheme="majorBidi" w:hAnsiTheme="majorBidi"/>
          <w:spacing w:val="-4"/>
          <w:sz w:val="30"/>
          <w:szCs w:val="30"/>
          <w:cs/>
        </w:rPr>
        <w:t>ในกำไรหรือขาดทุน</w:t>
      </w:r>
    </w:p>
    <w:p w14:paraId="2073FB3F" w14:textId="5EFC08F7" w:rsidR="00526A6B" w:rsidRPr="005835EE" w:rsidRDefault="00526A6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5835EE">
        <w:rPr>
          <w:rFonts w:asciiTheme="majorBidi" w:hAnsiTheme="majorBidi" w:cstheme="majorBidi"/>
          <w:b/>
          <w:bCs/>
          <w:cs/>
          <w:lang w:val="th-TH"/>
        </w:rPr>
        <w:lastRenderedPageBreak/>
        <w:t>ที่ดิน อาคารและอุปกรณ์</w:t>
      </w:r>
    </w:p>
    <w:p w14:paraId="0B24F27E" w14:textId="77777777" w:rsidR="007C6EE9" w:rsidRPr="0049228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77EBA" w14:textId="7B1AD5BA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</w:p>
    <w:p w14:paraId="3A456CD4" w14:textId="77777777" w:rsidR="007C6EE9" w:rsidRPr="0049228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96866F" w14:textId="4F864B30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ราคา</w:t>
      </w:r>
      <w:r w:rsidRPr="00C66A76">
        <w:rPr>
          <w:rFonts w:asciiTheme="majorBidi" w:hAnsiTheme="majorBidi"/>
          <w:sz w:val="30"/>
          <w:szCs w:val="30"/>
          <w:cs/>
        </w:rPr>
        <w:t>ทุนรวมถึงต้นทุนทางตรงที่เกี่ยวข้องกับการได้มา</w:t>
      </w:r>
      <w:r w:rsidRPr="001E5F87">
        <w:rPr>
          <w:rFonts w:asciiTheme="majorBidi" w:hAnsiTheme="majorBidi"/>
          <w:sz w:val="30"/>
          <w:szCs w:val="30"/>
          <w:cs/>
        </w:rPr>
        <w:t xml:space="preserve">ของสินทรัพย์ </w:t>
      </w:r>
      <w:r w:rsidR="001E5F87" w:rsidRPr="001E5F87">
        <w:rPr>
          <w:rFonts w:asciiTheme="majorBidi" w:hAnsiTheme="majorBidi"/>
          <w:sz w:val="30"/>
          <w:szCs w:val="30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C66A76">
        <w:rPr>
          <w:rFonts w:asciiTheme="majorBidi" w:hAnsiTheme="majorBidi"/>
          <w:sz w:val="30"/>
          <w:szCs w:val="30"/>
          <w:cs/>
        </w:rPr>
        <w:t xml:space="preserve"> 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Pr="00C66A76">
        <w:rPr>
          <w:rFonts w:asciiTheme="majorBidi" w:hAnsiTheme="majorBid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3723EEE9" w14:textId="77777777" w:rsidR="007C6EE9" w:rsidRPr="0049228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7D7961" w14:textId="4D5091EF" w:rsidR="005D658E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E0624CE" w14:textId="77777777" w:rsidR="007C6EE9" w:rsidRPr="0049228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B356341" w14:textId="75E8C05C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840C8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2840C8">
        <w:rPr>
          <w:rFonts w:asciiTheme="majorBidi" w:hAnsiTheme="majorBidi"/>
          <w:sz w:val="30"/>
          <w:szCs w:val="30"/>
          <w:cs/>
        </w:rPr>
        <w:t xml:space="preserve">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2840C8">
        <w:rPr>
          <w:rFonts w:asciiTheme="majorBidi" w:hAnsi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2840C8">
        <w:rPr>
          <w:rFonts w:asciiTheme="majorBidi" w:hAnsiTheme="majorBidi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581930E" w14:textId="77777777" w:rsidR="007C6EE9" w:rsidRPr="0049228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EA5C39A" w14:textId="3BA5548F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ค่า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เสื่อมราคาคำนวณโดยวิธีเส้นตรงตามเกณฑ์อายุการใ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ช้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 กลุ่มบริษัท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ไม่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50A9BFA6" w14:textId="77777777" w:rsidR="009C3AFB" w:rsidRPr="00492287" w:rsidRDefault="009C3AF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28"/>
          <w:szCs w:val="28"/>
        </w:rPr>
      </w:pPr>
    </w:p>
    <w:p w14:paraId="084DB5F4" w14:textId="1A86248D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4903361"/>
      <w:r w:rsidRPr="0096029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B74ADC" w:rsidRPr="00960291">
        <w:rPr>
          <w:rFonts w:asciiTheme="majorBidi" w:hAnsiTheme="majorBidi" w:cstheme="majorBidi" w:hint="cs"/>
          <w:sz w:val="30"/>
          <w:szCs w:val="30"/>
          <w:cs/>
        </w:rPr>
        <w:t>ใ</w:t>
      </w:r>
      <w:r w:rsidR="00C66A76" w:rsidRPr="00960291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960291">
        <w:rPr>
          <w:rFonts w:asciiTheme="majorBidi" w:hAnsiTheme="majorBidi" w:cstheme="majorBidi"/>
          <w:sz w:val="30"/>
          <w:szCs w:val="30"/>
          <w:cs/>
        </w:rPr>
        <w:t>ประโยชน์แสดงได้ดังนี้</w:t>
      </w:r>
    </w:p>
    <w:bookmarkEnd w:id="1"/>
    <w:p w14:paraId="2849FE4D" w14:textId="77777777" w:rsidR="004B2610" w:rsidRPr="00492287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87"/>
        <w:gridCol w:w="1198"/>
        <w:gridCol w:w="675"/>
      </w:tblGrid>
      <w:tr w:rsidR="00DF2334" w:rsidRPr="0000013F" w14:paraId="057CA11C" w14:textId="77777777" w:rsidTr="009965E3">
        <w:tc>
          <w:tcPr>
            <w:tcW w:w="5390" w:type="dxa"/>
            <w:vAlign w:val="bottom"/>
          </w:tcPr>
          <w:p w14:paraId="3D42B24F" w14:textId="651C68E7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2BF6853" w14:textId="51F730C2" w:rsidR="00DF2334" w:rsidRPr="00DF2EE8" w:rsidRDefault="00DF2334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4121A02" w14:textId="7E1EA501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464FF9C" w14:textId="77777777" w:rsidTr="009965E3">
        <w:tc>
          <w:tcPr>
            <w:tcW w:w="5390" w:type="dxa"/>
            <w:vAlign w:val="bottom"/>
          </w:tcPr>
          <w:p w14:paraId="39AD8D57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141361" w14:textId="50B14881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675" w:type="dxa"/>
          </w:tcPr>
          <w:p w14:paraId="673842BB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67980694" w14:textId="77777777" w:rsidTr="009965E3">
        <w:tc>
          <w:tcPr>
            <w:tcW w:w="5390" w:type="dxa"/>
            <w:vAlign w:val="bottom"/>
          </w:tcPr>
          <w:p w14:paraId="61AEF14A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0F6B9A33" w14:textId="0F3B9BA6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E0742BD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362DA01" w14:textId="77777777" w:rsidTr="009965E3">
        <w:tc>
          <w:tcPr>
            <w:tcW w:w="5390" w:type="dxa"/>
            <w:vAlign w:val="bottom"/>
          </w:tcPr>
          <w:p w14:paraId="4E414544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90B11F4" w14:textId="223A4423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8BC85B8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14:paraId="3EB34F25" w14:textId="77777777" w:rsidTr="009965E3">
        <w:tc>
          <w:tcPr>
            <w:tcW w:w="5390" w:type="dxa"/>
            <w:shd w:val="clear" w:color="auto" w:fill="auto"/>
            <w:vAlign w:val="bottom"/>
          </w:tcPr>
          <w:p w14:paraId="32524370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8F1E8E5" w14:textId="77777777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3805E6E" w14:textId="77777777"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FAAEA3B" w14:textId="3B1C0F0C" w:rsidR="009A2A17" w:rsidRPr="00492287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0201D1A2" w14:textId="01694C90" w:rsidR="00B11804" w:rsidRDefault="00B11804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t>ค่าความนิยม</w:t>
      </w:r>
    </w:p>
    <w:p w14:paraId="1E9987C0" w14:textId="02F991B8" w:rsidR="00B11804" w:rsidRPr="00492287" w:rsidRDefault="00B11804" w:rsidP="00B11804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3B57DF77" w14:textId="040F187D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lang w:val="th-TH"/>
        </w:rPr>
      </w:pPr>
      <w:r w:rsidRPr="00B1180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59D09C3C" w14:textId="67DB658F" w:rsidR="00492287" w:rsidRDefault="0049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  <w:r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446EA369" w14:textId="21E8B7AA" w:rsidR="00526A6B" w:rsidRPr="00BE370F" w:rsidRDefault="00062E1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lastRenderedPageBreak/>
        <w:t>สินทรัพย์ไม่มีตัวตน</w:t>
      </w:r>
      <w:r w:rsidR="00B11804">
        <w:rPr>
          <w:rFonts w:asciiTheme="majorBidi" w:hAnsiTheme="majorBidi" w:cstheme="majorBidi" w:hint="cs"/>
          <w:b/>
          <w:bCs/>
          <w:cs/>
          <w:lang w:val="th-TH"/>
        </w:rPr>
        <w:t>อื่น</w:t>
      </w:r>
    </w:p>
    <w:p w14:paraId="583B667E" w14:textId="77777777" w:rsidR="00EE6F5C" w:rsidRPr="00492287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Cs/>
          <w:sz w:val="22"/>
          <w:szCs w:val="22"/>
        </w:rPr>
      </w:pPr>
    </w:p>
    <w:p w14:paraId="43F13B43" w14:textId="61284C2F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11804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ๆ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DD742BA" w14:textId="77777777" w:rsidR="00EE6F5C" w:rsidRPr="00492287" w:rsidRDefault="00EE6F5C" w:rsidP="00BE5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Cs/>
          <w:sz w:val="22"/>
          <w:szCs w:val="22"/>
        </w:rPr>
      </w:pPr>
    </w:p>
    <w:p w14:paraId="395778D0" w14:textId="4B452650" w:rsidR="00FC5CF0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67A6">
        <w:rPr>
          <w:rFonts w:asciiTheme="majorBidi" w:hAnsiTheme="majorBidi"/>
          <w:sz w:val="30"/>
          <w:szCs w:val="30"/>
          <w:cs/>
        </w:rPr>
        <w:t>ประมาณการ</w:t>
      </w:r>
      <w:r w:rsidR="00703920">
        <w:rPr>
          <w:rFonts w:asciiTheme="majorBidi" w:hAnsiTheme="majorBidi" w:hint="cs"/>
          <w:sz w:val="30"/>
          <w:szCs w:val="30"/>
          <w:cs/>
        </w:rPr>
        <w:t>อายุการใช้</w:t>
      </w:r>
      <w:r w:rsidRPr="004F67A6">
        <w:rPr>
          <w:rFonts w:asciiTheme="majorBidi" w:hAnsiTheme="majorBidi"/>
          <w:sz w:val="30"/>
          <w:szCs w:val="30"/>
          <w:cs/>
        </w:rPr>
        <w:t>ประโยชน์แสดงได้ดังนี้</w:t>
      </w:r>
    </w:p>
    <w:p w14:paraId="5240FA8F" w14:textId="77777777" w:rsidR="004F67A6" w:rsidRPr="00492287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14:paraId="7182063D" w14:textId="77777777" w:rsidTr="00607FD6">
        <w:tc>
          <w:tcPr>
            <w:tcW w:w="5390" w:type="dxa"/>
          </w:tcPr>
          <w:p w14:paraId="4EFE121D" w14:textId="1EAE4AA6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195" w:type="dxa"/>
          </w:tcPr>
          <w:p w14:paraId="0409CA17" w14:textId="3818A4B2" w:rsidR="00776B82" w:rsidRPr="00DF2EE8" w:rsidRDefault="00DF2EE8" w:rsidP="0028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69A88E2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14:paraId="41D033C7" w14:textId="77777777" w:rsidTr="00607FD6">
        <w:tc>
          <w:tcPr>
            <w:tcW w:w="5390" w:type="dxa"/>
          </w:tcPr>
          <w:p w14:paraId="24363E95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500BADAC" w14:textId="71E9F101" w:rsidR="00776B82" w:rsidRPr="00DF2EE8" w:rsidRDefault="00287FDD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49228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6B128DA0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4EA581E" w14:textId="0BB97B04" w:rsidR="00492287" w:rsidRPr="00492287" w:rsidRDefault="0049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cs/>
          <w:lang w:val="th-TH" w:eastAsia="x-none"/>
        </w:rPr>
      </w:pPr>
    </w:p>
    <w:p w14:paraId="1EAE7539" w14:textId="65504EC2" w:rsidR="00FC5CF0" w:rsidRPr="009946D6" w:rsidRDefault="00FC5CF0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946D6">
        <w:rPr>
          <w:rFonts w:asciiTheme="majorBidi" w:hAnsiTheme="majorBidi" w:cstheme="majorBidi" w:hint="cs"/>
          <w:b/>
          <w:bCs/>
          <w:cs/>
          <w:lang w:val="th-TH"/>
        </w:rPr>
        <w:t>สัญญาเช่า</w:t>
      </w:r>
    </w:p>
    <w:p w14:paraId="6049E43B" w14:textId="2E00F56E" w:rsidR="00B1799D" w:rsidRPr="00492287" w:rsidRDefault="00B1799D" w:rsidP="00FC5CF0">
      <w:pPr>
        <w:ind w:left="540"/>
        <w:rPr>
          <w:rFonts w:asciiTheme="majorBidi" w:hAnsiTheme="majorBidi" w:cstheme="majorBidi"/>
          <w:bCs/>
          <w:sz w:val="22"/>
          <w:szCs w:val="22"/>
          <w:cs/>
          <w:lang w:val="th-TH" w:eastAsia="x-none"/>
        </w:rPr>
      </w:pPr>
    </w:p>
    <w:p w14:paraId="3AF6C3DB" w14:textId="49BC1F50" w:rsidR="005D658E" w:rsidRDefault="0034456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456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8484ACF" w14:textId="77777777" w:rsidR="00344565" w:rsidRPr="00492287" w:rsidRDefault="00344565" w:rsidP="00B1799D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  <w:shd w:val="clear" w:color="auto" w:fill="CCCCCC"/>
        </w:rPr>
      </w:pPr>
    </w:p>
    <w:p w14:paraId="05E8FB36" w14:textId="77777777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5FA0901" w14:textId="737EA5F6" w:rsidR="00B1799D" w:rsidRPr="00492287" w:rsidRDefault="00B1799D" w:rsidP="00B1799D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5CB1D037" w14:textId="0B85051C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28B5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กลุ่มบริษัทปันส่วนสิ่งตอบแทนที่ต้องจ่ายตาม</w:t>
      </w:r>
      <w:r w:rsidRPr="00B128B5">
        <w:rPr>
          <w:rFonts w:ascii="Angsana New" w:hAnsi="Angsana New"/>
          <w:spacing w:val="-2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</w:t>
      </w:r>
      <w:r w:rsidRPr="007061DB">
        <w:rPr>
          <w:rFonts w:ascii="Angsana New" w:hAnsi="Angsana New"/>
          <w:spacing w:val="-2"/>
          <w:sz w:val="30"/>
          <w:szCs w:val="30"/>
          <w:cs/>
        </w:rPr>
        <w:t>ส่วนประกอบ สำหรับสัญญาเช่าสินทรัพย์บางประเภท</w:t>
      </w:r>
      <w:r w:rsidR="004922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061DB">
        <w:rPr>
          <w:rFonts w:ascii="Angsana New" w:hAnsi="Angsana New"/>
          <w:spacing w:val="-2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</w:t>
      </w:r>
      <w:r w:rsidRPr="007061DB">
        <w:rPr>
          <w:rFonts w:ascii="Angsana New" w:hAnsi="Angsana New"/>
          <w:sz w:val="30"/>
          <w:szCs w:val="30"/>
          <w:cs/>
        </w:rPr>
        <w:t>การเช่าเป็นสัญญาเช่าทั้งหมด</w:t>
      </w:r>
    </w:p>
    <w:p w14:paraId="10E87A8C" w14:textId="77777777" w:rsidR="00934A37" w:rsidRPr="00492287" w:rsidRDefault="00934A37" w:rsidP="00B128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1A52B47E" w14:textId="11C04F92" w:rsidR="00C053AB" w:rsidRPr="00A20020" w:rsidRDefault="00B1799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799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</w:t>
      </w:r>
      <w:r w:rsidR="00254567" w:rsidRPr="00254567">
        <w:rPr>
          <w:rFonts w:ascii="Angsana New" w:hAnsi="Angsana New"/>
          <w:sz w:val="30"/>
          <w:szCs w:val="30"/>
          <w:cs/>
        </w:rPr>
        <w:t>ซึ่งแสดงเป็นส่วนหนึ่งของรายการที่ดิน อาคาร และอุปกรณ์</w:t>
      </w:r>
      <w:r w:rsidR="00254567">
        <w:rPr>
          <w:rFonts w:ascii="Angsana New" w:hAnsi="Angsana New"/>
          <w:sz w:val="30"/>
          <w:szCs w:val="30"/>
        </w:rPr>
        <w:t xml:space="preserve"> </w:t>
      </w:r>
      <w:r w:rsidRPr="00B1799D">
        <w:rPr>
          <w:rFonts w:ascii="Angsana New" w:hAnsi="Angsana New"/>
          <w:sz w:val="30"/>
          <w:szCs w:val="30"/>
          <w:cs/>
        </w:rPr>
        <w:t>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0CD1844" w14:textId="77777777" w:rsidR="00C053AB" w:rsidRPr="00492287" w:rsidRDefault="00C0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2"/>
          <w:szCs w:val="22"/>
          <w:lang w:val="x-none" w:eastAsia="x-none"/>
        </w:rPr>
      </w:pPr>
    </w:p>
    <w:p w14:paraId="526A92DA" w14:textId="7BED0FB8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สินทรัพย์</w:t>
      </w:r>
      <w:r w:rsidRPr="00B128B5">
        <w:rPr>
          <w:rFonts w:asciiTheme="majorBidi" w:hAnsiTheme="majorBidi"/>
          <w:b/>
          <w:sz w:val="30"/>
          <w:szCs w:val="30"/>
          <w:cs/>
        </w:rPr>
        <w:t>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="00376587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376587">
        <w:rPr>
          <w:rFonts w:asciiTheme="majorBidi" w:hAnsiTheme="majorBidi" w:hint="cs"/>
          <w:b/>
          <w:spacing w:val="-4"/>
          <w:sz w:val="30"/>
          <w:szCs w:val="30"/>
          <w:cs/>
        </w:rPr>
        <w:t>และ</w:t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ประมาณการต้นทุนใน</w:t>
      </w:r>
      <w:r w:rsidR="00376587">
        <w:rPr>
          <w:rFonts w:asciiTheme="majorBidi" w:hAnsiTheme="majorBidi"/>
          <w:b/>
          <w:spacing w:val="-4"/>
          <w:sz w:val="30"/>
          <w:szCs w:val="30"/>
          <w:cs/>
        </w:rPr>
        <w:br/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การบูรณะ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</w:t>
      </w:r>
      <w:r w:rsidRPr="00B128B5">
        <w:rPr>
          <w:rFonts w:asciiTheme="majorBidi" w:hAnsiTheme="majorBidi"/>
          <w:b/>
          <w:sz w:val="30"/>
          <w:szCs w:val="30"/>
          <w:cs/>
        </w:rPr>
        <w:t xml:space="preserve">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376587">
        <w:rPr>
          <w:rFonts w:asciiTheme="majorBidi" w:hAnsiTheme="majorBidi"/>
          <w:b/>
          <w:sz w:val="30"/>
          <w:szCs w:val="30"/>
          <w:cs/>
        </w:rPr>
        <w:br/>
      </w:r>
      <w:r w:rsidRPr="00B128B5">
        <w:rPr>
          <w:rFonts w:asciiTheme="majorBidi" w:hAnsiTheme="majorBidi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63E95A7A" w14:textId="77777777" w:rsidR="00A53B89" w:rsidRPr="00715190" w:rsidRDefault="00A53B8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Cs/>
          <w:sz w:val="22"/>
          <w:szCs w:val="22"/>
        </w:rPr>
      </w:pPr>
    </w:p>
    <w:p w14:paraId="59CD1D30" w14:textId="62DAF3F0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lastRenderedPageBreak/>
        <w:t>หนี้สิน</w:t>
      </w:r>
      <w:r w:rsidRPr="00B128B5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="00A53B89">
        <w:rPr>
          <w:rFonts w:asciiTheme="majorBidi" w:hAnsiTheme="majorBidi" w:hint="cs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 กลุ่มบริษัทใช้</w:t>
      </w:r>
      <w:r w:rsidRPr="00B128B5">
        <w:rPr>
          <w:rFonts w:asciiTheme="majorBidi" w:hAnsi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B9D6E8" w14:textId="7D3C4C39" w:rsidR="00B1799D" w:rsidRPr="005F026E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0D45238A" w14:textId="68E8A2B8" w:rsidR="005A59A6" w:rsidRP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5A59A6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1073A4E" w14:textId="1C0C1076" w:rsidR="000D3AAA" w:rsidRPr="005F026E" w:rsidRDefault="000D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lang w:val="x-none" w:eastAsia="x-none"/>
        </w:rPr>
      </w:pPr>
    </w:p>
    <w:p w14:paraId="541EF766" w14:textId="0A257FC1" w:rsidR="005A59A6" w:rsidRPr="00B1799D" w:rsidRDefault="005A59A6" w:rsidP="005A59A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B1799D">
        <w:rPr>
          <w:rFonts w:ascii="Angsana New" w:hAnsi="Angsana New"/>
          <w:i/>
          <w:iCs/>
          <w:sz w:val="30"/>
          <w:szCs w:val="30"/>
          <w:cs/>
        </w:rPr>
        <w:t>เช่า</w:t>
      </w:r>
    </w:p>
    <w:p w14:paraId="15E02CAF" w14:textId="5BA2B387" w:rsidR="005A59A6" w:rsidRPr="005F026E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  <w:lang w:val="x-none" w:eastAsia="x-none"/>
        </w:rPr>
      </w:pPr>
    </w:p>
    <w:p w14:paraId="0BCE2686" w14:textId="17BF1749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val="x-none" w:eastAsia="x-none"/>
        </w:rPr>
        <w:t>ณ วันเริ่มต้นของสัญญาเช่า กลุ่มบริษัท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95AE8D8" w14:textId="2EA0465C" w:rsidR="005A59A6" w:rsidRPr="005F026E" w:rsidRDefault="005A59A6" w:rsidP="005A59A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Cs/>
          <w:sz w:val="28"/>
          <w:szCs w:val="28"/>
          <w:lang w:val="x-none" w:eastAsia="x-none"/>
        </w:rPr>
      </w:pPr>
    </w:p>
    <w:p w14:paraId="55B7F144" w14:textId="6AC5DC49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492287">
        <w:rPr>
          <w:rFonts w:asciiTheme="majorBidi" w:hAnsiTheme="majorBidi" w:hint="cs"/>
          <w:b/>
          <w:sz w:val="30"/>
          <w:szCs w:val="30"/>
          <w:cs/>
          <w:lang w:eastAsia="x-none"/>
        </w:rPr>
        <w:t>และจัดประเภท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สัญญาที่ไม่เข้าเงื่อนไขดังกล่าวเป็นสัญญาเช่าดำเนินงาน</w:t>
      </w:r>
    </w:p>
    <w:p w14:paraId="546215E1" w14:textId="171466B8" w:rsidR="005A59A6" w:rsidRPr="005F026E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49D0E1F2" w14:textId="16FBF9AB" w:rsidR="009A2A17" w:rsidRDefault="005A59A6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กลุ่มบริษัทรับรู้</w:t>
      </w:r>
      <w:r w:rsidR="005F026E" w:rsidRPr="004B1FAC">
        <w:rPr>
          <w:rFonts w:asciiTheme="majorBidi" w:hAnsiTheme="majorBidi"/>
          <w:b/>
          <w:sz w:val="30"/>
          <w:szCs w:val="30"/>
          <w:cs/>
          <w:lang w:eastAsia="x-none"/>
        </w:rPr>
        <w:t>รายได้</w:t>
      </w:r>
      <w:r w:rsidR="005F026E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จากสัญญาเช่าดำเนินงานในกำไรหรือขาดทุนด้วยวิธีเส้นตรงตลอดอายุสัญญาเช่า</w:t>
      </w:r>
      <w:r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 xml:space="preserve"> </w:t>
      </w:r>
      <w:r w:rsidR="005F026E">
        <w:rPr>
          <w:rFonts w:asciiTheme="majorBidi" w:hAnsiTheme="majorBidi"/>
          <w:b/>
          <w:sz w:val="30"/>
          <w:szCs w:val="30"/>
          <w:lang w:eastAsia="x-none"/>
        </w:rPr>
        <w:br/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ค่าเช่าที่อาจเกิดขึ้นรับรู้เป็นรายได้</w:t>
      </w:r>
      <w:r w:rsidR="004B1FAC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ในรอบ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ระยะเวลาบัญชีที่ได้รับ</w:t>
      </w:r>
    </w:p>
    <w:p w14:paraId="2A069E9C" w14:textId="77777777" w:rsidR="009C3AFB" w:rsidRPr="005F026E" w:rsidRDefault="009C3AFB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3F865EB1" w14:textId="0C32C30C" w:rsidR="007C6EE9" w:rsidRDefault="00757A4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t>การด้อยค่า</w:t>
      </w:r>
      <w:r w:rsidR="001505F3" w:rsidRPr="001505F3">
        <w:rPr>
          <w:rFonts w:asciiTheme="majorBidi" w:hAnsiTheme="majorBidi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20EB9295" w14:textId="77777777" w:rsidR="00D913AD" w:rsidRPr="005F026E" w:rsidRDefault="00D913AD" w:rsidP="00D913AD">
      <w:pPr>
        <w:rPr>
          <w:rFonts w:ascii="Angsana New" w:hAnsi="Angsana New"/>
          <w:sz w:val="28"/>
          <w:szCs w:val="28"/>
          <w:cs/>
          <w:lang w:val="th-TH" w:eastAsia="x-none"/>
        </w:rPr>
      </w:pPr>
    </w:p>
    <w:p w14:paraId="08630F49" w14:textId="72D0F684" w:rsidR="0033118D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ยอด</w:t>
      </w:r>
      <w:r w:rsidRPr="00D913AD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</w:rPr>
        <w:t>ที่มีอายุการใ</w:t>
      </w:r>
      <w:r w:rsidR="003355C9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913AD">
        <w:rPr>
          <w:rFonts w:asciiTheme="majorBidi" w:hAnsiTheme="majorBidi" w:cstheme="majorBidi"/>
          <w:sz w:val="30"/>
          <w:szCs w:val="30"/>
          <w:cs/>
        </w:rPr>
        <w:t>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4E1CFD" w14:textId="77777777" w:rsidR="007466C5" w:rsidRPr="005F026E" w:rsidRDefault="007466C5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7DA6D8" w14:textId="59476D21" w:rsidR="001505F3" w:rsidRPr="007D2985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ขาดทุน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จากการด้อยค่ารับรู้</w:t>
      </w:r>
      <w:r w:rsidR="0025436C" w:rsidRPr="0025436C">
        <w:rPr>
          <w:rFonts w:asciiTheme="majorBidi" w:hAnsiTheme="majorBidi"/>
          <w:sz w:val="30"/>
          <w:szCs w:val="30"/>
          <w:cs/>
        </w:rPr>
        <w:t>ในกำไรหรือขาดทุน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Pr="00D913AD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623946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</w:t>
      </w:r>
    </w:p>
    <w:p w14:paraId="6FF8FB66" w14:textId="77777777" w:rsidR="00434ADF" w:rsidRPr="005F026E" w:rsidRDefault="00434ADF" w:rsidP="00D9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3445A8" w14:textId="34A1C7BC" w:rsidR="00F27CA1" w:rsidRPr="0025436C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lastRenderedPageBreak/>
        <w:t>มูล</w:t>
      </w:r>
      <w:r w:rsidRPr="0025436C">
        <w:rPr>
          <w:rFonts w:asciiTheme="majorBidi" w:hAnsiTheme="majorBidi" w:cstheme="majorBidi"/>
          <w:sz w:val="30"/>
          <w:szCs w:val="30"/>
          <w:cs/>
        </w:rPr>
        <w:t>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472F5B6" w14:textId="77777777" w:rsidR="0025436C" w:rsidRPr="005F026E" w:rsidRDefault="0025436C" w:rsidP="0015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D40E562" w14:textId="51C42D2C" w:rsidR="007D2985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กลับรายการ</w:t>
      </w:r>
      <w:r w:rsidR="00AC5E9B">
        <w:rPr>
          <w:rFonts w:asciiTheme="majorBidi" w:hAnsiTheme="majorBidi"/>
          <w:sz w:val="30"/>
          <w:szCs w:val="30"/>
        </w:rPr>
        <w:t xml:space="preserve"> </w:t>
      </w: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E51AB2D" w14:textId="78940AEC" w:rsidR="009C3AFB" w:rsidRPr="005F026E" w:rsidRDefault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08BBF0F4" w14:textId="77777777" w:rsidR="004052F2" w:rsidRPr="004052F2" w:rsidRDefault="004052F2" w:rsidP="00651652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2D1763B5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558F0E4" w14:textId="77777777" w:rsidR="004052F2" w:rsidRPr="00651652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5165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01E485F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F1EFB36" w14:textId="6ED73D2A" w:rsidR="00BE09AA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3763B8">
        <w:rPr>
          <w:rFonts w:asciiTheme="majorBidi" w:hAnsiTheme="majorBidi"/>
          <w:sz w:val="30"/>
          <w:szCs w:val="30"/>
          <w:cs/>
        </w:rPr>
        <w:t>ภาระ</w:t>
      </w:r>
      <w:r w:rsidRPr="00F151C6">
        <w:rPr>
          <w:rFonts w:asciiTheme="majorBidi" w:hAnsiTheme="majorBidi"/>
          <w:i/>
          <w:spacing w:val="-2"/>
          <w:sz w:val="30"/>
          <w:szCs w:val="30"/>
          <w:cs/>
        </w:rPr>
        <w:t>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</w:t>
      </w:r>
      <w:r w:rsidRPr="00F151C6">
        <w:rPr>
          <w:rFonts w:asciiTheme="majorBidi" w:hAnsiTheme="majorBidi"/>
          <w:i/>
          <w:sz w:val="30"/>
          <w:szCs w:val="30"/>
          <w:cs/>
        </w:rPr>
        <w:t>ในกำไรหรือขาดทุนในรอบระยะเวลาที่พนักงานได้ทำงานให้กับกิจการ</w:t>
      </w:r>
    </w:p>
    <w:p w14:paraId="2239BDE9" w14:textId="77777777" w:rsidR="005964D5" w:rsidRPr="005F026E" w:rsidRDefault="005964D5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2"/>
          <w:szCs w:val="22"/>
        </w:rPr>
      </w:pPr>
    </w:p>
    <w:p w14:paraId="4CD0F3EB" w14:textId="04E00C05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2A67A6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6733C5D" w14:textId="20EC2373" w:rsidR="003355C9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F151C6">
        <w:rPr>
          <w:rFonts w:asciiTheme="majorBidi" w:hAnsi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>
        <w:rPr>
          <w:rFonts w:asciiTheme="majorBidi" w:hAnsiTheme="majorBidi"/>
          <w:i/>
          <w:sz w:val="30"/>
          <w:szCs w:val="30"/>
          <w:cs/>
        </w:rPr>
        <w:br/>
      </w:r>
      <w:r w:rsidRPr="00F151C6">
        <w:rPr>
          <w:rFonts w:asciiTheme="majorBidi" w:hAnsi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Pr="00F151C6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="005F026E">
        <w:rPr>
          <w:rFonts w:asciiTheme="majorBidi" w:hAnsiTheme="majorBidi" w:hint="cs"/>
          <w:i/>
          <w:sz w:val="30"/>
          <w:szCs w:val="30"/>
          <w:cs/>
        </w:rPr>
        <w:t>หนึ่งและ</w:t>
      </w:r>
      <w:r>
        <w:rPr>
          <w:rFonts w:asciiTheme="majorBidi" w:hAnsiTheme="majorBidi" w:hint="cs"/>
          <w:i/>
          <w:sz w:val="30"/>
          <w:szCs w:val="30"/>
          <w:cs/>
        </w:rPr>
        <w:t>สาม</w:t>
      </w:r>
      <w:r w:rsidRPr="00F151C6">
        <w:rPr>
          <w:rFonts w:asciiTheme="majorBidi" w:hAnsiTheme="majorBidi"/>
          <w:i/>
          <w:sz w:val="30"/>
          <w:szCs w:val="30"/>
          <w:cs/>
        </w:rPr>
        <w:t>ปี โดยวิธีคิดลดแต่ละหน่วยที่ประมาณการไว้</w:t>
      </w:r>
    </w:p>
    <w:p w14:paraId="7A6BB60E" w14:textId="77777777" w:rsidR="0020575D" w:rsidRPr="005F026E" w:rsidRDefault="0020575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22"/>
          <w:szCs w:val="22"/>
        </w:rPr>
      </w:pPr>
    </w:p>
    <w:p w14:paraId="070CEA17" w14:textId="3F3AF8D4" w:rsidR="004052F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763B8">
        <w:rPr>
          <w:rFonts w:asciiTheme="majorBidi" w:hAnsiTheme="majorBidi"/>
          <w:i/>
          <w:sz w:val="30"/>
          <w:szCs w:val="30"/>
          <w:cs/>
        </w:rPr>
        <w:t>ใน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</w:t>
      </w:r>
      <w:r w:rsidR="003763B8" w:rsidRPr="003763B8"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3763B8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ปี โดยคำนึงถึงการเปลี่ยนแปลงใด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468A6AC" w14:textId="77777777" w:rsidR="004B1FAC" w:rsidRPr="005F026E" w:rsidRDefault="004B1FAC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color w:val="0000FF"/>
          <w:sz w:val="22"/>
          <w:szCs w:val="22"/>
        </w:rPr>
      </w:pPr>
    </w:p>
    <w:p w14:paraId="765A1099" w14:textId="558E1F90" w:rsidR="007466C5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783BAC66" w14:textId="1B7C72CB"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2451B7C6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E03DE00" w14:textId="33A5ED3F" w:rsidR="004052F2" w:rsidRPr="00623946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pacing w:val="-8"/>
          <w:sz w:val="30"/>
          <w:szCs w:val="30"/>
          <w:cs/>
        </w:rPr>
        <w:t xml:space="preserve"> </w:t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568933F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7E5AB6F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EE891C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A07C8B5" w14:textId="7BF5118F" w:rsidR="00BE09AA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03AF85E0" w14:textId="77777777" w:rsidR="005F026E" w:rsidRPr="005F026E" w:rsidRDefault="005F026E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4D59E06" w14:textId="0462E85D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21BEE46" w14:textId="77777777" w:rsidR="004052F2" w:rsidRPr="005F026E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0175925" w14:textId="7D142A52" w:rsidR="00D234E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A87777" w14:textId="485DA9A9" w:rsidR="009A2A17" w:rsidRPr="005F026E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</w:rPr>
      </w:pPr>
    </w:p>
    <w:p w14:paraId="4D6A5C47" w14:textId="7BB5D586" w:rsidR="009C3AFB" w:rsidRPr="00EB58EC" w:rsidRDefault="009C3AF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 w:rsidRPr="00EB58EC">
        <w:rPr>
          <w:rFonts w:asciiTheme="majorBidi" w:hAnsiTheme="majorBidi" w:hint="cs"/>
          <w:b/>
          <w:bCs/>
          <w:cs/>
          <w:lang w:val="th-TH"/>
        </w:rPr>
        <w:t>การจ่ายโดยใช้หุ้นเป็นเกณฑ์</w:t>
      </w:r>
    </w:p>
    <w:p w14:paraId="09CD7476" w14:textId="29F9933B" w:rsidR="009C3AFB" w:rsidRPr="005F026E" w:rsidRDefault="009C3AFB" w:rsidP="009C3AFB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66921965" w14:textId="149567A0" w:rsidR="009C3AFB" w:rsidRPr="009C3AFB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C3AFB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9C3AFB">
        <w:rPr>
          <w:rFonts w:asciiTheme="majorBidi" w:hAnsiTheme="majorBidi" w:cstheme="majorBidi" w:hint="cs"/>
          <w:i/>
          <w:sz w:val="30"/>
          <w:szCs w:val="30"/>
          <w:cs/>
        </w:rPr>
        <w:t>(</w:t>
      </w:r>
      <w:r w:rsidRPr="009C3AFB">
        <w:rPr>
          <w:rFonts w:asciiTheme="majorBidi" w:hAnsiTheme="majorBidi" w:cstheme="majorBidi"/>
          <w:i/>
          <w:sz w:val="30"/>
          <w:szCs w:val="30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</w:t>
      </w:r>
      <w:r w:rsidRPr="00122B50">
        <w:rPr>
          <w:rFonts w:asciiTheme="majorBidi" w:hAnsiTheme="majorBidi" w:cstheme="majorBidi"/>
          <w:i/>
          <w:spacing w:val="-4"/>
          <w:sz w:val="30"/>
          <w:szCs w:val="30"/>
          <w:cs/>
        </w:rPr>
        <w:t>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</w:t>
      </w:r>
      <w:r w:rsidRPr="009C3AFB">
        <w:rPr>
          <w:rFonts w:asciiTheme="majorBidi" w:hAnsiTheme="majorBidi" w:cstheme="majorBidi"/>
          <w:i/>
          <w:spacing w:val="-6"/>
          <w:sz w:val="30"/>
          <w:szCs w:val="30"/>
          <w:cs/>
        </w:rPr>
        <w:t>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2ACF7E32" w14:textId="7679006A" w:rsidR="005F026E" w:rsidRDefault="005F0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 w:eastAsia="x-none"/>
        </w:rPr>
      </w:pPr>
      <w:r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616260BC" w14:textId="049B1B13" w:rsidR="003355C9" w:rsidRDefault="003355C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lastRenderedPageBreak/>
        <w:t>ประมาณการหนี้สิน</w:t>
      </w:r>
    </w:p>
    <w:p w14:paraId="5BFD18D0" w14:textId="5D0FC7DD" w:rsidR="003355C9" w:rsidRPr="005F026E" w:rsidRDefault="003355C9" w:rsidP="003355C9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p w14:paraId="41734A52" w14:textId="38A24CA9" w:rsidR="003355C9" w:rsidRDefault="003355C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4"/>
          <w:sz w:val="30"/>
          <w:szCs w:val="30"/>
          <w:cs/>
        </w:rPr>
        <w:t>ประมาณ</w:t>
      </w:r>
      <w:r w:rsidRPr="003355C9">
        <w:rPr>
          <w:rFonts w:ascii="Angsana New" w:hAnsi="Angsana New"/>
          <w:sz w:val="30"/>
          <w:szCs w:val="30"/>
          <w:cs/>
        </w:rPr>
        <w:t>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061AE7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3355C9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061AE7">
        <w:rPr>
          <w:rFonts w:ascii="Angsana New" w:hAnsi="Angsana New"/>
          <w:sz w:val="30"/>
          <w:szCs w:val="30"/>
          <w:cs/>
        </w:rPr>
        <w:br/>
      </w:r>
      <w:r w:rsidRPr="003355C9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563C5DD" w14:textId="77777777" w:rsidR="009C3AFB" w:rsidRPr="005F026E" w:rsidRDefault="009C3AF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2"/>
          <w:szCs w:val="22"/>
          <w:lang w:val="th-TH" w:eastAsia="x-none"/>
        </w:rPr>
      </w:pPr>
    </w:p>
    <w:p w14:paraId="2AC3CAD7" w14:textId="49446EFB" w:rsidR="00D234E2" w:rsidRPr="00D234E2" w:rsidRDefault="00D234E2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t>การวัดมูลค่ายุติธรรม</w:t>
      </w:r>
    </w:p>
    <w:p w14:paraId="34497140" w14:textId="67A235D3" w:rsidR="00D234E2" w:rsidRPr="005F026E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F3B9A74" w14:textId="6D135CDE" w:rsidR="00514A39" w:rsidRDefault="001505F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61AE7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9A20DD">
        <w:rPr>
          <w:rFonts w:asciiTheme="majorBidi" w:hAnsiTheme="majorBidi" w:cstheme="majorBidi"/>
          <w:sz w:val="30"/>
          <w:szCs w:val="30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B4BB645" w14:textId="14399FA6" w:rsidR="009C3AFB" w:rsidRPr="005F026E" w:rsidRDefault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3183E97" w14:textId="0FCE6029" w:rsidR="00D234E2" w:rsidRPr="00370ECE" w:rsidRDefault="00D234E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425FC0C" w14:textId="77777777" w:rsidR="00D234E2" w:rsidRPr="005F026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043465A" w14:textId="7D286D39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929E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EEDD69" w14:textId="12F321D0" w:rsidR="00D234E2" w:rsidRPr="00370ECE" w:rsidRDefault="00D234E2" w:rsidP="003763B8">
      <w:pPr>
        <w:pStyle w:val="block"/>
        <w:numPr>
          <w:ilvl w:val="0"/>
          <w:numId w:val="17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2</w:t>
      </w:r>
      <w:r w:rsidRPr="00D77AD7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7AD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D77AD7" w:rsidRPr="00D77AD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9B0E294" w14:textId="1464F704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2496B9C6" w14:textId="42F21791" w:rsidR="005A58AA" w:rsidRPr="005F026E" w:rsidRDefault="005A58AA" w:rsidP="00A53B89">
      <w:pPr>
        <w:pStyle w:val="BodyText"/>
        <w:shd w:val="clear" w:color="auto" w:fill="FFFFFF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4FFFD0" w14:textId="3B6046DB" w:rsidR="004052F2" w:rsidRPr="005F026E" w:rsidRDefault="005A58AA" w:rsidP="005F0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F026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กลุ่มบริษัทวัดมูลค่าสินทรัพย์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และสถานะการเป็นสินทรัพย์ด้วยราคาเสนอซื้อ และวัดมูลค่าหนี้สินและ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สถาน</w:t>
      </w:r>
      <w:r w:rsidR="00A60BA1">
        <w:rPr>
          <w:rFonts w:asciiTheme="majorBidi" w:hAnsiTheme="majorBidi" w:cstheme="majorBidi" w:hint="cs"/>
          <w:spacing w:val="-2"/>
          <w:sz w:val="30"/>
          <w:szCs w:val="30"/>
          <w:cs/>
        </w:rPr>
        <w:t>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เป็นหนี้สินด้วยราคาเสนอขาย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หลักฐานที่ดีที่สุดสำหรับมูลค่ายุติธรรมของเครื่องมือทางการเงิน ณ วันที่รับรู้รายการ</w:t>
      </w:r>
      <w:r w:rsidR="00C36A8A" w:rsidRPr="00061AE7">
        <w:rPr>
          <w:rFonts w:asciiTheme="majorBidi" w:hAnsiTheme="majorBidi" w:cstheme="majorBidi"/>
          <w:sz w:val="30"/>
          <w:szCs w:val="30"/>
          <w:cs/>
        </w:rPr>
        <w:t>เมื่อ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เริ่มแรกคือราคาของการทำรายการ</w:t>
      </w:r>
      <w:r w:rsidR="00C36A8A" w:rsidRPr="00C36A8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เช่น มูลค่ายุติธรรมของผลตอบแทนที่ให้หรือได้รับ</w:t>
      </w:r>
    </w:p>
    <w:p w14:paraId="1EB9FEAD" w14:textId="312B66ED" w:rsidR="00A34587" w:rsidRPr="005F026E" w:rsidRDefault="00A34587" w:rsidP="009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2"/>
          <w:szCs w:val="22"/>
          <w:cs/>
        </w:rPr>
      </w:pPr>
    </w:p>
    <w:p w14:paraId="6EAC64DE" w14:textId="7C5E150D" w:rsidR="009F6166" w:rsidRDefault="009F6166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  <w:r w:rsidR="005B5534" w:rsidRPr="005B5534">
        <w:rPr>
          <w:rFonts w:asciiTheme="majorBidi" w:hAnsiTheme="majorBidi"/>
          <w:b/>
          <w:bCs/>
          <w:cs/>
          <w:lang w:val="th-TH"/>
        </w:rPr>
        <w:t>จากสัญญาที่ทำกับลูกค้า</w:t>
      </w:r>
    </w:p>
    <w:p w14:paraId="069280F3" w14:textId="77777777" w:rsidR="00901641" w:rsidRPr="005F026E" w:rsidRDefault="00901641" w:rsidP="00A40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6A209311" w14:textId="55140BC5" w:rsidR="00647E94" w:rsidRPr="004B1FAC" w:rsidRDefault="009F29D6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353EB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 xml:space="preserve">ได้รับซึ่งไม่รวมจำนวนเงินที่เก็บแทนบุคคลที่สาม </w:t>
      </w:r>
      <w:r w:rsidR="003F6AD5" w:rsidRPr="00E353EB">
        <w:rPr>
          <w:rFonts w:asciiTheme="majorBidi" w:hAnsiTheme="majorBidi" w:hint="cs"/>
          <w:spacing w:val="-4"/>
          <w:sz w:val="30"/>
          <w:szCs w:val="30"/>
          <w:cs/>
        </w:rPr>
        <w:t>รายได้ที่รับรู้ไม่รวม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901641">
        <w:rPr>
          <w:rFonts w:asciiTheme="majorBidi" w:hAnsiTheme="majorBidi"/>
          <w:sz w:val="30"/>
          <w:szCs w:val="30"/>
          <w:cs/>
        </w:rPr>
        <w:t>และส่วนลดตาม</w:t>
      </w:r>
      <w:r w:rsidRPr="004B1FAC">
        <w:rPr>
          <w:rFonts w:asciiTheme="majorBidi" w:hAnsiTheme="majorBidi"/>
          <w:sz w:val="30"/>
          <w:szCs w:val="30"/>
          <w:cs/>
        </w:rPr>
        <w:t>ปริมาณ</w:t>
      </w:r>
      <w:r w:rsidR="00D96061" w:rsidRPr="004B1FAC">
        <w:rPr>
          <w:rFonts w:asciiTheme="majorBidi" w:hAnsiTheme="majorBidi"/>
          <w:sz w:val="30"/>
          <w:szCs w:val="30"/>
        </w:rPr>
        <w:t xml:space="preserve"> </w:t>
      </w:r>
      <w:r w:rsidR="00E47AC5" w:rsidRPr="004B1FAC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552245FE" w14:textId="3023F001" w:rsidR="00E47AC5" w:rsidRDefault="00E47AC5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cs/>
        </w:rPr>
      </w:pPr>
      <w:r w:rsidRPr="00E47AC5">
        <w:rPr>
          <w:rFonts w:asciiTheme="majorBidi" w:hAnsiTheme="majorBidi"/>
          <w:sz w:val="30"/>
          <w:szCs w:val="30"/>
          <w:cs/>
        </w:rPr>
        <w:lastRenderedPageBreak/>
        <w:t>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4B1FAC">
        <w:rPr>
          <w:rFonts w:asciiTheme="majorBidi" w:hAnsiTheme="majorBidi"/>
          <w:sz w:val="30"/>
          <w:szCs w:val="30"/>
        </w:rPr>
        <w:t xml:space="preserve"> </w:t>
      </w:r>
      <w:r w:rsidR="004B1FAC">
        <w:rPr>
          <w:rFonts w:asciiTheme="majorBidi" w:hAnsiTheme="majorBidi" w:hint="cs"/>
          <w:sz w:val="30"/>
          <w:szCs w:val="30"/>
          <w:cs/>
        </w:rPr>
        <w:t>โดยกลุ่มบริษัทแสดงหนี้สินที่เกิดจากสัญญาเป็นส่วนหนึ่งของเจ้าหนี้อื่น</w:t>
      </w:r>
    </w:p>
    <w:p w14:paraId="604644D6" w14:textId="4E2EE5A5" w:rsidR="009B3E52" w:rsidRPr="004D3AD0" w:rsidRDefault="009B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2F0FFDB" w14:textId="50F05D77" w:rsidR="00F61342" w:rsidRPr="00F61342" w:rsidRDefault="00F61342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429439DE" w14:textId="77777777" w:rsidR="00F61342" w:rsidRPr="004D3AD0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EE412EC" w14:textId="3DE9E82D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2"/>
          <w:sz w:val="30"/>
          <w:szCs w:val="30"/>
          <w:cs/>
        </w:rPr>
        <w:t>ค่าใช้จ่าย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44FD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23946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EF631A" w14:textId="77777777" w:rsidR="00144FD7" w:rsidRPr="004D3AD0" w:rsidRDefault="00144FD7" w:rsidP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B69C08" w14:textId="78144C55" w:rsidR="00F61342" w:rsidRPr="00144FD7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ภาษีเงินได้ของงวดปัจจุบัน</w:t>
      </w:r>
      <w:r w:rsidR="00144FD7" w:rsidRPr="00B97A86">
        <w:rPr>
          <w:rFonts w:asciiTheme="majorBidi" w:hAnsiTheme="majorBidi" w:cstheme="majorBidi" w:hint="cs"/>
          <w:spacing w:val="-6"/>
          <w:sz w:val="30"/>
          <w:szCs w:val="30"/>
          <w:cs/>
        </w:rPr>
        <w:t>บันทึก</w:t>
      </w: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Pr="00144FD7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D01D6" w:rsidRPr="00144F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FD7">
        <w:rPr>
          <w:rFonts w:asciiTheme="majorBidi" w:hAnsiTheme="majorBidi" w:cstheme="majorBidi"/>
          <w:sz w:val="30"/>
          <w:szCs w:val="30"/>
          <w:cs/>
        </w:rPr>
        <w:t>ๆ</w:t>
      </w:r>
    </w:p>
    <w:p w14:paraId="1E8CD6DE" w14:textId="77777777" w:rsidR="00F61342" w:rsidRPr="004D3AD0" w:rsidRDefault="00F61342" w:rsidP="00F6134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1BD512" w14:textId="0B5FA172" w:rsidR="00F61342" w:rsidRPr="00623946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Pr="00623946">
        <w:rPr>
          <w:rFonts w:asciiTheme="majorBidi" w:hAnsiTheme="majorBidi" w:cstheme="majorBidi"/>
          <w:sz w:val="30"/>
          <w:szCs w:val="30"/>
          <w:cs/>
        </w:rPr>
        <w:t>ในบริษัทย่อย</w:t>
      </w:r>
      <w:r w:rsidR="005F026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2C9E5E2" w14:textId="77777777" w:rsidR="00F61342" w:rsidRPr="004D3AD0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8500D8" w14:textId="08696495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5F026E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144FD7" w:rsidRPr="00144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44FD7" w:rsidRPr="00144FD7">
        <w:rPr>
          <w:rFonts w:asciiTheme="majorBidi" w:hAnsiTheme="majorBidi"/>
          <w:spacing w:val="-6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44FD7" w:rsidRPr="00144FD7">
        <w:rPr>
          <w:rFonts w:asciiTheme="majorBidi" w:hAnsiTheme="majorBidi"/>
          <w:sz w:val="30"/>
          <w:szCs w:val="30"/>
          <w:cs/>
        </w:rPr>
        <w:t>ของงวดปัจจุบัน</w:t>
      </w:r>
      <w:r w:rsidR="005F026E">
        <w:rPr>
          <w:rFonts w:asciiTheme="majorBidi" w:hAnsiTheme="majorBidi"/>
          <w:sz w:val="30"/>
          <w:szCs w:val="30"/>
          <w:cs/>
        </w:rPr>
        <w:br/>
      </w:r>
      <w:r w:rsidR="00144FD7" w:rsidRPr="00144FD7">
        <w:rPr>
          <w:rFonts w:asciiTheme="majorBidi" w:hAnsiTheme="majorBidi"/>
          <w:sz w:val="30"/>
          <w:szCs w:val="30"/>
          <w:cs/>
        </w:rPr>
        <w:t>จะหักกลบกับหนี้สินภาษีเงินได้ของงวดปัจจุบันในงบการเงินเฉพาะกิจการ</w:t>
      </w:r>
    </w:p>
    <w:p w14:paraId="5E2272A5" w14:textId="77777777" w:rsidR="00645788" w:rsidRPr="004D3AD0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3541EA" w14:textId="7E9E4B66" w:rsidR="007157F7" w:rsidRDefault="00CF25A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B97A8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ทุกวันที่รายงานและจะถูกปรับลดลงเท่าที่ประโยชน์ทางภาษีจะมีโอกาสถูกใช้จริง</w:t>
      </w:r>
    </w:p>
    <w:p w14:paraId="722EC3F0" w14:textId="77777777" w:rsidR="00645788" w:rsidRPr="004D3AD0" w:rsidRDefault="00645788" w:rsidP="00E8666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2E7471" w14:textId="77777777" w:rsidR="0051707A" w:rsidRPr="0051707A" w:rsidRDefault="0051707A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1707A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14:paraId="7435E2FF" w14:textId="77777777" w:rsidR="0051707A" w:rsidRPr="004D3AD0" w:rsidRDefault="0051707A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D187FEE" w14:textId="73E731E0" w:rsidR="00A34587" w:rsidRDefault="0051707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Theme="majorBidi" w:hAnsiTheme="majorBidi" w:cstheme="majorBidi"/>
          <w:b/>
          <w:spacing w:val="-6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D3AD0">
        <w:rPr>
          <w:rFonts w:asciiTheme="majorBidi" w:hAnsiTheme="majorBidi" w:cstheme="majorBidi"/>
          <w:b/>
          <w:spacing w:val="-6"/>
          <w:sz w:val="30"/>
          <w:szCs w:val="30"/>
          <w:cs/>
        </w:rPr>
        <w:br/>
      </w:r>
      <w:r w:rsidRPr="003763B8">
        <w:rPr>
          <w:rFonts w:asciiTheme="majorBidi" w:hAnsiTheme="majorBidi" w:cstheme="majorBidi"/>
          <w:b/>
          <w:spacing w:val="-6"/>
          <w:sz w:val="30"/>
          <w:szCs w:val="30"/>
          <w:cs/>
        </w:rPr>
        <w:t>ถัวเฉลี่ย</w:t>
      </w:r>
      <w:r w:rsidRPr="00657595">
        <w:rPr>
          <w:rFonts w:asciiTheme="majorBidi" w:hAnsiTheme="majorBidi" w:cstheme="majorBidi"/>
          <w:b/>
          <w:sz w:val="30"/>
          <w:szCs w:val="30"/>
          <w:cs/>
        </w:rPr>
        <w:t>ถ่วงน้ำหนักที่ออกจำหน่ายระหว่างปี</w:t>
      </w:r>
    </w:p>
    <w:p w14:paraId="78E56107" w14:textId="77777777" w:rsidR="00C41DC6" w:rsidRPr="00C41DC6" w:rsidRDefault="00C41DC6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C41DC6">
        <w:rPr>
          <w:rFonts w:asciiTheme="majorBidi" w:hAnsiTheme="majorBidi" w:cstheme="majorBidi"/>
          <w:b/>
          <w:bCs/>
          <w:cs/>
          <w:lang w:val="th-TH"/>
        </w:rPr>
        <w:lastRenderedPageBreak/>
        <w:t>บุคคลหรือกิจการที่เกี่ยวข้องกัน</w:t>
      </w:r>
    </w:p>
    <w:p w14:paraId="12C837EA" w14:textId="77777777" w:rsidR="00C41DC6" w:rsidRPr="004D0267" w:rsidRDefault="00C41DC6" w:rsidP="00C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2BD457F" w14:textId="1E9D6BBE" w:rsidR="007A69DF" w:rsidRDefault="00C41D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1DC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83B14A5" w14:textId="77777777" w:rsidR="000D03D9" w:rsidRPr="004D0267" w:rsidRDefault="000D03D9" w:rsidP="00BC4E3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0"/>
          <w:szCs w:val="20"/>
          <w:shd w:val="clear" w:color="auto" w:fill="D9D9D9" w:themeFill="background1" w:themeFillShade="D9"/>
        </w:rPr>
      </w:pPr>
    </w:p>
    <w:p w14:paraId="4774BDF6" w14:textId="77777777" w:rsidR="00543829" w:rsidRPr="00543829" w:rsidRDefault="0054382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43829">
        <w:rPr>
          <w:rFonts w:asciiTheme="majorBidi" w:hAnsiTheme="majorBidi" w:cstheme="majorBidi"/>
          <w:b/>
          <w:bCs/>
          <w:cs/>
          <w:lang w:val="th-TH"/>
        </w:rPr>
        <w:t>รายงานทางการเงินจำแนกตามส่วนงาน</w:t>
      </w:r>
    </w:p>
    <w:p w14:paraId="64A87303" w14:textId="77777777" w:rsidR="00543829" w:rsidRPr="004D0267" w:rsidRDefault="00543829" w:rsidP="00543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CAEF86C" w14:textId="3D9D7329" w:rsidR="001F2048" w:rsidRPr="009B71E7" w:rsidRDefault="00543829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A7A043C" w14:textId="77777777" w:rsidR="0097159E" w:rsidRPr="004D0267" w:rsidRDefault="0097159E" w:rsidP="00295965">
      <w:pPr>
        <w:pStyle w:val="BodyText2"/>
        <w:ind w:left="540" w:right="-72" w:firstLine="0"/>
        <w:jc w:val="thaiDistribute"/>
        <w:rPr>
          <w:rFonts w:asciiTheme="majorBidi" w:hAnsiTheme="majorBidi" w:cstheme="majorBidi"/>
          <w:color w:val="FF0000"/>
          <w:sz w:val="20"/>
          <w:szCs w:val="20"/>
          <w:lang w:val="en-US"/>
        </w:rPr>
      </w:pPr>
    </w:p>
    <w:p w14:paraId="401EE7A8" w14:textId="3538E373" w:rsidR="009B3E52" w:rsidRDefault="009B3E52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การซื้อ</w:t>
      </w:r>
      <w:r w:rsidR="004D3AD0">
        <w:rPr>
          <w:rFonts w:ascii="Angsana New" w:hAnsi="Angsana New" w:hint="cs"/>
          <w:sz w:val="30"/>
          <w:szCs w:val="30"/>
          <w:u w:val="none"/>
          <w:cs/>
          <w:lang w:val="en-US"/>
        </w:rPr>
        <w:t>ธุรกิจ</w:t>
      </w:r>
    </w:p>
    <w:p w14:paraId="2E9FCB10" w14:textId="433DFD01" w:rsidR="009B3E52" w:rsidRPr="004D0267" w:rsidRDefault="009B3E52" w:rsidP="009B3E52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31642DDB" w14:textId="2A5399D2" w:rsidR="009B3E52" w:rsidRPr="00DD3640" w:rsidRDefault="004D3AD0" w:rsidP="004D3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bookmarkStart w:id="2" w:name="_Hlk118794805"/>
      <w:r w:rsidRPr="004D3AD0">
        <w:rPr>
          <w:rFonts w:asciiTheme="majorBidi" w:hAnsiTheme="majorBidi" w:cstheme="majorBidi"/>
          <w:bCs/>
          <w:sz w:val="30"/>
          <w:szCs w:val="30"/>
        </w:rPr>
        <w:t>1)</w:t>
      </w:r>
      <w:r>
        <w:rPr>
          <w:rFonts w:asciiTheme="majorBidi" w:hAnsiTheme="majorBidi" w:cstheme="majorBidi"/>
          <w:b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sz w:val="30"/>
          <w:szCs w:val="30"/>
        </w:rPr>
        <w:tab/>
      </w:r>
      <w:r w:rsidR="009B3E52" w:rsidRPr="009B3E52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วันที่ </w:t>
      </w:r>
      <w:r w:rsidR="009B3E52">
        <w:rPr>
          <w:rFonts w:ascii="Angsana New" w:hAnsi="Angsana New"/>
          <w:sz w:val="30"/>
          <w:szCs w:val="30"/>
        </w:rPr>
        <w:t>31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 </w:t>
      </w:r>
      <w:r w:rsidR="009B3E52" w:rsidRPr="00DD364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B3E52" w:rsidRPr="00DD3640">
        <w:rPr>
          <w:rFonts w:ascii="Angsana New" w:hAnsi="Angsana New"/>
          <w:sz w:val="30"/>
          <w:szCs w:val="30"/>
        </w:rPr>
        <w:t xml:space="preserve">2565 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บริษัทได้เข้าซื้อหุ้นสามัญร้อยละ </w:t>
      </w:r>
      <w:r w:rsidR="009B3E52" w:rsidRPr="00DD3640">
        <w:rPr>
          <w:rFonts w:ascii="Angsana New" w:hAnsi="Angsana New"/>
          <w:sz w:val="30"/>
          <w:szCs w:val="30"/>
        </w:rPr>
        <w:t>50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 ในบริษัท </w:t>
      </w:r>
      <w:r w:rsidR="009B3E52" w:rsidRPr="00DD3640">
        <w:rPr>
          <w:rFonts w:ascii="Angsana New" w:hAnsi="Angsana New" w:hint="cs"/>
          <w:sz w:val="30"/>
          <w:szCs w:val="30"/>
          <w:cs/>
        </w:rPr>
        <w:t>เทวกรรมโอสถ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 จำกัด (“</w:t>
      </w:r>
      <w:r w:rsidR="009B3E52" w:rsidRPr="00DD3640">
        <w:rPr>
          <w:rFonts w:ascii="Angsana New" w:hAnsi="Angsana New"/>
          <w:sz w:val="30"/>
          <w:szCs w:val="30"/>
        </w:rPr>
        <w:t xml:space="preserve">DVK”) </w:t>
      </w:r>
      <w:r w:rsidR="009B3E52">
        <w:rPr>
          <w:rFonts w:ascii="Angsana New" w:hAnsi="Angsana New"/>
          <w:sz w:val="30"/>
          <w:szCs w:val="30"/>
        </w:rPr>
        <w:br/>
      </w:r>
      <w:r w:rsidR="009B3E52" w:rsidRPr="00DD3640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</w:t>
      </w:r>
      <w:r w:rsidR="009B3E52" w:rsidRPr="00DD3640">
        <w:rPr>
          <w:rFonts w:ascii="Angsana New" w:hAnsi="Angsana New" w:hint="cs"/>
          <w:sz w:val="30"/>
          <w:szCs w:val="30"/>
          <w:cs/>
        </w:rPr>
        <w:t xml:space="preserve"> </w:t>
      </w:r>
      <w:r w:rsidR="009B3E52" w:rsidRPr="00DD3640">
        <w:rPr>
          <w:rFonts w:ascii="Angsana New" w:hAnsi="Angsana New"/>
          <w:sz w:val="30"/>
          <w:szCs w:val="30"/>
          <w:cs/>
        </w:rPr>
        <w:t>และประกอบธุรกิจผลิตและ</w:t>
      </w:r>
      <w:r w:rsidR="009B3E52" w:rsidRPr="00DD3640">
        <w:rPr>
          <w:rFonts w:ascii="Angsana New" w:hAnsi="Angsana New" w:hint="cs"/>
          <w:sz w:val="30"/>
          <w:szCs w:val="30"/>
          <w:cs/>
        </w:rPr>
        <w:t>จัด</w:t>
      </w:r>
      <w:r w:rsidR="009B3E52" w:rsidRPr="00DD3640">
        <w:rPr>
          <w:rFonts w:ascii="Angsana New" w:hAnsi="Angsana New"/>
          <w:sz w:val="30"/>
          <w:szCs w:val="30"/>
          <w:cs/>
        </w:rPr>
        <w:t>จำหน่าย</w:t>
      </w:r>
      <w:r w:rsidR="009B3E52" w:rsidRPr="00DD3640">
        <w:rPr>
          <w:rFonts w:ascii="Angsana New" w:hAnsi="Angsana New" w:hint="cs"/>
          <w:sz w:val="30"/>
          <w:szCs w:val="30"/>
          <w:cs/>
        </w:rPr>
        <w:t xml:space="preserve">ผลิตภัณฑ์บรรเทาอาการปวดเมื่อยกล้ามเนื้อภายใต้แบรนด์ </w:t>
      </w:r>
      <w:r w:rsidR="009B3E52" w:rsidRPr="00DD3640">
        <w:rPr>
          <w:rFonts w:ascii="Angsana New" w:hAnsi="Angsana New"/>
          <w:sz w:val="30"/>
          <w:szCs w:val="30"/>
        </w:rPr>
        <w:t>“</w:t>
      </w:r>
      <w:r w:rsidR="009B3E52" w:rsidRPr="00DD3640">
        <w:rPr>
          <w:rFonts w:ascii="Angsana New" w:hAnsi="Angsana New" w:hint="cs"/>
          <w:sz w:val="30"/>
          <w:szCs w:val="30"/>
          <w:cs/>
        </w:rPr>
        <w:t>น้ำมันมวย</w:t>
      </w:r>
      <w:r w:rsidR="009B3E52" w:rsidRPr="00DD3640">
        <w:rPr>
          <w:rFonts w:ascii="Angsana New" w:hAnsi="Angsana New"/>
          <w:sz w:val="30"/>
          <w:szCs w:val="30"/>
        </w:rPr>
        <w:t>”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 สิ่งตอบแทนที่จ่ายในการซื้อหุ้นดังกล่าวมีมูลค่าตามสัญญาจำนวน </w:t>
      </w:r>
      <w:r w:rsidR="009B3E52" w:rsidRPr="00DD3640">
        <w:rPr>
          <w:rFonts w:ascii="Angsana New" w:hAnsi="Angsana New"/>
          <w:sz w:val="30"/>
          <w:szCs w:val="30"/>
        </w:rPr>
        <w:t>280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2"/>
      <w:r w:rsidR="009B3E52" w:rsidRPr="00DD3640">
        <w:rPr>
          <w:rFonts w:ascii="Angsana New" w:hAnsi="Angsana New"/>
          <w:sz w:val="30"/>
          <w:szCs w:val="30"/>
          <w:cs/>
        </w:rPr>
        <w:t xml:space="preserve"> โดย</w:t>
      </w:r>
      <w:r w:rsidR="002A2FE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2A2FEB">
        <w:rPr>
          <w:rFonts w:ascii="Angsana New" w:hAnsi="Angsana New"/>
          <w:sz w:val="30"/>
          <w:szCs w:val="30"/>
        </w:rPr>
        <w:t xml:space="preserve">31 </w:t>
      </w:r>
      <w:r w:rsidR="002A2FE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A2FEB">
        <w:rPr>
          <w:rFonts w:ascii="Angsana New" w:hAnsi="Angsana New"/>
          <w:sz w:val="30"/>
          <w:szCs w:val="30"/>
        </w:rPr>
        <w:t xml:space="preserve">2565 </w:t>
      </w:r>
      <w:r w:rsidR="009B3E52" w:rsidRPr="00DD3640">
        <w:rPr>
          <w:rFonts w:ascii="Angsana New" w:hAnsi="Angsana New"/>
          <w:sz w:val="30"/>
          <w:szCs w:val="30"/>
          <w:cs/>
        </w:rPr>
        <w:t>บริษัทได้ชำระค่าตอบแทนเป็นเงินสด</w:t>
      </w:r>
      <w:r w:rsidR="002A2FEB">
        <w:rPr>
          <w:rFonts w:ascii="Angsana New" w:hAnsi="Angsana New" w:hint="cs"/>
          <w:sz w:val="30"/>
          <w:szCs w:val="30"/>
          <w:cs/>
        </w:rPr>
        <w:t>ครบแล้วทั้งหมด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 นอกจากนี้ บริษัทได้ทำข้อตกลงตามสัญญากับผู้ถือหุ้นรายอื</w:t>
      </w:r>
      <w:r w:rsidR="009B3E52">
        <w:rPr>
          <w:rFonts w:ascii="Angsana New" w:hAnsi="Angsana New" w:hint="cs"/>
          <w:sz w:val="30"/>
          <w:szCs w:val="30"/>
          <w:cs/>
        </w:rPr>
        <w:t>่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น ซึ่งทำให้กลุ่มบริษัทสามารถสั่งการกิจกรรมที่เกี่ยวข้องใน </w:t>
      </w:r>
      <w:r w:rsidR="00077C6B">
        <w:rPr>
          <w:rFonts w:ascii="Angsana New" w:hAnsi="Angsana New"/>
          <w:sz w:val="30"/>
          <w:szCs w:val="30"/>
        </w:rPr>
        <w:br/>
      </w:r>
      <w:r w:rsidR="009B3E52" w:rsidRPr="00DD3640">
        <w:rPr>
          <w:rFonts w:ascii="Angsana New" w:hAnsi="Angsana New"/>
          <w:sz w:val="30"/>
          <w:szCs w:val="30"/>
        </w:rPr>
        <w:t xml:space="preserve">DVK 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ได้ รายการดังกล่าวส่งผลให้กลุ่มบริษัทได้มาซึ่งอำนาจควบคุมใน </w:t>
      </w:r>
      <w:r w:rsidR="009B3E52" w:rsidRPr="00DD3640">
        <w:rPr>
          <w:rFonts w:ascii="Angsana New" w:hAnsi="Angsana New"/>
          <w:sz w:val="30"/>
          <w:szCs w:val="30"/>
        </w:rPr>
        <w:t>DVK</w:t>
      </w:r>
      <w:r w:rsidR="009B3E52">
        <w:rPr>
          <w:rFonts w:ascii="Angsana New" w:hAnsi="Angsana New"/>
          <w:sz w:val="30"/>
          <w:szCs w:val="30"/>
        </w:rPr>
        <w:t xml:space="preserve"> </w:t>
      </w:r>
      <w:r w:rsidR="009B3E52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9B3E52" w:rsidRPr="00DD3640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A64C3D">
        <w:rPr>
          <w:rFonts w:ascii="Angsana New" w:hAnsi="Angsana New"/>
          <w:sz w:val="30"/>
          <w:szCs w:val="30"/>
        </w:rPr>
        <w:t>9</w:t>
      </w:r>
      <w:r w:rsidR="009B3E52" w:rsidRPr="00DD3640">
        <w:rPr>
          <w:rFonts w:ascii="Angsana New" w:hAnsi="Angsana New"/>
          <w:sz w:val="30"/>
          <w:szCs w:val="30"/>
        </w:rPr>
        <w:t>)</w:t>
      </w:r>
    </w:p>
    <w:p w14:paraId="6B4001C6" w14:textId="77777777" w:rsidR="009B3E52" w:rsidRPr="004D0267" w:rsidRDefault="009B3E52" w:rsidP="009B3E52">
      <w:pPr>
        <w:pStyle w:val="BodyText2"/>
        <w:tabs>
          <w:tab w:val="left" w:pos="540"/>
        </w:tabs>
        <w:ind w:left="540" w:right="-72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65E7F3" w14:textId="2D9B39AD" w:rsidR="009B3E52" w:rsidRPr="004C361A" w:rsidRDefault="009B3E52" w:rsidP="009B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C361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p w14:paraId="2B802561" w14:textId="77777777" w:rsidR="009B3E52" w:rsidRPr="004D0267" w:rsidRDefault="009B3E52" w:rsidP="009B3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990"/>
        <w:gridCol w:w="270"/>
        <w:gridCol w:w="1440"/>
      </w:tblGrid>
      <w:tr w:rsidR="006E2FD3" w:rsidRPr="00D03126" w14:paraId="1C055A18" w14:textId="77777777" w:rsidTr="006E2FD3">
        <w:trPr>
          <w:tblHeader/>
        </w:trPr>
        <w:tc>
          <w:tcPr>
            <w:tcW w:w="6660" w:type="dxa"/>
          </w:tcPr>
          <w:p w14:paraId="6E26B461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2EBA4" w14:textId="77777777" w:rsidR="006E2FD3" w:rsidRPr="00FB614D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87110F" w14:textId="77777777" w:rsidR="006E2FD3" w:rsidRPr="00434137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76DCE6" w14:textId="704F4E98" w:rsidR="006E2FD3" w:rsidRPr="00434137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E2FD3" w:rsidRPr="00D03126" w14:paraId="5E11478E" w14:textId="77777777" w:rsidTr="006E2FD3">
        <w:trPr>
          <w:tblHeader/>
        </w:trPr>
        <w:tc>
          <w:tcPr>
            <w:tcW w:w="6660" w:type="dxa"/>
          </w:tcPr>
          <w:p w14:paraId="145E0BD6" w14:textId="77777777" w:rsidR="006E2FD3" w:rsidRPr="00474634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F8BE4C" w14:textId="246D1ED2" w:rsidR="006E2FD3" w:rsidRPr="006E2FD3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51DAE274" w14:textId="77777777" w:rsidR="006E2FD3" w:rsidRPr="007F2260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A9543C" w14:textId="31A63F65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FD3" w:rsidRPr="00D03126" w14:paraId="05DD3CE3" w14:textId="77777777" w:rsidTr="006E2FD3">
        <w:tc>
          <w:tcPr>
            <w:tcW w:w="6660" w:type="dxa"/>
          </w:tcPr>
          <w:p w14:paraId="57F2F08B" w14:textId="77777777" w:rsidR="006E2FD3" w:rsidRPr="00474634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90" w:type="dxa"/>
          </w:tcPr>
          <w:p w14:paraId="1E02FC29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79863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906771" w14:textId="552E5109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C9607E">
              <w:rPr>
                <w:rFonts w:ascii="Angsana New" w:hAnsi="Angsana New"/>
                <w:sz w:val="30"/>
                <w:szCs w:val="30"/>
              </w:rPr>
              <w:t>27,089</w:t>
            </w:r>
          </w:p>
        </w:tc>
      </w:tr>
      <w:tr w:rsidR="006E2FD3" w:rsidRPr="00D03126" w14:paraId="56FDAC52" w14:textId="77777777" w:rsidTr="006E2FD3">
        <w:tc>
          <w:tcPr>
            <w:tcW w:w="6660" w:type="dxa"/>
          </w:tcPr>
          <w:p w14:paraId="1375740F" w14:textId="77777777" w:rsidR="006E2FD3" w:rsidRPr="00474634" w:rsidRDefault="006E2FD3" w:rsidP="00BE6C2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7463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990" w:type="dxa"/>
          </w:tcPr>
          <w:p w14:paraId="1BF221A4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55431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16147" w14:textId="0BCE112B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54,982</w:t>
            </w:r>
          </w:p>
        </w:tc>
      </w:tr>
      <w:tr w:rsidR="006E2FD3" w:rsidRPr="00D03126" w14:paraId="1ED02B7B" w14:textId="77777777" w:rsidTr="006E2FD3">
        <w:tc>
          <w:tcPr>
            <w:tcW w:w="6660" w:type="dxa"/>
          </w:tcPr>
          <w:p w14:paraId="5CC8A339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</w:tcPr>
          <w:p w14:paraId="182AAEF5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90C98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69A09" w14:textId="5F2BD722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18,010</w:t>
            </w:r>
          </w:p>
        </w:tc>
      </w:tr>
      <w:tr w:rsidR="006E2FD3" w:rsidRPr="00D03126" w14:paraId="0C1860ED" w14:textId="77777777" w:rsidTr="006E2FD3">
        <w:tc>
          <w:tcPr>
            <w:tcW w:w="6660" w:type="dxa"/>
          </w:tcPr>
          <w:p w14:paraId="3320C9DA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0BEC8491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C638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A67663" w14:textId="369250DD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3</w:t>
            </w:r>
            <w:r w:rsidR="004D3AD0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6E2FD3" w:rsidRPr="00D03126" w14:paraId="4FD607D9" w14:textId="77777777" w:rsidTr="006E2FD3">
        <w:tc>
          <w:tcPr>
            <w:tcW w:w="6660" w:type="dxa"/>
          </w:tcPr>
          <w:p w14:paraId="1E4B16FA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990" w:type="dxa"/>
          </w:tcPr>
          <w:p w14:paraId="41BD351C" w14:textId="30721A4B" w:rsidR="006E2FD3" w:rsidRPr="00FB614D" w:rsidRDefault="004D3AD0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A64C3D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800FC0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AB472B" w14:textId="690943EF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6E2FD3" w:rsidRPr="00D03126" w14:paraId="7E621213" w14:textId="77777777" w:rsidTr="006E2FD3">
        <w:tc>
          <w:tcPr>
            <w:tcW w:w="6660" w:type="dxa"/>
          </w:tcPr>
          <w:p w14:paraId="60F7F7C2" w14:textId="1FB3723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</w:t>
            </w:r>
            <w:r w:rsidR="001D1673">
              <w:rPr>
                <w:rFonts w:ascii="Angsana New" w:hAnsi="Angsana New" w:hint="cs"/>
                <w:sz w:val="30"/>
                <w:szCs w:val="30"/>
                <w:cs/>
              </w:rPr>
              <w:t>บุคคล</w:t>
            </w:r>
            <w:r w:rsidRPr="00B317F5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</w:tcPr>
          <w:p w14:paraId="23E8A4D8" w14:textId="77777777" w:rsidR="006E2FD3" w:rsidRPr="00FB614D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C20CC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08C45E" w14:textId="02E9101F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6,424</w:t>
            </w:r>
          </w:p>
        </w:tc>
      </w:tr>
      <w:tr w:rsidR="006E2FD3" w:rsidRPr="00D03126" w14:paraId="3F2BD3F3" w14:textId="77777777" w:rsidTr="006E2FD3">
        <w:tc>
          <w:tcPr>
            <w:tcW w:w="6660" w:type="dxa"/>
          </w:tcPr>
          <w:p w14:paraId="135C717E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</w:tcPr>
          <w:p w14:paraId="5C7ABBB9" w14:textId="2EEC91BD" w:rsidR="006E2FD3" w:rsidRPr="00FB614D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F50DC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8096F3" w14:textId="4C22FA0B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14,500</w:t>
            </w:r>
          </w:p>
        </w:tc>
      </w:tr>
      <w:tr w:rsidR="006E2FD3" w:rsidRPr="00D03126" w14:paraId="1DBC6537" w14:textId="77777777" w:rsidTr="006E2FD3">
        <w:tc>
          <w:tcPr>
            <w:tcW w:w="6660" w:type="dxa"/>
          </w:tcPr>
          <w:p w14:paraId="0F6EEBDE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2D5B6E47" w14:textId="6B6EE46D" w:rsidR="006E2FD3" w:rsidRPr="00FB614D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A64C3D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BAD6B65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27056" w14:textId="362DF219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6E2FD3" w:rsidRPr="00D03126" w14:paraId="24347A1A" w14:textId="77777777" w:rsidTr="006E2FD3">
        <w:tc>
          <w:tcPr>
            <w:tcW w:w="6660" w:type="dxa"/>
          </w:tcPr>
          <w:p w14:paraId="5F83BDE1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เครื่องหมายการค้า</w:t>
            </w:r>
          </w:p>
        </w:tc>
        <w:tc>
          <w:tcPr>
            <w:tcW w:w="990" w:type="dxa"/>
          </w:tcPr>
          <w:p w14:paraId="5C1844D7" w14:textId="0C965341" w:rsidR="006E2FD3" w:rsidRPr="00FB614D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6EB281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15DFB9" w14:textId="66FDD203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6E2FD3" w:rsidRPr="00D03126" w14:paraId="16C7D5DD" w14:textId="77777777" w:rsidTr="006E2FD3">
        <w:tc>
          <w:tcPr>
            <w:tcW w:w="6660" w:type="dxa"/>
          </w:tcPr>
          <w:p w14:paraId="0C3CEC46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1840EF15" w14:textId="137922F1" w:rsidR="006E2FD3" w:rsidRPr="00FB614D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E0FB81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20AE35" w14:textId="5BC2CA8A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6E2FD3" w:rsidRPr="00D03126" w14:paraId="30886F62" w14:textId="77777777" w:rsidTr="006E2FD3">
        <w:tc>
          <w:tcPr>
            <w:tcW w:w="6660" w:type="dxa"/>
          </w:tcPr>
          <w:p w14:paraId="0B643204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DDF75CF" w14:textId="51DFF363" w:rsidR="006E2FD3" w:rsidRPr="006E2FD3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2FD3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74CE0CA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B73C13" w14:textId="4FDCE69A" w:rsidR="006E2FD3" w:rsidRPr="004E6AC3" w:rsidRDefault="004D3AD0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6E2FD3" w:rsidRPr="00D03126" w14:paraId="62B5C32B" w14:textId="77777777" w:rsidTr="006E2FD3">
        <w:tc>
          <w:tcPr>
            <w:tcW w:w="6660" w:type="dxa"/>
          </w:tcPr>
          <w:p w14:paraId="7D25CB34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2DF18A78" w14:textId="77777777" w:rsidR="006E2FD3" w:rsidRPr="006E2FD3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B5E7A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59EBBF" w14:textId="5B58A4E9" w:rsidR="006E2FD3" w:rsidRPr="004E6AC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6E2FD3" w:rsidRPr="00D03126" w14:paraId="2E7CC55D" w14:textId="77777777" w:rsidTr="006E2FD3">
        <w:tc>
          <w:tcPr>
            <w:tcW w:w="6660" w:type="dxa"/>
          </w:tcPr>
          <w:p w14:paraId="720D3F14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317F5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139E924" w14:textId="77777777" w:rsidR="006E2FD3" w:rsidRPr="006E2FD3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5A9A3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B1BBC2" w14:textId="19245460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(44,058)</w:t>
            </w:r>
          </w:p>
        </w:tc>
      </w:tr>
      <w:tr w:rsidR="006E2FD3" w:rsidRPr="00D03126" w14:paraId="1F4C8AD7" w14:textId="77777777" w:rsidTr="006E2FD3">
        <w:tc>
          <w:tcPr>
            <w:tcW w:w="6660" w:type="dxa"/>
          </w:tcPr>
          <w:p w14:paraId="03AC557F" w14:textId="77777777" w:rsidR="006E2FD3" w:rsidRPr="00D03126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990" w:type="dxa"/>
          </w:tcPr>
          <w:p w14:paraId="055896A9" w14:textId="77777777" w:rsidR="006E2FD3" w:rsidRPr="006E2FD3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1913D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987EFD" w14:textId="3709A5FC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</w:tr>
      <w:tr w:rsidR="006E2FD3" w:rsidRPr="00D03126" w14:paraId="7157C75C" w14:textId="77777777" w:rsidTr="006E2FD3">
        <w:tc>
          <w:tcPr>
            <w:tcW w:w="6660" w:type="dxa"/>
          </w:tcPr>
          <w:p w14:paraId="56770A8C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</w:tcPr>
          <w:p w14:paraId="2FDC740A" w14:textId="77777777" w:rsidR="006E2FD3" w:rsidRPr="004E05DC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D2773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5C7741" w14:textId="709D78B8" w:rsidR="006E2FD3" w:rsidRPr="00BC6929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885</w:t>
            </w:r>
            <w:r w:rsidRPr="00C960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2FD3" w:rsidRPr="00D03126" w14:paraId="6EC41C92" w14:textId="77777777" w:rsidTr="006E2FD3">
        <w:tc>
          <w:tcPr>
            <w:tcW w:w="6660" w:type="dxa"/>
          </w:tcPr>
          <w:p w14:paraId="4F8810F4" w14:textId="77777777" w:rsidR="006E2FD3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31FF3649" w14:textId="7B6E5A25" w:rsidR="006E2FD3" w:rsidRPr="004E05DC" w:rsidRDefault="004D3AD0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2D63A6B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D25999" w14:textId="334F4351" w:rsidR="006E2FD3" w:rsidRPr="00BC6929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711</w:t>
            </w:r>
            <w:r w:rsidRPr="00C960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2FD3" w:rsidRPr="00D03126" w14:paraId="66A3857A" w14:textId="77777777" w:rsidTr="006E2FD3">
        <w:tc>
          <w:tcPr>
            <w:tcW w:w="6660" w:type="dxa"/>
          </w:tcPr>
          <w:p w14:paraId="7488ECA5" w14:textId="77777777" w:rsidR="006E2FD3" w:rsidRPr="00B317F5" w:rsidRDefault="006E2FD3" w:rsidP="00BE6C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3EB6D74" w14:textId="77777777" w:rsidR="006E2FD3" w:rsidRPr="004E05DC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A35FC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D2CA31" w14:textId="6F8BD2FD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(944)</w:t>
            </w:r>
          </w:p>
        </w:tc>
      </w:tr>
      <w:tr w:rsidR="006E2FD3" w:rsidRPr="00D03126" w14:paraId="7E07D2D8" w14:textId="77777777" w:rsidTr="006E2FD3">
        <w:tc>
          <w:tcPr>
            <w:tcW w:w="6660" w:type="dxa"/>
          </w:tcPr>
          <w:p w14:paraId="2A4484B2" w14:textId="77777777" w:rsidR="006E2FD3" w:rsidRPr="00D03126" w:rsidRDefault="006E2FD3" w:rsidP="00BE6C2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B550F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0" w:type="dxa"/>
            <w:vAlign w:val="bottom"/>
          </w:tcPr>
          <w:p w14:paraId="21A35F4E" w14:textId="37A0CB73" w:rsidR="006E2FD3" w:rsidRPr="004E05DC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699014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8C077C" w14:textId="0866020E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(5,987)</w:t>
            </w:r>
          </w:p>
        </w:tc>
      </w:tr>
      <w:tr w:rsidR="006E2FD3" w:rsidRPr="00D03126" w14:paraId="2131C0AB" w14:textId="77777777" w:rsidTr="006E2FD3">
        <w:tc>
          <w:tcPr>
            <w:tcW w:w="6660" w:type="dxa"/>
          </w:tcPr>
          <w:p w14:paraId="0D30AE85" w14:textId="77777777" w:rsidR="006E2FD3" w:rsidRPr="00B550F9" w:rsidRDefault="006E2FD3" w:rsidP="00BE6C2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317F5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1FA3D625" w14:textId="44BE9E07" w:rsidR="006E2FD3" w:rsidRPr="004E05DC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7660C0D" w14:textId="77777777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B1B43" w14:textId="6BC38775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D3AD0">
              <w:rPr>
                <w:rFonts w:ascii="Angsana New" w:hAnsi="Angsana New"/>
                <w:sz w:val="30"/>
                <w:szCs w:val="30"/>
              </w:rPr>
              <w:t>3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 w:rsidR="004D3AD0">
              <w:rPr>
                <w:rFonts w:ascii="Angsana New" w:hAnsi="Angsana New"/>
                <w:sz w:val="30"/>
                <w:szCs w:val="30"/>
              </w:rPr>
              <w:t>867</w:t>
            </w:r>
            <w:r w:rsidRPr="00C9607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2FD3" w:rsidRPr="00D03126" w14:paraId="3222D7E0" w14:textId="77777777" w:rsidTr="006E2FD3">
        <w:tc>
          <w:tcPr>
            <w:tcW w:w="6660" w:type="dxa"/>
          </w:tcPr>
          <w:p w14:paraId="0CB9262F" w14:textId="77777777" w:rsidR="006E2FD3" w:rsidRPr="00B317F5" w:rsidRDefault="006E2FD3" w:rsidP="00BE6C2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990" w:type="dxa"/>
            <w:vAlign w:val="bottom"/>
          </w:tcPr>
          <w:p w14:paraId="35FA862F" w14:textId="77777777" w:rsidR="006E2FD3" w:rsidRPr="004E05DC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9F21F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FA79E3" w14:textId="2DAAD7FC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551,53</w:t>
            </w:r>
            <w:r w:rsidR="004D3AD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6E2FD3" w:rsidRPr="00D03126" w14:paraId="06E044A2" w14:textId="77777777" w:rsidTr="006E2FD3">
        <w:tc>
          <w:tcPr>
            <w:tcW w:w="6660" w:type="dxa"/>
          </w:tcPr>
          <w:p w14:paraId="7DC0811E" w14:textId="77777777" w:rsidR="006E2FD3" w:rsidRPr="00B317F5" w:rsidRDefault="006E2FD3" w:rsidP="00BE6C24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F05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D264672" w14:textId="77777777" w:rsidR="006E2FD3" w:rsidRPr="004E05DC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17FED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6968A5" w14:textId="740D8290" w:rsidR="006E2FD3" w:rsidRPr="00C9607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275,7</w:t>
            </w:r>
            <w:r w:rsidR="004D3AD0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E2FD3" w:rsidRPr="006C0B66" w14:paraId="0338D0F8" w14:textId="77777777" w:rsidTr="006E2FD3">
        <w:tc>
          <w:tcPr>
            <w:tcW w:w="6660" w:type="dxa"/>
          </w:tcPr>
          <w:p w14:paraId="6C397606" w14:textId="56D3F4CC" w:rsidR="006E2FD3" w:rsidRPr="00D03126" w:rsidRDefault="006E2FD3" w:rsidP="00BE6C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990" w:type="dxa"/>
          </w:tcPr>
          <w:p w14:paraId="7371B492" w14:textId="77777777" w:rsidR="006E2FD3" w:rsidRPr="00BF45F2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7E54F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9308F" w14:textId="43E57074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275,769</w:t>
            </w:r>
          </w:p>
        </w:tc>
      </w:tr>
      <w:tr w:rsidR="006E2FD3" w:rsidRPr="006C0B66" w14:paraId="1BAE1519" w14:textId="77777777" w:rsidTr="006E2FD3">
        <w:tc>
          <w:tcPr>
            <w:tcW w:w="6660" w:type="dxa"/>
          </w:tcPr>
          <w:p w14:paraId="35B566AD" w14:textId="267DCD6C" w:rsidR="006E2FD3" w:rsidRPr="00D03126" w:rsidRDefault="006E2FD3" w:rsidP="006E2FD3">
            <w:pPr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0" w:type="dxa"/>
          </w:tcPr>
          <w:p w14:paraId="0B30D79D" w14:textId="14740A99" w:rsidR="006E2FD3" w:rsidRPr="00BF45F2" w:rsidRDefault="006E2FD3" w:rsidP="006E2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FD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9309EF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9F53AE" w14:textId="77777777" w:rsidR="006E2FD3" w:rsidRP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C6791" w14:textId="23DD2971" w:rsidR="006E2FD3" w:rsidRP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</w:tr>
      <w:tr w:rsidR="006E2FD3" w:rsidRPr="006C0B66" w14:paraId="1F48BFF6" w14:textId="77777777" w:rsidTr="006E2FD3">
        <w:tc>
          <w:tcPr>
            <w:tcW w:w="6660" w:type="dxa"/>
          </w:tcPr>
          <w:p w14:paraId="64B5A14A" w14:textId="5D2A4F23" w:rsidR="006E2FD3" w:rsidRDefault="006E2FD3" w:rsidP="00BE6C2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14:paraId="26F974B1" w14:textId="77777777" w:rsidR="006E2FD3" w:rsidRPr="00BF45F2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313C7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FE77DA" w14:textId="0528C8B6" w:rsidR="006E2FD3" w:rsidRPr="00BF45F2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713E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D713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6E2FD3" w:rsidRPr="006C0B66" w14:paraId="46FBDDAD" w14:textId="77777777" w:rsidTr="006E2FD3">
        <w:tc>
          <w:tcPr>
            <w:tcW w:w="6660" w:type="dxa"/>
          </w:tcPr>
          <w:p w14:paraId="44F90B12" w14:textId="77777777" w:rsidR="006E2FD3" w:rsidRPr="00DD713E" w:rsidRDefault="006E2FD3" w:rsidP="00BE6C24">
            <w:pPr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14:paraId="212A8F0D" w14:textId="77777777" w:rsidR="006E2FD3" w:rsidRPr="00DD713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5153603" w14:textId="77777777" w:rsidR="006E2FD3" w:rsidRPr="00DD713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BEB392" w14:textId="3CDA7DB4" w:rsidR="006E2FD3" w:rsidRPr="00DD713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E2FD3" w:rsidRPr="006C0B66" w14:paraId="08EEEBC6" w14:textId="77777777" w:rsidTr="006E2FD3">
        <w:tc>
          <w:tcPr>
            <w:tcW w:w="6660" w:type="dxa"/>
          </w:tcPr>
          <w:p w14:paraId="58325355" w14:textId="25FF10C2" w:rsidR="006E2FD3" w:rsidRPr="004A2A2F" w:rsidRDefault="00DD713E" w:rsidP="00DD713E">
            <w:pPr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DD713E">
              <w:rPr>
                <w:rFonts w:ascii="Angsana New" w:hAnsi="Angsana New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990" w:type="dxa"/>
          </w:tcPr>
          <w:p w14:paraId="1DB3C656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6450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CC9EA5" w14:textId="14D4FD53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25A7A">
              <w:rPr>
                <w:rFonts w:ascii="Angsana New" w:hAnsi="Angsana New"/>
                <w:sz w:val="30"/>
                <w:szCs w:val="30"/>
              </w:rPr>
              <w:t>27,089</w:t>
            </w:r>
          </w:p>
        </w:tc>
      </w:tr>
      <w:tr w:rsidR="006E2FD3" w:rsidRPr="009A57B8" w14:paraId="1770610E" w14:textId="77777777" w:rsidTr="006E2FD3">
        <w:tc>
          <w:tcPr>
            <w:tcW w:w="6660" w:type="dxa"/>
          </w:tcPr>
          <w:p w14:paraId="50D7B783" w14:textId="79CD80C2" w:rsidR="006E2FD3" w:rsidRPr="009A06FA" w:rsidRDefault="004D3AD0" w:rsidP="00DD7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สิ่งตอบแทนที่โอนให้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เงินสด</w:t>
            </w:r>
          </w:p>
        </w:tc>
        <w:tc>
          <w:tcPr>
            <w:tcW w:w="990" w:type="dxa"/>
          </w:tcPr>
          <w:p w14:paraId="7EA7F959" w14:textId="77777777" w:rsidR="006E2FD3" w:rsidRPr="002552E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BD706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5C698" w14:textId="7BFD03E7" w:rsidR="006E2FD3" w:rsidRPr="00025A7A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D713E">
              <w:rPr>
                <w:rFonts w:ascii="Angsana New" w:hAnsi="Angsana New"/>
                <w:sz w:val="30"/>
                <w:szCs w:val="30"/>
              </w:rPr>
              <w:t>28</w:t>
            </w:r>
            <w:r w:rsidRPr="00025A7A">
              <w:rPr>
                <w:rFonts w:ascii="Angsana New" w:hAnsi="Angsana New"/>
                <w:sz w:val="30"/>
                <w:szCs w:val="30"/>
              </w:rPr>
              <w:t>0,000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2FD3" w:rsidRPr="009A57B8" w14:paraId="78639661" w14:textId="77777777" w:rsidTr="006E2FD3">
        <w:tc>
          <w:tcPr>
            <w:tcW w:w="6660" w:type="dxa"/>
          </w:tcPr>
          <w:p w14:paraId="4D481387" w14:textId="77777777" w:rsidR="006E2FD3" w:rsidRPr="002552EE" w:rsidRDefault="006E2FD3" w:rsidP="00BE6C24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2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990" w:type="dxa"/>
          </w:tcPr>
          <w:p w14:paraId="6121F9C8" w14:textId="77777777" w:rsidR="006E2FD3" w:rsidRPr="002552EE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F7DC6" w14:textId="77777777" w:rsidR="006E2FD3" w:rsidRDefault="006E2FD3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786264" w14:textId="3A69D789" w:rsidR="006E2FD3" w:rsidRPr="002552EE" w:rsidRDefault="004D3AD0" w:rsidP="00BE6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D71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E2FD3">
              <w:rPr>
                <w:rFonts w:ascii="Angsana New" w:hAnsi="Angsana New"/>
                <w:b/>
                <w:bCs/>
                <w:sz w:val="30"/>
                <w:szCs w:val="30"/>
              </w:rPr>
              <w:t>2,911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0A5835B" w14:textId="77777777" w:rsidR="004D0267" w:rsidRDefault="004D0267" w:rsidP="000D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3483F716" w14:textId="40F3D566" w:rsidR="009B3E52" w:rsidRDefault="009B3E52" w:rsidP="000D2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A0C03">
        <w:rPr>
          <w:rFonts w:ascii="Angsana New" w:hAnsi="Angsana New" w:hint="cs"/>
          <w:sz w:val="30"/>
          <w:szCs w:val="30"/>
          <w:cs/>
        </w:rPr>
        <w:t>กลุ่มบริษัทได้นำสินทรัพย์ หนี้สิน และผลการดำเนินงานของบริษัทย่อยดังกล่าวมาจัดทำงบการเงินรวม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Pr="006542D6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นับตั้งแต่วันที่ซื้อธุรกิจ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6542D6">
        <w:rPr>
          <w:rFonts w:ascii="Angsana New" w:hAnsi="Angsana New"/>
          <w:spacing w:val="-4"/>
          <w:sz w:val="30"/>
          <w:szCs w:val="30"/>
          <w:cs/>
        </w:rPr>
        <w:t>ในระหว่าง</w:t>
      </w:r>
      <w:r w:rsidR="00450EE1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6542D6">
        <w:rPr>
          <w:rFonts w:ascii="Angsana New" w:hAnsi="Angsana New"/>
          <w:spacing w:val="-4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303C4E">
        <w:rPr>
          <w:rFonts w:ascii="Angsana New" w:hAnsi="Angsana New"/>
          <w:spacing w:val="-4"/>
          <w:sz w:val="30"/>
          <w:szCs w:val="30"/>
          <w:cs/>
        </w:rPr>
        <w:br/>
      </w:r>
      <w:r w:rsidRPr="006542D6">
        <w:rPr>
          <w:rFonts w:ascii="Angsana New" w:hAnsi="Angsana New"/>
          <w:spacing w:val="-4"/>
          <w:sz w:val="30"/>
          <w:szCs w:val="30"/>
        </w:rPr>
        <w:t>3</w:t>
      </w:r>
      <w:r w:rsidR="00303C4E">
        <w:rPr>
          <w:rFonts w:ascii="Angsana New" w:hAnsi="Angsana New"/>
          <w:spacing w:val="-4"/>
          <w:sz w:val="30"/>
          <w:szCs w:val="30"/>
        </w:rPr>
        <w:t>1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 w:rsidR="00303C4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บริษัทย่อยดังกล่าว</w:t>
      </w:r>
      <w:r w:rsidRPr="006542D6">
        <w:rPr>
          <w:rFonts w:ascii="Angsana New" w:hAnsi="Angsana New"/>
          <w:spacing w:val="-4"/>
          <w:sz w:val="30"/>
          <w:szCs w:val="30"/>
          <w:cs/>
        </w:rPr>
        <w:t>มีรายได้</w:t>
      </w:r>
      <w:r w:rsidRPr="006542D6">
        <w:rPr>
          <w:rFonts w:ascii="Angsana New" w:hAnsi="Angsana New" w:hint="cs"/>
          <w:spacing w:val="-4"/>
          <w:sz w:val="30"/>
          <w:szCs w:val="30"/>
          <w:cs/>
        </w:rPr>
        <w:t>จากการขายและกำไรสำหรับงวด เป็น</w:t>
      </w:r>
      <w:r w:rsidRPr="00392AEE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392AE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92AEE" w:rsidRPr="00392AEE">
        <w:rPr>
          <w:rFonts w:ascii="Angsana New" w:hAnsi="Angsana New"/>
          <w:spacing w:val="-4"/>
          <w:sz w:val="30"/>
          <w:szCs w:val="30"/>
        </w:rPr>
        <w:t>5</w:t>
      </w:r>
      <w:r w:rsidRPr="00392AEE">
        <w:rPr>
          <w:rFonts w:ascii="Angsana New" w:hAnsi="Angsana New"/>
          <w:spacing w:val="-4"/>
          <w:sz w:val="30"/>
          <w:szCs w:val="30"/>
        </w:rPr>
        <w:t>7.</w:t>
      </w:r>
      <w:r w:rsidR="00392AEE" w:rsidRPr="00392AEE">
        <w:rPr>
          <w:rFonts w:ascii="Angsana New" w:hAnsi="Angsana New"/>
          <w:spacing w:val="-4"/>
          <w:sz w:val="30"/>
          <w:szCs w:val="30"/>
        </w:rPr>
        <w:t>55</w:t>
      </w:r>
      <w:r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 w:rsidRPr="006542D6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AA0C0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A0C03">
        <w:rPr>
          <w:rFonts w:ascii="Angsana New" w:hAnsi="Angsana New"/>
          <w:sz w:val="30"/>
          <w:szCs w:val="30"/>
        </w:rPr>
        <w:t xml:space="preserve"> </w:t>
      </w:r>
      <w:r w:rsidR="00392AEE">
        <w:rPr>
          <w:rFonts w:ascii="Angsana New" w:hAnsi="Angsana New"/>
          <w:sz w:val="30"/>
          <w:szCs w:val="30"/>
        </w:rPr>
        <w:t>9.96</w:t>
      </w:r>
      <w:r w:rsidRPr="00AA0C03">
        <w:rPr>
          <w:rFonts w:ascii="Angsana New" w:hAnsi="Angsana New"/>
          <w:sz w:val="30"/>
          <w:szCs w:val="30"/>
        </w:rPr>
        <w:t xml:space="preserve"> </w:t>
      </w:r>
      <w:r w:rsidRPr="00AA0C03">
        <w:rPr>
          <w:rFonts w:ascii="Angsana New" w:hAnsi="Angsana New"/>
          <w:sz w:val="30"/>
          <w:szCs w:val="30"/>
          <w:cs/>
        </w:rPr>
        <w:t>ล้านบาท</w:t>
      </w:r>
      <w:r w:rsidRPr="00AA0C0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AA0C03">
        <w:rPr>
          <w:rFonts w:ascii="Angsana New" w:hAnsi="Angsana New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</w:t>
      </w:r>
      <w:r w:rsidRPr="00AA0C03">
        <w:rPr>
          <w:rFonts w:ascii="Angsana New" w:hAnsi="Angsana New" w:hint="cs"/>
          <w:sz w:val="30"/>
          <w:szCs w:val="30"/>
          <w:cs/>
        </w:rPr>
        <w:t xml:space="preserve"> ฝ่ายบริหารคาดว่าหากกลุ่มบริษัทได้มีการซื้อธุรกิจดังกล่าวตั้งแต่วันที่ </w:t>
      </w:r>
      <w:r w:rsidRPr="00AA0C03">
        <w:rPr>
          <w:rFonts w:ascii="Angsana New" w:hAnsi="Angsana New"/>
          <w:sz w:val="30"/>
          <w:szCs w:val="30"/>
        </w:rPr>
        <w:t xml:space="preserve">1 </w:t>
      </w:r>
      <w:r w:rsidRPr="00AA0C0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AA0C03">
        <w:rPr>
          <w:rFonts w:ascii="Angsana New" w:hAnsi="Angsana New"/>
          <w:sz w:val="30"/>
          <w:szCs w:val="30"/>
        </w:rPr>
        <w:t xml:space="preserve">2565 </w:t>
      </w:r>
      <w:r w:rsidRPr="00AA0C03">
        <w:rPr>
          <w:rFonts w:ascii="Angsana New" w:hAnsi="Angsana New" w:hint="cs"/>
          <w:sz w:val="30"/>
          <w:szCs w:val="30"/>
          <w:cs/>
        </w:rPr>
        <w:t>รายได้จากการขายและกำไรสำหรับ</w:t>
      </w:r>
      <w:r w:rsidR="00303C4E">
        <w:rPr>
          <w:rFonts w:ascii="Angsana New" w:hAnsi="Angsana New" w:hint="cs"/>
          <w:sz w:val="30"/>
          <w:szCs w:val="30"/>
          <w:cs/>
        </w:rPr>
        <w:t>ปี</w:t>
      </w:r>
      <w:r w:rsidRPr="00AA0C0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03C4E" w:rsidRPr="006542D6">
        <w:rPr>
          <w:rFonts w:ascii="Angsana New" w:hAnsi="Angsana New"/>
          <w:spacing w:val="-4"/>
          <w:sz w:val="30"/>
          <w:szCs w:val="30"/>
        </w:rPr>
        <w:t>3</w:t>
      </w:r>
      <w:r w:rsidR="00303C4E">
        <w:rPr>
          <w:rFonts w:ascii="Angsana New" w:hAnsi="Angsana New"/>
          <w:spacing w:val="-4"/>
          <w:sz w:val="30"/>
          <w:szCs w:val="30"/>
        </w:rPr>
        <w:t>1</w:t>
      </w:r>
      <w:r w:rsidR="00303C4E" w:rsidRPr="006542D6">
        <w:rPr>
          <w:rFonts w:ascii="Angsana New" w:hAnsi="Angsana New"/>
          <w:spacing w:val="-4"/>
          <w:sz w:val="30"/>
          <w:szCs w:val="30"/>
        </w:rPr>
        <w:t xml:space="preserve"> </w:t>
      </w:r>
      <w:r w:rsidR="00303C4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AA0C03">
        <w:rPr>
          <w:rFonts w:ascii="Angsana New" w:hAnsi="Angsana New"/>
          <w:sz w:val="30"/>
          <w:szCs w:val="30"/>
        </w:rPr>
        <w:t xml:space="preserve">2565 </w:t>
      </w:r>
      <w:r w:rsidRPr="00AA0C03">
        <w:rPr>
          <w:rFonts w:ascii="Angsana New" w:hAnsi="Angsana New" w:hint="cs"/>
          <w:sz w:val="30"/>
          <w:szCs w:val="30"/>
          <w:cs/>
        </w:rPr>
        <w:t>ของกลุ่มบริษัทจะ</w:t>
      </w:r>
      <w:r w:rsidRPr="00E45F05">
        <w:rPr>
          <w:rFonts w:ascii="Angsana New" w:hAnsi="Angsana New" w:hint="cs"/>
          <w:sz w:val="30"/>
          <w:szCs w:val="30"/>
          <w:cs/>
        </w:rPr>
        <w:t>เพิ่มขึ้น</w:t>
      </w:r>
      <w:r w:rsidR="009309EF">
        <w:rPr>
          <w:rFonts w:ascii="Angsana New" w:hAnsi="Angsana New" w:hint="cs"/>
          <w:sz w:val="30"/>
          <w:szCs w:val="30"/>
          <w:cs/>
        </w:rPr>
        <w:t>เป็นจำนวน</w:t>
      </w:r>
      <w:r w:rsidRPr="00E45F05">
        <w:rPr>
          <w:rFonts w:ascii="Angsana New" w:hAnsi="Angsana New" w:hint="cs"/>
          <w:sz w:val="30"/>
          <w:szCs w:val="30"/>
          <w:cs/>
        </w:rPr>
        <w:t xml:space="preserve"> </w:t>
      </w:r>
      <w:r w:rsidRPr="00E45F05">
        <w:rPr>
          <w:rFonts w:ascii="Angsana New" w:hAnsi="Angsana New"/>
          <w:sz w:val="30"/>
          <w:szCs w:val="30"/>
        </w:rPr>
        <w:t>1</w:t>
      </w:r>
      <w:r w:rsidR="00E45F05" w:rsidRPr="00E45F05">
        <w:rPr>
          <w:rFonts w:ascii="Angsana New" w:hAnsi="Angsana New"/>
          <w:sz w:val="30"/>
          <w:szCs w:val="30"/>
        </w:rPr>
        <w:t>85</w:t>
      </w:r>
      <w:r w:rsidRPr="00E45F05">
        <w:rPr>
          <w:rFonts w:ascii="Angsana New" w:hAnsi="Angsana New"/>
          <w:sz w:val="30"/>
          <w:szCs w:val="30"/>
        </w:rPr>
        <w:t>.4</w:t>
      </w:r>
      <w:r w:rsidR="00E45F05" w:rsidRPr="00E45F05">
        <w:rPr>
          <w:rFonts w:ascii="Angsana New" w:hAnsi="Angsana New"/>
          <w:sz w:val="30"/>
          <w:szCs w:val="30"/>
        </w:rPr>
        <w:t>5</w:t>
      </w:r>
      <w:r w:rsidRPr="00E45F05">
        <w:rPr>
          <w:rFonts w:ascii="Angsana New" w:hAnsi="Angsana New"/>
          <w:sz w:val="30"/>
          <w:szCs w:val="30"/>
        </w:rPr>
        <w:t xml:space="preserve"> </w:t>
      </w:r>
      <w:r w:rsidRPr="00E45F0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E45F05">
        <w:rPr>
          <w:rFonts w:ascii="Angsana New" w:hAnsi="Angsana New"/>
          <w:sz w:val="30"/>
          <w:szCs w:val="30"/>
        </w:rPr>
        <w:t>2</w:t>
      </w:r>
      <w:r w:rsidR="00E45F05" w:rsidRPr="00E45F05">
        <w:rPr>
          <w:rFonts w:ascii="Angsana New" w:hAnsi="Angsana New"/>
          <w:sz w:val="30"/>
          <w:szCs w:val="30"/>
        </w:rPr>
        <w:t>5</w:t>
      </w:r>
      <w:r w:rsidRPr="00E45F05">
        <w:rPr>
          <w:rFonts w:ascii="Angsana New" w:hAnsi="Angsana New"/>
          <w:sz w:val="30"/>
          <w:szCs w:val="30"/>
        </w:rPr>
        <w:t>.</w:t>
      </w:r>
      <w:r w:rsidR="00E45F05" w:rsidRPr="00E45F05">
        <w:rPr>
          <w:rFonts w:ascii="Angsana New" w:hAnsi="Angsana New"/>
          <w:sz w:val="30"/>
          <w:szCs w:val="30"/>
        </w:rPr>
        <w:t>18</w:t>
      </w:r>
      <w:r w:rsidRPr="00AA0C03">
        <w:rPr>
          <w:rFonts w:ascii="Angsana New" w:hAnsi="Angsana New"/>
          <w:sz w:val="30"/>
          <w:szCs w:val="30"/>
        </w:rPr>
        <w:t xml:space="preserve"> </w:t>
      </w:r>
      <w:r w:rsidRPr="00AA0C03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2E82C71" w14:textId="489EF446" w:rsidR="004D0267" w:rsidRDefault="004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080A9A9" w14:textId="0E319550" w:rsidR="004D3AD0" w:rsidRDefault="004D3AD0" w:rsidP="004D3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2) </w:t>
      </w:r>
      <w:r>
        <w:rPr>
          <w:rFonts w:ascii="Angsana New" w:hAnsi="Angsana New"/>
          <w:sz w:val="30"/>
          <w:szCs w:val="30"/>
          <w:cs/>
        </w:rPr>
        <w:tab/>
      </w:r>
      <w:r w:rsidRPr="004D0267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3 </w:t>
      </w:r>
      <w:r w:rsidRPr="004D0267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2565 </w:t>
      </w:r>
      <w:r w:rsidRPr="004D0267">
        <w:rPr>
          <w:rFonts w:ascii="Angsana New" w:hAnsi="Angsana New"/>
          <w:spacing w:val="-2"/>
          <w:sz w:val="30"/>
          <w:szCs w:val="30"/>
          <w:cs/>
        </w:rPr>
        <w:t>บริษัท ดีวีเค เฮลท์แคร์ จำกัด (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DHC) </w:t>
      </w:r>
      <w:r w:rsidRPr="004D0267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ซึ่งเป็นบริษัทย่อยของ </w:t>
      </w:r>
      <w:r w:rsidRPr="004D0267">
        <w:rPr>
          <w:rFonts w:ascii="Angsana New" w:hAnsi="Angsana New"/>
          <w:spacing w:val="-2"/>
          <w:sz w:val="30"/>
          <w:szCs w:val="30"/>
        </w:rPr>
        <w:t xml:space="preserve">DVK </w:t>
      </w:r>
      <w:r w:rsidRPr="004D0267">
        <w:rPr>
          <w:rFonts w:ascii="Angsana New" w:hAnsi="Angsana New"/>
          <w:spacing w:val="-2"/>
          <w:sz w:val="30"/>
          <w:szCs w:val="30"/>
          <w:cs/>
        </w:rPr>
        <w:t>ได้</w:t>
      </w:r>
      <w:r w:rsidR="00AB1C13">
        <w:rPr>
          <w:rFonts w:ascii="Angsana New" w:hAnsi="Angsana New" w:hint="cs"/>
          <w:spacing w:val="-2"/>
          <w:sz w:val="30"/>
          <w:szCs w:val="30"/>
          <w:cs/>
        </w:rPr>
        <w:t>เข้าทำรายการรับโอนกิจการบางส่วนโดยการซื้อกลุ่มสินทรัพย์</w:t>
      </w:r>
      <w:r w:rsidRPr="004D0267">
        <w:rPr>
          <w:rFonts w:ascii="Angsana New" w:hAnsi="Angsana New"/>
          <w:spacing w:val="-4"/>
          <w:sz w:val="30"/>
          <w:szCs w:val="30"/>
          <w:cs/>
        </w:rPr>
        <w:t xml:space="preserve">จากบริษัท </w:t>
      </w:r>
      <w:r w:rsidRPr="004D0267">
        <w:rPr>
          <w:rFonts w:ascii="Angsana New" w:hAnsi="Angsana New"/>
          <w:spacing w:val="-4"/>
          <w:sz w:val="30"/>
          <w:szCs w:val="30"/>
        </w:rPr>
        <w:t xml:space="preserve">3 </w:t>
      </w:r>
      <w:r w:rsidRPr="004D0267">
        <w:rPr>
          <w:rFonts w:ascii="Angsana New" w:hAnsi="Angsana New"/>
          <w:spacing w:val="-4"/>
          <w:sz w:val="30"/>
          <w:szCs w:val="30"/>
          <w:cs/>
        </w:rPr>
        <w:t>เอ็ม ประเทศไทย จำกัด ซึ่งประกอบไปด้วยเครื่องจักร อุปกรณ์ สูตรการผลิต</w:t>
      </w:r>
      <w:r w:rsidRPr="004D3AD0">
        <w:rPr>
          <w:rFonts w:ascii="Angsana New" w:hAnsi="Angsana New"/>
          <w:sz w:val="30"/>
          <w:szCs w:val="30"/>
          <w:cs/>
        </w:rPr>
        <w:t xml:space="preserve"> ยี่ห้อสินค้า เครื่องหมายการค้า ข้อมูลการดำเนินการผลิตและจัดจำหน่าย เป็นต้น และเมื่อวันที่ </w:t>
      </w:r>
      <w:r w:rsidRPr="004D3AD0">
        <w:rPr>
          <w:rFonts w:ascii="Angsana New" w:hAnsi="Angsana New"/>
          <w:sz w:val="30"/>
          <w:szCs w:val="30"/>
        </w:rPr>
        <w:t xml:space="preserve">10 </w:t>
      </w:r>
      <w:r w:rsidRPr="004D3AD0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4D3AD0">
        <w:rPr>
          <w:rFonts w:ascii="Angsana New" w:hAnsi="Angsana New"/>
          <w:sz w:val="30"/>
          <w:szCs w:val="30"/>
        </w:rPr>
        <w:t xml:space="preserve">2565 DHC </w:t>
      </w:r>
      <w:r w:rsidRPr="004D3AD0">
        <w:rPr>
          <w:rFonts w:ascii="Angsana New" w:hAnsi="Angsana New"/>
          <w:sz w:val="30"/>
          <w:szCs w:val="30"/>
          <w:cs/>
        </w:rPr>
        <w:t xml:space="preserve">ได้ซื้อกลุ่มสินทรัพย์จากบริษัท นีโอเร็กซ์ กรุ๊ป จำกัด ซึ่งประกอบไปด้วยที่ดิน อาคารสำนักงาน อาคารโรงงาน และโกดังสินค้า เป็นต้น โดยสิ่งตอบแทนที่จ่ายในการทำรายการดังกล่าวมีจำนวนรวม </w:t>
      </w:r>
      <w:r w:rsidRPr="004D3AD0">
        <w:rPr>
          <w:rFonts w:ascii="Angsana New" w:hAnsi="Angsana New"/>
          <w:sz w:val="30"/>
          <w:szCs w:val="30"/>
        </w:rPr>
        <w:t xml:space="preserve">514 </w:t>
      </w:r>
      <w:r w:rsidRPr="004D3AD0">
        <w:rPr>
          <w:rFonts w:ascii="Angsana New" w:hAnsi="Angsana New"/>
          <w:sz w:val="30"/>
          <w:szCs w:val="30"/>
          <w:cs/>
        </w:rPr>
        <w:t>ล้านบาท</w:t>
      </w:r>
    </w:p>
    <w:p w14:paraId="6EBC7FF2" w14:textId="2200F67F" w:rsidR="004D0267" w:rsidRDefault="004D0267" w:rsidP="004D3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990"/>
        <w:gridCol w:w="270"/>
        <w:gridCol w:w="1440"/>
      </w:tblGrid>
      <w:tr w:rsidR="007264AE" w:rsidRPr="00434137" w14:paraId="601B3872" w14:textId="77777777" w:rsidTr="00974A81">
        <w:trPr>
          <w:tblHeader/>
        </w:trPr>
        <w:tc>
          <w:tcPr>
            <w:tcW w:w="6660" w:type="dxa"/>
          </w:tcPr>
          <w:p w14:paraId="34912558" w14:textId="1514635E" w:rsidR="007264AE" w:rsidRPr="009309EF" w:rsidRDefault="009309EF" w:rsidP="00974A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09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</w:t>
            </w:r>
          </w:p>
        </w:tc>
        <w:tc>
          <w:tcPr>
            <w:tcW w:w="990" w:type="dxa"/>
          </w:tcPr>
          <w:p w14:paraId="3F528047" w14:textId="77777777" w:rsidR="007264AE" w:rsidRPr="00FB614D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0FFF6E" w14:textId="77777777" w:rsidR="007264AE" w:rsidRPr="00434137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C6FE6C" w14:textId="77777777" w:rsidR="007264AE" w:rsidRPr="00434137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41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264AE" w14:paraId="0DFD2FDA" w14:textId="77777777" w:rsidTr="00974A81">
        <w:trPr>
          <w:tblHeader/>
        </w:trPr>
        <w:tc>
          <w:tcPr>
            <w:tcW w:w="6660" w:type="dxa"/>
          </w:tcPr>
          <w:p w14:paraId="0F5144A2" w14:textId="77777777" w:rsidR="007264AE" w:rsidRPr="00474634" w:rsidRDefault="007264AE" w:rsidP="00974A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C2BED0" w14:textId="77777777" w:rsidR="007264AE" w:rsidRPr="006E2FD3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91F01BD" w14:textId="77777777" w:rsidR="007264AE" w:rsidRPr="007F2260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9270C5" w14:textId="77777777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F22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7F22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4AE" w14:paraId="7D9AC2C5" w14:textId="77777777" w:rsidTr="00974A81">
        <w:tc>
          <w:tcPr>
            <w:tcW w:w="6660" w:type="dxa"/>
          </w:tcPr>
          <w:p w14:paraId="45218274" w14:textId="77777777" w:rsidR="007264AE" w:rsidRPr="00474634" w:rsidRDefault="007264AE" w:rsidP="00974A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31968830" w14:textId="77777777" w:rsidR="007264AE" w:rsidRPr="004D0267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0267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6F3706D" w14:textId="77777777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2D0160" w14:textId="77777777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204,612</w:t>
            </w:r>
          </w:p>
        </w:tc>
      </w:tr>
      <w:tr w:rsidR="007264AE" w14:paraId="249507BA" w14:textId="77777777" w:rsidTr="00974A81">
        <w:tc>
          <w:tcPr>
            <w:tcW w:w="6660" w:type="dxa"/>
          </w:tcPr>
          <w:p w14:paraId="352F0C5C" w14:textId="77777777" w:rsidR="007264AE" w:rsidRPr="00474634" w:rsidRDefault="007264AE" w:rsidP="00974A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990" w:type="dxa"/>
          </w:tcPr>
          <w:p w14:paraId="68F9E496" w14:textId="77777777" w:rsidR="007264AE" w:rsidRPr="004D0267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0267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5C32D0D" w14:textId="77777777" w:rsidR="007264AE" w:rsidRPr="00C9607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A42E67" w14:textId="77777777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158,693</w:t>
            </w:r>
          </w:p>
        </w:tc>
      </w:tr>
      <w:tr w:rsidR="007264AE" w14:paraId="5CC32567" w14:textId="77777777" w:rsidTr="00974A81">
        <w:tc>
          <w:tcPr>
            <w:tcW w:w="6660" w:type="dxa"/>
          </w:tcPr>
          <w:p w14:paraId="04562A0A" w14:textId="2BA443A2" w:rsidR="007264AE" w:rsidRDefault="00B506BD" w:rsidP="00974A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990" w:type="dxa"/>
          </w:tcPr>
          <w:p w14:paraId="78976F56" w14:textId="77777777" w:rsidR="007264AE" w:rsidRPr="004D0267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D0267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4972ECD" w14:textId="77777777" w:rsidR="007264AE" w:rsidRPr="00C9607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EB525B" w14:textId="4A249AB8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20,77</w:t>
            </w:r>
            <w:r w:rsidR="00A2707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264AE" w:rsidRPr="004D0267" w14:paraId="51FAACC1" w14:textId="77777777" w:rsidTr="00974A81">
        <w:tc>
          <w:tcPr>
            <w:tcW w:w="6660" w:type="dxa"/>
          </w:tcPr>
          <w:p w14:paraId="457ED109" w14:textId="4A34C21F" w:rsidR="007264AE" w:rsidRPr="00D03126" w:rsidRDefault="007264AE" w:rsidP="00974A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  <w:tc>
          <w:tcPr>
            <w:tcW w:w="990" w:type="dxa"/>
          </w:tcPr>
          <w:p w14:paraId="2D262056" w14:textId="77777777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34375" w14:textId="77777777" w:rsidR="007264AE" w:rsidRPr="00C9607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2FAC88" w14:textId="1E18F10C" w:rsidR="007264AE" w:rsidRPr="004D0267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267">
              <w:rPr>
                <w:rFonts w:ascii="Angsana New" w:hAnsi="Angsana New"/>
                <w:b/>
                <w:bCs/>
                <w:sz w:val="30"/>
                <w:szCs w:val="30"/>
              </w:rPr>
              <w:t>384,08</w:t>
            </w:r>
            <w:r w:rsidR="00A2707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7264AE" w14:paraId="54EF4780" w14:textId="77777777" w:rsidTr="00974A81">
        <w:tc>
          <w:tcPr>
            <w:tcW w:w="6660" w:type="dxa"/>
          </w:tcPr>
          <w:p w14:paraId="18C24FAB" w14:textId="77777777" w:rsidR="007264AE" w:rsidRPr="00D03126" w:rsidRDefault="007264AE" w:rsidP="00974A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990" w:type="dxa"/>
          </w:tcPr>
          <w:p w14:paraId="717707A5" w14:textId="77777777" w:rsidR="007264AE" w:rsidRPr="00FB614D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E6D2B71" w14:textId="77777777" w:rsidR="007264AE" w:rsidRPr="00C9607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87A79" w14:textId="7231AF60" w:rsidR="007264A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129,56</w:t>
            </w:r>
            <w:r w:rsidR="00A2707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264AE" w:rsidRPr="00CD6B82" w14:paraId="1569409E" w14:textId="77777777" w:rsidTr="00974A81">
        <w:tc>
          <w:tcPr>
            <w:tcW w:w="6660" w:type="dxa"/>
          </w:tcPr>
          <w:p w14:paraId="7A96E7A4" w14:textId="77777777" w:rsidR="007264AE" w:rsidRPr="00D03126" w:rsidRDefault="007264AE" w:rsidP="00974A8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2F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990" w:type="dxa"/>
          </w:tcPr>
          <w:p w14:paraId="0A417F3C" w14:textId="77777777" w:rsidR="007264AE" w:rsidRPr="00FB614D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ACFA1" w14:textId="77777777" w:rsidR="007264AE" w:rsidRPr="00C9607E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BC1B1E" w14:textId="77777777" w:rsidR="007264AE" w:rsidRPr="00CD6B82" w:rsidRDefault="007264AE" w:rsidP="0097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6B82">
              <w:rPr>
                <w:rFonts w:ascii="Angsana New" w:hAnsi="Angsana New"/>
                <w:b/>
                <w:bCs/>
                <w:sz w:val="30"/>
                <w:szCs w:val="30"/>
              </w:rPr>
              <w:t>513,64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FFCE95B" w14:textId="77777777" w:rsidR="007264AE" w:rsidRDefault="007264AE" w:rsidP="00726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4A8CA850" w14:textId="47B894CB" w:rsidR="004D0267" w:rsidRDefault="004D0267" w:rsidP="004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DD3640">
        <w:rPr>
          <w:rFonts w:ascii="Angsana New" w:hAnsi="Angsana New" w:hint="cs"/>
          <w:spacing w:val="-4"/>
          <w:sz w:val="30"/>
          <w:szCs w:val="30"/>
          <w:cs/>
        </w:rPr>
        <w:t>การได้มาซึ่งอำนาจควบคุมใน</w:t>
      </w:r>
      <w:r w:rsidRPr="00DD3640">
        <w:rPr>
          <w:rFonts w:ascii="Angsana New" w:hAnsi="Angsana New"/>
          <w:sz w:val="30"/>
          <w:szCs w:val="30"/>
        </w:rPr>
        <w:t xml:space="preserve"> DVK</w:t>
      </w:r>
      <w:r w:rsidRPr="00DD364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และการซื้อ</w:t>
      </w:r>
      <w:r w:rsidR="00AB1C13">
        <w:rPr>
          <w:rFonts w:ascii="Angsana New" w:hAnsi="Angsana New" w:hint="cs"/>
          <w:sz w:val="30"/>
          <w:szCs w:val="30"/>
          <w:cs/>
        </w:rPr>
        <w:t>กลุ่มสินทรัพย์ที่ประกอบด้วยธุรกิจ</w:t>
      </w:r>
      <w:r>
        <w:rPr>
          <w:rFonts w:ascii="Angsana New" w:hAnsi="Angsana New" w:hint="cs"/>
          <w:sz w:val="30"/>
          <w:szCs w:val="30"/>
          <w:cs/>
        </w:rPr>
        <w:t xml:space="preserve">ของ </w:t>
      </w:r>
      <w:r>
        <w:rPr>
          <w:rFonts w:ascii="Angsana New" w:hAnsi="Angsana New"/>
          <w:sz w:val="30"/>
          <w:szCs w:val="30"/>
        </w:rPr>
        <w:t xml:space="preserve">DHC </w:t>
      </w:r>
      <w:r w:rsidRPr="00DD3640">
        <w:rPr>
          <w:rFonts w:ascii="Angsana New" w:hAnsi="Angsana New" w:hint="cs"/>
          <w:sz w:val="30"/>
          <w:szCs w:val="30"/>
          <w:cs/>
        </w:rPr>
        <w:t>ทำให้กลุ่มบริษัท</w:t>
      </w:r>
      <w:r w:rsidRPr="00AB1C13">
        <w:rPr>
          <w:rFonts w:ascii="Angsana New" w:hAnsi="Angsana New" w:hint="cs"/>
          <w:sz w:val="30"/>
          <w:szCs w:val="30"/>
          <w:cs/>
        </w:rPr>
        <w:t>สามารถขยายการเติบโตของธุรกิจและเป็นการเปิดตลาดเข้าสู่ธุรกิจผลิตภัณฑ์เพื่อสุขภาพ รวมถึงขยายช่องทางการดำเนิน</w:t>
      </w:r>
      <w:r w:rsidRPr="00DD3640">
        <w:rPr>
          <w:rFonts w:ascii="Angsana New" w:hAnsi="Angsana New" w:hint="cs"/>
          <w:sz w:val="30"/>
          <w:szCs w:val="30"/>
          <w:cs/>
        </w:rPr>
        <w:t xml:space="preserve">ธุรกิจประเภท </w:t>
      </w:r>
      <w:r w:rsidRPr="00DD3640">
        <w:rPr>
          <w:rFonts w:ascii="Angsana New" w:hAnsi="Angsana New"/>
          <w:sz w:val="30"/>
          <w:szCs w:val="30"/>
        </w:rPr>
        <w:t xml:space="preserve">Business to Consumer (B2C) </w:t>
      </w:r>
      <w:r w:rsidRPr="00DD3640">
        <w:rPr>
          <w:rFonts w:ascii="Angsana New" w:hAnsi="Angsana New" w:hint="cs"/>
          <w:sz w:val="30"/>
          <w:szCs w:val="30"/>
          <w:cs/>
        </w:rPr>
        <w:t xml:space="preserve">เพิ่มเติม จากเดิมที่มุ่งเน้นเพียงประเภท </w:t>
      </w:r>
      <w:r w:rsidRPr="00DD3640">
        <w:rPr>
          <w:rFonts w:ascii="Angsana New" w:hAnsi="Angsana New"/>
          <w:sz w:val="30"/>
          <w:szCs w:val="30"/>
        </w:rPr>
        <w:t xml:space="preserve">Business to Business (B2B) </w:t>
      </w:r>
      <w:r w:rsidRPr="00DD3640">
        <w:rPr>
          <w:rFonts w:ascii="Angsana New" w:hAnsi="Angsana New" w:hint="cs"/>
          <w:sz w:val="30"/>
          <w:szCs w:val="30"/>
          <w:cs/>
        </w:rPr>
        <w:t xml:space="preserve">ทั้งนี้ ความเชี่ยวชาญและประสบการณ์ในการดำเนินธุรกิจในกลุ่มผลิตภัณฑ์ดังกล่าวของ </w:t>
      </w:r>
      <w:r w:rsidRPr="00DD3640">
        <w:rPr>
          <w:rFonts w:ascii="Angsana New" w:hAnsi="Angsana New"/>
          <w:sz w:val="30"/>
          <w:szCs w:val="30"/>
        </w:rPr>
        <w:t xml:space="preserve">DVK </w:t>
      </w:r>
      <w:r w:rsidRPr="00DD3640">
        <w:rPr>
          <w:rFonts w:ascii="Angsana New" w:hAnsi="Angsana New"/>
          <w:sz w:val="30"/>
          <w:szCs w:val="30"/>
          <w:cs/>
        </w:rPr>
        <w:t>จะช่วยส่งเสริมประสิทธิภาพและประสิทธิผลในการดำเนินธุรกิจของโครงการลงทุน</w:t>
      </w:r>
      <w:r>
        <w:rPr>
          <w:rFonts w:ascii="Angsana New" w:hAnsi="Angsana New" w:hint="cs"/>
          <w:sz w:val="30"/>
          <w:szCs w:val="30"/>
          <w:cs/>
        </w:rPr>
        <w:t>ในการ</w:t>
      </w:r>
      <w:r w:rsidRPr="00DD3640">
        <w:rPr>
          <w:rFonts w:ascii="Angsana New" w:hAnsi="Angsana New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>และจำหน่าย</w:t>
      </w:r>
      <w:r w:rsidRPr="00DD3640">
        <w:rPr>
          <w:rFonts w:ascii="Angsana New" w:hAnsi="Angsana New"/>
          <w:sz w:val="30"/>
          <w:szCs w:val="30"/>
          <w:cs/>
        </w:rPr>
        <w:t>เวชภัณฑ์ของกลุ่มบริษัท</w:t>
      </w:r>
    </w:p>
    <w:p w14:paraId="1121D876" w14:textId="77777777" w:rsidR="004D0267" w:rsidRPr="0020575D" w:rsidRDefault="004D0267" w:rsidP="004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79E0B6" w14:textId="65080935" w:rsidR="004D0267" w:rsidRDefault="004D0267" w:rsidP="004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FB3C69">
        <w:rPr>
          <w:rFonts w:ascii="Angsana New" w:hAnsi="Angsana New"/>
          <w:spacing w:val="-2"/>
          <w:sz w:val="30"/>
          <w:szCs w:val="30"/>
          <w:cs/>
        </w:rPr>
        <w:t>กลุ่มบริษัทได้ว่าจ้างผู้ประเมินราคาอิสระเพื่อประเมินมูลค่ายุติธรรมของสินทรัพย์ที่ระบุได้และหนี้สินที่</w:t>
      </w:r>
      <w:r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FB3C69">
        <w:rPr>
          <w:rFonts w:ascii="Angsana New" w:hAnsi="Angsana New"/>
          <w:spacing w:val="-2"/>
          <w:sz w:val="30"/>
          <w:szCs w:val="30"/>
          <w:cs/>
        </w:rPr>
        <w:t>รับมา</w:t>
      </w:r>
      <w:r>
        <w:rPr>
          <w:rFonts w:ascii="Angsana New" w:hAnsi="Angsana New" w:hint="cs"/>
          <w:spacing w:val="-2"/>
          <w:sz w:val="30"/>
          <w:szCs w:val="30"/>
          <w:cs/>
        </w:rPr>
        <w:t>จากการซื้อธุรกิจ</w:t>
      </w:r>
      <w:r w:rsidRPr="00FB3C6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</w:t>
      </w:r>
      <w:r w:rsidRPr="002D1828">
        <w:rPr>
          <w:rFonts w:ascii="Angsana New" w:hAnsi="Angsana New" w:hint="cs"/>
          <w:spacing w:val="-2"/>
          <w:sz w:val="30"/>
          <w:szCs w:val="30"/>
          <w:cs/>
        </w:rPr>
        <w:t>กลุ่มบริษัทมีการทบทวน</w:t>
      </w:r>
      <w:r w:rsidRPr="00DA470F">
        <w:rPr>
          <w:rFonts w:ascii="Angsana New" w:hAnsi="Angsana New" w:hint="cs"/>
          <w:sz w:val="30"/>
          <w:szCs w:val="30"/>
          <w:cs/>
        </w:rPr>
        <w:t>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</w:t>
      </w:r>
      <w:r w:rsidRPr="00244A82">
        <w:rPr>
          <w:rFonts w:ascii="Angsana New" w:hAnsi="Angsana New" w:hint="cs"/>
          <w:sz w:val="30"/>
          <w:szCs w:val="30"/>
          <w:cs/>
        </w:rPr>
        <w:t xml:space="preserve">และรับทราบข้อเท็จจริงที่สะท้อนเหตุการณ์แวดล้อมที่มีอยู่ </w:t>
      </w:r>
      <w:r>
        <w:rPr>
          <w:rFonts w:ascii="Angsana New" w:hAnsi="Angsana New"/>
          <w:sz w:val="30"/>
          <w:szCs w:val="30"/>
        </w:rPr>
        <w:br/>
      </w:r>
      <w:r w:rsidRPr="00244A82">
        <w:rPr>
          <w:rFonts w:ascii="Angsana New" w:hAnsi="Angsana New" w:hint="cs"/>
          <w:sz w:val="30"/>
          <w:szCs w:val="30"/>
          <w:cs/>
        </w:rPr>
        <w:t>ณ วันที่ซื้อธุรกิจ การบันทึกบัญชีเกี่ยวกับการซื้อธุรกิจจะถูกปรับปรุงใหม่</w:t>
      </w:r>
    </w:p>
    <w:p w14:paraId="45AAD2AB" w14:textId="77777777" w:rsidR="009B3E52" w:rsidRPr="0076459E" w:rsidRDefault="009B3E52" w:rsidP="004D0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</w:p>
    <w:p w14:paraId="046BC868" w14:textId="55C7F3AE" w:rsidR="00766888" w:rsidRDefault="0076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  <w:r>
        <w:rPr>
          <w:cs/>
          <w:lang w:eastAsia="x-none"/>
        </w:rPr>
        <w:br w:type="page"/>
      </w:r>
    </w:p>
    <w:p w14:paraId="50D83C44" w14:textId="34306852" w:rsidR="00EF3FE4" w:rsidRPr="00032D20" w:rsidRDefault="00560375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บุคคลหรือกิจการที่เกี่ยวข้องกัน</w:t>
      </w:r>
    </w:p>
    <w:p w14:paraId="128CCDDB" w14:textId="77777777" w:rsidR="009F3A9A" w:rsidRPr="00647E94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6480E6C" w14:textId="351EA833" w:rsidR="007C2DA3" w:rsidRPr="009B71E7" w:rsidRDefault="007C2DA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ผู้ถือหุ้นรายใหญ่ 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303C4E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D43BE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D43BE8" w:rsidRP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43BE8" w:rsidRPr="00D43BE8">
        <w:rPr>
          <w:rFonts w:asciiTheme="majorBidi" w:hAnsiTheme="majorBidi" w:cstheme="majorBidi"/>
          <w:bCs/>
          <w:sz w:val="30"/>
          <w:szCs w:val="30"/>
        </w:rPr>
        <w:t>1</w:t>
      </w:r>
      <w:r w:rsidR="00D43BE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03C4E" w:rsidRPr="00303C4E">
        <w:rPr>
          <w:rFonts w:asciiTheme="majorBidi" w:hAnsiTheme="majorBidi" w:cstheme="majorBidi"/>
          <w:bCs/>
          <w:sz w:val="30"/>
          <w:szCs w:val="30"/>
        </w:rPr>
        <w:t>9</w:t>
      </w:r>
      <w:r w:rsidR="00303C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03C4E">
        <w:rPr>
          <w:rFonts w:asciiTheme="majorBidi" w:hAnsiTheme="majorBidi" w:cstheme="majorBidi"/>
          <w:bCs/>
          <w:sz w:val="30"/>
          <w:szCs w:val="30"/>
        </w:rPr>
        <w:t>10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ตามลำดับ 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กลุ่มบริษัทมี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319AA3B2" w14:textId="77777777" w:rsidR="006479C8" w:rsidRPr="00647E94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960"/>
      </w:tblGrid>
      <w:tr w:rsidR="00A36D02" w:rsidRPr="00BA2043" w14:paraId="5EB4D9E7" w14:textId="77777777" w:rsidTr="00724F53">
        <w:trPr>
          <w:tblHeader/>
        </w:trPr>
        <w:tc>
          <w:tcPr>
            <w:tcW w:w="4050" w:type="dxa"/>
          </w:tcPr>
          <w:p w14:paraId="1486ACCC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0D9FCC61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670568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2450E623" w14:textId="77777777" w:rsidTr="00724F53">
        <w:trPr>
          <w:tblHeader/>
        </w:trPr>
        <w:tc>
          <w:tcPr>
            <w:tcW w:w="4050" w:type="dxa"/>
          </w:tcPr>
          <w:p w14:paraId="5B1850BA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DD94B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77A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377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2FE5F767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5B9A" w:rsidRPr="00BA2043" w14:paraId="33AFE1AF" w14:textId="77777777" w:rsidTr="00724F53">
        <w:tc>
          <w:tcPr>
            <w:tcW w:w="4050" w:type="dxa"/>
          </w:tcPr>
          <w:p w14:paraId="6415CC76" w14:textId="3A234370" w:rsidR="00665B9A" w:rsidRPr="00BA2043" w:rsidRDefault="00665B9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260" w:type="dxa"/>
          </w:tcPr>
          <w:p w14:paraId="3351B3FE" w14:textId="2F8A6927" w:rsidR="00665B9A" w:rsidRPr="00BA2043" w:rsidRDefault="00665B9A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072EB0B" w14:textId="06E195E2" w:rsidR="00665B9A" w:rsidRPr="00BA2043" w:rsidRDefault="00F53718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มีสมาชิกในครอบครัวของผู้ถือหุ้นรายใหญ่และกรรมการของบริษัทถือหุ้นใหญ่ทางตรงและ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67342D4D" w14:textId="77777777" w:rsidTr="00724F53">
        <w:tc>
          <w:tcPr>
            <w:tcW w:w="4050" w:type="dxa"/>
          </w:tcPr>
          <w:p w14:paraId="7D71C47F" w14:textId="5506CC79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260" w:type="dxa"/>
          </w:tcPr>
          <w:p w14:paraId="108C38BF" w14:textId="6BF0C95E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E69AD8F" w14:textId="496F8C0D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มีสมาชิกในครอบครัวของผู้ถือหุ้นรายใหญ่และกรรมการของบริษัทถือหุ้นใหญ่ทางตรงและ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0C1552A8" w14:textId="77777777" w:rsidTr="00724F53">
        <w:tc>
          <w:tcPr>
            <w:tcW w:w="4050" w:type="dxa"/>
          </w:tcPr>
          <w:p w14:paraId="523E707C" w14:textId="0BBCA617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1260" w:type="dxa"/>
          </w:tcPr>
          <w:p w14:paraId="406E1E83" w14:textId="0F6A10F0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B955CC8" w14:textId="4E500F98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F53718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มีสมาชิกในครอบครัวของกรรมการเป็นผู้ถือหุ้นรายใหญ่</w:t>
            </w:r>
          </w:p>
        </w:tc>
      </w:tr>
      <w:tr w:rsidR="00F53718" w:rsidRPr="00BA2043" w14:paraId="3B35D638" w14:textId="77777777" w:rsidTr="00724F53">
        <w:tc>
          <w:tcPr>
            <w:tcW w:w="4050" w:type="dxa"/>
          </w:tcPr>
          <w:p w14:paraId="4270D7DD" w14:textId="187E4DD5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260" w:type="dxa"/>
          </w:tcPr>
          <w:p w14:paraId="7E1617C4" w14:textId="73188F57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09ABC48" w14:textId="63D33A1A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มีกรรมการของบริษัทเป็นผู้ถือหุ้นใหญ่</w:t>
            </w:r>
            <w:r w:rsidR="004D1259">
              <w:rPr>
                <w:rFonts w:ascii="Angsana New" w:hAnsi="Angsana New" w:hint="cs"/>
                <w:sz w:val="30"/>
                <w:szCs w:val="30"/>
                <w:cs/>
              </w:rPr>
              <w:t>ทางตรงและมีกรรมการร่วมกัน</w:t>
            </w:r>
          </w:p>
        </w:tc>
      </w:tr>
      <w:tr w:rsidR="00F53718" w:rsidRPr="00BA2043" w14:paraId="6F94828D" w14:textId="77777777" w:rsidTr="00724F53">
        <w:tc>
          <w:tcPr>
            <w:tcW w:w="4050" w:type="dxa"/>
          </w:tcPr>
          <w:p w14:paraId="728933FE" w14:textId="77777777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149C80DA" w14:textId="77777777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07DC1F" w14:textId="0138E225" w:rsidR="00F53718" w:rsidRPr="00BA2043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4D125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 w:rsidR="004D125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D1259"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4C8E1BF1" w14:textId="77777777" w:rsidTr="00724F53">
        <w:tc>
          <w:tcPr>
            <w:tcW w:w="4050" w:type="dxa"/>
          </w:tcPr>
          <w:p w14:paraId="204BE5D4" w14:textId="3FF39B5D" w:rsidR="00F53718" w:rsidRPr="005326ED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กรีน สตาร์ เทคโนโลยี จำกัด</w:t>
            </w:r>
          </w:p>
        </w:tc>
        <w:tc>
          <w:tcPr>
            <w:tcW w:w="1260" w:type="dxa"/>
          </w:tcPr>
          <w:p w14:paraId="1ABCB269" w14:textId="06C74B95" w:rsidR="00F53718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415348E" w14:textId="338D1433" w:rsidR="00F53718" w:rsidRPr="00BA2043" w:rsidRDefault="004D1259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2E1F48FD" w14:textId="77777777" w:rsidTr="004D1259">
        <w:trPr>
          <w:trHeight w:val="245"/>
        </w:trPr>
        <w:tc>
          <w:tcPr>
            <w:tcW w:w="4050" w:type="dxa"/>
          </w:tcPr>
          <w:p w14:paraId="099C789F" w14:textId="0135908F" w:rsidR="00F53718" w:rsidRPr="00BA2043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260" w:type="dxa"/>
          </w:tcPr>
          <w:p w14:paraId="52CC1F16" w14:textId="103FF9BD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BD17916" w14:textId="60FAA84D" w:rsidR="00F53718" w:rsidRPr="006D6310" w:rsidRDefault="004D1259" w:rsidP="004D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4D125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7EC016DA" w14:textId="77777777" w:rsidTr="00724F53">
        <w:trPr>
          <w:trHeight w:val="1685"/>
        </w:trPr>
        <w:tc>
          <w:tcPr>
            <w:tcW w:w="4050" w:type="dxa"/>
          </w:tcPr>
          <w:p w14:paraId="166A5212" w14:textId="77777777" w:rsidR="00F53718" w:rsidRPr="00BA2043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DB4560" w14:textId="77777777" w:rsidR="00F53718" w:rsidRPr="00BA2043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EFD4BB8" w14:textId="5C9168B3" w:rsidR="00F53718" w:rsidRPr="006D6310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6D6310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  <w:p w14:paraId="02011645" w14:textId="451D4966" w:rsidR="00F53718" w:rsidRPr="00CE624C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624C">
              <w:rPr>
                <w:rFonts w:ascii="Angsana New" w:hAnsi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CE62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ทั้งนี้</w:t>
            </w:r>
            <w:r w:rsidRPr="009B71E7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รวมถึงกรรมการของ</w:t>
            </w:r>
            <w:r w:rsidRPr="009B71E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</w:t>
            </w:r>
            <w:r w:rsidRPr="009B71E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(ไม่ว่าจะทำหน้าที่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ในระดับบริหารหรือไม่)</w:t>
            </w:r>
          </w:p>
        </w:tc>
      </w:tr>
    </w:tbl>
    <w:p w14:paraId="018183B2" w14:textId="4BA4C440" w:rsidR="002602F8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0B09ABD6" w14:textId="77777777" w:rsidR="002602F8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b/>
          <w:bCs/>
          <w:sz w:val="20"/>
          <w:szCs w:val="20"/>
        </w:rPr>
        <w:br w:type="page"/>
      </w: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6"/>
        <w:gridCol w:w="1073"/>
        <w:gridCol w:w="265"/>
        <w:gridCol w:w="1083"/>
        <w:gridCol w:w="265"/>
        <w:gridCol w:w="1088"/>
      </w:tblGrid>
      <w:tr w:rsidR="00CF55E4" w:rsidRPr="00BA2043" w14:paraId="06EE2B13" w14:textId="77777777" w:rsidTr="00724F53">
        <w:trPr>
          <w:tblHeader/>
        </w:trPr>
        <w:tc>
          <w:tcPr>
            <w:tcW w:w="2233" w:type="pct"/>
          </w:tcPr>
          <w:p w14:paraId="6FB3E950" w14:textId="1EFCE184" w:rsidR="00A1049F" w:rsidRPr="00BA2043" w:rsidRDefault="009B71E7" w:rsidP="009B71E7">
            <w:pPr>
              <w:pStyle w:val="a"/>
              <w:widowControl w:val="0"/>
              <w:tabs>
                <w:tab w:val="clear" w:pos="1080"/>
              </w:tabs>
              <w:ind w:right="-110"/>
              <w:rPr>
                <w:rFonts w:ascii="Angsana New" w:hAnsi="Angsana New"/>
              </w:rPr>
            </w:pPr>
            <w:r w:rsidRPr="009B71E7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40A887D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2308F1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21ABDBF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F53" w:rsidRPr="00BA2043" w14:paraId="3AE31F8A" w14:textId="77777777" w:rsidTr="00724F53">
        <w:trPr>
          <w:tblHeader/>
        </w:trPr>
        <w:tc>
          <w:tcPr>
            <w:tcW w:w="2233" w:type="pct"/>
          </w:tcPr>
          <w:p w14:paraId="79F7247B" w14:textId="14CEDC78"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="004F608B" w:rsidRPr="004F608B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3</w:t>
            </w:r>
            <w:r w:rsidR="00570FAA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3F85D0" w14:textId="09D59BD6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 w:rsidR="000D2F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34FD2B3E" w14:textId="77777777" w:rsidR="008D2C41" w:rsidRPr="00724F5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70C994" w14:textId="33CA56D7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</w:t>
            </w:r>
            <w:r w:rsidR="00F679E5" w:rsidRPr="00724F53">
              <w:rPr>
                <w:rFonts w:ascii="Angsana New" w:hAnsi="Angsana New"/>
                <w:sz w:val="30"/>
                <w:szCs w:val="30"/>
              </w:rPr>
              <w:t>6</w:t>
            </w:r>
            <w:r w:rsidR="000D2F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54F22DB9" w14:textId="77777777" w:rsidR="008D2C41" w:rsidRPr="00724F5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9D0EEE4" w14:textId="5F1E97D8" w:rsidR="008D2C41" w:rsidRPr="00724F5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 w:rsidR="000D2F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F69951F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8A7624" w14:textId="2226E367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</w:t>
            </w:r>
            <w:r w:rsidR="00293BC9"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0D2F1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55E4" w:rsidRPr="00BA2043" w14:paraId="38545B4A" w14:textId="77777777" w:rsidTr="00724F53">
        <w:trPr>
          <w:trHeight w:val="353"/>
          <w:tblHeader/>
        </w:trPr>
        <w:tc>
          <w:tcPr>
            <w:tcW w:w="2233" w:type="pct"/>
          </w:tcPr>
          <w:p w14:paraId="363DD084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14:paraId="7C753A8E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24F53" w:rsidRPr="00BA2043" w14:paraId="33E1CF66" w14:textId="77777777" w:rsidTr="00724F53">
        <w:tc>
          <w:tcPr>
            <w:tcW w:w="2233" w:type="pct"/>
          </w:tcPr>
          <w:p w14:paraId="173EE98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392542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FB37A7D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6F0632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4D7E82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FB32F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7DF23BF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6B0D15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D2F17" w:rsidRPr="00BA2043" w14:paraId="443AF23F" w14:textId="77777777" w:rsidTr="00724F53">
        <w:trPr>
          <w:trHeight w:val="435"/>
        </w:trPr>
        <w:tc>
          <w:tcPr>
            <w:tcW w:w="2233" w:type="pct"/>
          </w:tcPr>
          <w:p w14:paraId="78DE3DB0" w14:textId="77777777" w:rsidR="000D2F17" w:rsidRPr="00BA2043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0F18DA4" w14:textId="66E68D41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DD37411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187F73" w14:textId="3AD7A9B6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DE4AD2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CE957A5" w14:textId="7C83B57C" w:rsidR="000D2F17" w:rsidRPr="00BA2043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52,556</w:t>
            </w:r>
          </w:p>
        </w:tc>
        <w:tc>
          <w:tcPr>
            <w:tcW w:w="143" w:type="pct"/>
          </w:tcPr>
          <w:p w14:paraId="5ED42A6F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6CC7D5" w14:textId="03A23EAC" w:rsidR="000D2F17" w:rsidRPr="00BA2043" w:rsidDel="008D2C41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122,096</w:t>
            </w:r>
          </w:p>
        </w:tc>
      </w:tr>
      <w:tr w:rsidR="000D2F17" w:rsidRPr="00BA2043" w14:paraId="24FF7302" w14:textId="77777777" w:rsidTr="00724F53">
        <w:trPr>
          <w:trHeight w:val="435"/>
        </w:trPr>
        <w:tc>
          <w:tcPr>
            <w:tcW w:w="2233" w:type="pct"/>
          </w:tcPr>
          <w:p w14:paraId="4710DD60" w14:textId="52C784DE" w:rsidR="000D2F17" w:rsidRPr="00BA2043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2" w:type="pct"/>
          </w:tcPr>
          <w:p w14:paraId="6D09967F" w14:textId="35C5EAAE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3DF722F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E2C4C37" w14:textId="5EDA4542" w:rsidR="000D2F17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474BD57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06089" w14:textId="59C4804E" w:rsidR="000D2F17" w:rsidRPr="00BA2043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50,900</w:t>
            </w:r>
          </w:p>
        </w:tc>
        <w:tc>
          <w:tcPr>
            <w:tcW w:w="143" w:type="pct"/>
          </w:tcPr>
          <w:p w14:paraId="06D44EE0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E29875" w14:textId="11223F5D" w:rsidR="000D2F17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332,249</w:t>
            </w:r>
          </w:p>
        </w:tc>
      </w:tr>
      <w:tr w:rsidR="000D2F17" w:rsidRPr="00BA2043" w14:paraId="5D8F01EE" w14:textId="77777777" w:rsidTr="00724F53">
        <w:trPr>
          <w:trHeight w:val="435"/>
        </w:trPr>
        <w:tc>
          <w:tcPr>
            <w:tcW w:w="2233" w:type="pct"/>
          </w:tcPr>
          <w:p w14:paraId="246C39BF" w14:textId="77777777" w:rsidR="000D2F17" w:rsidRPr="00BA2043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82" w:type="pct"/>
          </w:tcPr>
          <w:p w14:paraId="66F02C93" w14:textId="04C8D68D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6EAFB97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FC290D2" w14:textId="6F497EBE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63A8E47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F70DFEF" w14:textId="627B22AD" w:rsidR="000D2F17" w:rsidRPr="00BA2043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84B98C1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7302884" w14:textId="25AA3D86" w:rsidR="000D2F17" w:rsidRPr="00BA2043" w:rsidDel="008D2C41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29,000</w:t>
            </w:r>
          </w:p>
        </w:tc>
      </w:tr>
      <w:tr w:rsidR="000D2F17" w:rsidRPr="00BA2043" w14:paraId="70E47C8C" w14:textId="77777777" w:rsidTr="00724F53">
        <w:trPr>
          <w:trHeight w:val="435"/>
        </w:trPr>
        <w:tc>
          <w:tcPr>
            <w:tcW w:w="2233" w:type="pct"/>
          </w:tcPr>
          <w:p w14:paraId="0F7CD5BA" w14:textId="1C575DA9" w:rsidR="000D2F17" w:rsidRPr="001476BE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313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43200189" w14:textId="27DBA1B0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DE7AAC1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E7A9D" w14:textId="5EB0E380" w:rsidR="000D2F17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2C456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32CEEB" w14:textId="181908C9" w:rsidR="000D2F17" w:rsidRPr="00BA2043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993</w:t>
            </w:r>
          </w:p>
        </w:tc>
        <w:tc>
          <w:tcPr>
            <w:tcW w:w="143" w:type="pct"/>
          </w:tcPr>
          <w:p w14:paraId="4D38BF46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0EB939" w14:textId="1D43A4D2" w:rsidR="000D2F17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2,036</w:t>
            </w:r>
          </w:p>
        </w:tc>
      </w:tr>
      <w:tr w:rsidR="000D2F17" w:rsidRPr="00BA2043" w14:paraId="36A2F849" w14:textId="77777777" w:rsidTr="00724F53">
        <w:trPr>
          <w:trHeight w:val="435"/>
        </w:trPr>
        <w:tc>
          <w:tcPr>
            <w:tcW w:w="2233" w:type="pct"/>
          </w:tcPr>
          <w:p w14:paraId="5249E738" w14:textId="77777777" w:rsidR="000D2F17" w:rsidRPr="00BA2043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582" w:type="pct"/>
          </w:tcPr>
          <w:p w14:paraId="78382E6D" w14:textId="2FD694D6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E59F8B2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CA68A1F" w14:textId="1A5CB37D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C0DAFB7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41ABB0C" w14:textId="36F2E312" w:rsidR="000D2F17" w:rsidRPr="00BA2043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143" w:type="pct"/>
          </w:tcPr>
          <w:p w14:paraId="2086A4B6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699C6D" w14:textId="4FA7C9C9" w:rsidR="000D2F17" w:rsidRPr="00BA2043" w:rsidDel="008D2C41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D2F17" w:rsidRPr="00BA2043" w14:paraId="769BF66C" w14:textId="77777777" w:rsidTr="00724F53">
        <w:trPr>
          <w:trHeight w:val="435"/>
        </w:trPr>
        <w:tc>
          <w:tcPr>
            <w:tcW w:w="2233" w:type="pct"/>
          </w:tcPr>
          <w:p w14:paraId="1C0DCA58" w14:textId="169BEC45" w:rsidR="000D2F17" w:rsidRPr="00BA2043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ส่วนลดรับ</w:t>
            </w:r>
          </w:p>
        </w:tc>
        <w:tc>
          <w:tcPr>
            <w:tcW w:w="582" w:type="pct"/>
          </w:tcPr>
          <w:p w14:paraId="5818643D" w14:textId="56189C8C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ACA62EF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1423E73" w14:textId="093A99A7" w:rsidR="000D2F17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5626A29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B8FA36E" w14:textId="1EFE0926" w:rsidR="000D2F17" w:rsidRPr="00992A7D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07D6D8F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6E0BC14" w14:textId="3F3C8A3F" w:rsidR="000D2F17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0D2F17" w:rsidRPr="00BA2043" w14:paraId="70BEF5B1" w14:textId="77777777" w:rsidTr="00724F53">
        <w:trPr>
          <w:trHeight w:val="435"/>
        </w:trPr>
        <w:tc>
          <w:tcPr>
            <w:tcW w:w="2233" w:type="pct"/>
          </w:tcPr>
          <w:p w14:paraId="251BD792" w14:textId="528FBBC5" w:rsidR="000D2F17" w:rsidRPr="001476BE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582" w:type="pct"/>
          </w:tcPr>
          <w:p w14:paraId="3829C7B8" w14:textId="282559A3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5DFA2DB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F776A32" w14:textId="508F8F1E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331FAAD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F6A71A6" w14:textId="12B1C7F5" w:rsidR="000D2F17" w:rsidRPr="00992A7D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196CCFE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142F508" w14:textId="0CA58FE8" w:rsidR="000D2F17" w:rsidRPr="00BA2043" w:rsidDel="008D2C41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0D2F17" w:rsidRPr="00BA2043" w14:paraId="741E727E" w14:textId="77777777" w:rsidTr="00724F53">
        <w:tc>
          <w:tcPr>
            <w:tcW w:w="2233" w:type="pct"/>
          </w:tcPr>
          <w:p w14:paraId="68E47392" w14:textId="77777777" w:rsidR="000D2F17" w:rsidRPr="00BA2043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582" w:type="pct"/>
          </w:tcPr>
          <w:p w14:paraId="1F329403" w14:textId="3BEC7E02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265071C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EBD14" w14:textId="73B34D9A" w:rsidR="000D2F17" w:rsidRPr="00BA2043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E385E24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380558E" w14:textId="7E4EDADC" w:rsidR="000D2F17" w:rsidRPr="00BA2043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2,023</w:t>
            </w:r>
          </w:p>
        </w:tc>
        <w:tc>
          <w:tcPr>
            <w:tcW w:w="143" w:type="pct"/>
          </w:tcPr>
          <w:p w14:paraId="1D5F178F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4177CDF" w14:textId="5F5AB4E4" w:rsidR="000D2F17" w:rsidRPr="00BA2043" w:rsidDel="008D2C41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17,276</w:t>
            </w:r>
          </w:p>
        </w:tc>
      </w:tr>
      <w:tr w:rsidR="00724F53" w:rsidRPr="00AE59A5" w14:paraId="40152F1A" w14:textId="77777777" w:rsidTr="00724F53">
        <w:tc>
          <w:tcPr>
            <w:tcW w:w="2233" w:type="pct"/>
          </w:tcPr>
          <w:p w14:paraId="55C84794" w14:textId="77777777" w:rsidR="002E0EEA" w:rsidRPr="002602F8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2" w:type="pct"/>
          </w:tcPr>
          <w:p w14:paraId="7F6ECCAF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8AF4032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63EAA4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D17907B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C0E8FFB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B66D18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84148D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724F53" w:rsidRPr="00BA2043" w14:paraId="53921F7B" w14:textId="77777777" w:rsidTr="00724F53">
        <w:tc>
          <w:tcPr>
            <w:tcW w:w="2233" w:type="pct"/>
          </w:tcPr>
          <w:p w14:paraId="3D196674" w14:textId="77777777" w:rsidR="002E0EEA" w:rsidRPr="002602F8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27C50BA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631A837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A0F2C1B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1BF7C1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FC68F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8540BB3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B519371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D2F17" w:rsidRPr="00BA2043" w14:paraId="5E469886" w14:textId="77777777" w:rsidTr="00724F53">
        <w:tc>
          <w:tcPr>
            <w:tcW w:w="2233" w:type="pct"/>
          </w:tcPr>
          <w:p w14:paraId="2DA6BF04" w14:textId="77777777" w:rsidR="000D2F17" w:rsidRPr="002602F8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70FAC50E" w14:textId="4A522D7A" w:rsidR="000D2F17" w:rsidRPr="002602F8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6,250</w:t>
            </w:r>
          </w:p>
        </w:tc>
        <w:tc>
          <w:tcPr>
            <w:tcW w:w="149" w:type="pct"/>
          </w:tcPr>
          <w:p w14:paraId="5F66AAA9" w14:textId="77777777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AE09EA" w14:textId="6BC78909" w:rsidR="000D2F17" w:rsidRPr="002602F8" w:rsidDel="008D2C41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2,337</w:t>
            </w:r>
          </w:p>
        </w:tc>
        <w:tc>
          <w:tcPr>
            <w:tcW w:w="143" w:type="pct"/>
          </w:tcPr>
          <w:p w14:paraId="2FBEF46E" w14:textId="77777777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BB3F00F" w14:textId="25988054" w:rsidR="000D2F17" w:rsidRPr="002602F8" w:rsidDel="008D2C41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1,505</w:t>
            </w:r>
          </w:p>
        </w:tc>
        <w:tc>
          <w:tcPr>
            <w:tcW w:w="143" w:type="pct"/>
          </w:tcPr>
          <w:p w14:paraId="510D5B75" w14:textId="77777777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7A7E29" w14:textId="022E57E5" w:rsidR="000D2F17" w:rsidRPr="002602F8" w:rsidDel="008D2C41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</w:rPr>
              <w:t>1,087</w:t>
            </w:r>
          </w:p>
        </w:tc>
      </w:tr>
      <w:tr w:rsidR="000D2F17" w:rsidRPr="00BA2043" w14:paraId="3FFEEF77" w14:textId="77777777" w:rsidTr="00724F53">
        <w:tc>
          <w:tcPr>
            <w:tcW w:w="2233" w:type="pct"/>
          </w:tcPr>
          <w:p w14:paraId="7A93154D" w14:textId="3A6C0535" w:rsidR="000D2F17" w:rsidRPr="002602F8" w:rsidRDefault="000D2F17" w:rsidP="000D2F1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2" w:type="pct"/>
          </w:tcPr>
          <w:p w14:paraId="77A52DDF" w14:textId="4DA77098" w:rsidR="000D2F17" w:rsidRPr="002602F8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6DDAA71" w14:textId="77777777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0E07037" w14:textId="378317E5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405</w:t>
            </w:r>
          </w:p>
        </w:tc>
        <w:tc>
          <w:tcPr>
            <w:tcW w:w="143" w:type="pct"/>
          </w:tcPr>
          <w:p w14:paraId="4D3DCC8A" w14:textId="77777777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6DCACD0" w14:textId="2B9757CE" w:rsidR="000D2F17" w:rsidRPr="002602F8" w:rsidRDefault="00F07EF6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DE89DE" w14:textId="77777777" w:rsidR="000D2F17" w:rsidRPr="002602F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5BEF79" w14:textId="4A340305" w:rsidR="000D2F17" w:rsidRPr="002602F8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6710" w:rsidRPr="00BA2043" w14:paraId="244CD198" w14:textId="77777777" w:rsidTr="00724F53">
        <w:tc>
          <w:tcPr>
            <w:tcW w:w="2233" w:type="pct"/>
          </w:tcPr>
          <w:p w14:paraId="4A0747DF" w14:textId="77777777" w:rsidR="006A6710" w:rsidRPr="002602F8" w:rsidRDefault="006A6710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2" w:type="pct"/>
          </w:tcPr>
          <w:p w14:paraId="145D0AC2" w14:textId="77777777" w:rsidR="006A6710" w:rsidRPr="002602F8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07278A9" w14:textId="77777777" w:rsidR="006A6710" w:rsidRPr="002602F8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28BD079" w14:textId="77777777" w:rsidR="006A6710" w:rsidRPr="002602F8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8C98D12" w14:textId="77777777" w:rsidR="006A6710" w:rsidRPr="002602F8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735C095" w14:textId="77777777" w:rsidR="006A6710" w:rsidRPr="002602F8" w:rsidDel="008D2C41" w:rsidRDefault="006A6710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429F42F" w14:textId="77777777" w:rsidR="006A6710" w:rsidRPr="002602F8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89AA09" w14:textId="77777777" w:rsidR="006A6710" w:rsidRPr="002602F8" w:rsidDel="008D2C41" w:rsidRDefault="006A6710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4F53" w:rsidRPr="00BA2043" w14:paraId="454530A9" w14:textId="77777777" w:rsidTr="00724F53">
        <w:tc>
          <w:tcPr>
            <w:tcW w:w="2233" w:type="pct"/>
          </w:tcPr>
          <w:p w14:paraId="0579C412" w14:textId="77777777" w:rsidR="002E0EEA" w:rsidRPr="002602F8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2B63A0E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820D13B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E077BF5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2B3055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3EA0DEA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248619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3960D9" w14:textId="77777777" w:rsidR="002E0EEA" w:rsidRPr="002602F8" w:rsidDel="008D2C41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24F53" w:rsidRPr="00BA2043" w14:paraId="7A8FB7D5" w14:textId="77777777" w:rsidTr="00724F53">
        <w:tc>
          <w:tcPr>
            <w:tcW w:w="2233" w:type="pct"/>
          </w:tcPr>
          <w:p w14:paraId="0EC8F67A" w14:textId="77777777" w:rsidR="002E0EEA" w:rsidRPr="002602F8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602F8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4EA46CAD" w14:textId="6AC08FF3" w:rsidR="002E0EEA" w:rsidRPr="002602F8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1,791</w:t>
            </w:r>
          </w:p>
        </w:tc>
        <w:tc>
          <w:tcPr>
            <w:tcW w:w="149" w:type="pct"/>
          </w:tcPr>
          <w:p w14:paraId="14EA1832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AEE67D" w14:textId="6828EF6C" w:rsidR="002E0EEA" w:rsidRPr="002602F8" w:rsidRDefault="00DD70A8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2,863</w:t>
            </w:r>
          </w:p>
        </w:tc>
        <w:tc>
          <w:tcPr>
            <w:tcW w:w="143" w:type="pct"/>
          </w:tcPr>
          <w:p w14:paraId="17CD4FAF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A76B33B" w14:textId="225F07AD" w:rsidR="002E0EEA" w:rsidRPr="002602F8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3" w:type="pct"/>
          </w:tcPr>
          <w:p w14:paraId="76C6C349" w14:textId="77777777" w:rsidR="002E0EEA" w:rsidRPr="002602F8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3EB417" w14:textId="7BE9B8BC" w:rsidR="002E0EEA" w:rsidRPr="002602F8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02F8">
              <w:rPr>
                <w:rFonts w:asciiTheme="majorBidi" w:hAnsiTheme="majorBidi" w:cstheme="majorBidi"/>
                <w:sz w:val="30"/>
                <w:szCs w:val="30"/>
              </w:rPr>
              <w:t>1,713</w:t>
            </w:r>
          </w:p>
        </w:tc>
      </w:tr>
      <w:tr w:rsidR="000D2F17" w:rsidRPr="00BA2043" w14:paraId="7334201B" w14:textId="77777777" w:rsidTr="00724F53">
        <w:tc>
          <w:tcPr>
            <w:tcW w:w="2233" w:type="pct"/>
          </w:tcPr>
          <w:p w14:paraId="7B0A4383" w14:textId="77777777" w:rsidR="000D2F17" w:rsidRPr="002602F8" w:rsidRDefault="000D2F17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2" w:type="pct"/>
          </w:tcPr>
          <w:p w14:paraId="53CD0262" w14:textId="77777777" w:rsidR="000D2F17" w:rsidRPr="002602F8" w:rsidRDefault="000D2F17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AE144F0" w14:textId="77777777" w:rsidR="000D2F17" w:rsidRPr="002602F8" w:rsidRDefault="000D2F17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F1E9523" w14:textId="77777777" w:rsidR="000D2F17" w:rsidRPr="002602F8" w:rsidRDefault="000D2F17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34C338F" w14:textId="77777777" w:rsidR="000D2F17" w:rsidRPr="002602F8" w:rsidRDefault="000D2F17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62D89A" w14:textId="77777777" w:rsidR="000D2F17" w:rsidRPr="002602F8" w:rsidRDefault="000D2F17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41C7C1D" w14:textId="77777777" w:rsidR="000D2F17" w:rsidRPr="002602F8" w:rsidRDefault="000D2F17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3D23B27" w14:textId="77777777" w:rsidR="000D2F17" w:rsidRPr="002602F8" w:rsidRDefault="000D2F17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F53" w:rsidRPr="00BA2043" w14:paraId="787F95F0" w14:textId="77777777" w:rsidTr="00724F53">
        <w:tc>
          <w:tcPr>
            <w:tcW w:w="2233" w:type="pct"/>
          </w:tcPr>
          <w:p w14:paraId="768C72A4" w14:textId="77777777" w:rsidR="002E0EEA" w:rsidRPr="00BA2043" w:rsidRDefault="002E0EEA" w:rsidP="002E0EE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0516FEFC" w14:textId="77777777" w:rsidR="002E0EEA" w:rsidRPr="00BA2043" w:rsidDel="008D2C41" w:rsidRDefault="002E0EEA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E40B155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2DFF506" w14:textId="77777777" w:rsidR="002E0EEA" w:rsidRPr="00BA2043" w:rsidDel="008D2C41" w:rsidRDefault="002E0EEA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C7DDA5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8EBD29" w14:textId="77777777" w:rsidR="002E0EEA" w:rsidRPr="00BA2043" w:rsidDel="008D2C41" w:rsidRDefault="002E0EEA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8FBACE7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A25000B" w14:textId="77777777" w:rsidR="002E0EEA" w:rsidRPr="00BA2043" w:rsidDel="008D2C41" w:rsidRDefault="002E0EEA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F53" w:rsidRPr="00BA2043" w14:paraId="0B0AE8F0" w14:textId="77777777" w:rsidTr="00724F53">
        <w:tc>
          <w:tcPr>
            <w:tcW w:w="2233" w:type="pct"/>
          </w:tcPr>
          <w:p w14:paraId="51A80069" w14:textId="77777777" w:rsidR="002E0EEA" w:rsidRPr="00215C9B" w:rsidRDefault="002E0EEA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33E1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3524AF76" w14:textId="6EAF3E45" w:rsidR="002E0EEA" w:rsidRPr="00897E6D" w:rsidDel="008D2C41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48,785</w:t>
            </w:r>
          </w:p>
        </w:tc>
        <w:tc>
          <w:tcPr>
            <w:tcW w:w="149" w:type="pct"/>
          </w:tcPr>
          <w:p w14:paraId="5B6C0A3F" w14:textId="77777777" w:rsidR="002E0EEA" w:rsidRPr="00215C9B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5AD1FE8F" w14:textId="1310DB53" w:rsidR="002E0EEA" w:rsidRPr="00897E6D" w:rsidDel="008D2C41" w:rsidRDefault="00DD70A8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40,700</w:t>
            </w:r>
          </w:p>
        </w:tc>
        <w:tc>
          <w:tcPr>
            <w:tcW w:w="143" w:type="pct"/>
          </w:tcPr>
          <w:p w14:paraId="451F8E76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A92EE4" w14:textId="4402AF66" w:rsidR="002E0EEA" w:rsidRPr="00897E6D" w:rsidDel="008D2C41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21,136</w:t>
            </w:r>
          </w:p>
        </w:tc>
        <w:tc>
          <w:tcPr>
            <w:tcW w:w="143" w:type="pct"/>
          </w:tcPr>
          <w:p w14:paraId="0378BB7F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BDA25F" w14:textId="29226222" w:rsidR="002E0EEA" w:rsidRPr="00897E6D" w:rsidDel="008D2C41" w:rsidRDefault="00DD70A8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21,750</w:t>
            </w:r>
          </w:p>
        </w:tc>
      </w:tr>
      <w:tr w:rsidR="000D2F17" w:rsidRPr="00BA2043" w14:paraId="7B0AA254" w14:textId="77777777" w:rsidTr="00724F53">
        <w:tc>
          <w:tcPr>
            <w:tcW w:w="2233" w:type="pct"/>
          </w:tcPr>
          <w:p w14:paraId="45466D15" w14:textId="100A72DB" w:rsidR="000D2F17" w:rsidRPr="00D33E1D" w:rsidRDefault="000D2F17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39D3A31C" w14:textId="2305E6D4" w:rsidR="000D2F17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3,091</w:t>
            </w:r>
          </w:p>
        </w:tc>
        <w:tc>
          <w:tcPr>
            <w:tcW w:w="149" w:type="pct"/>
          </w:tcPr>
          <w:p w14:paraId="072532E8" w14:textId="77777777" w:rsidR="000D2F17" w:rsidRPr="00215C9B" w:rsidRDefault="000D2F17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391E9791" w14:textId="0C5E03D1" w:rsidR="000D2F17" w:rsidRPr="00897E6D" w:rsidRDefault="00DD70A8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2,585</w:t>
            </w:r>
          </w:p>
        </w:tc>
        <w:tc>
          <w:tcPr>
            <w:tcW w:w="143" w:type="pct"/>
          </w:tcPr>
          <w:p w14:paraId="65A972BC" w14:textId="77777777" w:rsidR="000D2F17" w:rsidRPr="00897E6D" w:rsidRDefault="000D2F17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A38711" w14:textId="398556DD" w:rsidR="000D2F17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1,799</w:t>
            </w:r>
          </w:p>
        </w:tc>
        <w:tc>
          <w:tcPr>
            <w:tcW w:w="143" w:type="pct"/>
          </w:tcPr>
          <w:p w14:paraId="0C8158D1" w14:textId="77777777" w:rsidR="000D2F17" w:rsidRPr="00897E6D" w:rsidRDefault="000D2F17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3901E5" w14:textId="6B173B65" w:rsidR="000D2F17" w:rsidRPr="00897E6D" w:rsidRDefault="00DD70A8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2,345</w:t>
            </w:r>
          </w:p>
        </w:tc>
      </w:tr>
      <w:tr w:rsidR="00724F53" w:rsidRPr="00BA2043" w14:paraId="54890D8E" w14:textId="77777777" w:rsidTr="00724F53">
        <w:tc>
          <w:tcPr>
            <w:tcW w:w="2233" w:type="pct"/>
          </w:tcPr>
          <w:p w14:paraId="3C96EB2C" w14:textId="129FFE7C" w:rsidR="002E0EEA" w:rsidRPr="00BA2043" w:rsidRDefault="000D2F17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2" w:type="pct"/>
          </w:tcPr>
          <w:p w14:paraId="04C8C25E" w14:textId="1F760187" w:rsidR="002E0EEA" w:rsidRPr="005A6F7A" w:rsidDel="008D2C41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6,304</w:t>
            </w:r>
          </w:p>
        </w:tc>
        <w:tc>
          <w:tcPr>
            <w:tcW w:w="149" w:type="pct"/>
          </w:tcPr>
          <w:p w14:paraId="24D53949" w14:textId="77777777" w:rsidR="002E0EEA" w:rsidRPr="00BA2043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0374A5" w14:textId="4B670CF2" w:rsidR="002E0EEA" w:rsidRPr="00897E6D" w:rsidDel="008D2C41" w:rsidRDefault="00DD70A8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2,446</w:t>
            </w:r>
          </w:p>
        </w:tc>
        <w:tc>
          <w:tcPr>
            <w:tcW w:w="143" w:type="pct"/>
          </w:tcPr>
          <w:p w14:paraId="569EB096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0E951BF" w14:textId="0B18A362" w:rsidR="002E0EEA" w:rsidRPr="00897E6D" w:rsidDel="008D2C41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2,514</w:t>
            </w:r>
          </w:p>
        </w:tc>
        <w:tc>
          <w:tcPr>
            <w:tcW w:w="143" w:type="pct"/>
          </w:tcPr>
          <w:p w14:paraId="31F1CB67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414FF0B" w14:textId="54060AAD" w:rsidR="002E0EEA" w:rsidRPr="00897E6D" w:rsidDel="008D2C41" w:rsidRDefault="00DD70A8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</w:tr>
      <w:tr w:rsidR="00724F53" w:rsidRPr="00004074" w14:paraId="45573459" w14:textId="77777777" w:rsidTr="00724F53">
        <w:trPr>
          <w:trHeight w:val="280"/>
        </w:trPr>
        <w:tc>
          <w:tcPr>
            <w:tcW w:w="2233" w:type="pct"/>
          </w:tcPr>
          <w:p w14:paraId="610CF8DD" w14:textId="77777777" w:rsidR="002E0EEA" w:rsidRPr="00724F53" w:rsidRDefault="002E0EEA" w:rsidP="002E0EEA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724F53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B4282D" w14:textId="60EEFE20" w:rsidR="002E0EEA" w:rsidRPr="00897E6D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58,180</w:t>
            </w:r>
          </w:p>
        </w:tc>
        <w:tc>
          <w:tcPr>
            <w:tcW w:w="149" w:type="pct"/>
          </w:tcPr>
          <w:p w14:paraId="1F7623C9" w14:textId="77777777" w:rsidR="002E0EEA" w:rsidRPr="00004074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479CE8" w14:textId="7AD2C969" w:rsidR="002E0EEA" w:rsidRPr="00897E6D" w:rsidRDefault="00DD70A8" w:rsidP="0072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45,731</w:t>
            </w:r>
          </w:p>
        </w:tc>
        <w:tc>
          <w:tcPr>
            <w:tcW w:w="143" w:type="pct"/>
          </w:tcPr>
          <w:p w14:paraId="605B1D50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2806646" w14:textId="47D18A0B" w:rsidR="002E0EEA" w:rsidRPr="00897E6D" w:rsidRDefault="00DD70A8" w:rsidP="00897E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25,449</w:t>
            </w:r>
          </w:p>
        </w:tc>
        <w:tc>
          <w:tcPr>
            <w:tcW w:w="143" w:type="pct"/>
          </w:tcPr>
          <w:p w14:paraId="32E04799" w14:textId="77777777" w:rsidR="002E0EEA" w:rsidRPr="00897E6D" w:rsidRDefault="002E0EEA" w:rsidP="002E0E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1278CF3" w14:textId="0585C4DB" w:rsidR="002E0EEA" w:rsidRPr="00897E6D" w:rsidRDefault="00DD70A8" w:rsidP="00724F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26,541</w:t>
            </w:r>
          </w:p>
        </w:tc>
      </w:tr>
    </w:tbl>
    <w:p w14:paraId="5754525B" w14:textId="65209F4C" w:rsidR="002602F8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</w:p>
    <w:p w14:paraId="2F8C0EB0" w14:textId="77777777" w:rsidR="002602F8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th-TH"/>
        </w:rPr>
      </w:pPr>
      <w:r>
        <w:rPr>
          <w:rFonts w:ascii="Angsana New" w:hAnsi="Angsana New"/>
          <w:sz w:val="20"/>
          <w:szCs w:val="20"/>
          <w:cs/>
          <w:lang w:val="th-TH"/>
        </w:rPr>
        <w:br w:type="page"/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9"/>
        <w:gridCol w:w="1169"/>
        <w:gridCol w:w="6"/>
        <w:gridCol w:w="271"/>
        <w:gridCol w:w="6"/>
        <w:gridCol w:w="1159"/>
        <w:gridCol w:w="7"/>
        <w:gridCol w:w="6"/>
        <w:gridCol w:w="273"/>
        <w:gridCol w:w="6"/>
        <w:gridCol w:w="1168"/>
        <w:gridCol w:w="26"/>
        <w:gridCol w:w="243"/>
        <w:gridCol w:w="19"/>
        <w:gridCol w:w="1136"/>
      </w:tblGrid>
      <w:tr w:rsidR="00EB002E" w:rsidRPr="00BA2043" w14:paraId="4963D916" w14:textId="77777777" w:rsidTr="009309EF">
        <w:trPr>
          <w:trHeight w:val="427"/>
          <w:tblHeader/>
        </w:trPr>
        <w:tc>
          <w:tcPr>
            <w:tcW w:w="1549" w:type="pct"/>
          </w:tcPr>
          <w:p w14:paraId="7B201382" w14:textId="13DE3F81" w:rsidR="00EB002E" w:rsidRPr="00222300" w:rsidRDefault="00222300" w:rsidP="0022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98" w:hanging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0" w:type="pct"/>
          </w:tcPr>
          <w:p w14:paraId="05F55868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6"/>
          </w:tcPr>
          <w:p w14:paraId="3D8BF55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95372" w14:textId="23603989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gridSpan w:val="2"/>
          </w:tcPr>
          <w:p w14:paraId="4D230193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pct"/>
            <w:gridSpan w:val="6"/>
          </w:tcPr>
          <w:p w14:paraId="3DC7D1E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0030FA" w14:textId="3D4FE9C4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B002E" w:rsidRPr="00BA2043" w14:paraId="4F21222E" w14:textId="77777777" w:rsidTr="009309EF">
        <w:trPr>
          <w:trHeight w:val="427"/>
          <w:tblHeader/>
        </w:trPr>
        <w:tc>
          <w:tcPr>
            <w:tcW w:w="1549" w:type="pct"/>
          </w:tcPr>
          <w:p w14:paraId="168BFAE9" w14:textId="703AE56C" w:rsidR="00EB002E" w:rsidRPr="00222300" w:rsidRDefault="00222300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0" w:type="pct"/>
          </w:tcPr>
          <w:p w14:paraId="1DC4DE8C" w14:textId="64185A4F" w:rsidR="00EB002E" w:rsidRPr="005377A0" w:rsidRDefault="00222300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7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</w:tcPr>
          <w:p w14:paraId="13256EED" w14:textId="5F133BE3" w:rsidR="00EB002E" w:rsidRPr="000D2F17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D2F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  <w:gridSpan w:val="2"/>
          </w:tcPr>
          <w:p w14:paraId="1E1D2901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BAD9F6" w14:textId="51EE8AA4" w:rsidR="00EB002E" w:rsidRPr="000D2F17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0D2F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0" w:type="pct"/>
            <w:gridSpan w:val="2"/>
          </w:tcPr>
          <w:p w14:paraId="1E48A0F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353DB1A" w14:textId="6AFBD9F5" w:rsidR="00EB002E" w:rsidRPr="000D2F17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D2F1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  <w:gridSpan w:val="2"/>
          </w:tcPr>
          <w:p w14:paraId="23095734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386328CD" w14:textId="2F3B8D4D" w:rsidR="00EB002E" w:rsidRPr="000D2F17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0D2F1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B002E" w:rsidRPr="00BA2043" w14:paraId="089E2475" w14:textId="77777777" w:rsidTr="009309EF">
        <w:trPr>
          <w:trHeight w:val="427"/>
          <w:tblHeader/>
        </w:trPr>
        <w:tc>
          <w:tcPr>
            <w:tcW w:w="1549" w:type="pct"/>
          </w:tcPr>
          <w:p w14:paraId="4529132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4A43F3C" w14:textId="359D06BD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14"/>
          </w:tcPr>
          <w:p w14:paraId="53D0B434" w14:textId="249A75C1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F53" w:rsidRPr="00BA2043" w14:paraId="101BB533" w14:textId="77777777" w:rsidTr="009309EF">
        <w:trPr>
          <w:trHeight w:val="258"/>
        </w:trPr>
        <w:tc>
          <w:tcPr>
            <w:tcW w:w="1549" w:type="pct"/>
          </w:tcPr>
          <w:p w14:paraId="6EB762B4" w14:textId="4CA7681F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14:paraId="0C528DE7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1A89CB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53251766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FF780C" w14:textId="77777777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AD55F3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C73334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4042956" w14:textId="77777777" w:rsidR="00724F53" w:rsidRPr="00BA2043" w:rsidRDefault="00724F53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2EB27ABF" w14:textId="77777777" w:rsidR="00724F53" w:rsidRPr="00BA2043" w:rsidRDefault="00724F53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02E" w:rsidRPr="00BA2043" w14:paraId="09B491C8" w14:textId="77777777" w:rsidTr="009309EF">
        <w:trPr>
          <w:trHeight w:val="258"/>
        </w:trPr>
        <w:tc>
          <w:tcPr>
            <w:tcW w:w="1549" w:type="pct"/>
          </w:tcPr>
          <w:p w14:paraId="35E94FC1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0" w:type="pct"/>
          </w:tcPr>
          <w:p w14:paraId="68E9CBB6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2A5823E" w14:textId="3C1ABDA2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2826A4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33F2E5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FA1182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7E8BA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C0875F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15160B1A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2F17" w:rsidRPr="00BA2043" w14:paraId="70B826FC" w14:textId="77777777" w:rsidTr="009309EF">
        <w:trPr>
          <w:trHeight w:val="258"/>
        </w:trPr>
        <w:tc>
          <w:tcPr>
            <w:tcW w:w="1549" w:type="pct"/>
          </w:tcPr>
          <w:p w14:paraId="6F495502" w14:textId="773CD813" w:rsidR="000D2F17" w:rsidRPr="00BA2043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490" w:type="pct"/>
          </w:tcPr>
          <w:p w14:paraId="60C7C0E5" w14:textId="77777777" w:rsidR="000D2F17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6B4F2622" w14:textId="3CA1BB1D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5676E2A8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9E22E0F" w14:textId="7FB04EB1" w:rsidR="000D2F17" w:rsidRPr="00BA2043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650DC5EC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C6ECBB8" w14:textId="4E0E6380" w:rsidR="000D2F17" w:rsidRPr="00BA2043" w:rsidRDefault="00DD70A8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1,567</w:t>
            </w:r>
          </w:p>
        </w:tc>
        <w:tc>
          <w:tcPr>
            <w:tcW w:w="145" w:type="pct"/>
            <w:gridSpan w:val="2"/>
          </w:tcPr>
          <w:p w14:paraId="218A3BA5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4F1EEEB3" w14:textId="7042048A" w:rsidR="000D2F17" w:rsidRPr="00BA2043" w:rsidRDefault="000D2F17" w:rsidP="00EE69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</w:tr>
      <w:tr w:rsidR="000D2F17" w:rsidRPr="008A2E5C" w14:paraId="200DC626" w14:textId="77777777" w:rsidTr="009309EF">
        <w:trPr>
          <w:trHeight w:val="258"/>
        </w:trPr>
        <w:tc>
          <w:tcPr>
            <w:tcW w:w="1549" w:type="pct"/>
          </w:tcPr>
          <w:p w14:paraId="0C088FC9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63BC8935" w14:textId="7047C2C9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490" w:type="pct"/>
          </w:tcPr>
          <w:p w14:paraId="30EEE62A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9428A5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52E8933D" w14:textId="05E80502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F6574F6" w14:textId="77777777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C573D60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3244C720" w14:textId="19DA69B0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397F497" w14:textId="77777777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BBCE4DF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478EEFCA" w14:textId="53369DA6" w:rsidR="00DD70A8" w:rsidRPr="008A2E5C" w:rsidRDefault="00DD70A8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5" w:type="pct"/>
            <w:gridSpan w:val="2"/>
          </w:tcPr>
          <w:p w14:paraId="5191F54B" w14:textId="77777777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5240D702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77C2113" w14:textId="1C853B0D" w:rsidR="000D2F17" w:rsidRPr="008A2E5C" w:rsidRDefault="000D2F17" w:rsidP="00EE69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50,155</w:t>
            </w:r>
          </w:p>
        </w:tc>
      </w:tr>
      <w:tr w:rsidR="000D2F17" w:rsidRPr="008A2E5C" w14:paraId="78E01112" w14:textId="77777777" w:rsidTr="009309EF">
        <w:trPr>
          <w:trHeight w:val="258"/>
        </w:trPr>
        <w:tc>
          <w:tcPr>
            <w:tcW w:w="1549" w:type="pct"/>
          </w:tcPr>
          <w:p w14:paraId="0E139DC7" w14:textId="68C134D5" w:rsidR="000D2F17" w:rsidRPr="00BA2043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490" w:type="pct"/>
          </w:tcPr>
          <w:p w14:paraId="21989D15" w14:textId="77777777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6CEF489" w14:textId="3114C0A5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7C8817AA" w14:textId="77777777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C00C42E" w14:textId="2A8370C4" w:rsidR="000D2F17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472D016" w14:textId="77777777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3A59863" w14:textId="714ABC19" w:rsidR="000D2F17" w:rsidRPr="008A2E5C" w:rsidRDefault="00DD70A8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52D3D0E0" w14:textId="77777777" w:rsidR="000D2F17" w:rsidRPr="008A2E5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14:paraId="23010315" w14:textId="621E183B" w:rsidR="000D2F17" w:rsidRPr="006C47D9" w:rsidRDefault="000D2F17" w:rsidP="00EE69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1,444</w:t>
            </w:r>
          </w:p>
        </w:tc>
      </w:tr>
      <w:tr w:rsidR="000D2F17" w:rsidRPr="00BA2043" w14:paraId="0C3BF306" w14:textId="77777777" w:rsidTr="009309EF">
        <w:trPr>
          <w:trHeight w:val="258"/>
        </w:trPr>
        <w:tc>
          <w:tcPr>
            <w:tcW w:w="1549" w:type="pct"/>
          </w:tcPr>
          <w:p w14:paraId="1D516264" w14:textId="78A38396" w:rsidR="000D2F17" w:rsidRPr="00B308AC" w:rsidRDefault="000D2F17" w:rsidP="000D2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23E5DA8" w14:textId="2B56A2DB" w:rsidR="000D2F17" w:rsidRPr="00A34587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384DD9" w14:textId="042F4626" w:rsidR="000D2F17" w:rsidRPr="00113B48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490F6E86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0FEBB6" w14:textId="52C30FB5" w:rsidR="000D2F17" w:rsidRPr="00BA2043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DD28793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A7DFF5" w14:textId="197B390E" w:rsidR="000D2F17" w:rsidRPr="00BA2043" w:rsidRDefault="00DD70A8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1,867</w:t>
            </w:r>
          </w:p>
        </w:tc>
        <w:tc>
          <w:tcPr>
            <w:tcW w:w="145" w:type="pct"/>
            <w:gridSpan w:val="2"/>
          </w:tcPr>
          <w:p w14:paraId="43476D68" w14:textId="77777777" w:rsidR="000D2F17" w:rsidRPr="00BA2043" w:rsidRDefault="000D2F17" w:rsidP="000D2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3CF97D" w14:textId="5876FBF9" w:rsidR="000D2F17" w:rsidRPr="00BA2043" w:rsidRDefault="000D2F17" w:rsidP="000D2F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55,483</w:t>
            </w:r>
          </w:p>
        </w:tc>
      </w:tr>
      <w:tr w:rsidR="00395F75" w:rsidRPr="00335AA5" w14:paraId="3D889200" w14:textId="77777777" w:rsidTr="009309EF">
        <w:trPr>
          <w:trHeight w:val="258"/>
        </w:trPr>
        <w:tc>
          <w:tcPr>
            <w:tcW w:w="2039" w:type="pct"/>
            <w:gridSpan w:val="2"/>
          </w:tcPr>
          <w:p w14:paraId="66080B32" w14:textId="77777777" w:rsidR="00395F75" w:rsidRPr="007264AE" w:rsidRDefault="00395F75" w:rsidP="00395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5DA2640A" w14:textId="77777777" w:rsidR="00395F75" w:rsidRPr="007264AE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9E4BC88" w14:textId="77777777" w:rsidR="00395F75" w:rsidRPr="007264AE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172192A3" w14:textId="77777777" w:rsidR="00395F75" w:rsidRPr="007264AE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7E0339E6" w14:textId="77777777" w:rsidR="00395F75" w:rsidRPr="007264AE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5CD11FB8" w14:textId="77777777" w:rsidR="00395F75" w:rsidRPr="007264AE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5DBAB6B9" w14:textId="77777777" w:rsidR="00395F75" w:rsidRPr="007264AE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gridSpan w:val="2"/>
          </w:tcPr>
          <w:p w14:paraId="5F00D216" w14:textId="77777777" w:rsidR="00395F75" w:rsidRPr="007264AE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5F75" w:rsidRPr="00335AA5" w14:paraId="3D77B7D2" w14:textId="77777777" w:rsidTr="009309EF">
        <w:trPr>
          <w:trHeight w:val="258"/>
        </w:trPr>
        <w:tc>
          <w:tcPr>
            <w:tcW w:w="2039" w:type="pct"/>
            <w:gridSpan w:val="2"/>
          </w:tcPr>
          <w:p w14:paraId="33EE1FEA" w14:textId="5997130D" w:rsidR="00395F75" w:rsidRPr="00395F75" w:rsidRDefault="00395F75" w:rsidP="00395F7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95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3" w:type="pct"/>
            <w:gridSpan w:val="2"/>
          </w:tcPr>
          <w:p w14:paraId="514B2C46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BEE5238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0D5118D" w14:textId="77777777" w:rsidR="00395F75" w:rsidRPr="00E07FCB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590F1494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295611C" w14:textId="77777777" w:rsidR="00395F75" w:rsidRPr="00E07FCB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BB45DE" w14:textId="77777777" w:rsidR="00395F75" w:rsidRPr="006C6F9F" w:rsidRDefault="00395F75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6740F31" w14:textId="77777777" w:rsidR="00395F75" w:rsidRPr="006C6F9F" w:rsidRDefault="00395F75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FCB" w:rsidRPr="00335AA5" w14:paraId="6F4DD3D1" w14:textId="77777777" w:rsidTr="009309EF">
        <w:trPr>
          <w:trHeight w:val="258"/>
        </w:trPr>
        <w:tc>
          <w:tcPr>
            <w:tcW w:w="2039" w:type="pct"/>
            <w:gridSpan w:val="2"/>
          </w:tcPr>
          <w:p w14:paraId="1D16427A" w14:textId="2B9C3285" w:rsidR="00E07FCB" w:rsidRPr="00335AA5" w:rsidRDefault="00E01739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  <w:gridSpan w:val="2"/>
          </w:tcPr>
          <w:p w14:paraId="7A00F365" w14:textId="04E8F951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18668EC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C73E9B1" w14:textId="672D8BD1"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5D921D7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5F3F65E" w14:textId="5959B9AD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3F5601" w14:textId="77777777" w:rsidR="00E07FCB" w:rsidRPr="006C6F9F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7D346BF" w14:textId="6234F923" w:rsidR="00E07FCB" w:rsidRPr="006C6F9F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56AB" w:rsidRPr="00335AA5" w14:paraId="167EB1AB" w14:textId="77777777" w:rsidTr="009309EF">
        <w:trPr>
          <w:trHeight w:val="258"/>
        </w:trPr>
        <w:tc>
          <w:tcPr>
            <w:tcW w:w="2039" w:type="pct"/>
            <w:gridSpan w:val="2"/>
          </w:tcPr>
          <w:p w14:paraId="2C6093A0" w14:textId="341F810E" w:rsidR="00C056AB" w:rsidRPr="000D2F17" w:rsidRDefault="00DD70A8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3" w:type="pct"/>
            <w:gridSpan w:val="2"/>
          </w:tcPr>
          <w:p w14:paraId="100C3C04" w14:textId="4B28D2C1" w:rsidR="00C056AB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672598" w14:textId="77777777" w:rsidR="00C056AB" w:rsidRPr="00E07FCB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19FE47" w14:textId="08B099FA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03CBD44" w14:textId="77777777" w:rsidR="00C056AB" w:rsidRPr="00E07FCB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5359A85" w14:textId="4FCB73DD" w:rsidR="00C056A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131" w:type="pct"/>
          </w:tcPr>
          <w:p w14:paraId="7475985C" w14:textId="77777777" w:rsidR="00C056AB" w:rsidRPr="006C6F9F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E62FC87" w14:textId="2D75DBD6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64AE" w:rsidRPr="00335AA5" w14:paraId="48CA878C" w14:textId="77777777" w:rsidTr="009309EF">
        <w:trPr>
          <w:trHeight w:val="258"/>
        </w:trPr>
        <w:tc>
          <w:tcPr>
            <w:tcW w:w="2039" w:type="pct"/>
            <w:gridSpan w:val="2"/>
          </w:tcPr>
          <w:p w14:paraId="4E4F4D86" w14:textId="3429FCF4" w:rsidR="007264AE" w:rsidRPr="00567E63" w:rsidRDefault="007264AE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264AE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633" w:type="pct"/>
            <w:gridSpan w:val="2"/>
          </w:tcPr>
          <w:p w14:paraId="535DEA37" w14:textId="49D9DB5B" w:rsidR="007264AE" w:rsidRDefault="007264AE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54EF2655" w14:textId="77777777" w:rsidR="007264AE" w:rsidRPr="00E07FCB" w:rsidRDefault="007264AE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759E695C" w14:textId="45C10D2C" w:rsidR="007264AE" w:rsidRDefault="007264AE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593CF07F" w14:textId="77777777" w:rsidR="007264AE" w:rsidRPr="00E07FCB" w:rsidRDefault="007264AE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1E31E91" w14:textId="52E17A8A" w:rsidR="007264AE" w:rsidRDefault="007264AE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131" w:type="pct"/>
          </w:tcPr>
          <w:p w14:paraId="51185FC4" w14:textId="77777777" w:rsidR="007264AE" w:rsidRPr="006C6F9F" w:rsidRDefault="007264AE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F1EB9CC" w14:textId="2F26DCBF" w:rsidR="007264AE" w:rsidRDefault="007264AE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56AB" w:rsidRPr="00335AA5" w14:paraId="401B4629" w14:textId="77777777" w:rsidTr="009309EF">
        <w:trPr>
          <w:trHeight w:val="258"/>
        </w:trPr>
        <w:tc>
          <w:tcPr>
            <w:tcW w:w="2039" w:type="pct"/>
            <w:gridSpan w:val="2"/>
          </w:tcPr>
          <w:p w14:paraId="73F76137" w14:textId="77777777" w:rsidR="00C056AB" w:rsidRPr="007264AE" w:rsidRDefault="00C056AB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7459600E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6FAA4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238A1B4E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04463BE2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1573F797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CEE0EF6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gridSpan w:val="2"/>
          </w:tcPr>
          <w:p w14:paraId="73C0A232" w14:textId="77777777" w:rsidR="00C056AB" w:rsidRPr="007264AE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70A8" w:rsidRPr="00335AA5" w14:paraId="0C34199B" w14:textId="77777777" w:rsidTr="009309EF">
        <w:trPr>
          <w:trHeight w:val="258"/>
        </w:trPr>
        <w:tc>
          <w:tcPr>
            <w:tcW w:w="2039" w:type="pct"/>
            <w:gridSpan w:val="2"/>
          </w:tcPr>
          <w:p w14:paraId="08819659" w14:textId="2A7779AF" w:rsidR="00DD70A8" w:rsidRPr="00007F50" w:rsidRDefault="00DD70A8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3" w:type="pct"/>
            <w:gridSpan w:val="2"/>
          </w:tcPr>
          <w:p w14:paraId="6E718A6E" w14:textId="77777777" w:rsidR="00DD70A8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D87D59" w14:textId="77777777" w:rsidR="00DD70A8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4D7BA6" w14:textId="77777777" w:rsidR="00DD70A8" w:rsidRDefault="00DD70A8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78D719C" w14:textId="77777777" w:rsidR="00DD70A8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84C5381" w14:textId="77777777" w:rsidR="00DD70A8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32C2992" w14:textId="77777777" w:rsidR="00DD70A8" w:rsidRPr="006C6F9F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043983D" w14:textId="77777777" w:rsidR="00DD70A8" w:rsidRDefault="00DD70A8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70A8" w:rsidRPr="00335AA5" w14:paraId="2E4C14C6" w14:textId="77777777" w:rsidTr="009309EF">
        <w:trPr>
          <w:trHeight w:val="258"/>
        </w:trPr>
        <w:tc>
          <w:tcPr>
            <w:tcW w:w="2039" w:type="pct"/>
            <w:gridSpan w:val="2"/>
          </w:tcPr>
          <w:p w14:paraId="45C700B0" w14:textId="72DC361C" w:rsidR="00DD70A8" w:rsidRPr="00DD70A8" w:rsidRDefault="00DD70A8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D70A8">
              <w:rPr>
                <w:rFonts w:ascii="Angsana New" w:hAnsi="Angsana New" w:hint="cs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633" w:type="pct"/>
            <w:gridSpan w:val="2"/>
          </w:tcPr>
          <w:p w14:paraId="7E722E4F" w14:textId="346F533C" w:rsidR="00DD70A8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9" w:type="pct"/>
            <w:gridSpan w:val="2"/>
          </w:tcPr>
          <w:p w14:paraId="7D678CC0" w14:textId="77777777" w:rsidR="00DD70A8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88F8BED" w14:textId="0514BDCC" w:rsidR="00DD70A8" w:rsidRDefault="00DD70A8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5F7C56A" w14:textId="77777777" w:rsidR="00DD70A8" w:rsidRPr="00E07FCB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D5D1D79" w14:textId="2DD90515" w:rsidR="00DD70A8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1" w:type="pct"/>
          </w:tcPr>
          <w:p w14:paraId="484053A5" w14:textId="77777777" w:rsidR="00DD70A8" w:rsidRPr="006C6F9F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6D5AC9E" w14:textId="07C1E4B3" w:rsidR="00DD70A8" w:rsidRDefault="00DD70A8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70A8" w:rsidRPr="00335AA5" w14:paraId="587008B5" w14:textId="77777777" w:rsidTr="009309EF">
        <w:trPr>
          <w:trHeight w:val="258"/>
        </w:trPr>
        <w:tc>
          <w:tcPr>
            <w:tcW w:w="2039" w:type="pct"/>
            <w:gridSpan w:val="2"/>
          </w:tcPr>
          <w:p w14:paraId="37C5AE92" w14:textId="77777777" w:rsidR="00DD70A8" w:rsidRPr="007264AE" w:rsidRDefault="00DD70A8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35C6EB2F" w14:textId="77777777" w:rsidR="00DD70A8" w:rsidRPr="007264AE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B39433E" w14:textId="77777777" w:rsidR="00DD70A8" w:rsidRPr="007264AE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4ED55AD8" w14:textId="77777777" w:rsidR="00DD70A8" w:rsidRPr="007264AE" w:rsidRDefault="00DD70A8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6A0AE895" w14:textId="77777777" w:rsidR="00DD70A8" w:rsidRPr="007264AE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3F898D59" w14:textId="77777777" w:rsidR="00DD70A8" w:rsidRPr="007264AE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B00546B" w14:textId="77777777" w:rsidR="00DD70A8" w:rsidRPr="007264AE" w:rsidRDefault="00DD70A8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1" w:type="pct"/>
            <w:gridSpan w:val="2"/>
          </w:tcPr>
          <w:p w14:paraId="76B3527A" w14:textId="77777777" w:rsidR="00DD70A8" w:rsidRPr="007264AE" w:rsidRDefault="00DD70A8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056AB" w:rsidRPr="00335AA5" w14:paraId="44A2C3FF" w14:textId="77777777" w:rsidTr="009309EF">
        <w:trPr>
          <w:trHeight w:val="258"/>
        </w:trPr>
        <w:tc>
          <w:tcPr>
            <w:tcW w:w="2039" w:type="pct"/>
            <w:gridSpan w:val="2"/>
          </w:tcPr>
          <w:p w14:paraId="259A9DED" w14:textId="680D1142" w:rsidR="00C056AB" w:rsidRPr="00335AA5" w:rsidRDefault="00C056AB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37A95DA5" w14:textId="2572C32E" w:rsidR="00C056AB" w:rsidRPr="00E07FCB" w:rsidRDefault="00A97FD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9" w:type="pct"/>
            <w:gridSpan w:val="2"/>
          </w:tcPr>
          <w:p w14:paraId="777A66E5" w14:textId="77777777" w:rsidR="00C056AB" w:rsidRPr="00E07FCB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</w:tcPr>
          <w:p w14:paraId="2DCA44DF" w14:textId="3D7B9750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50" w:type="pct"/>
            <w:gridSpan w:val="2"/>
          </w:tcPr>
          <w:p w14:paraId="43C0E538" w14:textId="77777777" w:rsidR="00C056AB" w:rsidRPr="00E07FCB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A2676C0" w14:textId="066C0169" w:rsidR="00C056AB" w:rsidRDefault="00A97FDB" w:rsidP="00EE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31" w:type="pct"/>
          </w:tcPr>
          <w:p w14:paraId="10A682B0" w14:textId="77777777" w:rsidR="00C056AB" w:rsidRPr="006C6F9F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14:paraId="5EF052BB" w14:textId="57716DC3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C056AB" w:rsidRPr="00335AA5" w14:paraId="112079CB" w14:textId="77777777" w:rsidTr="009309EF">
        <w:trPr>
          <w:trHeight w:val="258"/>
        </w:trPr>
        <w:tc>
          <w:tcPr>
            <w:tcW w:w="2039" w:type="pct"/>
            <w:gridSpan w:val="2"/>
          </w:tcPr>
          <w:p w14:paraId="17C3EF3E" w14:textId="77777777" w:rsidR="00C056AB" w:rsidRPr="00335AA5" w:rsidRDefault="00C056AB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BDC9CE" w14:textId="42FCDE7E" w:rsidR="00C056AB" w:rsidRPr="00113B48" w:rsidRDefault="00A97FD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149" w:type="pct"/>
            <w:gridSpan w:val="2"/>
          </w:tcPr>
          <w:p w14:paraId="55F3CB16" w14:textId="77777777" w:rsidR="00C056AB" w:rsidRPr="00E07FCB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C2F060" w14:textId="4D981DF5" w:rsidR="00C056AB" w:rsidRPr="00E07FC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150" w:type="pct"/>
            <w:gridSpan w:val="2"/>
          </w:tcPr>
          <w:p w14:paraId="458C3D22" w14:textId="77777777" w:rsidR="00C056AB" w:rsidRPr="00E07FCB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22C47" w14:textId="10B78455" w:rsidR="00C056AB" w:rsidRPr="00E07FCB" w:rsidRDefault="007264AE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A97F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</w:t>
            </w:r>
          </w:p>
        </w:tc>
        <w:tc>
          <w:tcPr>
            <w:tcW w:w="131" w:type="pct"/>
          </w:tcPr>
          <w:p w14:paraId="44395AFD" w14:textId="77777777" w:rsidR="00C056AB" w:rsidRPr="00335AA5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4626A" w14:textId="738002E7" w:rsidR="00C056AB" w:rsidRPr="00335AA5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</w:tr>
      <w:tr w:rsidR="00395F75" w:rsidRPr="00BA2043" w14:paraId="30432DC9" w14:textId="77777777" w:rsidTr="009309EF">
        <w:tc>
          <w:tcPr>
            <w:tcW w:w="2039" w:type="pct"/>
            <w:gridSpan w:val="2"/>
          </w:tcPr>
          <w:p w14:paraId="796A9D80" w14:textId="77777777" w:rsidR="00395F75" w:rsidRPr="007264AE" w:rsidRDefault="00395F75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0A292D84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68C3D7B9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C37CBF1" w14:textId="77777777" w:rsidR="00395F75" w:rsidRPr="007264AE" w:rsidRDefault="00395F75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  <w:gridSpan w:val="3"/>
          </w:tcPr>
          <w:p w14:paraId="4397C06E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2FBE1AAC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2B1202BD" w14:textId="77777777" w:rsidR="00395F75" w:rsidRPr="007264AE" w:rsidRDefault="00395F75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</w:tcPr>
          <w:p w14:paraId="6CFFE6B9" w14:textId="77777777" w:rsidR="00395F75" w:rsidRPr="007264AE" w:rsidRDefault="00395F75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044AE" w:rsidRPr="00BA2043" w14:paraId="3F1BF901" w14:textId="77777777" w:rsidTr="009309EF">
        <w:trPr>
          <w:trHeight w:val="258"/>
        </w:trPr>
        <w:tc>
          <w:tcPr>
            <w:tcW w:w="2039" w:type="pct"/>
            <w:gridSpan w:val="2"/>
          </w:tcPr>
          <w:p w14:paraId="7C9944F7" w14:textId="099951B6" w:rsidR="005044AE" w:rsidRPr="00395F75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45638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1EF7A8A6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1E0DB7F5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F56E8B4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142A0BCC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2C1352C0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C5A47B8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7E51FC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44AE" w:rsidRPr="00BA2043" w14:paraId="5B904A9C" w14:textId="77777777" w:rsidTr="009309EF">
        <w:trPr>
          <w:trHeight w:val="258"/>
        </w:trPr>
        <w:tc>
          <w:tcPr>
            <w:tcW w:w="2039" w:type="pct"/>
            <w:gridSpan w:val="2"/>
          </w:tcPr>
          <w:p w14:paraId="2F2C67A4" w14:textId="7BBDAD01" w:rsidR="005044AE" w:rsidRPr="00395F75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590D4F8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047187E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28370EB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778FA45C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CA15814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4BCDE71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CAE7376" w14:textId="77777777" w:rsidR="005044AE" w:rsidRPr="00BA2043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44AE" w:rsidRPr="00BA2043" w14:paraId="14A60823" w14:textId="77777777" w:rsidTr="009309EF">
        <w:trPr>
          <w:trHeight w:val="258"/>
        </w:trPr>
        <w:tc>
          <w:tcPr>
            <w:tcW w:w="2039" w:type="pct"/>
            <w:gridSpan w:val="2"/>
          </w:tcPr>
          <w:p w14:paraId="498B2D38" w14:textId="286EB9E0" w:rsidR="005044AE" w:rsidRPr="00395F75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0" w:type="pct"/>
          </w:tcPr>
          <w:p w14:paraId="7B52A26B" w14:textId="2BAA3C9E" w:rsidR="005044AE" w:rsidRPr="00456386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2C2DE459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779DFF5F" w14:textId="14ECBFA8" w:rsidR="005044AE" w:rsidRPr="00BA2043" w:rsidRDefault="005044AE" w:rsidP="005044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3"/>
          </w:tcPr>
          <w:p w14:paraId="035AE5F0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133D691" w14:textId="6D35F34C" w:rsidR="005044AE" w:rsidRPr="00456386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CBB6339" w14:textId="77777777" w:rsidR="005044AE" w:rsidRPr="00BA2043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BDA66C9" w14:textId="5E8913FE" w:rsidR="005044AE" w:rsidRPr="00BA2043" w:rsidRDefault="00C056AB" w:rsidP="00EE69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13,125</w:t>
            </w:r>
          </w:p>
        </w:tc>
      </w:tr>
      <w:tr w:rsidR="005044AE" w:rsidRPr="005044AE" w14:paraId="53F89B2E" w14:textId="77777777" w:rsidTr="009309EF">
        <w:trPr>
          <w:trHeight w:val="258"/>
        </w:trPr>
        <w:tc>
          <w:tcPr>
            <w:tcW w:w="2039" w:type="pct"/>
            <w:gridSpan w:val="2"/>
          </w:tcPr>
          <w:p w14:paraId="0C16C7CD" w14:textId="77777777" w:rsidR="005044AE" w:rsidRPr="007264AE" w:rsidRDefault="005044AE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60FBAC75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3213EC0E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4153AFF9" w14:textId="77777777" w:rsidR="005044AE" w:rsidRPr="004B39AD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  <w:gridSpan w:val="3"/>
          </w:tcPr>
          <w:p w14:paraId="4292C9F6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145AA86E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74FC3111" w14:textId="77777777" w:rsidR="005044AE" w:rsidRPr="004B39AD" w:rsidRDefault="005044AE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</w:tcPr>
          <w:p w14:paraId="09F3405B" w14:textId="77777777" w:rsidR="005044AE" w:rsidRPr="004B39AD" w:rsidRDefault="005044AE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56386" w:rsidRPr="00BA2043" w14:paraId="055ED405" w14:textId="77777777" w:rsidTr="009309EF">
        <w:trPr>
          <w:trHeight w:val="258"/>
        </w:trPr>
        <w:tc>
          <w:tcPr>
            <w:tcW w:w="2039" w:type="pct"/>
            <w:gridSpan w:val="2"/>
          </w:tcPr>
          <w:p w14:paraId="1286EE1B" w14:textId="00A43AAE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30" w:type="pct"/>
          </w:tcPr>
          <w:p w14:paraId="5D694159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9FCCE5F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285E096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4505BEAC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870A0B5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3D1F98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95E653F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386" w:rsidRPr="00BA2043" w14:paraId="7C665A86" w14:textId="77777777" w:rsidTr="009309EF">
        <w:trPr>
          <w:trHeight w:val="258"/>
        </w:trPr>
        <w:tc>
          <w:tcPr>
            <w:tcW w:w="2039" w:type="pct"/>
            <w:gridSpan w:val="2"/>
          </w:tcPr>
          <w:p w14:paraId="21F864C9" w14:textId="1209D381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13F49DC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4016AC5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569C5FB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05DD13CA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D4CEB8D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AF5386B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82438E" w14:textId="77777777" w:rsidR="00456386" w:rsidRPr="00BA2043" w:rsidRDefault="0045638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7FDB" w:rsidRPr="00BA2043" w14:paraId="727C12B3" w14:textId="77777777" w:rsidTr="009309EF">
        <w:trPr>
          <w:trHeight w:val="258"/>
        </w:trPr>
        <w:tc>
          <w:tcPr>
            <w:tcW w:w="2039" w:type="pct"/>
            <w:gridSpan w:val="2"/>
          </w:tcPr>
          <w:p w14:paraId="4AC19B19" w14:textId="77777777" w:rsidR="00A97FDB" w:rsidRDefault="00A97FDB" w:rsidP="00A9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159E00C0" w14:textId="0067E6A7" w:rsidR="00A97FDB" w:rsidRPr="00567E63" w:rsidRDefault="00A97FDB" w:rsidP="00A9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4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0" w:type="pct"/>
          </w:tcPr>
          <w:p w14:paraId="68723444" w14:textId="77777777" w:rsidR="00A97FDB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8F79AC" w14:textId="004BF417" w:rsidR="00A97FDB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3BB6F7" w14:textId="77777777" w:rsidR="00A97FDB" w:rsidRPr="00BA2043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19F12EC" w14:textId="77777777" w:rsidR="00A97FDB" w:rsidRDefault="00A97FDB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4DE708C2" w14:textId="3EA5B9C8" w:rsidR="00A97FDB" w:rsidRPr="00A97FDB" w:rsidRDefault="00A97FDB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3"/>
          </w:tcPr>
          <w:p w14:paraId="3347CAF3" w14:textId="77777777" w:rsidR="00A97FDB" w:rsidRPr="00BA2043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4F50BA9" w14:textId="77777777" w:rsidR="00A97FDB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441A943" w14:textId="27CD4676" w:rsidR="00A97FDB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46075923" w14:textId="77777777" w:rsidR="00A97FDB" w:rsidRPr="00BA2043" w:rsidRDefault="00A97FD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09D59B8" w14:textId="77777777" w:rsidR="00A97FDB" w:rsidRDefault="00A97FDB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2F37FD7" w14:textId="2F879FBE" w:rsidR="00A97FDB" w:rsidRDefault="00A97FDB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386" w:rsidRPr="00BA2043" w14:paraId="1E77004C" w14:textId="77777777" w:rsidTr="009309EF">
        <w:trPr>
          <w:trHeight w:val="258"/>
        </w:trPr>
        <w:tc>
          <w:tcPr>
            <w:tcW w:w="2039" w:type="pct"/>
            <w:gridSpan w:val="2"/>
          </w:tcPr>
          <w:p w14:paraId="7DABD2DE" w14:textId="787082FD" w:rsidR="00456386" w:rsidRPr="00395F75" w:rsidRDefault="00456386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3C58928" w14:textId="1A9D780A" w:rsidR="00456386" w:rsidRPr="00456386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0C2B9CC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002A1839" w14:textId="31CCD894" w:rsidR="00456386" w:rsidRPr="00BA2043" w:rsidRDefault="00456386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</w:tcPr>
          <w:p w14:paraId="69EFF056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14:paraId="34E404D6" w14:textId="163C131D" w:rsidR="00456386" w:rsidRPr="00456386" w:rsidRDefault="00C056AB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2A9A55B1" w14:textId="77777777" w:rsidR="00456386" w:rsidRPr="00BA2043" w:rsidRDefault="00456386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DD639DE" w14:textId="0444FBE8" w:rsidR="00456386" w:rsidRPr="00BA2043" w:rsidRDefault="00C056AB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2602F8" w:rsidRPr="00BA2043" w14:paraId="684B48E8" w14:textId="77777777" w:rsidTr="009309EF">
        <w:trPr>
          <w:trHeight w:val="258"/>
        </w:trPr>
        <w:tc>
          <w:tcPr>
            <w:tcW w:w="2039" w:type="pct"/>
            <w:gridSpan w:val="2"/>
          </w:tcPr>
          <w:p w14:paraId="2CF9801B" w14:textId="405C93A9" w:rsidR="002602F8" w:rsidRPr="00567E63" w:rsidRDefault="002602F8" w:rsidP="00395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AB45862" w14:textId="662F3542" w:rsidR="002602F8" w:rsidRPr="002602F8" w:rsidRDefault="002602F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0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73AF99DD" w14:textId="77777777" w:rsidR="002602F8" w:rsidRPr="002602F8" w:rsidRDefault="002602F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AEB3A3" w14:textId="3C1B143F" w:rsidR="002602F8" w:rsidRPr="002602F8" w:rsidRDefault="002602F8" w:rsidP="0045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0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3"/>
          </w:tcPr>
          <w:p w14:paraId="732E53E5" w14:textId="77777777" w:rsidR="002602F8" w:rsidRPr="002602F8" w:rsidRDefault="002602F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5576AB" w14:textId="75E4849C" w:rsidR="002602F8" w:rsidRPr="002602F8" w:rsidRDefault="002602F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60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10B66F57" w14:textId="77777777" w:rsidR="002602F8" w:rsidRPr="002602F8" w:rsidRDefault="002602F8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1DA21B1" w14:textId="1B4C17C0" w:rsidR="002602F8" w:rsidRPr="002602F8" w:rsidRDefault="002602F8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2F8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</w:tr>
      <w:tr w:rsidR="00285609" w:rsidRPr="00BA2043" w14:paraId="79D2DE80" w14:textId="77777777" w:rsidTr="009309EF">
        <w:trPr>
          <w:trHeight w:val="258"/>
        </w:trPr>
        <w:tc>
          <w:tcPr>
            <w:tcW w:w="2039" w:type="pct"/>
            <w:gridSpan w:val="2"/>
          </w:tcPr>
          <w:p w14:paraId="4640FD9D" w14:textId="218F22BB" w:rsidR="00285609" w:rsidRPr="00395F75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464E5A9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6F5EB3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34D2B5D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22858A3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81359DB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6B218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F1A1A4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85609" w:rsidRPr="00BA2043" w14:paraId="6C75DA04" w14:textId="77777777" w:rsidTr="009309EF">
        <w:trPr>
          <w:trHeight w:val="258"/>
        </w:trPr>
        <w:tc>
          <w:tcPr>
            <w:tcW w:w="2039" w:type="pct"/>
            <w:gridSpan w:val="2"/>
          </w:tcPr>
          <w:p w14:paraId="1A5190B7" w14:textId="4D72FC78" w:rsidR="00285609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6298AA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2B82DA3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EBB9651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6D825B9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CFFC81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BAB9197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FFD1E07" w14:textId="77777777" w:rsidR="00285609" w:rsidRPr="00BA2043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56AB" w:rsidRPr="00BA2043" w14:paraId="23A216FC" w14:textId="77777777" w:rsidTr="009309EF">
        <w:trPr>
          <w:trHeight w:val="258"/>
        </w:trPr>
        <w:tc>
          <w:tcPr>
            <w:tcW w:w="2039" w:type="pct"/>
            <w:gridSpan w:val="2"/>
          </w:tcPr>
          <w:p w14:paraId="07C37221" w14:textId="77777777" w:rsidR="00C056AB" w:rsidRPr="00E657DC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0" w:type="pct"/>
          </w:tcPr>
          <w:p w14:paraId="6FFE1096" w14:textId="542E48DC" w:rsidR="00C056AB" w:rsidRDefault="00A97FD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  <w:tc>
          <w:tcPr>
            <w:tcW w:w="149" w:type="pct"/>
            <w:gridSpan w:val="2"/>
          </w:tcPr>
          <w:p w14:paraId="00CF37F7" w14:textId="77777777" w:rsidR="00C056AB" w:rsidRPr="00BA2043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8A2C0BE" w14:textId="4BB0B780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</w:tcPr>
          <w:p w14:paraId="06C913D7" w14:textId="77777777" w:rsidR="00C056AB" w:rsidRPr="00BA2043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B0AE3C6" w14:textId="2B617D4F" w:rsidR="00C056AB" w:rsidRDefault="00A97FD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1" w:type="pct"/>
            <w:gridSpan w:val="2"/>
          </w:tcPr>
          <w:p w14:paraId="1BD1221F" w14:textId="77777777" w:rsidR="00C056AB" w:rsidRPr="00BA2043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116D2CF" w14:textId="67D5A054" w:rsidR="00C056AB" w:rsidRDefault="00C056AB" w:rsidP="00EE69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56AB" w:rsidRPr="00BA2043" w14:paraId="5FACCFFC" w14:textId="77777777" w:rsidTr="009309EF">
        <w:trPr>
          <w:trHeight w:val="258"/>
        </w:trPr>
        <w:tc>
          <w:tcPr>
            <w:tcW w:w="2039" w:type="pct"/>
            <w:gridSpan w:val="2"/>
          </w:tcPr>
          <w:p w14:paraId="1C58757A" w14:textId="6F06FEF2" w:rsidR="00C056AB" w:rsidRPr="00E657DC" w:rsidRDefault="00C056AB" w:rsidP="00C05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630" w:type="pct"/>
          </w:tcPr>
          <w:p w14:paraId="089F7814" w14:textId="38682E4A" w:rsidR="00C056AB" w:rsidRDefault="00A97FDB" w:rsidP="00EE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149" w:type="pct"/>
            <w:gridSpan w:val="2"/>
          </w:tcPr>
          <w:p w14:paraId="68CE57ED" w14:textId="77777777" w:rsidR="00C056AB" w:rsidRPr="00BA2043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F1015EF" w14:textId="228E4BE3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54" w:type="pct"/>
            <w:gridSpan w:val="3"/>
          </w:tcPr>
          <w:p w14:paraId="37264ED0" w14:textId="77777777" w:rsidR="00C056AB" w:rsidRPr="00BA2043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3AA44FF" w14:textId="0FC4A500" w:rsidR="00C056AB" w:rsidRDefault="00A97FDB" w:rsidP="00EE6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4625D6C2" w14:textId="77777777" w:rsidR="00C056AB" w:rsidRPr="00BA2043" w:rsidRDefault="00C056AB" w:rsidP="00C05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4ACAE70" w14:textId="0935B80E" w:rsidR="00C056AB" w:rsidRDefault="00C056AB" w:rsidP="00C056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609" w:rsidRPr="00A01A01" w14:paraId="720DE9BC" w14:textId="77777777" w:rsidTr="009309EF">
        <w:trPr>
          <w:trHeight w:val="258"/>
        </w:trPr>
        <w:tc>
          <w:tcPr>
            <w:tcW w:w="2039" w:type="pct"/>
            <w:gridSpan w:val="2"/>
          </w:tcPr>
          <w:p w14:paraId="485D7C6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pct"/>
          </w:tcPr>
          <w:p w14:paraId="45796796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D87B0DE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9992A83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4400B2B7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69D4E92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80057E1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</w:tcPr>
          <w:p w14:paraId="303811C1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5609" w:rsidRPr="00BA2043" w14:paraId="3691BC90" w14:textId="77777777" w:rsidTr="009309EF">
        <w:trPr>
          <w:trHeight w:val="258"/>
        </w:trPr>
        <w:tc>
          <w:tcPr>
            <w:tcW w:w="2039" w:type="pct"/>
            <w:gridSpan w:val="2"/>
          </w:tcPr>
          <w:p w14:paraId="1ACCBC39" w14:textId="77777777" w:rsidR="00285609" w:rsidRPr="007B2770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5D91FA" w14:textId="6703C6A6" w:rsidR="00285609" w:rsidRPr="00BA2043" w:rsidRDefault="00A97FDB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49" w:type="pct"/>
            <w:gridSpan w:val="2"/>
          </w:tcPr>
          <w:p w14:paraId="0FB5F14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51F6C368" w14:textId="0FE6BC28" w:rsidR="00285609" w:rsidRPr="00BA2043" w:rsidRDefault="00C056AB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</w:tcPr>
          <w:p w14:paraId="02B33B9C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14:paraId="31028672" w14:textId="11E4D08E" w:rsidR="00285609" w:rsidRPr="00BA2043" w:rsidRDefault="00A97FDB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41" w:type="pct"/>
            <w:gridSpan w:val="2"/>
          </w:tcPr>
          <w:p w14:paraId="48EC94CA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714DDE7" w14:textId="24BB901E" w:rsidR="00285609" w:rsidRPr="00BA2043" w:rsidRDefault="00C056AB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09EF" w:rsidRPr="00BA2043" w14:paraId="117DE8C8" w14:textId="77777777" w:rsidTr="009309EF">
        <w:trPr>
          <w:trHeight w:val="258"/>
        </w:trPr>
        <w:tc>
          <w:tcPr>
            <w:tcW w:w="1551" w:type="pct"/>
          </w:tcPr>
          <w:p w14:paraId="064798F9" w14:textId="77777777" w:rsidR="009309EF" w:rsidRPr="00BA2043" w:rsidRDefault="009309EF" w:rsidP="0093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87" w:type="pct"/>
          </w:tcPr>
          <w:p w14:paraId="0FFBAB65" w14:textId="0BFE38AA" w:rsidR="009309EF" w:rsidRPr="00BA2043" w:rsidRDefault="009309EF" w:rsidP="0093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hanging="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EAF551" w14:textId="2AA4B5B7" w:rsidR="009309EF" w:rsidRPr="00AE2258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1,521</w:t>
            </w:r>
          </w:p>
        </w:tc>
        <w:tc>
          <w:tcPr>
            <w:tcW w:w="149" w:type="pct"/>
            <w:gridSpan w:val="2"/>
          </w:tcPr>
          <w:p w14:paraId="04D2040A" w14:textId="77777777" w:rsidR="009309EF" w:rsidRPr="00AE2258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F19E6C" w14:textId="0DD8ED2A" w:rsidR="009309EF" w:rsidRPr="00BA2043" w:rsidRDefault="009309EF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54" w:type="pct"/>
            <w:gridSpan w:val="3"/>
          </w:tcPr>
          <w:p w14:paraId="5B573DD8" w14:textId="77777777" w:rsidR="009309EF" w:rsidRPr="00BA2043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EC728B" w14:textId="3CD2519A" w:rsidR="009309EF" w:rsidRPr="00BA2043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141" w:type="pct"/>
            <w:gridSpan w:val="2"/>
          </w:tcPr>
          <w:p w14:paraId="55F307A0" w14:textId="77777777" w:rsidR="009309EF" w:rsidRPr="00BA2043" w:rsidRDefault="009309EF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677869C0" w14:textId="259E3AB4" w:rsidR="009309EF" w:rsidRPr="00BA2043" w:rsidRDefault="009309EF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85609" w:rsidRPr="00BA2043" w14:paraId="19B23C75" w14:textId="77777777" w:rsidTr="009309EF">
        <w:trPr>
          <w:trHeight w:val="258"/>
        </w:trPr>
        <w:tc>
          <w:tcPr>
            <w:tcW w:w="2039" w:type="pct"/>
            <w:gridSpan w:val="2"/>
          </w:tcPr>
          <w:p w14:paraId="1F5925E3" w14:textId="77777777" w:rsidR="00285609" w:rsidRPr="004B39AD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A0F341B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44EC3F3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CC040CF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4682FEAB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6" w:type="pct"/>
            <w:gridSpan w:val="3"/>
            <w:tcBorders>
              <w:top w:val="double" w:sz="4" w:space="0" w:color="auto"/>
            </w:tcBorders>
          </w:tcPr>
          <w:p w14:paraId="2A70CC2D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559CF5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  <w:tcBorders>
              <w:top w:val="double" w:sz="4" w:space="0" w:color="auto"/>
            </w:tcBorders>
          </w:tcPr>
          <w:p w14:paraId="23734F34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5609" w:rsidRPr="00BA2043" w14:paraId="10581B5D" w14:textId="77777777" w:rsidTr="009309EF">
        <w:trPr>
          <w:trHeight w:val="258"/>
        </w:trPr>
        <w:tc>
          <w:tcPr>
            <w:tcW w:w="2039" w:type="pct"/>
            <w:gridSpan w:val="2"/>
          </w:tcPr>
          <w:p w14:paraId="444412E4" w14:textId="10158175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8B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30" w:type="pct"/>
          </w:tcPr>
          <w:p w14:paraId="02959F75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112EAD3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DC777A6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3845E15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BE3804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11BC24CB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9DC37DD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4E4A3930" w14:textId="77777777" w:rsidTr="009309EF">
        <w:trPr>
          <w:trHeight w:val="258"/>
        </w:trPr>
        <w:tc>
          <w:tcPr>
            <w:tcW w:w="2039" w:type="pct"/>
            <w:gridSpan w:val="2"/>
          </w:tcPr>
          <w:p w14:paraId="7962DF83" w14:textId="24142A4A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4B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6125B068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DED5D85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1629AC0F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57BA6EED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263E4BC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3EED9DF5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CD18E3B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42B7BFBA" w14:textId="77777777" w:rsidTr="009309EF">
        <w:trPr>
          <w:trHeight w:val="258"/>
        </w:trPr>
        <w:tc>
          <w:tcPr>
            <w:tcW w:w="2039" w:type="pct"/>
            <w:gridSpan w:val="2"/>
          </w:tcPr>
          <w:p w14:paraId="2FD457F2" w14:textId="77777777" w:rsidR="009309EF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2AFA33A1" w14:textId="1DB7D0DC" w:rsidR="00285609" w:rsidRDefault="00285609" w:rsidP="00930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0" w:type="pct"/>
          </w:tcPr>
          <w:p w14:paraId="1092174C" w14:textId="77777777" w:rsidR="00E511D5" w:rsidRDefault="00E511D5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B9B7EB4" w14:textId="4BCCF2F9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8085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7758A9B6" w14:textId="77777777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0D37242D" w14:textId="77777777" w:rsidR="00E511D5" w:rsidRDefault="00E511D5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F73A1A8" w14:textId="4F94741C" w:rsidR="00285609" w:rsidRPr="00B80850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808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3"/>
          </w:tcPr>
          <w:p w14:paraId="320D6B4C" w14:textId="77777777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46631B81" w14:textId="77777777" w:rsidR="00E511D5" w:rsidRDefault="00E511D5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7D9FE1A" w14:textId="17738933" w:rsidR="00285609" w:rsidRPr="00B80850" w:rsidRDefault="00C056AB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gridSpan w:val="2"/>
          </w:tcPr>
          <w:p w14:paraId="10F60DD4" w14:textId="77777777" w:rsidR="00285609" w:rsidRPr="00B80850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14EC9D8" w14:textId="77777777" w:rsidR="00E511D5" w:rsidRDefault="00E511D5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A7D4473" w14:textId="6323039F" w:rsidR="00285609" w:rsidRPr="00B80850" w:rsidRDefault="00C056AB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107,240</w:t>
            </w:r>
          </w:p>
        </w:tc>
      </w:tr>
      <w:tr w:rsidR="00285609" w:rsidRPr="00BA2043" w14:paraId="67653284" w14:textId="77777777" w:rsidTr="009309EF">
        <w:trPr>
          <w:trHeight w:val="258"/>
        </w:trPr>
        <w:tc>
          <w:tcPr>
            <w:tcW w:w="2039" w:type="pct"/>
            <w:gridSpan w:val="2"/>
          </w:tcPr>
          <w:p w14:paraId="1E431525" w14:textId="77777777" w:rsidR="00285609" w:rsidRPr="004B39AD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0E8EE65D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B2840EC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724F6DFB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6C3B24A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33F90470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732C0F55" w14:textId="77777777" w:rsidR="00285609" w:rsidRPr="004B39AD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3" w:type="pct"/>
          </w:tcPr>
          <w:p w14:paraId="7C551720" w14:textId="77777777" w:rsidR="00285609" w:rsidRPr="004B39AD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5609" w:rsidRPr="00BA2043" w14:paraId="7F132C2E" w14:textId="77777777" w:rsidTr="009309EF">
        <w:trPr>
          <w:trHeight w:val="258"/>
        </w:trPr>
        <w:tc>
          <w:tcPr>
            <w:tcW w:w="2039" w:type="pct"/>
            <w:gridSpan w:val="2"/>
          </w:tcPr>
          <w:p w14:paraId="1F249D18" w14:textId="43999EF0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5AAB52F2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99F4B6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24DF26A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23598F9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DE59D52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CD11EFE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6D9EC5B2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79156C98" w14:textId="77777777" w:rsidTr="009309EF">
        <w:trPr>
          <w:trHeight w:val="258"/>
        </w:trPr>
        <w:tc>
          <w:tcPr>
            <w:tcW w:w="2039" w:type="pct"/>
            <w:gridSpan w:val="2"/>
          </w:tcPr>
          <w:p w14:paraId="1D92DDEB" w14:textId="77732C89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265847EE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C3AD9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CFA51F3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5A26BD2E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1B3468C0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A35BD3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A0691D5" w14:textId="77777777" w:rsidR="00285609" w:rsidRDefault="00285609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5609" w:rsidRPr="00BA2043" w14:paraId="5D7B1F49" w14:textId="77777777" w:rsidTr="009309EF">
        <w:trPr>
          <w:trHeight w:val="258"/>
        </w:trPr>
        <w:tc>
          <w:tcPr>
            <w:tcW w:w="2039" w:type="pct"/>
            <w:gridSpan w:val="2"/>
          </w:tcPr>
          <w:p w14:paraId="45F409B7" w14:textId="18806B53" w:rsidR="00285609" w:rsidRDefault="00285609" w:rsidP="0028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0" w:type="pct"/>
          </w:tcPr>
          <w:p w14:paraId="3E258D1E" w14:textId="189441FD" w:rsidR="00285609" w:rsidRPr="00312A21" w:rsidRDefault="00A97FDB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19,832</w:t>
            </w:r>
          </w:p>
        </w:tc>
        <w:tc>
          <w:tcPr>
            <w:tcW w:w="149" w:type="pct"/>
            <w:gridSpan w:val="2"/>
          </w:tcPr>
          <w:p w14:paraId="41A3975B" w14:textId="77777777" w:rsidR="00285609" w:rsidRPr="00AE2258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BF267A2" w14:textId="115ECDD1" w:rsidR="00285609" w:rsidRDefault="00C056AB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A21">
              <w:rPr>
                <w:rFonts w:ascii="Angsana New" w:hAnsi="Angsana New"/>
                <w:sz w:val="30"/>
                <w:szCs w:val="30"/>
              </w:rPr>
              <w:t>21,671</w:t>
            </w:r>
          </w:p>
        </w:tc>
        <w:tc>
          <w:tcPr>
            <w:tcW w:w="154" w:type="pct"/>
            <w:gridSpan w:val="3"/>
          </w:tcPr>
          <w:p w14:paraId="5D7E8911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A5D3B7F" w14:textId="40FB2538" w:rsidR="00285609" w:rsidRPr="00312A21" w:rsidRDefault="00A97FDB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19,832</w:t>
            </w:r>
          </w:p>
        </w:tc>
        <w:tc>
          <w:tcPr>
            <w:tcW w:w="141" w:type="pct"/>
            <w:gridSpan w:val="2"/>
          </w:tcPr>
          <w:p w14:paraId="45C06DAC" w14:textId="77777777" w:rsidR="00285609" w:rsidRPr="00BA2043" w:rsidRDefault="00285609" w:rsidP="00285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23C46F7" w14:textId="34580BB7" w:rsidR="00285609" w:rsidRDefault="00C056AB" w:rsidP="002856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A21">
              <w:rPr>
                <w:rFonts w:ascii="Angsana New" w:hAnsi="Angsana New"/>
                <w:sz w:val="30"/>
                <w:szCs w:val="30"/>
              </w:rPr>
              <w:t>21,671</w:t>
            </w:r>
          </w:p>
        </w:tc>
      </w:tr>
    </w:tbl>
    <w:p w14:paraId="799AFE51" w14:textId="77777777" w:rsidR="00DF2EE8" w:rsidRPr="00E511D5" w:rsidRDefault="00DF2EE8" w:rsidP="00D36DE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F6F7598" w14:textId="77777777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31FF28A7" w14:textId="77777777" w:rsidR="00441D59" w:rsidRPr="00E511D5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</w:rPr>
      </w:pPr>
    </w:p>
    <w:p w14:paraId="24C75FBE" w14:textId="6629DBBC" w:rsidR="00441D59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C2016B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C2016B">
        <w:rPr>
          <w:rFonts w:ascii="Angsana New" w:hAnsi="Angsana New"/>
          <w:spacing w:val="-2"/>
          <w:sz w:val="30"/>
          <w:szCs w:val="30"/>
          <w:cs/>
        </w:rPr>
        <w:t>กับ</w:t>
      </w:r>
      <w:r w:rsidR="00D36DE4" w:rsidRPr="00D36DE4">
        <w:rPr>
          <w:rFonts w:ascii="Angsana New" w:hAnsi="Angsana New"/>
          <w:spacing w:val="-2"/>
          <w:sz w:val="30"/>
          <w:szCs w:val="30"/>
          <w:cs/>
        </w:rPr>
        <w:t>บริษัท ณรงค์วงศ์ กรุ๊ป จำกัด</w:t>
      </w:r>
      <w:r w:rsidR="00D36DE4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C2016B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C2016B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C2016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</w:rPr>
        <w:t>2</w:t>
      </w:r>
      <w:r w:rsidR="00243CA3" w:rsidRPr="00C2016B">
        <w:rPr>
          <w:rFonts w:ascii="Angsana New" w:hAnsi="Angsana New"/>
          <w:spacing w:val="-2"/>
          <w:sz w:val="30"/>
          <w:szCs w:val="30"/>
        </w:rPr>
        <w:t>574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โดยมีค่าเช่า</w:t>
      </w:r>
      <w:r w:rsidR="00D36DE4">
        <w:rPr>
          <w:rFonts w:ascii="Angsana New" w:hAnsi="Angsana New" w:hint="cs"/>
          <w:spacing w:val="-2"/>
          <w:sz w:val="30"/>
          <w:szCs w:val="30"/>
          <w:cs/>
        </w:rPr>
        <w:t>จ่ายใน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C65C75" w:rsidRPr="00C2016B">
        <w:rPr>
          <w:rFonts w:ascii="Angsana New" w:hAnsi="Angsana New"/>
          <w:spacing w:val="-2"/>
          <w:sz w:val="30"/>
          <w:szCs w:val="30"/>
        </w:rPr>
        <w:t>256</w:t>
      </w:r>
      <w:r w:rsidR="0091009F">
        <w:rPr>
          <w:rFonts w:ascii="Angsana New" w:hAnsi="Angsana New"/>
          <w:spacing w:val="-2"/>
          <w:sz w:val="30"/>
          <w:szCs w:val="30"/>
        </w:rPr>
        <w:t>5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C2016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1461" w:rsidRPr="00C2016B">
        <w:rPr>
          <w:rFonts w:ascii="Angsana New" w:hAnsi="Angsana New"/>
          <w:spacing w:val="-2"/>
          <w:sz w:val="30"/>
          <w:szCs w:val="30"/>
        </w:rPr>
        <w:t>3.0</w:t>
      </w:r>
      <w:r w:rsidR="001B0338"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181A6B" w:rsidRPr="00C2016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4</w:t>
      </w:r>
      <w:r w:rsidR="00F162B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457A3A" w:rsidRPr="00C2016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DA75BC"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C2016B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5 </w:t>
      </w:r>
      <w:r w:rsidRPr="00C2016B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31F7D2AF" w14:textId="56F0136F" w:rsidR="003008FE" w:rsidRPr="00E511D5" w:rsidRDefault="0030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24D3A057" w14:textId="6AF772B1" w:rsidR="00222300" w:rsidRPr="007F7F46" w:rsidRDefault="00222300" w:rsidP="00222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65BAFBA6" w14:textId="77777777" w:rsidR="00222300" w:rsidRPr="00E511D5" w:rsidRDefault="00222300" w:rsidP="00222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</w:rPr>
      </w:pPr>
    </w:p>
    <w:p w14:paraId="51550B89" w14:textId="77777777" w:rsidR="00222300" w:rsidRPr="00295965" w:rsidRDefault="00222300" w:rsidP="00222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2016B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Pr="00C2016B">
        <w:rPr>
          <w:rFonts w:ascii="Angsana New" w:hAnsi="Angsana New" w:hint="cs"/>
          <w:sz w:val="30"/>
          <w:szCs w:val="30"/>
          <w:cs/>
        </w:rPr>
        <w:t>บริษัทย่อยในประเทศแห่งหนึ่ง</w:t>
      </w:r>
      <w:r w:rsidRPr="00C2016B">
        <w:rPr>
          <w:rFonts w:ascii="Angsana New" w:hAnsi="Angsana New"/>
          <w:sz w:val="30"/>
          <w:szCs w:val="30"/>
          <w:cs/>
        </w:rPr>
        <w:t xml:space="preserve"> </w:t>
      </w:r>
      <w:r w:rsidRPr="00C2016B">
        <w:rPr>
          <w:rFonts w:ascii="Angsana New" w:hAnsi="Angsana New" w:hint="cs"/>
          <w:sz w:val="30"/>
          <w:szCs w:val="30"/>
          <w:cs/>
        </w:rPr>
        <w:t>ซึ่ง</w:t>
      </w:r>
      <w:r w:rsidRPr="00C2016B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Pr="00C2016B">
        <w:rPr>
          <w:rFonts w:ascii="Angsana New" w:hAnsi="Angsana New"/>
          <w:sz w:val="30"/>
          <w:szCs w:val="30"/>
        </w:rPr>
        <w:br/>
      </w:r>
      <w:r w:rsidRPr="00C2016B">
        <w:rPr>
          <w:rFonts w:ascii="Angsana New" w:hAnsi="Angsana New" w:hint="cs"/>
          <w:spacing w:val="-4"/>
          <w:sz w:val="30"/>
          <w:szCs w:val="30"/>
          <w:cs/>
        </w:rPr>
        <w:t>โดยบริษัทจะ</w:t>
      </w:r>
      <w:r w:rsidRPr="00C2016B">
        <w:rPr>
          <w:rFonts w:ascii="Angsana New" w:hAnsi="Angsana New"/>
          <w:spacing w:val="-4"/>
          <w:sz w:val="30"/>
          <w:szCs w:val="30"/>
          <w:cs/>
        </w:rPr>
        <w:t>เรียกเก็บค่าบริหารจัดการ</w:t>
      </w:r>
      <w:r w:rsidRPr="00C2016B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ดังกล่าวตามอัตราที่ระบุไว้ </w:t>
      </w:r>
      <w:r w:rsidRPr="00C2016B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C2016B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สัญญาดังกล่าวสามารถต่ออายุสัญญาได้คราวละ</w:t>
      </w:r>
      <w:r w:rsidRPr="00C2016B">
        <w:rPr>
          <w:rFonts w:ascii="Angsana New" w:hAnsi="Angsana New" w:hint="cs"/>
          <w:sz w:val="30"/>
          <w:szCs w:val="30"/>
          <w:cs/>
        </w:rPr>
        <w:t xml:space="preserve"> </w:t>
      </w:r>
      <w:r w:rsidRPr="00C2016B">
        <w:rPr>
          <w:rFonts w:ascii="Angsana New" w:hAnsi="Angsana New"/>
          <w:sz w:val="30"/>
          <w:szCs w:val="30"/>
        </w:rPr>
        <w:t>1</w:t>
      </w:r>
      <w:r w:rsidRPr="00C2016B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Pr="00C2016B">
        <w:rPr>
          <w:rFonts w:ascii="Angsana New" w:hAnsi="Angsana New"/>
          <w:sz w:val="30"/>
          <w:szCs w:val="30"/>
          <w:cs/>
        </w:rPr>
        <w:br/>
      </w:r>
      <w:r w:rsidRPr="00C2016B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Pr="00C2016B">
        <w:rPr>
          <w:rFonts w:ascii="Angsana New" w:hAnsi="Angsana New"/>
          <w:sz w:val="30"/>
          <w:szCs w:val="30"/>
        </w:rPr>
        <w:t>30</w:t>
      </w:r>
      <w:r w:rsidRPr="00C2016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ทั้งนี้ บริษัทย่อยดังกล่าวได้ยกเลิกสัญญาบริหารจัดการกับบริษัทแล้วโดยมีผลตั้งแต่วันที่ </w:t>
      </w:r>
      <w:r>
        <w:rPr>
          <w:rFonts w:ascii="Angsana New" w:hAnsi="Angsana New"/>
          <w:sz w:val="30"/>
          <w:szCs w:val="30"/>
        </w:rPr>
        <w:br/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2564</w:t>
      </w:r>
    </w:p>
    <w:p w14:paraId="6B440ADE" w14:textId="77777777" w:rsidR="006F1D18" w:rsidRPr="00D927D6" w:rsidRDefault="003A4C11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927D6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เงินสดและรายการเทียบเท่าเงินสด</w:t>
      </w:r>
    </w:p>
    <w:p w14:paraId="2C61D611" w14:textId="77777777" w:rsidR="00504970" w:rsidRPr="007264AE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Theme="majorBidi" w:hAnsiTheme="majorBidi" w:cstheme="majorBidi"/>
          <w:sz w:val="12"/>
          <w:szCs w:val="12"/>
          <w:highlight w:val="yellow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81"/>
        <w:gridCol w:w="269"/>
        <w:gridCol w:w="992"/>
        <w:gridCol w:w="271"/>
        <w:gridCol w:w="988"/>
        <w:gridCol w:w="256"/>
        <w:gridCol w:w="1092"/>
      </w:tblGrid>
      <w:tr w:rsidR="002C6BD5" w:rsidRPr="002848D8" w14:paraId="48DBF106" w14:textId="77777777" w:rsidTr="00115B79">
        <w:trPr>
          <w:tblHeader/>
        </w:trPr>
        <w:tc>
          <w:tcPr>
            <w:tcW w:w="2331" w:type="pct"/>
          </w:tcPr>
          <w:p w14:paraId="405E27E9" w14:textId="77777777" w:rsidR="002C6BD5" w:rsidRPr="008C71AA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pct"/>
            <w:gridSpan w:val="3"/>
          </w:tcPr>
          <w:p w14:paraId="772DF866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99F4A54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pct"/>
            <w:gridSpan w:val="3"/>
          </w:tcPr>
          <w:p w14:paraId="2EF35A4C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C6BD5" w:rsidRPr="002848D8" w14:paraId="43E74DD0" w14:textId="77777777" w:rsidTr="00115B79">
        <w:trPr>
          <w:tblHeader/>
        </w:trPr>
        <w:tc>
          <w:tcPr>
            <w:tcW w:w="2331" w:type="pct"/>
          </w:tcPr>
          <w:p w14:paraId="38BA3DBC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BDF24DF" w14:textId="33505A4A" w:rsidR="002C6BD5" w:rsidRPr="008C71AA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009F"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5" w:type="pct"/>
          </w:tcPr>
          <w:p w14:paraId="1A96551B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144BBB56" w14:textId="4200B085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009F"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6" w:type="pct"/>
          </w:tcPr>
          <w:p w14:paraId="385E9381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</w:tcPr>
          <w:p w14:paraId="1F4D9DB9" w14:textId="762BBEF6" w:rsidR="002C6BD5" w:rsidRPr="008C71AA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009F"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8" w:type="pct"/>
          </w:tcPr>
          <w:p w14:paraId="7FA87E39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DFF3D80" w14:textId="3810F0C5" w:rsidR="002C6BD5" w:rsidRPr="008C71AA" w:rsidRDefault="00013A68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009F"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C6BD5" w:rsidRPr="002848D8" w14:paraId="5A7FA13D" w14:textId="77777777" w:rsidTr="00115B79">
        <w:trPr>
          <w:tblHeader/>
        </w:trPr>
        <w:tc>
          <w:tcPr>
            <w:tcW w:w="2331" w:type="pct"/>
          </w:tcPr>
          <w:p w14:paraId="1BA0F736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9" w:type="pct"/>
            <w:gridSpan w:val="7"/>
          </w:tcPr>
          <w:p w14:paraId="09389382" w14:textId="77777777" w:rsidR="002C6BD5" w:rsidRPr="008C71AA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009F" w:rsidRPr="002848D8" w14:paraId="7659EECE" w14:textId="77777777" w:rsidTr="00115B79">
        <w:tc>
          <w:tcPr>
            <w:tcW w:w="2331" w:type="pct"/>
          </w:tcPr>
          <w:p w14:paraId="6D599825" w14:textId="77777777" w:rsidR="0091009F" w:rsidRPr="008C71AA" w:rsidRDefault="0091009F" w:rsidP="009100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83" w:type="pct"/>
          </w:tcPr>
          <w:p w14:paraId="212EAE5E" w14:textId="780061BE" w:rsidR="0091009F" w:rsidRPr="008C71AA" w:rsidRDefault="00A97FDB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C95108"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5" w:type="pct"/>
          </w:tcPr>
          <w:p w14:paraId="16E4076B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6159" w14:textId="6EB5AF84" w:rsidR="0091009F" w:rsidRPr="008C71AA" w:rsidRDefault="0091009F" w:rsidP="00115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46" w:type="pct"/>
          </w:tcPr>
          <w:p w14:paraId="478C6621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CECF" w14:textId="21437B88" w:rsidR="0091009F" w:rsidRPr="008C71AA" w:rsidRDefault="00AA17D4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DEB4" w14:textId="77777777" w:rsidR="0091009F" w:rsidRPr="008C71AA" w:rsidRDefault="0091009F" w:rsidP="0091009F">
            <w:pPr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4A79" w14:textId="603DE23A" w:rsidR="0091009F" w:rsidRPr="008C71AA" w:rsidRDefault="0091009F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</w:tr>
      <w:tr w:rsidR="0091009F" w:rsidRPr="002848D8" w14:paraId="0D149947" w14:textId="77777777" w:rsidTr="00115B79">
        <w:tc>
          <w:tcPr>
            <w:tcW w:w="2331" w:type="pct"/>
          </w:tcPr>
          <w:p w14:paraId="732B3AE3" w14:textId="27A7F8FB" w:rsidR="0091009F" w:rsidRPr="008C71AA" w:rsidRDefault="0091009F" w:rsidP="009100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FF96" w14:textId="26E59CD1" w:rsidR="0091009F" w:rsidRPr="008C71AA" w:rsidRDefault="00A97FDB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178,865</w:t>
            </w:r>
          </w:p>
        </w:tc>
        <w:tc>
          <w:tcPr>
            <w:tcW w:w="145" w:type="pct"/>
          </w:tcPr>
          <w:p w14:paraId="0F2017B4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11AE" w14:textId="7103DC0A" w:rsidR="0091009F" w:rsidRPr="008C71AA" w:rsidRDefault="0091009F" w:rsidP="00115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97,988</w:t>
            </w:r>
          </w:p>
        </w:tc>
        <w:tc>
          <w:tcPr>
            <w:tcW w:w="146" w:type="pct"/>
          </w:tcPr>
          <w:p w14:paraId="17C53062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CFDC" w14:textId="6B31D948" w:rsidR="0091009F" w:rsidRPr="008C71AA" w:rsidRDefault="00AA17D4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50,295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DD80" w14:textId="77777777" w:rsidR="0091009F" w:rsidRPr="008C71AA" w:rsidRDefault="0091009F" w:rsidP="0091009F">
            <w:pPr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48" w14:textId="0420029D" w:rsidR="0091009F" w:rsidRPr="008C71AA" w:rsidRDefault="0091009F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51,760</w:t>
            </w:r>
          </w:p>
        </w:tc>
      </w:tr>
      <w:tr w:rsidR="0091009F" w:rsidRPr="002848D8" w14:paraId="45582C03" w14:textId="77777777" w:rsidTr="00115B79">
        <w:tc>
          <w:tcPr>
            <w:tcW w:w="2331" w:type="pct"/>
          </w:tcPr>
          <w:p w14:paraId="456EDE72" w14:textId="191CCCA1" w:rsidR="0091009F" w:rsidRPr="008C71AA" w:rsidRDefault="0091009F" w:rsidP="009100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8C71A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91F5" w14:textId="1437067F" w:rsidR="0091009F" w:rsidRPr="008C71AA" w:rsidRDefault="00AA17D4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</w:t>
            </w:r>
            <w:r w:rsidR="00C95108"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145" w:type="pct"/>
          </w:tcPr>
          <w:p w14:paraId="65E435F9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786B7" w14:textId="4F6B6650" w:rsidR="0091009F" w:rsidRPr="008C71AA" w:rsidRDefault="0091009F" w:rsidP="00115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</w:rPr>
              <w:t>2,361</w:t>
            </w:r>
          </w:p>
        </w:tc>
        <w:tc>
          <w:tcPr>
            <w:tcW w:w="146" w:type="pct"/>
          </w:tcPr>
          <w:p w14:paraId="78F824F2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4B87" w14:textId="027F6BB9" w:rsidR="0091009F" w:rsidRPr="008C71AA" w:rsidRDefault="00AA17D4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5E5F" w14:textId="77777777" w:rsidR="0091009F" w:rsidRPr="008C71AA" w:rsidRDefault="0091009F" w:rsidP="0091009F">
            <w:pPr>
              <w:rPr>
                <w:rFonts w:cs="Arial"/>
                <w:color w:val="000000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44AA" w14:textId="3236B1A5" w:rsidR="0091009F" w:rsidRPr="008C71AA" w:rsidRDefault="0091009F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</w:tr>
      <w:tr w:rsidR="0091009F" w:rsidRPr="002848D8" w14:paraId="4E2928CB" w14:textId="77777777" w:rsidTr="00115B79">
        <w:tc>
          <w:tcPr>
            <w:tcW w:w="2331" w:type="pct"/>
          </w:tcPr>
          <w:p w14:paraId="47655FBC" w14:textId="7397E120" w:rsidR="0091009F" w:rsidRPr="008C71AA" w:rsidRDefault="00115B79" w:rsidP="009100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69607" w14:textId="529F8D0E" w:rsidR="0091009F" w:rsidRPr="008C71AA" w:rsidRDefault="00AA17D4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184,</w:t>
            </w:r>
            <w:r w:rsidR="00C95108" w:rsidRPr="008C7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522</w:t>
            </w:r>
          </w:p>
        </w:tc>
        <w:tc>
          <w:tcPr>
            <w:tcW w:w="145" w:type="pct"/>
          </w:tcPr>
          <w:p w14:paraId="58863F24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1358D" w14:textId="654944AE" w:rsidR="0091009F" w:rsidRPr="008C71AA" w:rsidRDefault="0091009F" w:rsidP="00115B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101,195</w:t>
            </w:r>
          </w:p>
        </w:tc>
        <w:tc>
          <w:tcPr>
            <w:tcW w:w="146" w:type="pct"/>
          </w:tcPr>
          <w:p w14:paraId="47E02429" w14:textId="77777777" w:rsidR="0091009F" w:rsidRPr="008C71AA" w:rsidRDefault="0091009F" w:rsidP="00910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80CBC" w14:textId="06665241" w:rsidR="0091009F" w:rsidRPr="008C71AA" w:rsidRDefault="00AA17D4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51,401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9252" w14:textId="77777777" w:rsidR="0091009F" w:rsidRPr="008C71AA" w:rsidRDefault="0091009F" w:rsidP="0091009F">
            <w:pPr>
              <w:rPr>
                <w:rFonts w:cs="Arial"/>
                <w:b/>
                <w:bCs/>
                <w:color w:val="000000"/>
                <w:sz w:val="28"/>
                <w:szCs w:val="28"/>
              </w:rPr>
            </w:pPr>
            <w:r w:rsidRPr="008C71AA">
              <w:rPr>
                <w:rFonts w:cs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2F762" w14:textId="67B170CB" w:rsidR="0091009F" w:rsidRPr="008C71AA" w:rsidRDefault="0091009F" w:rsidP="00115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7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52,320</w:t>
            </w:r>
          </w:p>
        </w:tc>
      </w:tr>
    </w:tbl>
    <w:p w14:paraId="40632B33" w14:textId="0B5A4A16" w:rsidR="0076152E" w:rsidRPr="007264AE" w:rsidRDefault="00761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  <w:lang w:eastAsia="x-none"/>
        </w:rPr>
      </w:pPr>
    </w:p>
    <w:p w14:paraId="2457A9C3" w14:textId="35CACE90" w:rsidR="0001074B" w:rsidRDefault="0001074B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ลูกหนี้การค้า</w:t>
      </w:r>
    </w:p>
    <w:p w14:paraId="38D46497" w14:textId="4723B96A" w:rsidR="0001074B" w:rsidRPr="007264AE" w:rsidRDefault="0001074B" w:rsidP="0001074B">
      <w:pPr>
        <w:rPr>
          <w:rFonts w:asciiTheme="majorBidi" w:hAnsiTheme="majorBidi" w:cstheme="majorBidi"/>
          <w:sz w:val="10"/>
          <w:szCs w:val="10"/>
          <w:lang w:eastAsia="x-none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358"/>
        <w:gridCol w:w="271"/>
        <w:gridCol w:w="304"/>
        <w:gridCol w:w="237"/>
        <w:gridCol w:w="706"/>
        <w:gridCol w:w="243"/>
        <w:gridCol w:w="132"/>
        <w:gridCol w:w="237"/>
        <w:gridCol w:w="782"/>
        <w:gridCol w:w="271"/>
        <w:gridCol w:w="19"/>
        <w:gridCol w:w="10"/>
        <w:gridCol w:w="228"/>
        <w:gridCol w:w="13"/>
        <w:gridCol w:w="882"/>
        <w:gridCol w:w="83"/>
        <w:gridCol w:w="176"/>
        <w:gridCol w:w="89"/>
        <w:gridCol w:w="1064"/>
        <w:gridCol w:w="15"/>
      </w:tblGrid>
      <w:tr w:rsidR="008E1157" w:rsidRPr="00970C9B" w14:paraId="771EE730" w14:textId="77777777" w:rsidTr="00472C1E">
        <w:tc>
          <w:tcPr>
            <w:tcW w:w="1699" w:type="pct"/>
            <w:vAlign w:val="bottom"/>
          </w:tcPr>
          <w:p w14:paraId="7E8B75C4" w14:textId="77777777" w:rsidR="008E1157" w:rsidRPr="007264AE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3" w:type="pct"/>
            <w:gridSpan w:val="3"/>
          </w:tcPr>
          <w:p w14:paraId="4731D65D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8" w:type="pct"/>
          </w:tcPr>
          <w:p w14:paraId="5DF998DB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pct"/>
            <w:gridSpan w:val="8"/>
            <w:vAlign w:val="bottom"/>
          </w:tcPr>
          <w:p w14:paraId="4B69F90D" w14:textId="77777777" w:rsidR="008E1157" w:rsidRPr="007264AE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gridSpan w:val="2"/>
          </w:tcPr>
          <w:p w14:paraId="3B844C5A" w14:textId="77777777" w:rsidR="008E1157" w:rsidRPr="007264AE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  <w:gridSpan w:val="6"/>
          </w:tcPr>
          <w:p w14:paraId="5D71F05C" w14:textId="77777777" w:rsidR="008E1157" w:rsidRPr="007264AE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157" w:rsidRPr="00C7749C" w14:paraId="3BEDA2D1" w14:textId="77777777" w:rsidTr="008C71AA">
        <w:tc>
          <w:tcPr>
            <w:tcW w:w="1699" w:type="pct"/>
          </w:tcPr>
          <w:p w14:paraId="41C3DF7F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3" w:type="pct"/>
            <w:gridSpan w:val="3"/>
          </w:tcPr>
          <w:p w14:paraId="1261D9E4" w14:textId="33EC8BA4" w:rsidR="008E1157" w:rsidRPr="007264AE" w:rsidRDefault="008E3070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7264AE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หมายเหตุ</w:t>
            </w:r>
          </w:p>
        </w:tc>
        <w:tc>
          <w:tcPr>
            <w:tcW w:w="128" w:type="pct"/>
          </w:tcPr>
          <w:p w14:paraId="4EF0AFA2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028EAF59" w14:textId="36F45938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eastAsia="Calibri" w:hAnsi="Angsana New"/>
                <w:bCs/>
                <w:spacing w:val="-4"/>
                <w:sz w:val="28"/>
                <w:szCs w:val="28"/>
              </w:rPr>
            </w:pPr>
            <w:r w:rsidRPr="007264AE">
              <w:rPr>
                <w:rFonts w:ascii="Angsana New" w:eastAsia="Calibri" w:hAnsi="Angsana New"/>
                <w:bCs/>
                <w:spacing w:val="-4"/>
                <w:sz w:val="28"/>
                <w:szCs w:val="28"/>
              </w:rPr>
              <w:t>256</w:t>
            </w:r>
            <w:r w:rsidR="006774B3" w:rsidRPr="007264AE">
              <w:rPr>
                <w:rFonts w:ascii="Angsana New" w:eastAsia="Calibri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128" w:type="pct"/>
          </w:tcPr>
          <w:p w14:paraId="36E9A679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78" w:type="pct"/>
            <w:gridSpan w:val="3"/>
            <w:vAlign w:val="bottom"/>
          </w:tcPr>
          <w:p w14:paraId="3CA45231" w14:textId="095DBCF8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264AE">
              <w:rPr>
                <w:rFonts w:ascii="Angsana New" w:eastAsia="Calibri" w:hAnsi="Angsana New"/>
                <w:bCs/>
                <w:sz w:val="28"/>
                <w:szCs w:val="28"/>
              </w:rPr>
              <w:t>256</w:t>
            </w:r>
            <w:r w:rsidR="006774B3" w:rsidRPr="007264AE">
              <w:rPr>
                <w:rFonts w:ascii="Angsana New" w:eastAsia="Calibri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28" w:type="pct"/>
            <w:gridSpan w:val="2"/>
          </w:tcPr>
          <w:p w14:paraId="06F1F14E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28" w:type="pct"/>
            <w:gridSpan w:val="3"/>
          </w:tcPr>
          <w:p w14:paraId="0AC2E61A" w14:textId="3513BBFB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264AE">
              <w:rPr>
                <w:rFonts w:ascii="Angsana New" w:eastAsia="Calibri" w:hAnsi="Angsana New"/>
                <w:bCs/>
                <w:spacing w:val="-4"/>
                <w:sz w:val="28"/>
                <w:szCs w:val="28"/>
              </w:rPr>
              <w:t>256</w:t>
            </w:r>
            <w:r w:rsidR="006774B3" w:rsidRPr="007264AE">
              <w:rPr>
                <w:rFonts w:ascii="Angsana New" w:eastAsia="Calibri" w:hAnsi="Angsana New"/>
                <w:bCs/>
                <w:spacing w:val="-4"/>
                <w:sz w:val="28"/>
                <w:szCs w:val="28"/>
              </w:rPr>
              <w:t>5</w:t>
            </w:r>
          </w:p>
        </w:tc>
        <w:tc>
          <w:tcPr>
            <w:tcW w:w="143" w:type="pct"/>
            <w:gridSpan w:val="2"/>
          </w:tcPr>
          <w:p w14:paraId="72021FBA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2" w:type="pct"/>
            <w:gridSpan w:val="2"/>
            <w:vAlign w:val="bottom"/>
          </w:tcPr>
          <w:p w14:paraId="568809D2" w14:textId="39EDA4A2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  <w:r w:rsidRPr="007264AE">
              <w:rPr>
                <w:rFonts w:ascii="Angsana New" w:eastAsia="Calibri" w:hAnsi="Angsana New"/>
                <w:bCs/>
                <w:sz w:val="28"/>
                <w:szCs w:val="28"/>
              </w:rPr>
              <w:t>256</w:t>
            </w:r>
            <w:r w:rsidR="006774B3" w:rsidRPr="007264AE">
              <w:rPr>
                <w:rFonts w:ascii="Angsana New" w:eastAsia="Calibri" w:hAnsi="Angsana New"/>
                <w:bCs/>
                <w:sz w:val="28"/>
                <w:szCs w:val="28"/>
              </w:rPr>
              <w:t>4</w:t>
            </w:r>
          </w:p>
        </w:tc>
      </w:tr>
      <w:tr w:rsidR="008E1157" w:rsidRPr="00454E91" w14:paraId="0B0BDFF7" w14:textId="77777777" w:rsidTr="00472C1E">
        <w:tc>
          <w:tcPr>
            <w:tcW w:w="1699" w:type="pct"/>
          </w:tcPr>
          <w:p w14:paraId="268C0A7D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3" w:type="pct"/>
            <w:gridSpan w:val="3"/>
          </w:tcPr>
          <w:p w14:paraId="657B19BA" w14:textId="14B5DEC8" w:rsidR="008E1157" w:rsidRPr="007264AE" w:rsidRDefault="008E1157" w:rsidP="00D96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3E96D6E0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71" w:type="pct"/>
            <w:gridSpan w:val="16"/>
          </w:tcPr>
          <w:p w14:paraId="3BBE3534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264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264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7264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E1157" w:rsidRPr="00D652B1" w14:paraId="016F0343" w14:textId="77777777" w:rsidTr="008C71AA">
        <w:tc>
          <w:tcPr>
            <w:tcW w:w="1699" w:type="pct"/>
          </w:tcPr>
          <w:p w14:paraId="619BB290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03" w:type="pct"/>
            <w:gridSpan w:val="3"/>
          </w:tcPr>
          <w:p w14:paraId="2D1E221E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780FB0A3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0CF851F5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" w:type="pct"/>
          </w:tcPr>
          <w:p w14:paraId="2D6CD77B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43935B5B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" w:type="pct"/>
            <w:gridSpan w:val="2"/>
          </w:tcPr>
          <w:p w14:paraId="07248B74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28" w:type="pct"/>
            <w:gridSpan w:val="3"/>
          </w:tcPr>
          <w:p w14:paraId="20068901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3" w:type="pct"/>
            <w:gridSpan w:val="2"/>
          </w:tcPr>
          <w:p w14:paraId="35C2B71E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2" w:type="pct"/>
            <w:gridSpan w:val="2"/>
          </w:tcPr>
          <w:p w14:paraId="09F7C5E1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7434B6" w:rsidRPr="00D652B1" w14:paraId="3C5731E9" w14:textId="77777777" w:rsidTr="008C71AA">
        <w:tc>
          <w:tcPr>
            <w:tcW w:w="1699" w:type="pct"/>
          </w:tcPr>
          <w:p w14:paraId="1ADCCF80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4AE">
              <w:rPr>
                <w:rFonts w:ascii="Angsana New" w:hAnsi="Angsana New"/>
                <w:sz w:val="28"/>
                <w:szCs w:val="28"/>
                <w:cs/>
              </w:rPr>
              <w:t xml:space="preserve">ยังไม่ครบกำหนดชำระ </w:t>
            </w:r>
          </w:p>
        </w:tc>
        <w:tc>
          <w:tcPr>
            <w:tcW w:w="503" w:type="pct"/>
            <w:gridSpan w:val="3"/>
          </w:tcPr>
          <w:p w14:paraId="241110C8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3DBD9F3D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2E92A970" w14:textId="7BB0E122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4B7AE762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450B6F32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62B5ADC6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6ED8723F" w14:textId="4686BD06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1,717</w:t>
            </w:r>
          </w:p>
        </w:tc>
        <w:tc>
          <w:tcPr>
            <w:tcW w:w="143" w:type="pct"/>
            <w:gridSpan w:val="2"/>
          </w:tcPr>
          <w:p w14:paraId="00A3DB9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92CF246" w14:textId="073AFB80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15,556</w:t>
            </w:r>
          </w:p>
        </w:tc>
      </w:tr>
      <w:tr w:rsidR="007434B6" w:rsidRPr="00D652B1" w14:paraId="139F77F8" w14:textId="77777777" w:rsidTr="008C71AA">
        <w:tc>
          <w:tcPr>
            <w:tcW w:w="1699" w:type="pct"/>
          </w:tcPr>
          <w:p w14:paraId="78228BC0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4AE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  <w:r w:rsidRPr="007264AE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503" w:type="pct"/>
            <w:gridSpan w:val="3"/>
          </w:tcPr>
          <w:p w14:paraId="60582DA6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8" w:type="pct"/>
          </w:tcPr>
          <w:p w14:paraId="31DC1E89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648C3074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712BC54D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373D2225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</w:tcPr>
          <w:p w14:paraId="3F53B2F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0906940B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5C6A0E56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BB4D6C0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4B6" w:rsidRPr="00D652B1" w14:paraId="487547DC" w14:textId="77777777" w:rsidTr="008C71AA">
        <w:trPr>
          <w:trHeight w:val="330"/>
        </w:trPr>
        <w:tc>
          <w:tcPr>
            <w:tcW w:w="1699" w:type="pct"/>
          </w:tcPr>
          <w:p w14:paraId="67CA0E14" w14:textId="77777777" w:rsidR="007434B6" w:rsidRPr="007264AE" w:rsidRDefault="007434B6" w:rsidP="007434B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7264A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64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03" w:type="pct"/>
            <w:gridSpan w:val="3"/>
          </w:tcPr>
          <w:p w14:paraId="4D8AFCD1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8" w:type="pct"/>
          </w:tcPr>
          <w:p w14:paraId="6811B8D0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gridSpan w:val="3"/>
            <w:shd w:val="clear" w:color="auto" w:fill="auto"/>
          </w:tcPr>
          <w:p w14:paraId="0AEBEA11" w14:textId="4BB9D3E8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77F543D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shd w:val="clear" w:color="auto" w:fill="auto"/>
          </w:tcPr>
          <w:p w14:paraId="0ACF5545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4F06F8E1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5986AE26" w14:textId="5C922E17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43" w:type="pct"/>
            <w:gridSpan w:val="2"/>
          </w:tcPr>
          <w:p w14:paraId="1ED3BC8D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3BF53168" w14:textId="307D24F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24,423</w:t>
            </w:r>
          </w:p>
        </w:tc>
      </w:tr>
      <w:tr w:rsidR="007434B6" w:rsidRPr="00D652B1" w14:paraId="428398EC" w14:textId="77777777" w:rsidTr="008C71AA">
        <w:trPr>
          <w:trHeight w:val="330"/>
        </w:trPr>
        <w:tc>
          <w:tcPr>
            <w:tcW w:w="1699" w:type="pct"/>
          </w:tcPr>
          <w:p w14:paraId="56529E09" w14:textId="77777777" w:rsidR="007434B6" w:rsidRPr="007264AE" w:rsidRDefault="007434B6" w:rsidP="007434B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7264A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03" w:type="pct"/>
            <w:gridSpan w:val="3"/>
          </w:tcPr>
          <w:p w14:paraId="3A859450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8" w:type="pct"/>
          </w:tcPr>
          <w:p w14:paraId="3197A11F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gridSpan w:val="3"/>
            <w:shd w:val="clear" w:color="auto" w:fill="auto"/>
          </w:tcPr>
          <w:p w14:paraId="210CF6DC" w14:textId="33033D2E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9670C2C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shd w:val="clear" w:color="auto" w:fill="auto"/>
          </w:tcPr>
          <w:p w14:paraId="514ABAF1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3AF289EA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05A1B219" w14:textId="6EFEFE85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273A25A0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CC23BF8" w14:textId="33900EF9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14,060</w:t>
            </w:r>
          </w:p>
        </w:tc>
      </w:tr>
      <w:tr w:rsidR="007434B6" w:rsidRPr="00D652B1" w14:paraId="37958DCE" w14:textId="77777777" w:rsidTr="008C71AA">
        <w:tc>
          <w:tcPr>
            <w:tcW w:w="1699" w:type="pct"/>
          </w:tcPr>
          <w:p w14:paraId="4F47C966" w14:textId="415AC583" w:rsidR="007434B6" w:rsidRPr="007264AE" w:rsidRDefault="007434B6" w:rsidP="007434B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264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7264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64A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64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03" w:type="pct"/>
            <w:gridSpan w:val="3"/>
          </w:tcPr>
          <w:p w14:paraId="100621FA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56523814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E4350" w14:textId="1E4ED5A5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0EA92B0F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58D82" w14:textId="5166DCCD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23726A67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gridSpan w:val="3"/>
            <w:tcBorders>
              <w:bottom w:val="single" w:sz="4" w:space="0" w:color="auto"/>
            </w:tcBorders>
          </w:tcPr>
          <w:p w14:paraId="7768B167" w14:textId="4777302C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066AC145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4885297D" w14:textId="35100B8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1,444</w:t>
            </w:r>
          </w:p>
        </w:tc>
      </w:tr>
      <w:tr w:rsidR="007434B6" w:rsidRPr="00D652B1" w14:paraId="4D62EF1F" w14:textId="77777777" w:rsidTr="008C71AA">
        <w:tc>
          <w:tcPr>
            <w:tcW w:w="1699" w:type="pct"/>
          </w:tcPr>
          <w:p w14:paraId="5B04835B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3" w:type="pct"/>
            <w:gridSpan w:val="3"/>
          </w:tcPr>
          <w:p w14:paraId="573031A5" w14:textId="1BA9E293" w:rsidR="007434B6" w:rsidRPr="007264AE" w:rsidRDefault="00D36DE4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7264AE"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8" w:type="pct"/>
          </w:tcPr>
          <w:p w14:paraId="6EED5CE2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310E" w14:textId="723197B6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6593AFBD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D4B4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  <w:gridSpan w:val="2"/>
          </w:tcPr>
          <w:p w14:paraId="72F1DE92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F47782" w14:textId="2824EEEE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</w:t>
            </w:r>
          </w:p>
        </w:tc>
        <w:tc>
          <w:tcPr>
            <w:tcW w:w="143" w:type="pct"/>
            <w:gridSpan w:val="2"/>
          </w:tcPr>
          <w:p w14:paraId="1499826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2D8562" w14:textId="12CEFA36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55,483</w:t>
            </w:r>
          </w:p>
        </w:tc>
      </w:tr>
      <w:tr w:rsidR="008E1157" w:rsidRPr="00DB5171" w14:paraId="59DB2467" w14:textId="77777777" w:rsidTr="008C71AA">
        <w:tc>
          <w:tcPr>
            <w:tcW w:w="1699" w:type="pct"/>
          </w:tcPr>
          <w:p w14:paraId="677C4F07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503" w:type="pct"/>
            <w:gridSpan w:val="3"/>
          </w:tcPr>
          <w:p w14:paraId="26F0A66C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128" w:type="pct"/>
          </w:tcPr>
          <w:p w14:paraId="792D3FC4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</w:tcBorders>
          </w:tcPr>
          <w:p w14:paraId="57F44DCB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" w:type="pct"/>
          </w:tcPr>
          <w:p w14:paraId="52594DDF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</w:tcBorders>
          </w:tcPr>
          <w:p w14:paraId="470D37C8" w14:textId="77777777" w:rsidR="008E1157" w:rsidRPr="007264AE" w:rsidRDefault="008E1157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8" w:type="pct"/>
            <w:gridSpan w:val="2"/>
          </w:tcPr>
          <w:p w14:paraId="6121D057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</w:tcBorders>
          </w:tcPr>
          <w:p w14:paraId="69428DE4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3" w:type="pct"/>
            <w:gridSpan w:val="2"/>
          </w:tcPr>
          <w:p w14:paraId="394A606F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75625EC8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8E1157" w:rsidRPr="00D652B1" w14:paraId="4520642E" w14:textId="77777777" w:rsidTr="008C71AA">
        <w:tc>
          <w:tcPr>
            <w:tcW w:w="1699" w:type="pct"/>
          </w:tcPr>
          <w:p w14:paraId="3F96A343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</w:t>
            </w:r>
            <w:r w:rsidRPr="007264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264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03" w:type="pct"/>
            <w:gridSpan w:val="3"/>
          </w:tcPr>
          <w:p w14:paraId="110229B8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1B072C4C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7D3B18C7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5F327AD5" w14:textId="77777777" w:rsidR="008E1157" w:rsidRPr="007264AE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2E9F36FD" w14:textId="77777777" w:rsidR="008E1157" w:rsidRPr="007264AE" w:rsidRDefault="008E11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</w:tcPr>
          <w:p w14:paraId="2D0D5A2F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7449817B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42F945AB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FF27FDE" w14:textId="77777777" w:rsidR="008E1157" w:rsidRPr="007264AE" w:rsidRDefault="008E1157" w:rsidP="006E093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4B6" w:rsidRPr="00D652B1" w14:paraId="6985FF6A" w14:textId="77777777" w:rsidTr="008C71AA">
        <w:tc>
          <w:tcPr>
            <w:tcW w:w="1699" w:type="pct"/>
          </w:tcPr>
          <w:p w14:paraId="06B00E5C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4AE">
              <w:rPr>
                <w:rFonts w:ascii="Angsana New" w:hAnsi="Angsana New"/>
                <w:sz w:val="28"/>
                <w:szCs w:val="28"/>
                <w:cs/>
              </w:rPr>
              <w:t xml:space="preserve">ยังไม่ครบกำหนดชำระ </w:t>
            </w:r>
          </w:p>
        </w:tc>
        <w:tc>
          <w:tcPr>
            <w:tcW w:w="503" w:type="pct"/>
            <w:gridSpan w:val="3"/>
          </w:tcPr>
          <w:p w14:paraId="2B238423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0C910CB5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33A13500" w14:textId="5AD5BB17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261,078</w:t>
            </w:r>
          </w:p>
        </w:tc>
        <w:tc>
          <w:tcPr>
            <w:tcW w:w="128" w:type="pct"/>
          </w:tcPr>
          <w:p w14:paraId="4A7B1226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6E740AC7" w14:textId="232B326F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242,167</w:t>
            </w:r>
          </w:p>
        </w:tc>
        <w:tc>
          <w:tcPr>
            <w:tcW w:w="128" w:type="pct"/>
            <w:gridSpan w:val="2"/>
          </w:tcPr>
          <w:p w14:paraId="74CE5F5D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2C2D625B" w14:textId="60BB7623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97,730</w:t>
            </w:r>
          </w:p>
        </w:tc>
        <w:tc>
          <w:tcPr>
            <w:tcW w:w="143" w:type="pct"/>
            <w:gridSpan w:val="2"/>
          </w:tcPr>
          <w:p w14:paraId="6423025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E1EAAAA" w14:textId="46157BD3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108,581</w:t>
            </w:r>
          </w:p>
        </w:tc>
      </w:tr>
      <w:tr w:rsidR="007434B6" w:rsidRPr="00D652B1" w14:paraId="6C4EB78D" w14:textId="77777777" w:rsidTr="008C71AA">
        <w:tc>
          <w:tcPr>
            <w:tcW w:w="1699" w:type="pct"/>
          </w:tcPr>
          <w:p w14:paraId="54A48689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4AE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7264A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03" w:type="pct"/>
            <w:gridSpan w:val="3"/>
          </w:tcPr>
          <w:p w14:paraId="46CA075E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4F897392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67237A62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571AF357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3FF64678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</w:tcPr>
          <w:p w14:paraId="65FA38B7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4B5EBD7D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0C984BAA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99B77C6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4B6" w:rsidRPr="00D652B1" w14:paraId="3A887876" w14:textId="77777777" w:rsidTr="008C71AA">
        <w:tc>
          <w:tcPr>
            <w:tcW w:w="1699" w:type="pct"/>
          </w:tcPr>
          <w:p w14:paraId="22E48726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4A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264AE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7264AE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264A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503" w:type="pct"/>
            <w:gridSpan w:val="3"/>
          </w:tcPr>
          <w:p w14:paraId="34217813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03083E62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6E4DE208" w14:textId="4A8B17EB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76,557</w:t>
            </w:r>
          </w:p>
        </w:tc>
        <w:tc>
          <w:tcPr>
            <w:tcW w:w="128" w:type="pct"/>
          </w:tcPr>
          <w:p w14:paraId="3CE54219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422586EF" w14:textId="207BF3AB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72,731</w:t>
            </w:r>
          </w:p>
        </w:tc>
        <w:tc>
          <w:tcPr>
            <w:tcW w:w="128" w:type="pct"/>
            <w:gridSpan w:val="2"/>
          </w:tcPr>
          <w:p w14:paraId="34B64E19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50DEF5AA" w14:textId="39AF4859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20,377</w:t>
            </w:r>
          </w:p>
        </w:tc>
        <w:tc>
          <w:tcPr>
            <w:tcW w:w="143" w:type="pct"/>
            <w:gridSpan w:val="2"/>
          </w:tcPr>
          <w:p w14:paraId="148359C5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E179A55" w14:textId="3AC12A16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32,258</w:t>
            </w:r>
          </w:p>
        </w:tc>
      </w:tr>
      <w:tr w:rsidR="007434B6" w:rsidRPr="00D652B1" w14:paraId="6D9D3CE4" w14:textId="77777777" w:rsidTr="008C71AA">
        <w:tc>
          <w:tcPr>
            <w:tcW w:w="1699" w:type="pct"/>
          </w:tcPr>
          <w:p w14:paraId="20820895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4AE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7264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03" w:type="pct"/>
            <w:gridSpan w:val="3"/>
          </w:tcPr>
          <w:p w14:paraId="378FFB12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299FAB32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6D7765D8" w14:textId="381F15A9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28" w:type="pct"/>
          </w:tcPr>
          <w:p w14:paraId="188AF0A7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253F00C6" w14:textId="7DDA9A8C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1,698</w:t>
            </w:r>
          </w:p>
        </w:tc>
        <w:tc>
          <w:tcPr>
            <w:tcW w:w="128" w:type="pct"/>
            <w:gridSpan w:val="2"/>
          </w:tcPr>
          <w:p w14:paraId="7D0D780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08C39FE9" w14:textId="795A849A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43" w:type="pct"/>
            <w:gridSpan w:val="2"/>
          </w:tcPr>
          <w:p w14:paraId="53DA53A2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79C74B36" w14:textId="673A3ECF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34B6" w:rsidRPr="00D652B1" w14:paraId="00D9936A" w14:textId="77777777" w:rsidTr="008C71AA">
        <w:tc>
          <w:tcPr>
            <w:tcW w:w="1699" w:type="pct"/>
          </w:tcPr>
          <w:p w14:paraId="4435F4C8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64AE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264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03" w:type="pct"/>
            <w:gridSpan w:val="3"/>
          </w:tcPr>
          <w:p w14:paraId="64FC8388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8" w:type="pct"/>
          </w:tcPr>
          <w:p w14:paraId="464EE14E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5B265290" w14:textId="19833AE2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2,329</w:t>
            </w:r>
          </w:p>
        </w:tc>
        <w:tc>
          <w:tcPr>
            <w:tcW w:w="128" w:type="pct"/>
          </w:tcPr>
          <w:p w14:paraId="683A475C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1ED08797" w14:textId="19664E5C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5,845</w:t>
            </w:r>
          </w:p>
        </w:tc>
        <w:tc>
          <w:tcPr>
            <w:tcW w:w="128" w:type="pct"/>
            <w:gridSpan w:val="2"/>
          </w:tcPr>
          <w:p w14:paraId="40EE664D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14D76587" w14:textId="5CCB3F79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1,730</w:t>
            </w:r>
          </w:p>
        </w:tc>
        <w:tc>
          <w:tcPr>
            <w:tcW w:w="143" w:type="pct"/>
            <w:gridSpan w:val="2"/>
          </w:tcPr>
          <w:p w14:paraId="265E9F72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1717A31F" w14:textId="50BD8713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</w:tr>
      <w:tr w:rsidR="007434B6" w:rsidRPr="00D652B1" w14:paraId="40F3F848" w14:textId="77777777" w:rsidTr="008C71AA">
        <w:tc>
          <w:tcPr>
            <w:tcW w:w="1699" w:type="pct"/>
          </w:tcPr>
          <w:p w14:paraId="35F8F0FF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64A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264A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64A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503" w:type="pct"/>
            <w:gridSpan w:val="3"/>
          </w:tcPr>
          <w:p w14:paraId="2A4235EA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8" w:type="pct"/>
          </w:tcPr>
          <w:p w14:paraId="491B17B1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gridSpan w:val="3"/>
          </w:tcPr>
          <w:p w14:paraId="2F68B84B" w14:textId="134800D4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9,453</w:t>
            </w:r>
          </w:p>
        </w:tc>
        <w:tc>
          <w:tcPr>
            <w:tcW w:w="128" w:type="pct"/>
          </w:tcPr>
          <w:p w14:paraId="5F72EAAA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</w:tcPr>
          <w:p w14:paraId="56A1584B" w14:textId="11BCFE14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5,807</w:t>
            </w:r>
          </w:p>
        </w:tc>
        <w:tc>
          <w:tcPr>
            <w:tcW w:w="128" w:type="pct"/>
            <w:gridSpan w:val="2"/>
          </w:tcPr>
          <w:p w14:paraId="06C51B9A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8" w:type="pct"/>
            <w:gridSpan w:val="3"/>
          </w:tcPr>
          <w:p w14:paraId="52C09B11" w14:textId="65B94101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1,771</w:t>
            </w:r>
          </w:p>
        </w:tc>
        <w:tc>
          <w:tcPr>
            <w:tcW w:w="143" w:type="pct"/>
            <w:gridSpan w:val="2"/>
          </w:tcPr>
          <w:p w14:paraId="4209B6E3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9BA08E5" w14:textId="4D8C81A9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1,245</w:t>
            </w:r>
          </w:p>
        </w:tc>
      </w:tr>
      <w:tr w:rsidR="007434B6" w:rsidRPr="00D652B1" w14:paraId="2CDB5572" w14:textId="77777777" w:rsidTr="008C71AA">
        <w:tc>
          <w:tcPr>
            <w:tcW w:w="1699" w:type="pct"/>
          </w:tcPr>
          <w:p w14:paraId="6A88B9BF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" w:type="pct"/>
            <w:gridSpan w:val="3"/>
          </w:tcPr>
          <w:p w14:paraId="1A4ABB31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3FFC025E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</w:tcBorders>
          </w:tcPr>
          <w:p w14:paraId="41F3B97F" w14:textId="265C9D6A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349,869</w:t>
            </w:r>
          </w:p>
        </w:tc>
        <w:tc>
          <w:tcPr>
            <w:tcW w:w="128" w:type="pct"/>
          </w:tcPr>
          <w:p w14:paraId="3E2025D0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</w:tcBorders>
          </w:tcPr>
          <w:p w14:paraId="72576CE2" w14:textId="3A43CD6E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328,248</w:t>
            </w:r>
          </w:p>
        </w:tc>
        <w:tc>
          <w:tcPr>
            <w:tcW w:w="128" w:type="pct"/>
            <w:gridSpan w:val="2"/>
          </w:tcPr>
          <w:p w14:paraId="1EF90F84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</w:tcBorders>
          </w:tcPr>
          <w:p w14:paraId="53D506B4" w14:textId="0219145C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121,776</w:t>
            </w:r>
          </w:p>
        </w:tc>
        <w:tc>
          <w:tcPr>
            <w:tcW w:w="143" w:type="pct"/>
            <w:gridSpan w:val="2"/>
          </w:tcPr>
          <w:p w14:paraId="2E6F19BC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773AFBD0" w14:textId="03948A6B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143,234</w:t>
            </w:r>
          </w:p>
        </w:tc>
      </w:tr>
      <w:tr w:rsidR="007434B6" w:rsidRPr="00D652B1" w14:paraId="7BDD68AB" w14:textId="77777777" w:rsidTr="008C71AA">
        <w:tc>
          <w:tcPr>
            <w:tcW w:w="1699" w:type="pct"/>
          </w:tcPr>
          <w:p w14:paraId="7569CC0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3" w:type="pct"/>
            <w:gridSpan w:val="3"/>
          </w:tcPr>
          <w:p w14:paraId="76C62686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</w:tcPr>
          <w:p w14:paraId="2AC0E32F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</w:tcBorders>
          </w:tcPr>
          <w:p w14:paraId="44D84955" w14:textId="5420DECD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349,869</w:t>
            </w:r>
          </w:p>
        </w:tc>
        <w:tc>
          <w:tcPr>
            <w:tcW w:w="128" w:type="pct"/>
          </w:tcPr>
          <w:p w14:paraId="388211C1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</w:tcBorders>
          </w:tcPr>
          <w:p w14:paraId="70EFE4B7" w14:textId="0F79867C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328,248</w:t>
            </w:r>
          </w:p>
        </w:tc>
        <w:tc>
          <w:tcPr>
            <w:tcW w:w="128" w:type="pct"/>
            <w:gridSpan w:val="2"/>
          </w:tcPr>
          <w:p w14:paraId="3E2624E3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</w:tcBorders>
          </w:tcPr>
          <w:p w14:paraId="5861DB3A" w14:textId="571AF98A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123,643</w:t>
            </w:r>
          </w:p>
        </w:tc>
        <w:tc>
          <w:tcPr>
            <w:tcW w:w="143" w:type="pct"/>
            <w:gridSpan w:val="2"/>
          </w:tcPr>
          <w:p w14:paraId="3D2413D7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2C19FBCB" w14:textId="2559EC02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198,717</w:t>
            </w:r>
          </w:p>
        </w:tc>
      </w:tr>
      <w:tr w:rsidR="007434B6" w:rsidRPr="00D652B1" w14:paraId="591DE2F9" w14:textId="77777777" w:rsidTr="008C71AA">
        <w:tc>
          <w:tcPr>
            <w:tcW w:w="1699" w:type="pct"/>
          </w:tcPr>
          <w:p w14:paraId="780564B9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7264A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Pr="007264AE">
              <w:rPr>
                <w:rFonts w:ascii="Angsana New" w:hAnsi="Angsana New"/>
                <w:sz w:val="28"/>
                <w:szCs w:val="28"/>
              </w:rPr>
              <w:br/>
            </w:r>
            <w:r w:rsidRPr="007264AE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03" w:type="pct"/>
            <w:gridSpan w:val="3"/>
          </w:tcPr>
          <w:p w14:paraId="01F6101C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8" w:type="pct"/>
          </w:tcPr>
          <w:p w14:paraId="57D4C23C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gridSpan w:val="3"/>
            <w:tcBorders>
              <w:bottom w:val="single" w:sz="4" w:space="0" w:color="auto"/>
            </w:tcBorders>
          </w:tcPr>
          <w:p w14:paraId="55D9E9A1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024ED7" w14:textId="6AF87569" w:rsidR="0075082B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(7,909)</w:t>
            </w:r>
          </w:p>
        </w:tc>
        <w:tc>
          <w:tcPr>
            <w:tcW w:w="128" w:type="pct"/>
          </w:tcPr>
          <w:p w14:paraId="68979234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tcBorders>
              <w:bottom w:val="single" w:sz="4" w:space="0" w:color="auto"/>
            </w:tcBorders>
          </w:tcPr>
          <w:p w14:paraId="73F913AA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4FE15" w14:textId="357465FB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(6,261)</w:t>
            </w:r>
          </w:p>
        </w:tc>
        <w:tc>
          <w:tcPr>
            <w:tcW w:w="128" w:type="pct"/>
            <w:gridSpan w:val="2"/>
          </w:tcPr>
          <w:p w14:paraId="61346F93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" w:type="pct"/>
            <w:gridSpan w:val="3"/>
            <w:tcBorders>
              <w:bottom w:val="single" w:sz="4" w:space="0" w:color="auto"/>
            </w:tcBorders>
          </w:tcPr>
          <w:p w14:paraId="05782D9E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480685" w14:textId="192FDC6B" w:rsidR="0075082B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(2,012)</w:t>
            </w:r>
          </w:p>
        </w:tc>
        <w:tc>
          <w:tcPr>
            <w:tcW w:w="143" w:type="pct"/>
            <w:gridSpan w:val="2"/>
          </w:tcPr>
          <w:p w14:paraId="202ED2CB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2CE52C0A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434E3" w14:textId="6ED74A88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sz w:val="28"/>
                <w:szCs w:val="28"/>
              </w:rPr>
              <w:t>(1,942)</w:t>
            </w:r>
          </w:p>
        </w:tc>
      </w:tr>
      <w:tr w:rsidR="007434B6" w:rsidRPr="00D652B1" w14:paraId="11A650F5" w14:textId="77777777" w:rsidTr="008C71AA">
        <w:tc>
          <w:tcPr>
            <w:tcW w:w="1699" w:type="pct"/>
            <w:shd w:val="clear" w:color="auto" w:fill="auto"/>
          </w:tcPr>
          <w:p w14:paraId="6A99439F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03" w:type="pct"/>
            <w:gridSpan w:val="3"/>
          </w:tcPr>
          <w:p w14:paraId="14C40A73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8" w:type="pct"/>
          </w:tcPr>
          <w:p w14:paraId="3FD18F88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57C1F42" w14:textId="76ED2B09" w:rsidR="007434B6" w:rsidRPr="007264AE" w:rsidDel="00C94F82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341,960</w:t>
            </w:r>
          </w:p>
        </w:tc>
        <w:tc>
          <w:tcPr>
            <w:tcW w:w="128" w:type="pct"/>
          </w:tcPr>
          <w:p w14:paraId="65C8126C" w14:textId="77777777" w:rsidR="007434B6" w:rsidRPr="007264AE" w:rsidRDefault="007434B6" w:rsidP="00743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77A535" w14:textId="3BC7C270" w:rsidR="007434B6" w:rsidRPr="007264AE" w:rsidDel="00C94F82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321,987</w:t>
            </w:r>
          </w:p>
        </w:tc>
        <w:tc>
          <w:tcPr>
            <w:tcW w:w="128" w:type="pct"/>
            <w:gridSpan w:val="2"/>
          </w:tcPr>
          <w:p w14:paraId="5409B247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092756" w14:textId="5EC440AE" w:rsidR="007434B6" w:rsidRPr="007264AE" w:rsidRDefault="0075082B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121,631</w:t>
            </w:r>
          </w:p>
        </w:tc>
        <w:tc>
          <w:tcPr>
            <w:tcW w:w="143" w:type="pct"/>
            <w:gridSpan w:val="2"/>
          </w:tcPr>
          <w:p w14:paraId="6136C40A" w14:textId="77777777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0B9D83" w14:textId="151F99D8" w:rsidR="007434B6" w:rsidRPr="007264AE" w:rsidRDefault="007434B6" w:rsidP="007434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4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196,775</w:t>
            </w:r>
          </w:p>
        </w:tc>
      </w:tr>
      <w:tr w:rsidR="008E1157" w:rsidRPr="00847622" w14:paraId="7AC30D2C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E09F" w14:textId="3B913851" w:rsidR="008E1157" w:rsidRPr="008C71AA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71A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FADE" w14:textId="77777777" w:rsidR="008E1157" w:rsidRPr="008C71AA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FEF2" w14:textId="77777777" w:rsidR="008E1157" w:rsidRPr="008C71AA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6161841F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3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167CEA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C71AA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8E1157" w:rsidRPr="00847622" w14:paraId="1D2715DA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4E0B" w14:textId="7C693FD4" w:rsidR="008E1157" w:rsidRPr="008C71AA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6"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71A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B59D" w14:textId="77777777" w:rsidR="008E1157" w:rsidRPr="008C71AA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3C05" w14:textId="535F1F57" w:rsidR="008E1157" w:rsidRPr="008C71AA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256</w:t>
            </w:r>
            <w:r w:rsidR="00E43528" w:rsidRPr="008C71A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92EA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6E1AA" w14:textId="1C53AEE1" w:rsidR="008E1157" w:rsidRPr="008C71AA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C71A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E43528" w:rsidRPr="008C71AA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515C1B9C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1C3E" w14:textId="3AC62C90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256</w:t>
            </w:r>
            <w:r w:rsidR="00E43528" w:rsidRPr="008C71A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457EE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E2466" w14:textId="5AEECC7C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E43528" w:rsidRPr="008C71AA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</w:tr>
      <w:tr w:rsidR="008E1157" w:rsidRPr="00847622" w14:paraId="107B40EE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E19E4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4DE5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5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0CA7" w14:textId="77777777" w:rsidR="008E1157" w:rsidRPr="008C71AA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3528" w:rsidRPr="00847622" w14:paraId="57DFEB6B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C1C6F" w14:textId="0752C2D7" w:rsidR="00E43528" w:rsidRPr="008C71AA" w:rsidRDefault="00E43528" w:rsidP="00E435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C71A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8C71AA">
              <w:rPr>
                <w:rFonts w:ascii="Angsana New" w:hAnsi="Angsana New"/>
                <w:sz w:val="28"/>
                <w:szCs w:val="28"/>
              </w:rPr>
              <w:t>1</w:t>
            </w:r>
            <w:r w:rsidRPr="008C71AA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B8D56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133A" w14:textId="34E1B084" w:rsidR="00E43528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6,261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82FE" w14:textId="77777777" w:rsidR="00E43528" w:rsidRPr="008C71AA" w:rsidRDefault="00E43528" w:rsidP="00E4352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2BD4" w14:textId="5CC75F08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3,388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0C7450E4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54FEB74" w14:textId="677F7B94" w:rsidR="00E43528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8BCEC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48645" w14:textId="4BB4CED1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714</w:t>
            </w:r>
          </w:p>
        </w:tc>
      </w:tr>
      <w:tr w:rsidR="00E43528" w:rsidRPr="00847622" w14:paraId="7DA40584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B144" w14:textId="77777777" w:rsidR="00E43528" w:rsidRPr="008C71AA" w:rsidRDefault="00E43528" w:rsidP="00E435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B707E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761B" w14:textId="4029E0FD" w:rsidR="00E43528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3,</w:t>
            </w:r>
            <w:r w:rsidR="000A16AC">
              <w:rPr>
                <w:rFonts w:ascii="Angsana New" w:hAnsi="Angsana New"/>
                <w:sz w:val="28"/>
                <w:szCs w:val="28"/>
              </w:rPr>
              <w:t>037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A59A" w14:textId="77777777" w:rsidR="00E43528" w:rsidRPr="008C71AA" w:rsidRDefault="00E43528" w:rsidP="00E4352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DCD5" w14:textId="72C920C0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2,913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4E57DA0E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551C89" w14:textId="4EA06099" w:rsidR="00E43528" w:rsidRPr="008C71AA" w:rsidRDefault="00010280" w:rsidP="0001028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47841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63034" w14:textId="2630BE8F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</w:tr>
      <w:tr w:rsidR="0075082B" w:rsidRPr="00847622" w14:paraId="2319DA98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8EB39" w14:textId="76C4CA99" w:rsidR="0075082B" w:rsidRPr="008C71AA" w:rsidRDefault="0075082B" w:rsidP="00E435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C71A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ได้มาจากการรวมธุรกิจ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4AAAC" w14:textId="77777777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44E78" w14:textId="2022CEA5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31E19" w14:textId="77777777" w:rsidR="0075082B" w:rsidRPr="008C71AA" w:rsidRDefault="0075082B" w:rsidP="00E4352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66A04" w14:textId="3443E27F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DADF97E" w14:textId="77777777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4908AD" w14:textId="3D73EC49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EADA4" w14:textId="77777777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8296C" w14:textId="75482384" w:rsidR="0075082B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C1E" w:rsidRPr="00847622" w14:paraId="621A519E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82FC" w14:textId="6A6B5FB7" w:rsidR="00472C1E" w:rsidRPr="008C71AA" w:rsidRDefault="00472C1E" w:rsidP="00472C1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C8B2" w14:textId="77777777" w:rsidR="00472C1E" w:rsidRPr="008C71AA" w:rsidRDefault="00472C1E" w:rsidP="0047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85BFC" w14:textId="5DFBA471" w:rsidR="00472C1E" w:rsidRPr="00472C1E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472C1E">
              <w:rPr>
                <w:rFonts w:ascii="Angsana New" w:hAnsi="Angsana New"/>
                <w:sz w:val="28"/>
                <w:szCs w:val="28"/>
              </w:rPr>
              <w:t>(</w:t>
            </w:r>
            <w:r w:rsidR="000A16AC">
              <w:rPr>
                <w:rFonts w:ascii="Angsana New" w:hAnsi="Angsana New"/>
                <w:sz w:val="28"/>
                <w:szCs w:val="28"/>
              </w:rPr>
              <w:t>815</w:t>
            </w:r>
            <w:r w:rsidRPr="00472C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DAE2F" w14:textId="77777777" w:rsidR="00472C1E" w:rsidRPr="008C71AA" w:rsidRDefault="00472C1E" w:rsidP="00472C1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2088" w14:textId="2B54F502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FCCEAFC" w14:textId="77777777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5F7667" w14:textId="090E7E12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(362)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E1161" w14:textId="77777777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D8669" w14:textId="6B877E54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72C1E" w:rsidRPr="00847622" w14:paraId="7FD771DD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495DD" w14:textId="77777777" w:rsidR="00472C1E" w:rsidRPr="008C71AA" w:rsidRDefault="00472C1E" w:rsidP="00472C1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5EAF8" w14:textId="77777777" w:rsidR="00472C1E" w:rsidRPr="008C71AA" w:rsidRDefault="00472C1E" w:rsidP="00472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01F6" w14:textId="03C3BFCD" w:rsidR="00472C1E" w:rsidRPr="00472C1E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472C1E">
              <w:rPr>
                <w:rFonts w:ascii="Angsana New" w:hAnsi="Angsana New"/>
                <w:sz w:val="28"/>
                <w:szCs w:val="28"/>
              </w:rPr>
              <w:t>(509)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C1A59" w14:textId="77777777" w:rsidR="00472C1E" w:rsidRPr="008C71AA" w:rsidRDefault="00472C1E" w:rsidP="00472C1E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BBC52" w14:textId="2734C9D6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78047685" w14:textId="77777777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43B943" w14:textId="0C071C5C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71D5F" w14:textId="77777777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EC424" w14:textId="46D3DA24" w:rsidR="00472C1E" w:rsidRPr="008C71AA" w:rsidRDefault="00472C1E" w:rsidP="00472C1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11DC" w:rsidRPr="00847622" w14:paraId="3617A8E6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CE841" w14:textId="0D29A408" w:rsidR="00FC11DC" w:rsidRPr="008C71AA" w:rsidRDefault="00FC11DC" w:rsidP="00010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8C71AA">
              <w:rPr>
                <w:rFonts w:ascii="Angsana New" w:hAnsi="Angsana New" w:hint="cs"/>
                <w:sz w:val="28"/>
                <w:szCs w:val="28"/>
                <w:cs/>
              </w:rPr>
              <w:t>ผลกระทบจากอัตราแลกเปลี่ยน</w:t>
            </w:r>
            <w:r w:rsidR="00010280" w:rsidRPr="008C71A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10280" w:rsidRPr="008C71AA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E3A5" w14:textId="77777777" w:rsidR="00FC11DC" w:rsidRPr="008C71AA" w:rsidRDefault="00FC11DC" w:rsidP="00E4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6C3C4" w14:textId="77777777" w:rsidR="00FC11DC" w:rsidRPr="008C71AA" w:rsidRDefault="00FC11DC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  <w:p w14:paraId="01982F93" w14:textId="46FBF052" w:rsidR="00010280" w:rsidRPr="008C71AA" w:rsidRDefault="00010280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(</w:t>
            </w:r>
            <w:r w:rsidR="00796BE4" w:rsidRPr="008C71AA">
              <w:rPr>
                <w:rFonts w:ascii="Angsana New" w:hAnsi="Angsana New"/>
                <w:sz w:val="28"/>
                <w:szCs w:val="28"/>
              </w:rPr>
              <w:t>112</w:t>
            </w:r>
            <w:r w:rsidRPr="008C71A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5CCFB" w14:textId="77777777" w:rsidR="00FC11DC" w:rsidRPr="008C71AA" w:rsidRDefault="00FC11DC" w:rsidP="00E4352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99219" w14:textId="77777777" w:rsidR="00FC11DC" w:rsidRPr="008C71AA" w:rsidRDefault="00FC11DC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  <w:p w14:paraId="4A7583F6" w14:textId="4EC6CCF5" w:rsidR="00010280" w:rsidRPr="008C71AA" w:rsidRDefault="00010280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19546450" w14:textId="77777777" w:rsidR="00FC11DC" w:rsidRPr="008C71AA" w:rsidRDefault="00FC11DC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F7742" w14:textId="77777777" w:rsidR="00FC11DC" w:rsidRPr="008C71AA" w:rsidRDefault="00FC11DC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  <w:p w14:paraId="559912C6" w14:textId="54D81634" w:rsidR="00010280" w:rsidRPr="008C71AA" w:rsidRDefault="00010280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21B3B" w14:textId="77777777" w:rsidR="00FC11DC" w:rsidRPr="008C71AA" w:rsidRDefault="00FC11DC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7F813" w14:textId="77777777" w:rsidR="00FC11DC" w:rsidRPr="008C71AA" w:rsidRDefault="00FC11DC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  <w:p w14:paraId="708B9673" w14:textId="76D4B22A" w:rsidR="00010280" w:rsidRPr="008C71AA" w:rsidRDefault="00010280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8C71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3528" w:rsidRPr="00847622" w14:paraId="5D6666B7" w14:textId="77777777" w:rsidTr="00472C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pct"/>
          <w:trHeight w:val="20"/>
        </w:trPr>
        <w:tc>
          <w:tcPr>
            <w:tcW w:w="1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13EB" w14:textId="3609695D" w:rsidR="00E43528" w:rsidRPr="008C71AA" w:rsidRDefault="00E43528" w:rsidP="00E435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71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C71A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C71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FC68" w14:textId="77777777" w:rsidR="00E43528" w:rsidRPr="008C71AA" w:rsidRDefault="00E43528" w:rsidP="00E43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1FA0C" w14:textId="78B11ACD" w:rsidR="00E43528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71AA">
              <w:rPr>
                <w:rFonts w:ascii="Angsana New" w:hAnsi="Angsana New"/>
                <w:b/>
                <w:bCs/>
                <w:sz w:val="28"/>
                <w:szCs w:val="28"/>
              </w:rPr>
              <w:t>7,909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7727" w14:textId="77777777" w:rsidR="00E43528" w:rsidRPr="008C71AA" w:rsidRDefault="00E43528" w:rsidP="00E4352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1D003" w14:textId="5CCE7A11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71AA">
              <w:rPr>
                <w:rFonts w:ascii="Angsana New" w:hAnsi="Angsana New"/>
                <w:b/>
                <w:bCs/>
                <w:sz w:val="28"/>
                <w:szCs w:val="28"/>
              </w:rPr>
              <w:t>6,261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</w:tcPr>
          <w:p w14:paraId="7B75C972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E09C1" w14:textId="1790E536" w:rsidR="00E43528" w:rsidRPr="008C71AA" w:rsidRDefault="0075082B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71AA">
              <w:rPr>
                <w:rFonts w:ascii="Angsana New" w:hAnsi="Angsana New"/>
                <w:b/>
                <w:bCs/>
                <w:sz w:val="28"/>
                <w:szCs w:val="28"/>
              </w:rPr>
              <w:t>2,012</w:t>
            </w:r>
          </w:p>
        </w:tc>
        <w:tc>
          <w:tcPr>
            <w:tcW w:w="1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92E52" w14:textId="77777777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C759" w14:textId="526920BB" w:rsidR="00E43528" w:rsidRPr="008C71AA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71AA">
              <w:rPr>
                <w:rFonts w:ascii="Angsana New" w:hAnsi="Angsana New"/>
                <w:b/>
                <w:bCs/>
                <w:sz w:val="28"/>
                <w:szCs w:val="28"/>
              </w:rPr>
              <w:t>1,942</w:t>
            </w:r>
          </w:p>
        </w:tc>
      </w:tr>
    </w:tbl>
    <w:p w14:paraId="21073CA3" w14:textId="77777777" w:rsidR="00FB2CE5" w:rsidRPr="00D36DE4" w:rsidRDefault="00FB2CE5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2BF92E5B" w14:textId="21E31EC1" w:rsidR="008E1157" w:rsidRPr="008E1157" w:rsidRDefault="008E1157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8E1157">
        <w:rPr>
          <w:rFonts w:ascii="Angsana New" w:hAnsi="Angsana New"/>
          <w:spacing w:val="-2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8E1157">
        <w:rPr>
          <w:rFonts w:ascii="Angsana New" w:hAnsi="Angsana New"/>
          <w:spacing w:val="-2"/>
          <w:sz w:val="30"/>
          <w:szCs w:val="30"/>
          <w:cs/>
        </w:rPr>
        <w:t>ผยในหมายเหตุ</w:t>
      </w:r>
      <w:r w:rsidRPr="00C95108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Pr="00C95108">
        <w:rPr>
          <w:rFonts w:ascii="Angsana New" w:hAnsi="Angsana New"/>
          <w:spacing w:val="-2"/>
          <w:sz w:val="30"/>
          <w:szCs w:val="30"/>
        </w:rPr>
        <w:t>2</w:t>
      </w:r>
      <w:r w:rsidR="00EE69E2">
        <w:rPr>
          <w:rFonts w:ascii="Angsana New" w:hAnsi="Angsana New"/>
          <w:spacing w:val="-2"/>
          <w:sz w:val="30"/>
          <w:szCs w:val="30"/>
        </w:rPr>
        <w:t>3</w:t>
      </w:r>
      <w:r w:rsidRPr="00C95108">
        <w:rPr>
          <w:rFonts w:ascii="Angsana New" w:hAnsi="Angsana New"/>
          <w:spacing w:val="-2"/>
          <w:sz w:val="30"/>
          <w:szCs w:val="30"/>
        </w:rPr>
        <w:t>(</w:t>
      </w:r>
      <w:r w:rsidRPr="00C95108">
        <w:rPr>
          <w:rFonts w:ascii="Angsana New" w:hAnsi="Angsana New"/>
          <w:spacing w:val="-2"/>
          <w:sz w:val="30"/>
          <w:szCs w:val="30"/>
          <w:cs/>
        </w:rPr>
        <w:t>ข.</w:t>
      </w:r>
      <w:r w:rsidRPr="00C95108">
        <w:rPr>
          <w:rFonts w:ascii="Angsana New" w:hAnsi="Angsana New"/>
          <w:spacing w:val="-2"/>
          <w:sz w:val="30"/>
          <w:szCs w:val="30"/>
        </w:rPr>
        <w:t>1)</w:t>
      </w:r>
    </w:p>
    <w:p w14:paraId="2EA3F7D4" w14:textId="77777777" w:rsidR="008E1157" w:rsidRPr="00D36DE4" w:rsidRDefault="008E1157" w:rsidP="0001074B">
      <w:pPr>
        <w:rPr>
          <w:rFonts w:asciiTheme="majorBidi" w:hAnsiTheme="majorBidi" w:cstheme="majorBidi"/>
          <w:sz w:val="16"/>
          <w:szCs w:val="16"/>
          <w:lang w:eastAsia="x-none"/>
        </w:rPr>
      </w:pPr>
    </w:p>
    <w:p w14:paraId="67EFB02A" w14:textId="72077D1D" w:rsidR="00504970" w:rsidRPr="00032D20" w:rsidRDefault="00504970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สินค้าคงเหลือ</w:t>
      </w:r>
    </w:p>
    <w:p w14:paraId="71462E6B" w14:textId="77777777" w:rsidR="00B5759F" w:rsidRPr="00D36DE4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B5759F" w:rsidRPr="002848D8" w14:paraId="79BE2F86" w14:textId="77777777" w:rsidTr="00CE2AD6">
        <w:trPr>
          <w:tblHeader/>
        </w:trPr>
        <w:tc>
          <w:tcPr>
            <w:tcW w:w="2039" w:type="pct"/>
          </w:tcPr>
          <w:p w14:paraId="2C6FC60B" w14:textId="77777777"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570D618C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76411A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504F1D5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5759F" w:rsidRPr="002848D8" w14:paraId="4C9B1CA4" w14:textId="77777777" w:rsidTr="00CE2AD6">
        <w:trPr>
          <w:tblHeader/>
        </w:trPr>
        <w:tc>
          <w:tcPr>
            <w:tcW w:w="2039" w:type="pct"/>
          </w:tcPr>
          <w:p w14:paraId="10321BE6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64EF8A" w14:textId="4E6C8719" w:rsidR="00B5759F" w:rsidRPr="00E43528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3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544668AF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2ADC9D" w14:textId="545D52BF" w:rsidR="00B5759F" w:rsidRPr="00E4352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3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035E411D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F4B35A" w14:textId="75B76E07" w:rsidR="00B5759F" w:rsidRPr="00E43528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3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</w:tcPr>
          <w:p w14:paraId="339157EA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E68C23" w14:textId="6E6FC057" w:rsidR="00B5759F" w:rsidRPr="00E4352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3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5759F" w:rsidRPr="002848D8" w14:paraId="01C88EDC" w14:textId="77777777" w:rsidTr="00CE2AD6">
        <w:trPr>
          <w:tblHeader/>
        </w:trPr>
        <w:tc>
          <w:tcPr>
            <w:tcW w:w="2039" w:type="pct"/>
          </w:tcPr>
          <w:p w14:paraId="75A69811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1324B1E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528" w:rsidRPr="002848D8" w14:paraId="38AAEBEC" w14:textId="77777777" w:rsidTr="00AF4DFB">
        <w:tc>
          <w:tcPr>
            <w:tcW w:w="2039" w:type="pct"/>
          </w:tcPr>
          <w:p w14:paraId="061D2F0B" w14:textId="77777777" w:rsidR="00E43528" w:rsidRPr="0095147D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14:paraId="28A2776A" w14:textId="668F9FD1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56,718</w:t>
            </w:r>
          </w:p>
        </w:tc>
        <w:tc>
          <w:tcPr>
            <w:tcW w:w="145" w:type="pct"/>
          </w:tcPr>
          <w:p w14:paraId="7BCBF3BD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8D3C" w14:textId="4B9F6CB9" w:rsidR="00E43528" w:rsidRPr="00FB2A8E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54,231</w:t>
            </w:r>
          </w:p>
        </w:tc>
        <w:tc>
          <w:tcPr>
            <w:tcW w:w="146" w:type="pct"/>
          </w:tcPr>
          <w:p w14:paraId="2C012ADD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219F" w14:textId="63DE039F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22,524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997" w14:textId="04D0FBA6" w:rsidR="00E43528" w:rsidRPr="00FB2A8E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8DC0" w14:textId="090EAF9E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27,310</w:t>
            </w:r>
          </w:p>
        </w:tc>
      </w:tr>
      <w:tr w:rsidR="00E43528" w:rsidRPr="002848D8" w14:paraId="4C64D110" w14:textId="77777777" w:rsidTr="00CE2AD6">
        <w:tc>
          <w:tcPr>
            <w:tcW w:w="2039" w:type="pct"/>
          </w:tcPr>
          <w:p w14:paraId="1029892A" w14:textId="06EAD33E" w:rsidR="00E43528" w:rsidRPr="0095147D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CE3A" w14:textId="371E2A1F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70,860</w:t>
            </w:r>
          </w:p>
        </w:tc>
        <w:tc>
          <w:tcPr>
            <w:tcW w:w="145" w:type="pct"/>
          </w:tcPr>
          <w:p w14:paraId="561742DD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F02D" w14:textId="28C76B87" w:rsidR="00E43528" w:rsidRPr="00FB2A8E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83,315</w:t>
            </w:r>
          </w:p>
        </w:tc>
        <w:tc>
          <w:tcPr>
            <w:tcW w:w="146" w:type="pct"/>
          </w:tcPr>
          <w:p w14:paraId="4F46CAA9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86D7" w14:textId="3FCE0ACE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D0F4" w14:textId="77777777" w:rsidR="00E43528" w:rsidRPr="00FB2A8E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B3A" w14:textId="63767D80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2,006</w:t>
            </w:r>
          </w:p>
        </w:tc>
      </w:tr>
      <w:tr w:rsidR="00E43528" w:rsidRPr="002848D8" w14:paraId="3B4D1621" w14:textId="77777777" w:rsidTr="00CE2AD6">
        <w:tc>
          <w:tcPr>
            <w:tcW w:w="2039" w:type="pct"/>
          </w:tcPr>
          <w:p w14:paraId="52B5295B" w14:textId="4FD90C20" w:rsidR="00E43528" w:rsidRPr="0095147D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05A09" w14:textId="08887054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182,522</w:t>
            </w:r>
          </w:p>
        </w:tc>
        <w:tc>
          <w:tcPr>
            <w:tcW w:w="145" w:type="pct"/>
          </w:tcPr>
          <w:p w14:paraId="278AB3CF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0C9F2" w14:textId="71CB81A2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190,394</w:t>
            </w:r>
          </w:p>
        </w:tc>
        <w:tc>
          <w:tcPr>
            <w:tcW w:w="146" w:type="pct"/>
          </w:tcPr>
          <w:p w14:paraId="77EFEFCC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F6FBA" w14:textId="2F34733A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65,245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E0DE9" w14:textId="77777777" w:rsidR="00E43528" w:rsidRPr="00FB2A8E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8673B" w14:textId="0F8262A6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64,001</w:t>
            </w:r>
          </w:p>
        </w:tc>
      </w:tr>
      <w:tr w:rsidR="00E43528" w:rsidRPr="002848D8" w14:paraId="0175B9B0" w14:textId="77777777" w:rsidTr="00CE2AD6">
        <w:tc>
          <w:tcPr>
            <w:tcW w:w="2039" w:type="pct"/>
          </w:tcPr>
          <w:p w14:paraId="1756C5B6" w14:textId="77777777" w:rsidR="00E43528" w:rsidRPr="0095147D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B82CC" w14:textId="4BA8350B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10,957</w:t>
            </w:r>
          </w:p>
        </w:tc>
        <w:tc>
          <w:tcPr>
            <w:tcW w:w="145" w:type="pct"/>
          </w:tcPr>
          <w:p w14:paraId="4405C857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91BD" w14:textId="563A3E0E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5,375</w:t>
            </w:r>
          </w:p>
        </w:tc>
        <w:tc>
          <w:tcPr>
            <w:tcW w:w="146" w:type="pct"/>
          </w:tcPr>
          <w:p w14:paraId="315ADB39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8F234" w14:textId="67AA81C0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5,189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55DC" w14:textId="77777777" w:rsidR="00E43528" w:rsidRPr="00FB2A8E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AAFC3" w14:textId="17CC954F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5,163</w:t>
            </w:r>
          </w:p>
        </w:tc>
      </w:tr>
      <w:tr w:rsidR="00E43528" w:rsidRPr="002848D8" w14:paraId="45DFE56A" w14:textId="77777777" w:rsidTr="00CE2AD6">
        <w:tc>
          <w:tcPr>
            <w:tcW w:w="2039" w:type="pct"/>
          </w:tcPr>
          <w:p w14:paraId="1C61535B" w14:textId="77777777" w:rsidR="00E43528" w:rsidRPr="0090368F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7894C" w14:textId="3EF63DDA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3,347</w:t>
            </w:r>
          </w:p>
        </w:tc>
        <w:tc>
          <w:tcPr>
            <w:tcW w:w="145" w:type="pct"/>
          </w:tcPr>
          <w:p w14:paraId="6DEB19A3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6F75" w14:textId="20102AFC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1,164</w:t>
            </w:r>
          </w:p>
        </w:tc>
        <w:tc>
          <w:tcPr>
            <w:tcW w:w="146" w:type="pct"/>
          </w:tcPr>
          <w:p w14:paraId="0917D56A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30B5C" w14:textId="13407E04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D00A" w14:textId="77777777" w:rsidR="00E43528" w:rsidRPr="00FB2A8E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50726" w14:textId="7BA5D452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3528" w:rsidRPr="002848D8" w14:paraId="0806E71B" w14:textId="77777777" w:rsidTr="00CE2AD6">
        <w:tc>
          <w:tcPr>
            <w:tcW w:w="2039" w:type="pct"/>
          </w:tcPr>
          <w:p w14:paraId="3970FE95" w14:textId="77777777" w:rsidR="00E43528" w:rsidRPr="0095147D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36342" w14:textId="7452FCBE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32,072</w:t>
            </w:r>
          </w:p>
        </w:tc>
        <w:tc>
          <w:tcPr>
            <w:tcW w:w="145" w:type="pct"/>
          </w:tcPr>
          <w:p w14:paraId="3463BF9B" w14:textId="77777777" w:rsidR="00E43528" w:rsidRPr="001A458D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74F9" w14:textId="6C4706C5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31,664</w:t>
            </w:r>
          </w:p>
        </w:tc>
        <w:tc>
          <w:tcPr>
            <w:tcW w:w="146" w:type="pct"/>
          </w:tcPr>
          <w:p w14:paraId="1926623B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28F4" w14:textId="235725EE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10,252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0955" w14:textId="77777777" w:rsidR="00E43528" w:rsidRPr="00FB2A8E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DE2E9" w14:textId="5F71E32A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13,145</w:t>
            </w:r>
          </w:p>
        </w:tc>
      </w:tr>
      <w:tr w:rsidR="00E43528" w:rsidRPr="002848D8" w14:paraId="402223E8" w14:textId="77777777" w:rsidTr="001A458D">
        <w:tc>
          <w:tcPr>
            <w:tcW w:w="2039" w:type="pct"/>
          </w:tcPr>
          <w:p w14:paraId="316113FD" w14:textId="7AD35BDD" w:rsidR="00E43528" w:rsidRPr="00DC0404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48A607" w14:textId="2ACFD1DE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356,476</w:t>
            </w:r>
          </w:p>
        </w:tc>
        <w:tc>
          <w:tcPr>
            <w:tcW w:w="145" w:type="pct"/>
          </w:tcPr>
          <w:p w14:paraId="22164192" w14:textId="77777777" w:rsidR="00E43528" w:rsidRPr="001A458D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DE4E96" w14:textId="36334240" w:rsidR="00E43528" w:rsidRPr="00FB2A8E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366,143</w:t>
            </w:r>
          </w:p>
        </w:tc>
        <w:tc>
          <w:tcPr>
            <w:tcW w:w="146" w:type="pct"/>
          </w:tcPr>
          <w:p w14:paraId="4D79B472" w14:textId="77777777" w:rsidR="00E43528" w:rsidRPr="00FB2A8E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C5F17" w14:textId="249D03B8" w:rsidR="00E43528" w:rsidRPr="00FB2A8E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105,481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E1DA" w14:textId="77777777" w:rsidR="00E43528" w:rsidRPr="00FB2A8E" w:rsidRDefault="00E43528" w:rsidP="00E4352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D42A3" w14:textId="2CCCC281" w:rsidR="00E43528" w:rsidRPr="00B82BD1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111,625</w:t>
            </w:r>
          </w:p>
        </w:tc>
      </w:tr>
      <w:tr w:rsidR="001A458D" w:rsidRPr="002848D8" w14:paraId="0C94B395" w14:textId="77777777" w:rsidTr="00843A7E">
        <w:tc>
          <w:tcPr>
            <w:tcW w:w="2039" w:type="pct"/>
          </w:tcPr>
          <w:p w14:paraId="78C85A10" w14:textId="77777777"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0F66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" w:type="pct"/>
          </w:tcPr>
          <w:p w14:paraId="1D3F9200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0CA97" w14:textId="77777777"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6" w:type="pct"/>
          </w:tcPr>
          <w:p w14:paraId="26F8CC5D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4C688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11277" w14:textId="77777777" w:rsidR="001A458D" w:rsidRPr="00FD1A30" w:rsidRDefault="001A458D" w:rsidP="001A458D">
            <w:pPr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E4EDF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A458D" w:rsidRPr="002848D8" w14:paraId="0EB11C20" w14:textId="77777777" w:rsidTr="00CE2AD6">
        <w:tc>
          <w:tcPr>
            <w:tcW w:w="2039" w:type="pct"/>
          </w:tcPr>
          <w:p w14:paraId="3FBA0444" w14:textId="77777777" w:rsid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5E4273D3" w14:textId="77777777" w:rsidR="001A458D" w:rsidRPr="00886637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5EAA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6D660A5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7F52" w14:textId="77777777" w:rsidR="001A458D" w:rsidRPr="006C06F8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08F3D7D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AFF0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67A0" w14:textId="77777777"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2C02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43528" w:rsidRPr="002848D8" w14:paraId="2D469C98" w14:textId="77777777" w:rsidTr="00CE2AD6">
        <w:tc>
          <w:tcPr>
            <w:tcW w:w="2039" w:type="pct"/>
          </w:tcPr>
          <w:p w14:paraId="3B90B178" w14:textId="77777777" w:rsidR="00E43528" w:rsidRPr="00623946" w:rsidRDefault="00E43528" w:rsidP="00E43528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2B20" w14:textId="61650834" w:rsidR="00E43528" w:rsidRPr="00BF18E1" w:rsidRDefault="0027231E" w:rsidP="00272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 w:rsidR="00CD6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D6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145" w:type="pct"/>
          </w:tcPr>
          <w:p w14:paraId="30843EFF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8457" w14:textId="35801010" w:rsidR="00E43528" w:rsidRPr="006C06F8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1,102,179</w:t>
            </w:r>
          </w:p>
        </w:tc>
        <w:tc>
          <w:tcPr>
            <w:tcW w:w="146" w:type="pct"/>
          </w:tcPr>
          <w:p w14:paraId="09EEF74B" w14:textId="77777777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AB20" w14:textId="36690A04" w:rsidR="00E43528" w:rsidRPr="00B82BD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545,</w:t>
            </w:r>
            <w:r w:rsidR="00CD63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AAEB" w14:textId="77777777" w:rsidR="00E43528" w:rsidRPr="006C06F8" w:rsidRDefault="00E43528" w:rsidP="00E43528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A702" w14:textId="52870FFA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683</w:t>
            </w:r>
          </w:p>
        </w:tc>
      </w:tr>
      <w:tr w:rsidR="00E43528" w:rsidRPr="002848D8" w14:paraId="5393EE6B" w14:textId="77777777" w:rsidTr="00BE6BB5">
        <w:tc>
          <w:tcPr>
            <w:tcW w:w="2039" w:type="pct"/>
          </w:tcPr>
          <w:p w14:paraId="08F24BC7" w14:textId="77777777" w:rsidR="00E43528" w:rsidRPr="00623946" w:rsidRDefault="00E43528" w:rsidP="00E43528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1D058" w14:textId="035BB7CB" w:rsidR="00E43528" w:rsidRPr="00BF18E1" w:rsidRDefault="00CD63C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723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145" w:type="pct"/>
          </w:tcPr>
          <w:p w14:paraId="27B2A742" w14:textId="77777777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64B3" w14:textId="30550C1E" w:rsidR="00E43528" w:rsidRPr="005C2D54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1,155</w:t>
            </w:r>
          </w:p>
        </w:tc>
        <w:tc>
          <w:tcPr>
            <w:tcW w:w="146" w:type="pct"/>
          </w:tcPr>
          <w:p w14:paraId="7B6ED2B5" w14:textId="77777777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5FC" w14:textId="130D393D" w:rsidR="00E43528" w:rsidRPr="00B82BD1" w:rsidRDefault="00CD63C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54AE" w14:textId="77777777" w:rsidR="00E43528" w:rsidRPr="006C06F8" w:rsidRDefault="00E43528" w:rsidP="00E43528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72C6" w14:textId="263769E8" w:rsidR="00E43528" w:rsidRPr="006C06F8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</w:tr>
      <w:tr w:rsidR="00E43528" w:rsidRPr="002848D8" w14:paraId="47919F56" w14:textId="77777777" w:rsidTr="00BE6BB5">
        <w:tc>
          <w:tcPr>
            <w:tcW w:w="2039" w:type="pct"/>
          </w:tcPr>
          <w:p w14:paraId="6D2E6C90" w14:textId="77777777" w:rsidR="00E43528" w:rsidRPr="00623946" w:rsidRDefault="00E43528" w:rsidP="00E43528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7CD85" w14:textId="43240A76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B642EE0" w14:textId="77777777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70CC2" w14:textId="320C20A5" w:rsidR="00E43528" w:rsidRPr="005C2D54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(711)</w:t>
            </w:r>
          </w:p>
        </w:tc>
        <w:tc>
          <w:tcPr>
            <w:tcW w:w="146" w:type="pct"/>
          </w:tcPr>
          <w:p w14:paraId="35614FF6" w14:textId="77777777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4FE7" w14:textId="33CF7DD4" w:rsidR="00E43528" w:rsidRPr="00B82BD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5253" w14:textId="77777777" w:rsidR="00E43528" w:rsidRPr="005C2D54" w:rsidRDefault="00E43528" w:rsidP="00E4352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E1F1" w14:textId="4ADE9034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82B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(711)</w:t>
            </w:r>
          </w:p>
        </w:tc>
      </w:tr>
      <w:tr w:rsidR="00E43528" w:rsidRPr="002848D8" w14:paraId="166757EB" w14:textId="77777777" w:rsidTr="00BE6BB5">
        <w:tc>
          <w:tcPr>
            <w:tcW w:w="2039" w:type="pct"/>
          </w:tcPr>
          <w:p w14:paraId="389A7657" w14:textId="77777777" w:rsidR="00E43528" w:rsidRPr="00623946" w:rsidRDefault="00E43528" w:rsidP="00E435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AC81E" w14:textId="78026C00" w:rsidR="00E43528" w:rsidRPr="00BF18E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1,262,861</w:t>
            </w:r>
          </w:p>
        </w:tc>
        <w:tc>
          <w:tcPr>
            <w:tcW w:w="145" w:type="pct"/>
          </w:tcPr>
          <w:p w14:paraId="509BD893" w14:textId="77777777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D069A8" w14:textId="2BD6852C" w:rsidR="00E43528" w:rsidRPr="005C2D54" w:rsidRDefault="00E43528" w:rsidP="00E435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1,102,623</w:t>
            </w:r>
          </w:p>
        </w:tc>
        <w:tc>
          <w:tcPr>
            <w:tcW w:w="146" w:type="pct"/>
          </w:tcPr>
          <w:p w14:paraId="2771F4E0" w14:textId="77777777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BFA9C" w14:textId="433C5879" w:rsidR="00E43528" w:rsidRPr="00B82BD1" w:rsidRDefault="0027231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545,948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0639" w14:textId="77777777" w:rsidR="00E43528" w:rsidRPr="005C2D54" w:rsidRDefault="00E43528" w:rsidP="00E43528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D5A1F" w14:textId="0DAD3D7A" w:rsidR="00E43528" w:rsidRPr="005C2D5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82B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555,576</w:t>
            </w:r>
          </w:p>
        </w:tc>
      </w:tr>
    </w:tbl>
    <w:p w14:paraId="6503B23A" w14:textId="153AEC9F" w:rsidR="00E43528" w:rsidRDefault="00D36DE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0C56E3DA" w14:textId="77777777" w:rsidR="0087555F" w:rsidRPr="002C05FE" w:rsidRDefault="0087555F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989"/>
        <w:gridCol w:w="269"/>
        <w:gridCol w:w="1259"/>
        <w:gridCol w:w="269"/>
        <w:gridCol w:w="1267"/>
      </w:tblGrid>
      <w:tr w:rsidR="006E0939" w:rsidRPr="00344B92" w14:paraId="6F5454F2" w14:textId="77777777" w:rsidTr="006E0939">
        <w:tc>
          <w:tcPr>
            <w:tcW w:w="2815" w:type="pct"/>
          </w:tcPr>
          <w:p w14:paraId="3914E3C0" w14:textId="7FFC383D" w:rsidR="006E0939" w:rsidRPr="0087555F" w:rsidRDefault="0087555F" w:rsidP="006E093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55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33" w:type="pct"/>
          </w:tcPr>
          <w:p w14:paraId="75F68C83" w14:textId="77777777" w:rsidR="006E0939" w:rsidRPr="00344B92" w:rsidRDefault="006E0939" w:rsidP="006E0939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1720068" w14:textId="1EB3E21F" w:rsidR="006E0939" w:rsidRPr="00344B92" w:rsidRDefault="006E0939" w:rsidP="006E0939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14:paraId="3D8696CF" w14:textId="77777777" w:rsidR="006E0939" w:rsidRPr="00344B92" w:rsidRDefault="006E0939" w:rsidP="006E0939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939" w:rsidRPr="00344B92" w14:paraId="055ADC48" w14:textId="77777777" w:rsidTr="006E0939">
        <w:tc>
          <w:tcPr>
            <w:tcW w:w="2815" w:type="pct"/>
          </w:tcPr>
          <w:p w14:paraId="114BA846" w14:textId="4BFF451C" w:rsidR="006E0939" w:rsidRPr="00777247" w:rsidRDefault="0087555F" w:rsidP="00F14C1F">
            <w:pPr>
              <w:ind w:left="2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7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</w:tcPr>
          <w:p w14:paraId="61AB76CE" w14:textId="25933B5E" w:rsidR="006E0939" w:rsidRPr="006E0939" w:rsidRDefault="00120814" w:rsidP="0012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 w:firstLine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A637B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1E834FB0" w14:textId="0E7961D9" w:rsidR="006E0939" w:rsidRPr="00344B92" w:rsidRDefault="006E0939" w:rsidP="006E0939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9" w:type="pct"/>
          </w:tcPr>
          <w:p w14:paraId="2E94C6A4" w14:textId="5623AA2A" w:rsidR="006E0939" w:rsidRPr="00E43528" w:rsidRDefault="006E0939" w:rsidP="006E0939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43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1C9541CB" w14:textId="77777777" w:rsidR="006E0939" w:rsidRPr="00344B92" w:rsidRDefault="006E0939" w:rsidP="006E0939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509D5C6" w14:textId="15EE5148" w:rsidR="006E0939" w:rsidRPr="00344B92" w:rsidRDefault="006E0939" w:rsidP="006E0939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43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E0939" w:rsidRPr="00344B92" w14:paraId="258E30DF" w14:textId="77777777" w:rsidTr="006E0939">
        <w:tc>
          <w:tcPr>
            <w:tcW w:w="2815" w:type="pct"/>
          </w:tcPr>
          <w:p w14:paraId="09C17759" w14:textId="77777777" w:rsidR="006E0939" w:rsidRPr="00344B92" w:rsidRDefault="006E0939" w:rsidP="006E093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498040B7" w14:textId="77777777" w:rsidR="006E0939" w:rsidRPr="00344B92" w:rsidRDefault="006E0939" w:rsidP="006E09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E0C45DB" w14:textId="09F9A6CA" w:rsidR="006E0939" w:rsidRPr="00344B92" w:rsidRDefault="006E0939" w:rsidP="006E09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7" w:type="pct"/>
            <w:gridSpan w:val="3"/>
          </w:tcPr>
          <w:p w14:paraId="17E0C910" w14:textId="77777777" w:rsidR="006E0939" w:rsidRPr="00344B92" w:rsidRDefault="006E0939" w:rsidP="006E093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528" w:rsidRPr="00344B92" w14:paraId="655DCD64" w14:textId="77777777" w:rsidTr="006E0939">
        <w:tc>
          <w:tcPr>
            <w:tcW w:w="2815" w:type="pct"/>
          </w:tcPr>
          <w:p w14:paraId="00210469" w14:textId="77777777" w:rsidR="00E43528" w:rsidRPr="00344B92" w:rsidRDefault="00E43528" w:rsidP="00E4352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3" w:type="pct"/>
          </w:tcPr>
          <w:p w14:paraId="088BB00E" w14:textId="77777777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DB2DED4" w14:textId="25ECCD46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221B24B7" w14:textId="043520AB" w:rsidR="00E43528" w:rsidRPr="00344B92" w:rsidRDefault="0066173E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173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021745" w:rsidRPr="00021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173E">
              <w:rPr>
                <w:rFonts w:asciiTheme="majorBidi" w:hAnsiTheme="majorBidi"/>
                <w:sz w:val="30"/>
                <w:szCs w:val="30"/>
                <w:lang w:val="en-US"/>
              </w:rPr>
              <w:t>086</w:t>
            </w:r>
            <w:r w:rsidR="00021745" w:rsidRPr="00021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173E">
              <w:rPr>
                <w:rFonts w:asciiTheme="majorBidi" w:hAnsiTheme="majorBidi"/>
                <w:sz w:val="30"/>
                <w:szCs w:val="30"/>
                <w:lang w:val="en-US"/>
              </w:rPr>
              <w:t>997</w:t>
            </w:r>
          </w:p>
        </w:tc>
        <w:tc>
          <w:tcPr>
            <w:tcW w:w="145" w:type="pct"/>
          </w:tcPr>
          <w:p w14:paraId="065C3D15" w14:textId="77777777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1BA007F4" w14:textId="2CD6C079" w:rsidR="00E43528" w:rsidRPr="00344B92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1,039,997</w:t>
            </w:r>
          </w:p>
        </w:tc>
      </w:tr>
      <w:tr w:rsidR="00E43528" w:rsidRPr="00344B92" w14:paraId="3DFD5EA0" w14:textId="77777777" w:rsidTr="006E0939">
        <w:tc>
          <w:tcPr>
            <w:tcW w:w="2815" w:type="pct"/>
          </w:tcPr>
          <w:p w14:paraId="5A9D668B" w14:textId="77777777" w:rsidR="00E43528" w:rsidRPr="00344B92" w:rsidRDefault="00E43528" w:rsidP="00E435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3" w:type="pct"/>
          </w:tcPr>
          <w:p w14:paraId="46932710" w14:textId="77777777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73CDF1" w14:textId="71EDB058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6CB08285" w14:textId="3841CD4A" w:rsidR="00E43528" w:rsidRPr="00344B92" w:rsidRDefault="0002174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14,645</w:t>
            </w:r>
          </w:p>
        </w:tc>
        <w:tc>
          <w:tcPr>
            <w:tcW w:w="145" w:type="pct"/>
          </w:tcPr>
          <w:p w14:paraId="4A8C1EB4" w14:textId="77777777" w:rsidR="00E43528" w:rsidRPr="00344B92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C82B8ED" w14:textId="0A1A8BB0" w:rsidR="00E43528" w:rsidRPr="00344B92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</w:tr>
      <w:tr w:rsidR="00120814" w:rsidRPr="00344B92" w14:paraId="7D08F031" w14:textId="77777777" w:rsidTr="006E0939">
        <w:tc>
          <w:tcPr>
            <w:tcW w:w="2815" w:type="pct"/>
          </w:tcPr>
          <w:p w14:paraId="704788FC" w14:textId="37F152FA" w:rsidR="00120814" w:rsidRPr="00344B92" w:rsidRDefault="00021745" w:rsidP="00E435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33" w:type="pct"/>
          </w:tcPr>
          <w:p w14:paraId="035F1965" w14:textId="7A00AC7B" w:rsidR="00120814" w:rsidRPr="000106B5" w:rsidRDefault="000106B5" w:rsidP="000106B5">
            <w:pPr>
              <w:pStyle w:val="BodyText"/>
              <w:tabs>
                <w:tab w:val="decimal" w:pos="973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106B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725DF641" w14:textId="77777777" w:rsidR="00120814" w:rsidRPr="00344B92" w:rsidRDefault="00120814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9" w:type="pct"/>
          </w:tcPr>
          <w:p w14:paraId="19BD0F28" w14:textId="101ED243" w:rsidR="00120814" w:rsidRPr="00344B92" w:rsidRDefault="0002174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145" w:type="pct"/>
          </w:tcPr>
          <w:p w14:paraId="04FB289C" w14:textId="77777777" w:rsidR="00120814" w:rsidRPr="00344B92" w:rsidRDefault="00120814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32518931" w14:textId="40091CE8" w:rsidR="00120814" w:rsidRPr="00344B92" w:rsidRDefault="0002174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43528" w:rsidRPr="00344B92" w14:paraId="5E08B6B3" w14:textId="77777777" w:rsidTr="006E0939">
        <w:tc>
          <w:tcPr>
            <w:tcW w:w="2815" w:type="pct"/>
          </w:tcPr>
          <w:p w14:paraId="2EF524B5" w14:textId="3940DE9F" w:rsidR="00E43528" w:rsidRPr="00132AA4" w:rsidRDefault="00E43528" w:rsidP="00E435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AA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533" w:type="pct"/>
          </w:tcPr>
          <w:p w14:paraId="0D8E0401" w14:textId="77777777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C3C6272" w14:textId="77777777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53997F36" w14:textId="4F6D678C" w:rsidR="00E43528" w:rsidRPr="00132AA4" w:rsidRDefault="0002174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2B2259D" w14:textId="77777777" w:rsidR="00E43528" w:rsidRPr="00344B92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759E08F" w14:textId="030C6D5F" w:rsidR="00E43528" w:rsidRPr="00132AA4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(</w:t>
            </w:r>
            <w:r w:rsidRPr="00454599">
              <w:rPr>
                <w:rFonts w:asciiTheme="majorBidi" w:hAnsiTheme="majorBidi"/>
                <w:sz w:val="30"/>
                <w:szCs w:val="30"/>
                <w:lang w:val="en-US"/>
              </w:rPr>
              <w:t>103</w:t>
            </w:r>
            <w:r w:rsidRPr="00132A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54599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43528" w:rsidRPr="00344B92" w14:paraId="5CE0665D" w14:textId="77777777" w:rsidTr="006E0939">
        <w:tc>
          <w:tcPr>
            <w:tcW w:w="2815" w:type="pct"/>
          </w:tcPr>
          <w:p w14:paraId="3C23E3C9" w14:textId="38459A41" w:rsidR="00E43528" w:rsidRPr="00344B92" w:rsidRDefault="00E43528" w:rsidP="00E435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3" w:type="pct"/>
          </w:tcPr>
          <w:p w14:paraId="5C3E393B" w14:textId="77777777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E670AF" w14:textId="164E7DD6" w:rsidR="00E43528" w:rsidRPr="00344B92" w:rsidRDefault="00E43528" w:rsidP="00E43528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6E7DBB2B" w14:textId="37DDEA2C" w:rsidR="00E43528" w:rsidRPr="00344B92" w:rsidRDefault="00021745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1,381,642</w:t>
            </w:r>
          </w:p>
        </w:tc>
        <w:tc>
          <w:tcPr>
            <w:tcW w:w="145" w:type="pct"/>
          </w:tcPr>
          <w:p w14:paraId="68825967" w14:textId="77777777" w:rsidR="00E43528" w:rsidRPr="00344B92" w:rsidRDefault="00E43528" w:rsidP="00E43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6BACBD20" w14:textId="57D2A208" w:rsidR="00E43528" w:rsidRPr="00344B92" w:rsidRDefault="00E43528" w:rsidP="0067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086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,997</w:t>
            </w:r>
          </w:p>
        </w:tc>
      </w:tr>
    </w:tbl>
    <w:p w14:paraId="5F4CA282" w14:textId="77777777" w:rsidR="00FB2CE5" w:rsidRPr="002C05FE" w:rsidRDefault="00FB2CE5" w:rsidP="006E0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65A5A39" w14:textId="77777777" w:rsidR="00021745" w:rsidRPr="002919AF" w:rsidRDefault="00021745" w:rsidP="00291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1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กรกฎาคม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2565 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บริษัทลงทุนเพิ่มในหุ้นสามัญของ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Selic Australia Pty Ltd 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 ตามสัดส่วนความเป็นเจ้าของเดิม (ร้อยละ </w:t>
      </w:r>
      <w:r w:rsidRPr="002919AF">
        <w:rPr>
          <w:rFonts w:ascii="Angsana New" w:hAnsi="Angsana New"/>
          <w:spacing w:val="-2"/>
          <w:sz w:val="30"/>
          <w:szCs w:val="30"/>
        </w:rPr>
        <w:t>100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) จำนวน </w:t>
      </w:r>
      <w:r w:rsidRPr="002919AF">
        <w:rPr>
          <w:rFonts w:ascii="Angsana New" w:hAnsi="Angsana New"/>
          <w:spacing w:val="-2"/>
          <w:sz w:val="30"/>
          <w:szCs w:val="30"/>
        </w:rPr>
        <w:t>613,000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หุ้น ซึ่งมีมูลค่าที่ตราไว้ </w:t>
      </w:r>
      <w:r w:rsidRPr="002919AF">
        <w:rPr>
          <w:rFonts w:ascii="Angsana New" w:hAnsi="Angsana New"/>
          <w:spacing w:val="-2"/>
          <w:sz w:val="30"/>
          <w:szCs w:val="30"/>
        </w:rPr>
        <w:t>1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ดอลลาร์ออสเตรเลียต่อหุ้น รวมเป็นจำนวนทั้งสิ้น </w:t>
      </w:r>
      <w:r w:rsidRPr="002919AF">
        <w:rPr>
          <w:rFonts w:ascii="Angsana New" w:hAnsi="Angsana New"/>
          <w:spacing w:val="-2"/>
          <w:sz w:val="30"/>
          <w:szCs w:val="30"/>
        </w:rPr>
        <w:t>613,000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ดอลลาร์ออสเตรเลีย หรือเทียบเท่าเงินบาท </w:t>
      </w:r>
      <w:r w:rsidRPr="002919AF">
        <w:rPr>
          <w:rFonts w:ascii="Angsana New" w:hAnsi="Angsana New"/>
          <w:spacing w:val="-2"/>
          <w:sz w:val="30"/>
          <w:szCs w:val="30"/>
        </w:rPr>
        <w:t>14</w:t>
      </w:r>
      <w:r w:rsidRPr="002919AF">
        <w:rPr>
          <w:rFonts w:ascii="Angsana New" w:hAnsi="Angsana New"/>
          <w:spacing w:val="-2"/>
          <w:sz w:val="30"/>
          <w:szCs w:val="30"/>
          <w:cs/>
        </w:rPr>
        <w:t>.</w:t>
      </w:r>
      <w:r w:rsidRPr="002919AF">
        <w:rPr>
          <w:rFonts w:ascii="Angsana New" w:hAnsi="Angsana New"/>
          <w:spacing w:val="-2"/>
          <w:sz w:val="30"/>
          <w:szCs w:val="30"/>
        </w:rPr>
        <w:t>64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43441F8A" w14:textId="77777777" w:rsidR="00021745" w:rsidRPr="002C05FE" w:rsidRDefault="00021745" w:rsidP="00021745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7ABB04" w14:textId="244CB1BD" w:rsidR="00021745" w:rsidRPr="002919AF" w:rsidRDefault="00021745" w:rsidP="00291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2919AF">
        <w:rPr>
          <w:rFonts w:ascii="Angsana New" w:hAnsi="Angsana New"/>
          <w:spacing w:val="-2"/>
          <w:sz w:val="30"/>
          <w:szCs w:val="30"/>
        </w:rPr>
        <w:t>31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สิงหาคม </w:t>
      </w:r>
      <w:r w:rsidRPr="002919AF">
        <w:rPr>
          <w:rFonts w:ascii="Angsana New" w:hAnsi="Angsana New"/>
          <w:spacing w:val="-2"/>
          <w:sz w:val="30"/>
          <w:szCs w:val="30"/>
        </w:rPr>
        <w:t>2565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บริษัทได้เข้าซื้อหุ้นสามัญร้อยละ </w:t>
      </w:r>
      <w:r w:rsidRPr="002919AF">
        <w:rPr>
          <w:rFonts w:ascii="Angsana New" w:hAnsi="Angsana New"/>
          <w:spacing w:val="-2"/>
          <w:sz w:val="30"/>
          <w:szCs w:val="30"/>
        </w:rPr>
        <w:t>50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ในบริษัท เทวกรรมโอสถ จำกัด (</w:t>
      </w:r>
      <w:r w:rsidRPr="002919AF">
        <w:rPr>
          <w:rFonts w:ascii="Angsana New" w:hAnsi="Angsana New"/>
          <w:spacing w:val="-2"/>
          <w:sz w:val="30"/>
          <w:szCs w:val="30"/>
        </w:rPr>
        <w:t>DVK)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919AF">
        <w:rPr>
          <w:rFonts w:ascii="Angsana New" w:hAnsi="Angsana New"/>
          <w:spacing w:val="-2"/>
          <w:sz w:val="30"/>
          <w:szCs w:val="30"/>
        </w:rPr>
        <w:t>(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ดูหมายเหตุข้อ </w:t>
      </w:r>
      <w:r w:rsidRPr="002919AF">
        <w:rPr>
          <w:rFonts w:ascii="Angsana New" w:hAnsi="Angsana New"/>
          <w:spacing w:val="-2"/>
          <w:sz w:val="30"/>
          <w:szCs w:val="30"/>
        </w:rPr>
        <w:t>4)</w:t>
      </w:r>
    </w:p>
    <w:p w14:paraId="31D0AEA2" w14:textId="3A706798" w:rsidR="002C05FE" w:rsidRDefault="002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0948A4AC" w14:textId="46BDD3FD" w:rsidR="00021745" w:rsidRDefault="00021745" w:rsidP="00291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2919AF">
        <w:rPr>
          <w:rFonts w:ascii="Angsana New" w:hAnsi="Angsana New" w:hint="cs"/>
          <w:spacing w:val="-2"/>
          <w:sz w:val="30"/>
          <w:szCs w:val="30"/>
          <w:cs/>
        </w:rPr>
        <w:t>ในเดือนสิงหาคม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2565 DVK </w:t>
      </w:r>
      <w:r w:rsidRPr="002919AF">
        <w:rPr>
          <w:rFonts w:ascii="Angsana New" w:hAnsi="Angsana New"/>
          <w:spacing w:val="-2"/>
          <w:sz w:val="30"/>
          <w:szCs w:val="30"/>
          <w:cs/>
        </w:rPr>
        <w:t>ได้จัดตั้งบริษัท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 ดีวีเค เฮลท์แคร์ จำกัด (</w:t>
      </w:r>
      <w:r w:rsidRPr="002919AF">
        <w:rPr>
          <w:rFonts w:ascii="Angsana New" w:hAnsi="Angsana New"/>
          <w:spacing w:val="-2"/>
          <w:sz w:val="30"/>
          <w:szCs w:val="30"/>
        </w:rPr>
        <w:t>DHC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)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ในประเทศ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ไทย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2919AF">
        <w:rPr>
          <w:rFonts w:ascii="Angsana New" w:hAnsi="Angsana New"/>
          <w:spacing w:val="-2"/>
          <w:sz w:val="30"/>
          <w:szCs w:val="30"/>
          <w:cs/>
        </w:rPr>
        <w:t>มีทุนจดทะเบียนจำนวน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 200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</w:t>
      </w:r>
      <w:r w:rsidRPr="002919AF">
        <w:rPr>
          <w:rFonts w:ascii="Angsana New" w:hAnsi="Angsana New"/>
          <w:spacing w:val="-2"/>
          <w:sz w:val="30"/>
          <w:szCs w:val="30"/>
          <w:cs/>
        </w:rPr>
        <w:t>เพื่อ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ลงทุนในโครงการการผลิตและจำหน่ายผลิตภัณฑ์เพื่อสุขภาพ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DVK </w:t>
      </w:r>
      <w:r w:rsidRPr="002919AF">
        <w:rPr>
          <w:rFonts w:ascii="Angsana New" w:hAnsi="Angsana New"/>
          <w:spacing w:val="-2"/>
          <w:sz w:val="30"/>
          <w:szCs w:val="30"/>
          <w:cs/>
        </w:rPr>
        <w:t>ถือหุ้นใน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DHC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2919AF">
        <w:rPr>
          <w:rFonts w:ascii="Angsana New" w:hAnsi="Angsana New"/>
          <w:spacing w:val="-2"/>
          <w:sz w:val="30"/>
          <w:szCs w:val="30"/>
          <w:cs/>
        </w:rPr>
        <w:t xml:space="preserve">สัดส่วนร้อยละ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100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ส่งผลให้บริษัทมีสัดส่วนการถือหุ้นทางอ้อมใน 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DHC 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Pr="002919AF">
        <w:rPr>
          <w:rFonts w:ascii="Angsana New" w:hAnsi="Angsana New"/>
          <w:spacing w:val="-2"/>
          <w:sz w:val="30"/>
          <w:szCs w:val="30"/>
        </w:rPr>
        <w:t xml:space="preserve"> 50</w:t>
      </w:r>
      <w:r w:rsidRPr="002919A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7B7A5A30" w14:textId="77777777" w:rsidR="002C05FE" w:rsidRPr="002919AF" w:rsidRDefault="002C05FE" w:rsidP="00291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5AFEC85" w14:textId="6AFC5297" w:rsidR="006E0939" w:rsidRDefault="006E0939" w:rsidP="006E0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6E0939">
        <w:rPr>
          <w:rFonts w:ascii="Angsana New" w:hAnsi="Angsana New"/>
          <w:spacing w:val="-2"/>
          <w:sz w:val="30"/>
          <w:szCs w:val="30"/>
        </w:rPr>
        <w:t>19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E0939">
        <w:rPr>
          <w:rFonts w:ascii="Angsana New" w:hAnsi="Angsana New"/>
          <w:spacing w:val="-2"/>
          <w:sz w:val="30"/>
          <w:szCs w:val="30"/>
        </w:rPr>
        <w:t xml:space="preserve">2564 </w:t>
      </w:r>
      <w:r w:rsidRPr="006E0939">
        <w:rPr>
          <w:rFonts w:ascii="Angsana New" w:hAnsi="Angsana New"/>
          <w:spacing w:val="-2"/>
          <w:sz w:val="30"/>
          <w:szCs w:val="30"/>
          <w:cs/>
        </w:rPr>
        <w:t>บริษัทลงทุนเพิ่มในหุ้นสามัญ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6E0939">
        <w:rPr>
          <w:rFonts w:ascii="Angsana New" w:hAnsi="Angsana New"/>
          <w:spacing w:val="-2"/>
          <w:sz w:val="30"/>
          <w:szCs w:val="30"/>
          <w:cs/>
        </w:rPr>
        <w:t>บริษัท พีเอ็มซี เลเบิล แมททีเรียลส์ จำกัด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ตามสัดส่วนความเป็นเจ้าของเดิม (ร้อยละ </w:t>
      </w:r>
      <w:r w:rsidRPr="006E0939">
        <w:rPr>
          <w:rFonts w:ascii="Angsana New" w:hAnsi="Angsana New"/>
          <w:spacing w:val="-2"/>
          <w:sz w:val="30"/>
          <w:szCs w:val="30"/>
        </w:rPr>
        <w:t>99.99)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Pr="006E0939">
        <w:rPr>
          <w:rFonts w:ascii="Angsana New" w:hAnsi="Angsana New"/>
          <w:spacing w:val="-2"/>
          <w:sz w:val="30"/>
          <w:szCs w:val="30"/>
        </w:rPr>
        <w:t xml:space="preserve">1.5 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หุ้น ซึ่งมีมูลค่าที่ตราไว้ </w:t>
      </w:r>
      <w:r w:rsidRPr="006E0939">
        <w:rPr>
          <w:rFonts w:ascii="Angsana New" w:hAnsi="Angsana New"/>
          <w:spacing w:val="-2"/>
          <w:sz w:val="30"/>
          <w:szCs w:val="30"/>
        </w:rPr>
        <w:t xml:space="preserve">100 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บาทต่อหุ้น </w:t>
      </w:r>
      <w:r w:rsidRPr="006E0939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6E0939">
        <w:rPr>
          <w:rFonts w:ascii="Angsana New" w:hAnsi="Angsana New"/>
          <w:spacing w:val="-2"/>
          <w:sz w:val="30"/>
          <w:szCs w:val="30"/>
          <w:cs/>
        </w:rPr>
        <w:t xml:space="preserve">จำนวนรวมทั้งสิ้น </w:t>
      </w:r>
      <w:r w:rsidRPr="006E0939">
        <w:rPr>
          <w:rFonts w:ascii="Angsana New" w:hAnsi="Angsana New"/>
          <w:spacing w:val="-2"/>
          <w:sz w:val="30"/>
          <w:szCs w:val="30"/>
        </w:rPr>
        <w:br/>
        <w:t xml:space="preserve">150 </w:t>
      </w:r>
      <w:r w:rsidRPr="006E0939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2D242DD0" w14:textId="77777777" w:rsidR="006E0939" w:rsidRPr="00817AC2" w:rsidRDefault="006E0939" w:rsidP="006E0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C728D5F" w14:textId="7E77B1BA" w:rsidR="00CE5513" w:rsidRDefault="006E0939" w:rsidP="00CE5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FB2CE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12 </w:t>
      </w:r>
      <w:r w:rsidRPr="00FB2CE5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2564 </w:t>
      </w:r>
      <w:r w:rsidRPr="00FB2CE5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ขายหุ้นสามัญทั้งหมดของ </w:t>
      </w:r>
      <w:r w:rsidRPr="00FB2CE5">
        <w:rPr>
          <w:rFonts w:ascii="Angsana New" w:hAnsi="Angsana New"/>
          <w:spacing w:val="-2"/>
          <w:sz w:val="30"/>
          <w:szCs w:val="30"/>
        </w:rPr>
        <w:t>PMC Label Materials Pte. Ltd.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 ซึ่งเป็นบริษัทย่อยของบริษัท จำนวน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2 </w:t>
      </w:r>
      <w:r w:rsidRPr="00FB2CE5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 </w:t>
      </w:r>
      <w:r w:rsidR="00FB2CE5" w:rsidRPr="00FB2CE5">
        <w:rPr>
          <w:rFonts w:ascii="Angsana New" w:hAnsi="Angsana New"/>
          <w:spacing w:val="-2"/>
          <w:sz w:val="30"/>
          <w:szCs w:val="30"/>
        </w:rPr>
        <w:t>(</w:t>
      </w:r>
      <w:r w:rsidR="00FB2CE5" w:rsidRPr="00FB2CE5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FB2CE5" w:rsidRPr="00FB2CE5">
        <w:rPr>
          <w:rFonts w:ascii="Angsana New" w:hAnsi="Angsana New"/>
          <w:spacing w:val="-2"/>
          <w:sz w:val="30"/>
          <w:szCs w:val="30"/>
        </w:rPr>
        <w:t xml:space="preserve">100) 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เป็นเงินจำนวน 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104.98 </w:t>
      </w:r>
      <w:r w:rsidRPr="00FB2CE5">
        <w:rPr>
          <w:rFonts w:ascii="Angsana New" w:hAnsi="Angsana New"/>
          <w:spacing w:val="-2"/>
          <w:sz w:val="30"/>
          <w:szCs w:val="30"/>
          <w:cs/>
        </w:rPr>
        <w:t xml:space="preserve">ล้านบาทให้กับบริษัท พีเอ็มซี เลเบิล </w:t>
      </w:r>
      <w:r w:rsidR="00340B2C">
        <w:rPr>
          <w:rFonts w:ascii="Angsana New" w:hAnsi="Angsana New"/>
          <w:spacing w:val="-2"/>
          <w:sz w:val="30"/>
          <w:szCs w:val="30"/>
        </w:rPr>
        <w:br/>
      </w:r>
      <w:r w:rsidRPr="00FB2CE5">
        <w:rPr>
          <w:rFonts w:ascii="Angsana New" w:hAnsi="Angsana New"/>
          <w:spacing w:val="-2"/>
          <w:sz w:val="30"/>
          <w:szCs w:val="30"/>
          <w:cs/>
        </w:rPr>
        <w:t>แมททีเรียลส์ จำกัด ซึ่งเป็นบริษัทย่อยอีกแห่งหนึ่งของบริษัท</w:t>
      </w:r>
      <w:r w:rsidRPr="00FB2CE5">
        <w:rPr>
          <w:rFonts w:ascii="Angsana New" w:hAnsi="Angsana New"/>
          <w:spacing w:val="-2"/>
          <w:sz w:val="30"/>
          <w:szCs w:val="30"/>
        </w:rPr>
        <w:t xml:space="preserve"> </w:t>
      </w:r>
      <w:r w:rsidRPr="00FB2CE5">
        <w:rPr>
          <w:rFonts w:ascii="Angsana New" w:hAnsi="Angsana New"/>
          <w:spacing w:val="-2"/>
          <w:sz w:val="30"/>
          <w:szCs w:val="30"/>
          <w:cs/>
        </w:rPr>
        <w:t>โดยมีวัตถุประสงค์เพื่อปรับโครงสร้างกลุ่มธุรกิจฉลาก</w:t>
      </w:r>
      <w:r w:rsidR="00340B2C">
        <w:rPr>
          <w:rFonts w:ascii="Angsana New" w:hAnsi="Angsana New"/>
          <w:spacing w:val="-2"/>
          <w:sz w:val="30"/>
          <w:szCs w:val="30"/>
        </w:rPr>
        <w:br/>
      </w:r>
      <w:r w:rsidRPr="00FB2CE5">
        <w:rPr>
          <w:rFonts w:ascii="Angsana New" w:hAnsi="Angsana New"/>
          <w:spacing w:val="-2"/>
          <w:sz w:val="30"/>
          <w:szCs w:val="30"/>
          <w:cs/>
        </w:rPr>
        <w:t>ที่มีกาวในตัวภายในกลุ่มบริษัท</w:t>
      </w:r>
    </w:p>
    <w:p w14:paraId="75EC81E4" w14:textId="77777777" w:rsidR="00CE5513" w:rsidRDefault="00CE5513" w:rsidP="001E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DC9AB5" w14:textId="58157C8D" w:rsidR="006E0939" w:rsidRPr="008623A8" w:rsidRDefault="006E0939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6E0939" w:rsidRPr="008623A8" w:rsidSect="009F2164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aperSrc w:first="7" w:other="7"/>
          <w:pgNumType w:start="19"/>
          <w:cols w:space="720"/>
          <w:docGrid w:linePitch="360"/>
        </w:sectPr>
      </w:pPr>
    </w:p>
    <w:p w14:paraId="20281687" w14:textId="2FF88578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F608B" w:rsidRPr="004F608B">
        <w:rPr>
          <w:rFonts w:ascii="Angsana New" w:hAnsi="Angsana New" w:hint="cs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2919AF">
        <w:rPr>
          <w:rFonts w:ascii="Angsana New" w:hAnsi="Angsana New"/>
          <w:sz w:val="30"/>
          <w:szCs w:val="30"/>
          <w:lang w:val="en-US"/>
        </w:rPr>
        <w:t>5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="00FB2CE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2919AF">
        <w:rPr>
          <w:rFonts w:ascii="Angsana New" w:hAnsi="Angsana New"/>
          <w:sz w:val="30"/>
          <w:szCs w:val="30"/>
          <w:lang w:val="en-US"/>
        </w:rPr>
        <w:t>4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3CF50DCA" w14:textId="77777777" w:rsidR="00EE78BB" w:rsidRPr="00F00E5F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136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810"/>
        <w:gridCol w:w="182"/>
        <w:gridCol w:w="808"/>
        <w:gridCol w:w="180"/>
        <w:gridCol w:w="1170"/>
        <w:gridCol w:w="180"/>
        <w:gridCol w:w="117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AF5207" w:rsidRPr="00933732" w14:paraId="1CB54ED1" w14:textId="77777777" w:rsidTr="00A36BC8">
        <w:trPr>
          <w:cantSplit/>
          <w:tblHeader/>
        </w:trPr>
        <w:tc>
          <w:tcPr>
            <w:tcW w:w="2970" w:type="dxa"/>
          </w:tcPr>
          <w:p w14:paraId="60DDE68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12" w:type="dxa"/>
            <w:gridSpan w:val="19"/>
          </w:tcPr>
          <w:p w14:paraId="493F4E8D" w14:textId="52DB6C85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207" w:rsidRPr="00933732" w14:paraId="3324E6D6" w14:textId="77777777" w:rsidTr="009815F0">
        <w:trPr>
          <w:cantSplit/>
          <w:tblHeader/>
        </w:trPr>
        <w:tc>
          <w:tcPr>
            <w:tcW w:w="2970" w:type="dxa"/>
          </w:tcPr>
          <w:p w14:paraId="3988721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349F2B6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1E1510" w14:textId="394EE8E9" w:rsidR="00AF5207" w:rsidRPr="004F61E3" w:rsidRDefault="00AF5207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131AEF1E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08069A" w14:textId="77777777" w:rsidR="00AF5207" w:rsidRPr="00AF5207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14:paraId="68F0C875" w14:textId="26F21771" w:rsidR="00AF5207" w:rsidRPr="004F61E3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" w:type="dxa"/>
          </w:tcPr>
          <w:p w14:paraId="78471953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498CCADA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EA298" w14:textId="28185BF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50075C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29B3A4C" w14:textId="77777777" w:rsidR="008623A8" w:rsidRDefault="008623A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B4892D" w14:textId="3394129F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1FF4A4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9D26CB3" w14:textId="77777777" w:rsidR="00AF5207" w:rsidRPr="004F61E3" w:rsidRDefault="00AF5207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8A0EB1E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2918B001" w14:textId="057E90FF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F5207" w:rsidRPr="00933732" w14:paraId="715814E9" w14:textId="77777777" w:rsidTr="009815F0">
        <w:trPr>
          <w:cantSplit/>
          <w:tblHeader/>
        </w:trPr>
        <w:tc>
          <w:tcPr>
            <w:tcW w:w="2970" w:type="dxa"/>
          </w:tcPr>
          <w:p w14:paraId="29B87CBB" w14:textId="77777777" w:rsidR="00AF5207" w:rsidRPr="00412610" w:rsidRDefault="00AF5207" w:rsidP="00D70D9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30790FE5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638DFF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EE95E40" w14:textId="0B53FF62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D1979C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595D55F" w14:textId="65D35DEE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82" w:type="dxa"/>
          </w:tcPr>
          <w:p w14:paraId="00276346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2182C08" w14:textId="120CC7B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45DD9D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F7AF864" w14:textId="02C1FA2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3B97F283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3F71CB" w14:textId="7083D45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4FFD494B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1A633" w14:textId="2502D24B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4B81D834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2F63" w14:textId="577006B1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236C36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E2711" w14:textId="25E60E0C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</w:tcPr>
          <w:p w14:paraId="35ED836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3D5EFA9" w14:textId="229E004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2919AF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</w:t>
            </w:r>
          </w:p>
        </w:tc>
      </w:tr>
      <w:tr w:rsidR="008623A8" w:rsidRPr="00933732" w14:paraId="27C978DA" w14:textId="77777777" w:rsidTr="00A36BC8">
        <w:trPr>
          <w:cantSplit/>
          <w:tblHeader/>
        </w:trPr>
        <w:tc>
          <w:tcPr>
            <w:tcW w:w="2970" w:type="dxa"/>
          </w:tcPr>
          <w:p w14:paraId="46556882" w14:textId="77777777" w:rsidR="008623A8" w:rsidRPr="00412610" w:rsidRDefault="008623A8" w:rsidP="00D70D9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77D3048D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62865D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060E2A" w14:textId="194B4642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5A5878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C87FECC" w14:textId="7004E4E5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</w:t>
            </w:r>
            <w:r w:rsidR="00744AC4" w:rsidRPr="00744AC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8467CAC" w14:textId="77777777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6482" w:type="dxa"/>
            <w:gridSpan w:val="11"/>
          </w:tcPr>
          <w:p w14:paraId="11F60FD1" w14:textId="5FF776C3" w:rsidR="008623A8" w:rsidRPr="004F61E3" w:rsidRDefault="008623A8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4F61E3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F5207" w:rsidRPr="00933732" w14:paraId="71A3DB0F" w14:textId="77777777" w:rsidTr="009815F0">
        <w:trPr>
          <w:cantSplit/>
          <w:tblHeader/>
        </w:trPr>
        <w:tc>
          <w:tcPr>
            <w:tcW w:w="2970" w:type="dxa"/>
          </w:tcPr>
          <w:p w14:paraId="6FF5C2E5" w14:textId="0AB32EAE" w:rsidR="00AF5207" w:rsidRPr="00412610" w:rsidRDefault="00AF5207" w:rsidP="00777247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ทางตรง</w:t>
            </w:r>
          </w:p>
        </w:tc>
        <w:tc>
          <w:tcPr>
            <w:tcW w:w="900" w:type="dxa"/>
          </w:tcPr>
          <w:p w14:paraId="64B5CDA9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9FAE07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DF7A8C" w14:textId="7CA518D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6D3A2E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2B511" w14:textId="7DAF65C0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142919FB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6CA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22A0A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BE39B65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5CD62C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528A1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75CA1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97E01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63CD5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89E46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CDB50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10F" w14:textId="77777777" w:rsidR="00AF5207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37B642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257E974" w14:textId="77777777" w:rsidR="00AF5207" w:rsidRPr="004F61E3" w:rsidRDefault="00AF5207" w:rsidP="00D70D9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A36BC8" w:rsidRPr="00933732" w14:paraId="3F49D4D4" w14:textId="77777777" w:rsidTr="009815F0">
        <w:trPr>
          <w:cantSplit/>
          <w:trHeight w:val="270"/>
        </w:trPr>
        <w:tc>
          <w:tcPr>
            <w:tcW w:w="2970" w:type="dxa"/>
          </w:tcPr>
          <w:p w14:paraId="24182846" w14:textId="42B3A5FC" w:rsidR="00A36BC8" w:rsidRPr="002919AF" w:rsidRDefault="00A36BC8" w:rsidP="00A36BC8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E136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บริษัท เอส เวนเจอร์ส จำกัด</w:t>
            </w:r>
          </w:p>
        </w:tc>
        <w:tc>
          <w:tcPr>
            <w:tcW w:w="900" w:type="dxa"/>
          </w:tcPr>
          <w:p w14:paraId="0547629E" w14:textId="143877DB" w:rsidR="00A36BC8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80" w:type="dxa"/>
          </w:tcPr>
          <w:p w14:paraId="1E9EEFDD" w14:textId="77777777" w:rsidR="00A36BC8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732AA1FD" w14:textId="145DD844" w:rsidR="00A36BC8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59549D1" w14:textId="77777777" w:rsidR="00A36BC8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10" w:type="dxa"/>
          </w:tcPr>
          <w:p w14:paraId="4DCDBADA" w14:textId="5A511713" w:rsidR="00A36BC8" w:rsidRPr="00D70D99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14:paraId="68862A97" w14:textId="77777777" w:rsidR="00A36BC8" w:rsidRPr="004F61E3" w:rsidRDefault="00A36BC8" w:rsidP="00A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E1CC42F" w14:textId="09226D5E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4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14:paraId="309F3D68" w14:textId="77777777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037BD8" w14:textId="4E7BFD02" w:rsidR="00A36BC8" w:rsidRPr="00D70D99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68B30F18" w14:textId="77777777" w:rsidR="00A36BC8" w:rsidRPr="004F61E3" w:rsidRDefault="00A36BC8" w:rsidP="00A36B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56EEB3" w14:textId="46F08431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7A1020D7" w14:textId="77777777" w:rsidR="00A36BC8" w:rsidRPr="004F61E3" w:rsidRDefault="00A36BC8" w:rsidP="00A36B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8D3D0" w14:textId="37FF39ED" w:rsidR="00A36BC8" w:rsidRPr="00D70D99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4E72A834" w14:textId="77777777" w:rsidR="00A36BC8" w:rsidRPr="004F61E3" w:rsidRDefault="00A36BC8" w:rsidP="00A36B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ABC456" w14:textId="248DEB48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1B97CADF" w14:textId="77777777" w:rsidR="00A36BC8" w:rsidRPr="004F61E3" w:rsidRDefault="00A36BC8" w:rsidP="00A36B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7F935D" w14:textId="595020C7" w:rsidR="00A36BC8" w:rsidRPr="009815F0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451A84" w14:textId="77777777" w:rsidR="00A36BC8" w:rsidRPr="004F61E3" w:rsidRDefault="00A36BC8" w:rsidP="00A36B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481741F3" w14:textId="3AAA6164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E55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36BC8" w:rsidRPr="00933732" w14:paraId="46443DEA" w14:textId="77777777" w:rsidTr="009815F0">
        <w:trPr>
          <w:cantSplit/>
          <w:trHeight w:val="270"/>
        </w:trPr>
        <w:tc>
          <w:tcPr>
            <w:tcW w:w="2970" w:type="dxa"/>
          </w:tcPr>
          <w:p w14:paraId="0E76A2C8" w14:textId="77777777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4F61E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4F61E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7A9018D1" w14:textId="11B1C024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(2)</w:t>
            </w:r>
          </w:p>
        </w:tc>
        <w:tc>
          <w:tcPr>
            <w:tcW w:w="180" w:type="dxa"/>
          </w:tcPr>
          <w:p w14:paraId="0515142C" w14:textId="77777777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75A3065" w14:textId="64A76909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9FF67E3" w14:textId="77777777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4F9D5B" w14:textId="0B7D88DB" w:rsidR="00A36BC8" w:rsidRPr="00D70D99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2154AFEF" w14:textId="77777777" w:rsidR="00A36BC8" w:rsidRPr="004F61E3" w:rsidRDefault="00A36BC8" w:rsidP="00A36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8EE31AD" w14:textId="59C00891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74F4891E" w14:textId="77777777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D4AD8" w14:textId="2FA42636" w:rsidR="00A36BC8" w:rsidRPr="00D70D99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1E136F">
              <w:rPr>
                <w:rFonts w:ascii="Angsana New" w:hAnsi="Angsana New"/>
                <w:sz w:val="24"/>
                <w:szCs w:val="24"/>
                <w:lang w:val="en-US"/>
              </w:rPr>
              <w:t>250,000</w:t>
            </w:r>
          </w:p>
        </w:tc>
        <w:tc>
          <w:tcPr>
            <w:tcW w:w="180" w:type="dxa"/>
          </w:tcPr>
          <w:p w14:paraId="1E6D1F8E" w14:textId="77777777" w:rsidR="00A36BC8" w:rsidRPr="004F61E3" w:rsidRDefault="00A36BC8" w:rsidP="00A36B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605151" w14:textId="2F3E0B13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14:paraId="191C7C40" w14:textId="77777777" w:rsidR="00A36BC8" w:rsidRPr="004F61E3" w:rsidRDefault="00A36BC8" w:rsidP="00A36B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76555" w14:textId="555E01ED" w:rsidR="00A36BC8" w:rsidRPr="00D70D99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1,077,000</w:t>
            </w:r>
          </w:p>
        </w:tc>
        <w:tc>
          <w:tcPr>
            <w:tcW w:w="180" w:type="dxa"/>
            <w:shd w:val="clear" w:color="auto" w:fill="auto"/>
          </w:tcPr>
          <w:p w14:paraId="06577607" w14:textId="77777777" w:rsidR="00A36BC8" w:rsidRPr="004F61E3" w:rsidRDefault="00A36BC8" w:rsidP="00A36BC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579FAA" w14:textId="3E5042B7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1,077,000</w:t>
            </w:r>
          </w:p>
        </w:tc>
        <w:tc>
          <w:tcPr>
            <w:tcW w:w="180" w:type="dxa"/>
            <w:shd w:val="clear" w:color="auto" w:fill="auto"/>
          </w:tcPr>
          <w:p w14:paraId="109534A5" w14:textId="77777777" w:rsidR="00A36BC8" w:rsidRPr="004F61E3" w:rsidRDefault="00A36BC8" w:rsidP="00A36BC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6E66B5" w14:textId="5DCA2A0E" w:rsidR="00A36BC8" w:rsidRPr="009815F0" w:rsidRDefault="002C05FE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50,900</w:t>
            </w:r>
          </w:p>
        </w:tc>
        <w:tc>
          <w:tcPr>
            <w:tcW w:w="180" w:type="dxa"/>
            <w:shd w:val="clear" w:color="auto" w:fill="auto"/>
          </w:tcPr>
          <w:p w14:paraId="3F672112" w14:textId="77777777" w:rsidR="00A36BC8" w:rsidRPr="004F61E3" w:rsidRDefault="00A36BC8" w:rsidP="00A36B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26C77FE" w14:textId="4C2F4320" w:rsidR="00A36BC8" w:rsidRPr="004F61E3" w:rsidRDefault="00A36BC8" w:rsidP="00A36B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319,999</w:t>
            </w:r>
          </w:p>
        </w:tc>
      </w:tr>
      <w:tr w:rsidR="009815F0" w:rsidRPr="00933732" w14:paraId="7F2D2608" w14:textId="77777777" w:rsidTr="009815F0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2E049F1C" w14:textId="02ABB426" w:rsidR="009815F0" w:rsidRPr="00AF5207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เทวกรรมโอสถ จำกัด</w:t>
            </w:r>
          </w:p>
        </w:tc>
        <w:tc>
          <w:tcPr>
            <w:tcW w:w="900" w:type="dxa"/>
          </w:tcPr>
          <w:p w14:paraId="0258C832" w14:textId="35015DBE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(3)</w:t>
            </w:r>
          </w:p>
        </w:tc>
        <w:tc>
          <w:tcPr>
            <w:tcW w:w="180" w:type="dxa"/>
          </w:tcPr>
          <w:p w14:paraId="2304E388" w14:textId="77777777" w:rsidR="009815F0" w:rsidRPr="005C061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0D99A92F" w14:textId="62EDC913" w:rsidR="009815F0" w:rsidRPr="00AF5207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AFC3335" w14:textId="77777777" w:rsidR="009815F0" w:rsidRPr="005C061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456EDE" w14:textId="50AB7F3E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82" w:type="dxa"/>
            <w:vAlign w:val="bottom"/>
          </w:tcPr>
          <w:p w14:paraId="3ABB02BB" w14:textId="77777777" w:rsidR="009815F0" w:rsidRPr="004F61E3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648FBC" w14:textId="57F0BE02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3EAE3EF" w14:textId="77777777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3709FC" w14:textId="0D43F49C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</w:t>
            </w:r>
            <w:r w:rsidR="008C4E67" w:rsidRPr="00764109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3B86F14C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E3C7E7" w14:textId="030BB9BA" w:rsidR="009815F0" w:rsidRDefault="008C4E67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778B3D9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857E3" w14:textId="166ED190" w:rsidR="009815F0" w:rsidRPr="00D70D99" w:rsidRDefault="00A36BC8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6B7060F3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44410A" w14:textId="256D566D" w:rsidR="009815F0" w:rsidRPr="00776B48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7FF2BA" w14:textId="77777777" w:rsidR="009815F0" w:rsidRPr="004F61E3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8F9818" w14:textId="796F5434" w:rsidR="009815F0" w:rsidRP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AB858" w14:textId="77777777" w:rsidR="009815F0" w:rsidRPr="004F61E3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80EE9D3" w14:textId="6E9968B7" w:rsidR="009815F0" w:rsidRPr="008623A8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15F0" w:rsidRPr="00933732" w14:paraId="19806BFF" w14:textId="77777777" w:rsidTr="009815F0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20073C18" w14:textId="7B91367A" w:rsidR="009815F0" w:rsidRPr="005A7F9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900" w:type="dxa"/>
          </w:tcPr>
          <w:p w14:paraId="48512B01" w14:textId="1C7F9153" w:rsidR="009815F0" w:rsidRPr="005C061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80" w:type="dxa"/>
          </w:tcPr>
          <w:p w14:paraId="6CEB9B4E" w14:textId="77777777" w:rsidR="009815F0" w:rsidRPr="005C061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5EEB866F" w14:textId="1B4FBACD" w:rsidR="009815F0" w:rsidRPr="005C061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80" w:type="dxa"/>
          </w:tcPr>
          <w:p w14:paraId="0C912DB0" w14:textId="77777777" w:rsidR="009815F0" w:rsidRPr="005C061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09933C4" w14:textId="480BDFDE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2063D83F" w14:textId="77777777" w:rsidR="009815F0" w:rsidRPr="004F61E3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16BADE6" w14:textId="526CF68D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AFB0F33" w14:textId="77777777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C82C54F" w14:textId="576C4E1E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1FD840DE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3D3DF8" w14:textId="5369A930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367F2B36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A98178" w14:textId="72D9F64C" w:rsidR="009815F0" w:rsidRPr="00A36BC8" w:rsidRDefault="00A36BC8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D8C40A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E59F9B" w14:textId="5BE57D9A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6B4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28CD55" w14:textId="77777777" w:rsidR="009815F0" w:rsidRPr="004F61E3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2B022" w14:textId="3EFE5397" w:rsidR="009815F0" w:rsidRP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4BD35A" w14:textId="77777777" w:rsidR="009815F0" w:rsidRPr="004F61E3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0F81D15" w14:textId="3F5F0C82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12,250</w:t>
            </w:r>
          </w:p>
        </w:tc>
      </w:tr>
      <w:tr w:rsidR="009815F0" w:rsidRPr="00933732" w14:paraId="7BBCF96F" w14:textId="77777777" w:rsidTr="009815F0">
        <w:trPr>
          <w:cantSplit/>
          <w:trHeight w:val="270"/>
        </w:trPr>
        <w:tc>
          <w:tcPr>
            <w:tcW w:w="2970" w:type="dxa"/>
          </w:tcPr>
          <w:p w14:paraId="5487A1ED" w14:textId="52B27410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</w:tc>
        <w:tc>
          <w:tcPr>
            <w:tcW w:w="900" w:type="dxa"/>
          </w:tcPr>
          <w:p w14:paraId="34DC6E8A" w14:textId="6D12F21F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(1)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(4)</w:t>
            </w:r>
          </w:p>
        </w:tc>
        <w:tc>
          <w:tcPr>
            <w:tcW w:w="180" w:type="dxa"/>
          </w:tcPr>
          <w:p w14:paraId="07896CD1" w14:textId="77777777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331AB6" w14:textId="34B61E7D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ออสเตรเลีย</w:t>
            </w:r>
          </w:p>
        </w:tc>
        <w:tc>
          <w:tcPr>
            <w:tcW w:w="180" w:type="dxa"/>
          </w:tcPr>
          <w:p w14:paraId="519497F3" w14:textId="77777777" w:rsid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5BDB15" w14:textId="389278DA" w:rsidR="009815F0" w:rsidRPr="00D70D99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48F0BA9A" w14:textId="77777777" w:rsidR="009815F0" w:rsidRPr="004F61E3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6337717" w14:textId="342DD3FC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F6CA2B2" w14:textId="77777777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AA4B5F" w14:textId="7FC4F2A5" w:rsidR="009815F0" w:rsidRPr="00D70D99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 w:rsidR="007C4A05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C4A05">
              <w:rPr>
                <w:rFonts w:ascii="Angsana New" w:hAnsi="Angsana New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180" w:type="dxa"/>
          </w:tcPr>
          <w:p w14:paraId="011A6B02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87E9FD" w14:textId="2798CA23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AUD 1</w:t>
            </w:r>
          </w:p>
        </w:tc>
        <w:tc>
          <w:tcPr>
            <w:tcW w:w="180" w:type="dxa"/>
          </w:tcPr>
          <w:p w14:paraId="12288CF2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3CC7F" w14:textId="374305A3" w:rsidR="009815F0" w:rsidRPr="00A36BC8" w:rsidRDefault="00A36BC8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  <w:shd w:val="clear" w:color="auto" w:fill="auto"/>
          </w:tcPr>
          <w:p w14:paraId="64B900E5" w14:textId="77777777" w:rsidR="009815F0" w:rsidRPr="004F61E3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4C73" w14:textId="25DDD7AC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E55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5A9E6" w14:textId="77777777" w:rsidR="009815F0" w:rsidRPr="004F61E3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DCC3" w14:textId="3DD995B5" w:rsidR="009815F0" w:rsidRPr="009815F0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815F0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E0F29" w14:textId="77777777" w:rsidR="009815F0" w:rsidRPr="004F61E3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88E6F" w14:textId="256419C7" w:rsidR="009815F0" w:rsidRPr="004F61E3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E55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2919AF" w:rsidRPr="00933732" w14:paraId="6159681F" w14:textId="77777777" w:rsidTr="009815F0">
        <w:trPr>
          <w:cantSplit/>
        </w:trPr>
        <w:tc>
          <w:tcPr>
            <w:tcW w:w="2970" w:type="dxa"/>
          </w:tcPr>
          <w:p w14:paraId="3C880F61" w14:textId="77777777" w:rsidR="002919AF" w:rsidRPr="007C0F0A" w:rsidRDefault="002919AF" w:rsidP="002919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7793916A" w14:textId="77777777" w:rsidR="002919AF" w:rsidRPr="007C0F0A" w:rsidRDefault="002919AF" w:rsidP="002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3E7B07" w14:textId="77777777" w:rsidR="002919AF" w:rsidRPr="007C0F0A" w:rsidRDefault="002919AF" w:rsidP="002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91E7E" w14:textId="3E2048BF" w:rsidR="002919AF" w:rsidRPr="007C0F0A" w:rsidRDefault="002919AF" w:rsidP="002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38D9B" w14:textId="77777777" w:rsidR="002919AF" w:rsidRPr="007C0F0A" w:rsidRDefault="002919AF" w:rsidP="002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2C465" w14:textId="4C962B54" w:rsidR="002919AF" w:rsidRPr="007C0F0A" w:rsidRDefault="002919AF" w:rsidP="002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CF52D76" w14:textId="77777777" w:rsidR="002919AF" w:rsidRPr="007C0F0A" w:rsidRDefault="002919AF" w:rsidP="0029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DDC861" w14:textId="77777777" w:rsidR="002919AF" w:rsidRPr="007C0F0A" w:rsidRDefault="002919AF" w:rsidP="002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5D1A23" w14:textId="77777777" w:rsidR="002919AF" w:rsidRPr="007C0F0A" w:rsidRDefault="002919AF" w:rsidP="002919A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DC095F2" w14:textId="77777777" w:rsidR="002919AF" w:rsidRPr="007C0F0A" w:rsidRDefault="002919AF" w:rsidP="002919A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45279B" w14:textId="77777777" w:rsidR="002919AF" w:rsidRPr="007C0F0A" w:rsidRDefault="002919AF" w:rsidP="002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D0BBE" w14:textId="77777777" w:rsidR="002919AF" w:rsidRPr="007C0F0A" w:rsidRDefault="002919AF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87F33" w14:textId="77777777" w:rsidR="002919AF" w:rsidRPr="007C0F0A" w:rsidRDefault="002919AF" w:rsidP="002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7D1A" w14:textId="1C4C58F6" w:rsidR="002919AF" w:rsidRPr="007C0F0A" w:rsidRDefault="00A36BC8" w:rsidP="002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1,381,642</w:t>
            </w:r>
          </w:p>
        </w:tc>
        <w:tc>
          <w:tcPr>
            <w:tcW w:w="180" w:type="dxa"/>
            <w:shd w:val="clear" w:color="auto" w:fill="auto"/>
          </w:tcPr>
          <w:p w14:paraId="07C0236B" w14:textId="77777777" w:rsidR="002919AF" w:rsidRPr="007C0F0A" w:rsidRDefault="002919AF" w:rsidP="002919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B7298" w14:textId="1F06B99F" w:rsidR="002919AF" w:rsidRPr="007C0F0A" w:rsidRDefault="002919AF" w:rsidP="002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1,086,997</w:t>
            </w:r>
          </w:p>
        </w:tc>
        <w:tc>
          <w:tcPr>
            <w:tcW w:w="180" w:type="dxa"/>
            <w:shd w:val="clear" w:color="auto" w:fill="auto"/>
          </w:tcPr>
          <w:p w14:paraId="4508304C" w14:textId="77777777" w:rsidR="002919AF" w:rsidRPr="007C0F0A" w:rsidRDefault="002919AF" w:rsidP="002919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9B47" w14:textId="39D3C67A" w:rsidR="002919AF" w:rsidRPr="009815F0" w:rsidRDefault="002C05FE" w:rsidP="002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50,900</w:t>
            </w:r>
          </w:p>
        </w:tc>
        <w:tc>
          <w:tcPr>
            <w:tcW w:w="180" w:type="dxa"/>
            <w:shd w:val="clear" w:color="auto" w:fill="auto"/>
          </w:tcPr>
          <w:p w14:paraId="3406DD0B" w14:textId="77777777" w:rsidR="002919AF" w:rsidRPr="007C0F0A" w:rsidRDefault="002919AF" w:rsidP="002919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AB834" w14:textId="370D53B3" w:rsidR="002919AF" w:rsidRPr="007C0F0A" w:rsidRDefault="002919AF" w:rsidP="0029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332,249</w:t>
            </w:r>
          </w:p>
        </w:tc>
      </w:tr>
      <w:tr w:rsidR="00AF5207" w:rsidRPr="00933732" w14:paraId="258B8F4A" w14:textId="77777777" w:rsidTr="009815F0">
        <w:trPr>
          <w:cantSplit/>
          <w:trHeight w:val="91"/>
        </w:trPr>
        <w:tc>
          <w:tcPr>
            <w:tcW w:w="2970" w:type="dxa"/>
          </w:tcPr>
          <w:p w14:paraId="6CE1E5E9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13E12C8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563554E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14:paraId="3ECC5239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F7B3A16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</w:tcPr>
          <w:p w14:paraId="75702E9D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2" w:type="dxa"/>
          </w:tcPr>
          <w:p w14:paraId="6BB927F5" w14:textId="77777777" w:rsidR="00AF5207" w:rsidRPr="00E3766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08" w:type="dxa"/>
          </w:tcPr>
          <w:p w14:paraId="393EC3A3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</w:tcPr>
          <w:p w14:paraId="37E411C4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</w:tcPr>
          <w:p w14:paraId="438A65F8" w14:textId="77777777" w:rsidR="00AF5207" w:rsidRPr="00E3766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</w:tcPr>
          <w:p w14:paraId="2F76A5CC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5C3609E" w14:textId="77777777" w:rsidR="00AF5207" w:rsidRPr="00E3766A" w:rsidRDefault="00AF5207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35E819C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F3363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831E27" w14:textId="77777777" w:rsidR="00AF5207" w:rsidRPr="00E3766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8990E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A849497" w14:textId="77777777" w:rsidR="00AF5207" w:rsidRPr="00E3766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452AE9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8C267A" w14:textId="77777777" w:rsidR="00AF5207" w:rsidRPr="00E3766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36ACFDA6" w14:textId="77777777" w:rsidR="00AF5207" w:rsidRPr="00E3766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AF5207" w:rsidRPr="00933732" w14:paraId="5C0CA9FB" w14:textId="77777777" w:rsidTr="009815F0">
        <w:trPr>
          <w:cantSplit/>
        </w:trPr>
        <w:tc>
          <w:tcPr>
            <w:tcW w:w="2970" w:type="dxa"/>
          </w:tcPr>
          <w:p w14:paraId="52E161D3" w14:textId="0D1C7A1E" w:rsidR="00AF5207" w:rsidRPr="007C0F0A" w:rsidRDefault="00E3766A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900" w:type="dxa"/>
          </w:tcPr>
          <w:p w14:paraId="2B72CA2D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C2E7C0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1B4EC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6AB76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AC8CA9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E9CEB1D" w14:textId="77777777" w:rsidR="00AF5207" w:rsidRPr="007C0F0A" w:rsidRDefault="00AF5207" w:rsidP="00CE5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F48875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423D0F0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D135843" w14:textId="77777777" w:rsidR="00AF5207" w:rsidRPr="007C0F0A" w:rsidRDefault="00AF5207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2DCA58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8812A" w14:textId="77777777" w:rsidR="00AF5207" w:rsidRPr="007C0F0A" w:rsidRDefault="00AF5207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3FF104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DE83D" w14:textId="77777777" w:rsidR="00AF5207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693586E" w14:textId="77777777" w:rsidR="00AF5207" w:rsidRPr="007C0F0A" w:rsidRDefault="00AF5207" w:rsidP="00CE55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45FF0" w14:textId="77777777" w:rsidR="00AF5207" w:rsidRPr="007C0F0A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D123EC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5BF53F" w14:textId="77777777" w:rsidR="00AF5207" w:rsidRPr="00CE5513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DC2391" w14:textId="77777777" w:rsidR="00AF5207" w:rsidRPr="007C0F0A" w:rsidRDefault="00AF5207" w:rsidP="00CE55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B4D358F" w14:textId="77777777" w:rsidR="00AF5207" w:rsidRPr="00157320" w:rsidRDefault="00AF5207" w:rsidP="00CE5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2919AF" w:rsidRPr="00933732" w14:paraId="25758DFE" w14:textId="77777777" w:rsidTr="009815F0">
        <w:trPr>
          <w:cantSplit/>
        </w:trPr>
        <w:tc>
          <w:tcPr>
            <w:tcW w:w="2970" w:type="dxa"/>
          </w:tcPr>
          <w:p w14:paraId="2883B2AC" w14:textId="01FB6CBF" w:rsidR="002919AF" w:rsidRPr="00AF5207" w:rsidRDefault="00690755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</w:t>
            </w:r>
            <w:r w:rsidRPr="0069075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ดีวีเค เฮลท์แคร์ จำกัด</w:t>
            </w:r>
          </w:p>
        </w:tc>
        <w:tc>
          <w:tcPr>
            <w:tcW w:w="900" w:type="dxa"/>
          </w:tcPr>
          <w:p w14:paraId="5F6A2F0C" w14:textId="28B89665" w:rsidR="002919AF" w:rsidRDefault="009815F0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80" w:type="dxa"/>
          </w:tcPr>
          <w:p w14:paraId="079BD2E7" w14:textId="77777777" w:rsidR="002919AF" w:rsidRPr="007C0F0A" w:rsidRDefault="002919AF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69ED6" w14:textId="5747CD9F" w:rsidR="002919AF" w:rsidRPr="00AF5207" w:rsidRDefault="009815F0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33387D6A" w14:textId="77777777" w:rsidR="002919AF" w:rsidRPr="007C0F0A" w:rsidRDefault="002919AF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02726" w14:textId="75F659EA" w:rsidR="002919AF" w:rsidRPr="00855DDC" w:rsidRDefault="009815F0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50.00</w:t>
            </w:r>
          </w:p>
        </w:tc>
        <w:tc>
          <w:tcPr>
            <w:tcW w:w="182" w:type="dxa"/>
          </w:tcPr>
          <w:p w14:paraId="675A95E6" w14:textId="77777777" w:rsidR="002919AF" w:rsidRPr="00E3766A" w:rsidRDefault="002919AF" w:rsidP="009F0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9358222" w14:textId="0897DBFB" w:rsidR="002919AF" w:rsidRDefault="00A3029C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4CE0335" w14:textId="77777777" w:rsidR="002919AF" w:rsidRPr="00E3766A" w:rsidRDefault="002919AF" w:rsidP="009F013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5DCC36" w14:textId="28D4D7D1" w:rsidR="002919AF" w:rsidRDefault="009815F0" w:rsidP="009F013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4F702A27" w14:textId="77777777" w:rsidR="002919AF" w:rsidRPr="00E3766A" w:rsidRDefault="002919AF" w:rsidP="009F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0E01A5" w14:textId="086840A0" w:rsidR="002919AF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D61EADD" w14:textId="77777777" w:rsidR="002919AF" w:rsidRPr="00E3766A" w:rsidRDefault="002919AF" w:rsidP="009F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7BE48B" w14:textId="29089AD4" w:rsidR="002919AF" w:rsidRPr="008623A8" w:rsidRDefault="00BB5BC2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FB948B" w14:textId="77777777" w:rsidR="002919AF" w:rsidRPr="00E3766A" w:rsidRDefault="002919AF" w:rsidP="009F013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7E6FA3" w14:textId="0E531B83" w:rsidR="002919AF" w:rsidRPr="008623A8" w:rsidRDefault="009815F0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DA392" w14:textId="77777777" w:rsidR="002919AF" w:rsidRPr="00E3766A" w:rsidRDefault="002919AF" w:rsidP="009F013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C8EC56" w14:textId="003701E3" w:rsidR="002919AF" w:rsidRPr="008623A8" w:rsidRDefault="009815F0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1F5FFB" w14:textId="77777777" w:rsidR="002919AF" w:rsidRPr="00E3766A" w:rsidRDefault="002919AF" w:rsidP="009F01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BB1F79F" w14:textId="25531AC7" w:rsidR="002919AF" w:rsidRDefault="009815F0" w:rsidP="009F0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15F0" w:rsidRPr="00933732" w14:paraId="353CBB3A" w14:textId="77777777" w:rsidTr="009815F0">
        <w:trPr>
          <w:cantSplit/>
        </w:trPr>
        <w:tc>
          <w:tcPr>
            <w:tcW w:w="2970" w:type="dxa"/>
          </w:tcPr>
          <w:p w14:paraId="4560737A" w14:textId="4AD9F4CB" w:rsidR="009815F0" w:rsidRPr="00FB2CE5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900" w:type="dxa"/>
          </w:tcPr>
          <w:p w14:paraId="203AF620" w14:textId="3BA6EFF7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1100E532" w14:textId="77777777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57226" w14:textId="5C0FA6F8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50D9047B" w14:textId="77777777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DB302" w14:textId="47C9364A" w:rsidR="009815F0" w:rsidRPr="00855DDC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471922C7" w14:textId="77777777" w:rsidR="009815F0" w:rsidRPr="00E3766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A57F7F9" w14:textId="3A613D61" w:rsidR="009815F0" w:rsidRPr="00855DDC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0BD0D078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DA4A3B" w14:textId="598B387C" w:rsidR="009815F0" w:rsidRPr="00E3766A" w:rsidRDefault="009815F0" w:rsidP="009815F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255EB3F1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29FDB7" w14:textId="7E4CE75E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</w:t>
            </w:r>
          </w:p>
        </w:tc>
        <w:tc>
          <w:tcPr>
            <w:tcW w:w="180" w:type="dxa"/>
          </w:tcPr>
          <w:p w14:paraId="0EF7352B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BF6460" w14:textId="62195551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A81BB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CFA805" w14:textId="1D20D54D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D8D6E" w14:textId="77777777" w:rsidR="009815F0" w:rsidRPr="00E3766A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D75E9F" w14:textId="76F6A0B3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55D34D" w14:textId="77777777" w:rsidR="009815F0" w:rsidRPr="00E3766A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980D23" w14:textId="7905305B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815F0" w:rsidRPr="00933732" w14:paraId="032E1B0A" w14:textId="77777777" w:rsidTr="009815F0">
        <w:trPr>
          <w:cantSplit/>
        </w:trPr>
        <w:tc>
          <w:tcPr>
            <w:tcW w:w="2970" w:type="dxa"/>
          </w:tcPr>
          <w:p w14:paraId="5EB419DB" w14:textId="4BCCCC1C" w:rsidR="009815F0" w:rsidRPr="00AF5207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PMC Label Materials (Malaysia) </w:t>
            </w:r>
            <w:proofErr w:type="spellStart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Sdn</w:t>
            </w:r>
            <w:proofErr w:type="spellEnd"/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900" w:type="dxa"/>
          </w:tcPr>
          <w:p w14:paraId="3E50E15E" w14:textId="454E2858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80" w:type="dxa"/>
          </w:tcPr>
          <w:p w14:paraId="3FE2A1D3" w14:textId="77777777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6EAD9" w14:textId="12EE911E" w:rsidR="009815F0" w:rsidRPr="00E3766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66A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80" w:type="dxa"/>
          </w:tcPr>
          <w:p w14:paraId="2B4C86D0" w14:textId="77777777" w:rsidR="009815F0" w:rsidRPr="007C0F0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C9655" w14:textId="311316B0" w:rsidR="009815F0" w:rsidRPr="00855DDC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767FFA44" w14:textId="77777777" w:rsidR="009815F0" w:rsidRPr="00E3766A" w:rsidRDefault="009815F0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B0F62B" w14:textId="2716D873" w:rsidR="009815F0" w:rsidRPr="00855DDC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855DDC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6DE0A603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E4DAB7D" w14:textId="1EED1A5B" w:rsidR="009815F0" w:rsidRPr="009F0132" w:rsidRDefault="009815F0" w:rsidP="009815F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64B8B18D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805194" w14:textId="1A94E310" w:rsidR="009815F0" w:rsidRPr="009F0132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01C66F10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F798D" w14:textId="00EAE1B7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06EDAA" w14:textId="77777777" w:rsidR="009815F0" w:rsidRPr="00E3766A" w:rsidRDefault="009815F0" w:rsidP="009815F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D882A0" w14:textId="0FA3B228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18153B" w14:textId="77777777" w:rsidR="009815F0" w:rsidRPr="00E3766A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F361DC" w14:textId="1645FF19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F00E5F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DFE48" w14:textId="77777777" w:rsidR="009815F0" w:rsidRPr="00E3766A" w:rsidRDefault="009815F0" w:rsidP="009815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E10BCF7" w14:textId="506770C5" w:rsidR="009815F0" w:rsidRPr="00E3766A" w:rsidRDefault="009815F0" w:rsidP="00981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9CF5CCC" w14:textId="3327E669" w:rsidR="00D2398A" w:rsidRPr="00F00E5F" w:rsidRDefault="00D2398A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E58C591" w14:textId="05980E1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u w:val="single"/>
        </w:rPr>
      </w:pPr>
      <w:r w:rsidRPr="00E3238C">
        <w:rPr>
          <w:rFonts w:ascii="Angsana New" w:hAnsi="Angsana New" w:hint="cs"/>
          <w:sz w:val="24"/>
          <w:szCs w:val="24"/>
          <w:u w:val="single"/>
          <w:cs/>
        </w:rPr>
        <w:t>ลักษณะธุรกิจ</w:t>
      </w:r>
    </w:p>
    <w:p w14:paraId="280B26BD" w14:textId="721A2437" w:rsidR="006C1CD9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 xml:space="preserve"> </w:t>
      </w:r>
      <w:r w:rsidR="006C1CD9" w:rsidRPr="00E3238C">
        <w:rPr>
          <w:rFonts w:ascii="Angsana New" w:hAnsi="Angsana New"/>
          <w:sz w:val="24"/>
          <w:szCs w:val="24"/>
        </w:rPr>
        <w:t xml:space="preserve">(1) </w:t>
      </w:r>
      <w:r w:rsidR="006C1CD9" w:rsidRPr="00E3238C">
        <w:rPr>
          <w:rFonts w:ascii="Angsana New" w:hAnsi="Angsana New"/>
          <w:sz w:val="24"/>
          <w:szCs w:val="24"/>
          <w:cs/>
        </w:rPr>
        <w:t>ขายส่งเคมีภัณฑ์ทางอุตสาหกรรม</w:t>
      </w:r>
      <w:r w:rsidR="006C1CD9" w:rsidRPr="00E3238C">
        <w:rPr>
          <w:rFonts w:ascii="Angsana New" w:hAnsi="Angsana New"/>
          <w:sz w:val="24"/>
          <w:szCs w:val="24"/>
        </w:rPr>
        <w:t xml:space="preserve"> (2) </w:t>
      </w:r>
      <w:r w:rsidR="006C1CD9" w:rsidRPr="00E3238C">
        <w:rPr>
          <w:rFonts w:ascii="Angsana New" w:hAnsi="Angsana New"/>
          <w:sz w:val="24"/>
          <w:szCs w:val="24"/>
          <w:cs/>
        </w:rPr>
        <w:t>ผลิตและจำหน่ายฉลากที่มีกาวในตัว</w:t>
      </w:r>
      <w:r w:rsidR="006C1CD9" w:rsidRPr="00E3238C">
        <w:rPr>
          <w:rFonts w:ascii="Angsana New" w:hAnsi="Angsana New"/>
          <w:sz w:val="24"/>
          <w:szCs w:val="24"/>
        </w:rPr>
        <w:t xml:space="preserve"> (3) </w:t>
      </w:r>
      <w:r w:rsidR="008C4E67" w:rsidRPr="008C4E67">
        <w:rPr>
          <w:rFonts w:ascii="Angsana New" w:hAnsi="Angsana New"/>
          <w:sz w:val="24"/>
          <w:szCs w:val="24"/>
          <w:cs/>
        </w:rPr>
        <w:t>ผลิตและจำหน่ายผลิตภัณฑ์เพื่อสุขภาพ</w:t>
      </w:r>
      <w:r w:rsidR="008C4E67">
        <w:rPr>
          <w:rFonts w:ascii="Angsana New" w:hAnsi="Angsana New"/>
          <w:sz w:val="24"/>
          <w:szCs w:val="24"/>
        </w:rPr>
        <w:t xml:space="preserve"> </w:t>
      </w:r>
      <w:r w:rsidR="008C4E67" w:rsidRPr="00E3238C">
        <w:rPr>
          <w:rFonts w:ascii="Angsana New" w:hAnsi="Angsana New"/>
          <w:sz w:val="24"/>
          <w:szCs w:val="24"/>
        </w:rPr>
        <w:t>(</w:t>
      </w:r>
      <w:r w:rsidR="008C4E67">
        <w:rPr>
          <w:rFonts w:ascii="Angsana New" w:hAnsi="Angsana New"/>
          <w:sz w:val="24"/>
          <w:szCs w:val="24"/>
        </w:rPr>
        <w:t>4</w:t>
      </w:r>
      <w:r w:rsidR="008C4E67" w:rsidRPr="00E3238C">
        <w:rPr>
          <w:rFonts w:ascii="Angsana New" w:hAnsi="Angsana New"/>
          <w:sz w:val="24"/>
          <w:szCs w:val="24"/>
        </w:rPr>
        <w:t xml:space="preserve">) </w:t>
      </w:r>
      <w:r w:rsidR="008C4E67" w:rsidRPr="00E3238C">
        <w:rPr>
          <w:rFonts w:ascii="Angsana New" w:hAnsi="Angsana New"/>
          <w:sz w:val="24"/>
          <w:szCs w:val="24"/>
          <w:cs/>
        </w:rPr>
        <w:t>จำหน่ายฉลากที่มีกาวในตัว</w:t>
      </w:r>
    </w:p>
    <w:p w14:paraId="1A29E0A9" w14:textId="77777777" w:rsid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B517DE" w14:textId="42E153C4" w:rsidR="00E3238C" w:rsidRDefault="00E3238C" w:rsidP="00E323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00E5F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บริษัทย่อยทั้งหมดไม่ได้เป็นบริษัทจดทะเบียนในตลาดหลักทรัพย์จึงไม่มีราคา</w:t>
      </w:r>
      <w:r w:rsidR="008C4E67">
        <w:rPr>
          <w:rFonts w:ascii="Angsana New" w:hAnsi="Angsana New" w:hint="cs"/>
          <w:sz w:val="30"/>
          <w:szCs w:val="30"/>
          <w:cs/>
        </w:rPr>
        <w:t>หุ้น</w:t>
      </w:r>
      <w:r w:rsidRPr="00F00E5F">
        <w:rPr>
          <w:rFonts w:ascii="Angsana New" w:hAnsi="Angsana New"/>
          <w:sz w:val="30"/>
          <w:szCs w:val="30"/>
          <w:cs/>
        </w:rPr>
        <w:t>ที่เปิดเผยต่อสาธารณชน</w:t>
      </w:r>
    </w:p>
    <w:p w14:paraId="57189ECC" w14:textId="539C679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  <w:sectPr w:rsidR="00E3238C" w:rsidRPr="00E3238C" w:rsidSect="00EB002E">
          <w:headerReference w:type="even" r:id="rId10"/>
          <w:footerReference w:type="default" r:id="rId11"/>
          <w:headerReference w:type="first" r:id="rId12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</w:p>
    <w:p w14:paraId="76078677" w14:textId="48C86300" w:rsidR="00D36DE4" w:rsidRDefault="00D36DE4" w:rsidP="00D771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เงินลงทุนในการร่วมค้า</w:t>
      </w:r>
    </w:p>
    <w:p w14:paraId="4A8AD483" w14:textId="4B077371" w:rsidR="00D36DE4" w:rsidRPr="0053008E" w:rsidRDefault="00D36DE4" w:rsidP="00D36DE4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D57FAE0" w14:textId="419DABF0" w:rsidR="002C05FE" w:rsidRDefault="002C05FE" w:rsidP="002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6774B3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FF510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FF5107">
        <w:rPr>
          <w:rFonts w:ascii="Angsana New" w:hAnsi="Angsana New"/>
          <w:sz w:val="30"/>
          <w:szCs w:val="30"/>
        </w:rPr>
        <w:t xml:space="preserve">1 </w:t>
      </w:r>
      <w:r w:rsidRPr="00FF510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F5107">
        <w:rPr>
          <w:rFonts w:ascii="Angsana New" w:hAnsi="Angsana New"/>
          <w:sz w:val="30"/>
          <w:szCs w:val="30"/>
        </w:rPr>
        <w:t xml:space="preserve">2565 </w:t>
      </w:r>
      <w:r w:rsidRPr="00FF5107">
        <w:rPr>
          <w:rFonts w:ascii="Angsana New" w:hAnsi="Angsana New" w:hint="cs"/>
          <w:sz w:val="30"/>
          <w:szCs w:val="30"/>
          <w:cs/>
        </w:rPr>
        <w:t>บริษัทได้ทำสัญญาร่วมลงทุนกับบริษัท</w:t>
      </w:r>
      <w:r w:rsidRPr="00FF5107">
        <w:rPr>
          <w:rFonts w:ascii="Angsana New" w:hAnsi="Angsana New"/>
          <w:sz w:val="30"/>
          <w:szCs w:val="30"/>
          <w:cs/>
        </w:rPr>
        <w:t xml:space="preserve"> บีเอ็นบี เทค จำกัด</w:t>
      </w:r>
      <w:r w:rsidRPr="00FF5107">
        <w:rPr>
          <w:rFonts w:ascii="Angsana New" w:hAnsi="Angsana New" w:hint="cs"/>
          <w:sz w:val="30"/>
          <w:szCs w:val="30"/>
          <w:cs/>
        </w:rPr>
        <w:t xml:space="preserve"> (</w:t>
      </w:r>
      <w:r w:rsidRPr="00FF5107">
        <w:rPr>
          <w:rFonts w:ascii="Angsana New" w:hAnsi="Angsana New"/>
          <w:sz w:val="30"/>
          <w:szCs w:val="30"/>
        </w:rPr>
        <w:t>“BNB”</w:t>
      </w:r>
      <w:r w:rsidRPr="00FF5107">
        <w:rPr>
          <w:rFonts w:ascii="Angsana New" w:hAnsi="Angsana New" w:hint="cs"/>
          <w:sz w:val="30"/>
          <w:szCs w:val="30"/>
          <w:cs/>
        </w:rPr>
        <w:t>)</w:t>
      </w:r>
      <w:r w:rsidRPr="00FF5107">
        <w:rPr>
          <w:rFonts w:ascii="Angsana New" w:hAnsi="Angsana New"/>
          <w:sz w:val="30"/>
          <w:szCs w:val="30"/>
        </w:rPr>
        <w:t xml:space="preserve"> </w:t>
      </w:r>
      <w:r w:rsidRPr="00FF5107">
        <w:rPr>
          <w:rFonts w:ascii="Angsana New" w:hAnsi="Angsana New" w:hint="cs"/>
          <w:sz w:val="30"/>
          <w:szCs w:val="30"/>
          <w:cs/>
        </w:rPr>
        <w:t xml:space="preserve">เพื่อร่วมลงทุนในบริษัท </w:t>
      </w:r>
      <w:r w:rsidRPr="00FF5107">
        <w:rPr>
          <w:rFonts w:ascii="Angsana New" w:hAnsi="Angsana New"/>
          <w:sz w:val="30"/>
          <w:szCs w:val="30"/>
          <w:cs/>
        </w:rPr>
        <w:t>เบลิค อินโนเทค จำกัด</w:t>
      </w:r>
      <w:r w:rsidRPr="00FF5107">
        <w:rPr>
          <w:rFonts w:ascii="Angsana New" w:hAnsi="Angsana New" w:hint="cs"/>
          <w:sz w:val="30"/>
          <w:szCs w:val="30"/>
          <w:cs/>
        </w:rPr>
        <w:t xml:space="preserve"> (</w:t>
      </w:r>
      <w:r w:rsidRPr="00FF5107">
        <w:rPr>
          <w:rFonts w:ascii="Angsana New" w:hAnsi="Angsana New"/>
          <w:sz w:val="30"/>
          <w:szCs w:val="30"/>
        </w:rPr>
        <w:t>“Belic”</w:t>
      </w:r>
      <w:r w:rsidRPr="00FF5107">
        <w:rPr>
          <w:rFonts w:ascii="Angsana New" w:hAnsi="Angsana New" w:hint="cs"/>
          <w:sz w:val="30"/>
          <w:szCs w:val="30"/>
          <w:cs/>
        </w:rPr>
        <w:t>)</w:t>
      </w:r>
      <w:r w:rsidRPr="00FF5107">
        <w:rPr>
          <w:rFonts w:ascii="Angsana New" w:hAnsi="Angsana New"/>
          <w:sz w:val="30"/>
          <w:szCs w:val="30"/>
        </w:rPr>
        <w:t xml:space="preserve"> </w:t>
      </w:r>
      <w:r w:rsidRPr="00FF5107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</w:t>
      </w:r>
      <w:r>
        <w:rPr>
          <w:rFonts w:ascii="Angsana New" w:hAnsi="Angsana New" w:hint="cs"/>
          <w:sz w:val="30"/>
          <w:szCs w:val="30"/>
          <w:cs/>
        </w:rPr>
        <w:t>และดำเนินธุรกิจ</w:t>
      </w:r>
      <w:r w:rsidRPr="00FF5107">
        <w:rPr>
          <w:rFonts w:ascii="Angsana New" w:hAnsi="Angsana New" w:hint="cs"/>
          <w:sz w:val="30"/>
          <w:szCs w:val="30"/>
          <w:cs/>
        </w:rPr>
        <w:t>ในประเทศไทย</w:t>
      </w:r>
      <w:r w:rsidRPr="00FF5107">
        <w:rPr>
          <w:rFonts w:ascii="Angsana New" w:hAnsi="Angsana New"/>
          <w:sz w:val="30"/>
          <w:szCs w:val="30"/>
        </w:rPr>
        <w:t xml:space="preserve"> </w:t>
      </w:r>
      <w:r w:rsidRPr="00FF5107">
        <w:rPr>
          <w:rFonts w:ascii="Angsana New" w:hAnsi="Angsana New" w:hint="cs"/>
          <w:sz w:val="30"/>
          <w:szCs w:val="30"/>
          <w:cs/>
        </w:rPr>
        <w:t>โดยมีวัตถุประสงค์</w:t>
      </w:r>
      <w:r w:rsidRPr="00AC7EE9">
        <w:rPr>
          <w:rFonts w:ascii="Angsana New" w:hAnsi="Angsana New" w:hint="cs"/>
          <w:spacing w:val="-2"/>
          <w:sz w:val="30"/>
          <w:szCs w:val="30"/>
          <w:cs/>
        </w:rPr>
        <w:t>เพื่อผลิต วิจัย และ</w:t>
      </w:r>
      <w:r w:rsidRPr="00AC7EE9">
        <w:rPr>
          <w:rFonts w:ascii="Angsana New" w:hAnsi="Angsana New"/>
          <w:spacing w:val="-2"/>
          <w:sz w:val="30"/>
          <w:szCs w:val="30"/>
          <w:cs/>
        </w:rPr>
        <w:t>จำหน่ายผลิตภัณฑ์อะคริลิคและเรซิ่น</w:t>
      </w:r>
      <w:r w:rsidRPr="00AC7EE9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บริษัทและ </w:t>
      </w:r>
      <w:r w:rsidRPr="00AC7EE9">
        <w:rPr>
          <w:rFonts w:ascii="Angsana New" w:hAnsi="Angsana New"/>
          <w:spacing w:val="-2"/>
          <w:sz w:val="30"/>
          <w:szCs w:val="30"/>
        </w:rPr>
        <w:t xml:space="preserve">BNB </w:t>
      </w:r>
      <w:r w:rsidRPr="00AC7EE9">
        <w:rPr>
          <w:rFonts w:ascii="Angsana New" w:hAnsi="Angsana New" w:hint="cs"/>
          <w:spacing w:val="-2"/>
          <w:sz w:val="30"/>
          <w:szCs w:val="30"/>
          <w:cs/>
        </w:rPr>
        <w:t xml:space="preserve">ลงทุนใน </w:t>
      </w:r>
      <w:r w:rsidRPr="00AC7EE9">
        <w:rPr>
          <w:rFonts w:ascii="Angsana New" w:hAnsi="Angsana New"/>
          <w:spacing w:val="-2"/>
          <w:sz w:val="30"/>
          <w:szCs w:val="30"/>
        </w:rPr>
        <w:t xml:space="preserve">Belic </w:t>
      </w:r>
      <w:r w:rsidRPr="00AC7EE9">
        <w:rPr>
          <w:rFonts w:ascii="Angsana New" w:hAnsi="Angsana New" w:hint="cs"/>
          <w:spacing w:val="-2"/>
          <w:sz w:val="30"/>
          <w:szCs w:val="30"/>
          <w:cs/>
        </w:rPr>
        <w:t>ในอัตราส่วนเท่ากันที่ร้อยละ</w:t>
      </w:r>
      <w:r w:rsidRPr="00FF5107">
        <w:rPr>
          <w:rFonts w:ascii="Angsana New" w:hAnsi="Angsana New" w:hint="cs"/>
          <w:sz w:val="30"/>
          <w:szCs w:val="30"/>
          <w:cs/>
        </w:rPr>
        <w:t xml:space="preserve"> </w:t>
      </w:r>
      <w:r w:rsidRPr="00FF5107">
        <w:rPr>
          <w:rFonts w:ascii="Angsana New" w:hAnsi="Angsana New"/>
          <w:sz w:val="30"/>
          <w:szCs w:val="30"/>
        </w:rPr>
        <w:t xml:space="preserve">50 </w:t>
      </w:r>
      <w:r w:rsidRPr="00FF5107">
        <w:rPr>
          <w:rFonts w:ascii="Angsana New" w:hAnsi="Angsana New" w:hint="cs"/>
          <w:sz w:val="30"/>
          <w:szCs w:val="30"/>
          <w:cs/>
        </w:rPr>
        <w:t>ของหุ้นที่ออกและจำหน่าย โดยตามสัญญาร่วมลงทุนได้กำหนดให้ผู้ลงทุนมีอำนาจ</w:t>
      </w:r>
      <w:r w:rsidRPr="00FF5107">
        <w:rPr>
          <w:rFonts w:ascii="Angsana New" w:hAnsi="Angsana New" w:hint="cs"/>
          <w:spacing w:val="-4"/>
          <w:sz w:val="30"/>
          <w:szCs w:val="30"/>
          <w:cs/>
        </w:rPr>
        <w:t>ควบคุมร่วมกัน และมีสิทธิในสินทรัพย์สุทธิของการร่วมการงาน</w:t>
      </w:r>
      <w:r w:rsidRPr="00FF5107">
        <w:rPr>
          <w:rFonts w:ascii="Angsana New" w:hAnsi="Angsana New"/>
          <w:spacing w:val="-4"/>
          <w:sz w:val="30"/>
          <w:szCs w:val="30"/>
        </w:rPr>
        <w:t xml:space="preserve"> (Belic)</w:t>
      </w:r>
      <w:r w:rsidRPr="00FF5107">
        <w:rPr>
          <w:rFonts w:ascii="Angsana New" w:hAnsi="Angsana New" w:hint="cs"/>
          <w:spacing w:val="-4"/>
          <w:sz w:val="30"/>
          <w:szCs w:val="30"/>
          <w:cs/>
        </w:rPr>
        <w:t xml:space="preserve"> ดังนั้น</w:t>
      </w:r>
      <w:r w:rsidRPr="00FF5107">
        <w:rPr>
          <w:rFonts w:ascii="Angsana New" w:hAnsi="Angsana New"/>
          <w:spacing w:val="-4"/>
          <w:sz w:val="30"/>
          <w:szCs w:val="30"/>
        </w:rPr>
        <w:t xml:space="preserve"> </w:t>
      </w:r>
      <w:r w:rsidRPr="00FF5107">
        <w:rPr>
          <w:rFonts w:ascii="Angsana New" w:hAnsi="Angsana New" w:hint="cs"/>
          <w:spacing w:val="-4"/>
          <w:sz w:val="30"/>
          <w:szCs w:val="30"/>
          <w:cs/>
        </w:rPr>
        <w:t>บริษัทจึงจัดประเภทเงินลงทุนดังกล่าว</w:t>
      </w:r>
      <w:r w:rsidRPr="00D076A6">
        <w:rPr>
          <w:rFonts w:ascii="Angsana New" w:hAnsi="Angsana New" w:hint="cs"/>
          <w:spacing w:val="-2"/>
          <w:sz w:val="30"/>
          <w:szCs w:val="30"/>
          <w:cs/>
        </w:rPr>
        <w:t xml:space="preserve">เป็นเงินลงทุนในการร่วมค้า และรับรู้เงินลงทุนดังกล่าวด้วยวิธีส่วนได้เสียในงบการเงินรวม </w:t>
      </w:r>
    </w:p>
    <w:p w14:paraId="134049F4" w14:textId="77777777" w:rsidR="002C05FE" w:rsidRPr="0053008E" w:rsidRDefault="002C05FE" w:rsidP="002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6C92DDE6" w14:textId="618C69FB" w:rsidR="00AE320A" w:rsidRPr="0053008E" w:rsidRDefault="002C05FE" w:rsidP="0053008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AE320A" w:rsidRPr="0053008E" w:rsidSect="007855ED">
          <w:pgSz w:w="11909" w:h="16834" w:code="9"/>
          <w:pgMar w:top="691" w:right="1152" w:bottom="1170" w:left="1152" w:header="720" w:footer="720" w:gutter="0"/>
          <w:paperSrc w:first="7" w:other="7"/>
          <w:cols w:space="720"/>
          <w:docGrid w:linePitch="360"/>
        </w:sect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Pr="00D36DE4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2565 Belic </w:t>
      </w:r>
      <w:r>
        <w:rPr>
          <w:rFonts w:ascii="Angsana New" w:hAnsi="Angsana New" w:hint="cs"/>
          <w:sz w:val="30"/>
          <w:szCs w:val="30"/>
          <w:cs/>
        </w:rPr>
        <w:t xml:space="preserve">มีทุนชำระแล้วเป็นจำนวน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ทั้งนี้ </w:t>
      </w:r>
      <w:r w:rsidR="007C4A05">
        <w:rPr>
          <w:rFonts w:ascii="Angsana New" w:hAnsi="Angsana New"/>
          <w:sz w:val="30"/>
          <w:szCs w:val="30"/>
        </w:rPr>
        <w:t xml:space="preserve">Belic </w:t>
      </w:r>
      <w:r w:rsidRPr="00D36DE4">
        <w:rPr>
          <w:rFonts w:ascii="Angsana New" w:hAnsi="Angsana New"/>
          <w:sz w:val="30"/>
          <w:szCs w:val="30"/>
          <w:cs/>
        </w:rPr>
        <w:t>ไม่ได้เป็น</w:t>
      </w:r>
      <w:r w:rsidR="0053008E" w:rsidRPr="00F00E5F">
        <w:rPr>
          <w:rFonts w:ascii="Angsana New" w:hAnsi="Angsana New"/>
          <w:sz w:val="30"/>
          <w:szCs w:val="30"/>
          <w:cs/>
        </w:rPr>
        <w:t>บริษัทจดทะเบียนในตลาดหลักทรัพย์จึงไม่มีราคา</w:t>
      </w:r>
      <w:r w:rsidR="0053008E">
        <w:rPr>
          <w:rFonts w:ascii="Angsana New" w:hAnsi="Angsana New" w:hint="cs"/>
          <w:sz w:val="30"/>
          <w:szCs w:val="30"/>
          <w:cs/>
        </w:rPr>
        <w:t>หุ้น</w:t>
      </w:r>
      <w:r w:rsidR="0053008E" w:rsidRPr="00F00E5F">
        <w:rPr>
          <w:rFonts w:ascii="Angsana New" w:hAnsi="Angsana New"/>
          <w:sz w:val="30"/>
          <w:szCs w:val="30"/>
          <w:cs/>
        </w:rPr>
        <w:t>ที่เปิดเผยต่อสาธารณชน</w:t>
      </w:r>
    </w:p>
    <w:p w14:paraId="310DE2DB" w14:textId="43295BA1" w:rsidR="00BD1BF8" w:rsidRDefault="00BD1B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128D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14:paraId="07554751" w14:textId="77777777" w:rsidR="005C5DC5" w:rsidRPr="00A05015" w:rsidRDefault="005C5DC5" w:rsidP="00061CB6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14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72"/>
        <w:gridCol w:w="1149"/>
        <w:gridCol w:w="237"/>
        <w:gridCol w:w="1179"/>
        <w:gridCol w:w="240"/>
        <w:gridCol w:w="1272"/>
        <w:gridCol w:w="237"/>
        <w:gridCol w:w="1185"/>
        <w:gridCol w:w="240"/>
        <w:gridCol w:w="1091"/>
        <w:gridCol w:w="237"/>
        <w:gridCol w:w="1179"/>
        <w:gridCol w:w="237"/>
        <w:gridCol w:w="1091"/>
      </w:tblGrid>
      <w:tr w:rsidR="00A47D85" w:rsidRPr="00DD1EF4" w14:paraId="3ECA0326" w14:textId="77777777" w:rsidTr="00061CB6">
        <w:tc>
          <w:tcPr>
            <w:tcW w:w="1305" w:type="pct"/>
          </w:tcPr>
          <w:p w14:paraId="22713BC4" w14:textId="77777777" w:rsidR="00A47D85" w:rsidRPr="00F43FF2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29BBE" wp14:editId="7A8DAB9A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202D82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8" w:type="pct"/>
          </w:tcPr>
          <w:p w14:paraId="6D0E8DAA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625DAD30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3FDB" w:rsidRPr="00DD1EF4" w14:paraId="39A52849" w14:textId="77777777" w:rsidTr="005D3FDB">
        <w:tc>
          <w:tcPr>
            <w:tcW w:w="1305" w:type="pct"/>
          </w:tcPr>
          <w:p w14:paraId="66E7942E" w14:textId="569B2736" w:rsidR="005D3FDB" w:rsidRPr="00F43FF2" w:rsidRDefault="005D3FDB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  <w:vAlign w:val="bottom"/>
          </w:tcPr>
          <w:p w14:paraId="5D2C9E92" w14:textId="652F6F97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13CC3C88" w14:textId="77777777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cs/>
                <w:lang w:val="en-US"/>
              </w:rPr>
            </w:pPr>
            <w:r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  <w:vAlign w:val="bottom"/>
          </w:tcPr>
          <w:p w14:paraId="1D3AD9B1" w14:textId="78B26122" w:rsidR="005D3FDB" w:rsidRPr="00F43FF2" w:rsidRDefault="005D3FDB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32131773" w14:textId="77777777" w:rsidR="005D3FDB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ที่ดิน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4DEE25D3" w14:textId="3CC6CF7F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อาคารและ</w:t>
            </w:r>
          </w:p>
          <w:p w14:paraId="6ED2F1A6" w14:textId="442DF3FB" w:rsidR="005D3FDB" w:rsidRPr="00F43FF2" w:rsidRDefault="005D3FDB" w:rsidP="005D3FD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" w:type="pct"/>
            <w:vAlign w:val="bottom"/>
          </w:tcPr>
          <w:p w14:paraId="2D8D711B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  <w:p w14:paraId="2638DFC5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  <w:vAlign w:val="bottom"/>
          </w:tcPr>
          <w:p w14:paraId="6EED3C90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3962C4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  <w:p w14:paraId="1A8EB5D3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386" w:type="pct"/>
            <w:vAlign w:val="bottom"/>
          </w:tcPr>
          <w:p w14:paraId="6FE2111A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" w:type="pct"/>
          </w:tcPr>
          <w:p w14:paraId="4EB70E27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5FA6C3CF" w14:textId="77777777" w:rsidR="005D3FDB" w:rsidRPr="00F43FF2" w:rsidRDefault="005D3FDB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43FF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ระหว่างก่อสร้าง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1BB2CDA5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3587E691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47D85" w:rsidRPr="00DD1EF4" w14:paraId="11E95FE2" w14:textId="77777777" w:rsidTr="00061CB6">
        <w:tc>
          <w:tcPr>
            <w:tcW w:w="1305" w:type="pct"/>
          </w:tcPr>
          <w:p w14:paraId="100749AC" w14:textId="77777777" w:rsidR="00A47D85" w:rsidRPr="00F43FF2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2A1F419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1A1E27CB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6E1" w:rsidRPr="004738C9" w14:paraId="19792312" w14:textId="77777777" w:rsidTr="000A143C">
        <w:tc>
          <w:tcPr>
            <w:tcW w:w="1305" w:type="pct"/>
          </w:tcPr>
          <w:p w14:paraId="41101002" w14:textId="77777777" w:rsidR="00A47D85" w:rsidRPr="00F43FF2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08" w:type="pct"/>
          </w:tcPr>
          <w:p w14:paraId="2042EB54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24ABDBF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85E261F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EE95604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895C0BA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40F8146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1DF553D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FD5D3D6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92C87F1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C680229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3D27E863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3F0B03CB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49D56D1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318621F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13E2" w:rsidRPr="004738C9" w14:paraId="1D818CB8" w14:textId="77777777" w:rsidTr="000A143C">
        <w:tc>
          <w:tcPr>
            <w:tcW w:w="1305" w:type="pct"/>
          </w:tcPr>
          <w:p w14:paraId="57431AEA" w14:textId="7E4943E0" w:rsidR="003113E2" w:rsidRPr="00F43FF2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308" w:type="pct"/>
          </w:tcPr>
          <w:p w14:paraId="446C77BF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03AB414" w14:textId="0D18BF7A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86,190</w:t>
            </w:r>
          </w:p>
        </w:tc>
        <w:tc>
          <w:tcPr>
            <w:tcW w:w="84" w:type="pct"/>
          </w:tcPr>
          <w:p w14:paraId="371B2700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7B40CA2" w14:textId="1CE04CA1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231,802</w:t>
            </w:r>
          </w:p>
        </w:tc>
        <w:tc>
          <w:tcPr>
            <w:tcW w:w="85" w:type="pct"/>
          </w:tcPr>
          <w:p w14:paraId="41557054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05C31951" w14:textId="6921911F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481,913</w:t>
            </w:r>
          </w:p>
        </w:tc>
        <w:tc>
          <w:tcPr>
            <w:tcW w:w="84" w:type="pct"/>
          </w:tcPr>
          <w:p w14:paraId="28AEE0E4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57F64199" w14:textId="0F6DC7ED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31,614</w:t>
            </w:r>
          </w:p>
        </w:tc>
        <w:tc>
          <w:tcPr>
            <w:tcW w:w="85" w:type="pct"/>
          </w:tcPr>
          <w:p w14:paraId="1D3F8252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877414F" w14:textId="468E0BD5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39,189</w:t>
            </w:r>
          </w:p>
        </w:tc>
        <w:tc>
          <w:tcPr>
            <w:tcW w:w="84" w:type="pct"/>
          </w:tcPr>
          <w:p w14:paraId="02112C0D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7D3929C" w14:textId="1814374B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3,027</w:t>
            </w:r>
          </w:p>
        </w:tc>
        <w:tc>
          <w:tcPr>
            <w:tcW w:w="84" w:type="pct"/>
          </w:tcPr>
          <w:p w14:paraId="3AAC6B1A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3959BAA" w14:textId="5F95B720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873,735</w:t>
            </w:r>
          </w:p>
        </w:tc>
      </w:tr>
      <w:tr w:rsidR="003113E2" w:rsidRPr="004738C9" w14:paraId="031B36DB" w14:textId="77777777" w:rsidTr="000A143C">
        <w:tc>
          <w:tcPr>
            <w:tcW w:w="1305" w:type="pct"/>
          </w:tcPr>
          <w:p w14:paraId="0E003F05" w14:textId="5BCE54CD" w:rsidR="003113E2" w:rsidRPr="00F43FF2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3A7E63EE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DCC7562" w14:textId="50ACA8E3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47BFF4DC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A2187F8" w14:textId="1868C77A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10,836</w:t>
            </w:r>
          </w:p>
        </w:tc>
        <w:tc>
          <w:tcPr>
            <w:tcW w:w="85" w:type="pct"/>
          </w:tcPr>
          <w:p w14:paraId="636A0C15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765E7D68" w14:textId="0C485882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14,630</w:t>
            </w:r>
          </w:p>
        </w:tc>
        <w:tc>
          <w:tcPr>
            <w:tcW w:w="84" w:type="pct"/>
          </w:tcPr>
          <w:p w14:paraId="21FE01AF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89356A4" w14:textId="75BEB30A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1,360</w:t>
            </w:r>
          </w:p>
        </w:tc>
        <w:tc>
          <w:tcPr>
            <w:tcW w:w="85" w:type="pct"/>
          </w:tcPr>
          <w:p w14:paraId="376F90AB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E0DC7B6" w14:textId="5CC2B8CD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1B377EC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D0C544D" w14:textId="55133A0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10,673</w:t>
            </w:r>
          </w:p>
        </w:tc>
        <w:tc>
          <w:tcPr>
            <w:tcW w:w="84" w:type="pct"/>
          </w:tcPr>
          <w:p w14:paraId="3D0AF753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8BF0477" w14:textId="465E54EF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37,499</w:t>
            </w:r>
          </w:p>
        </w:tc>
      </w:tr>
      <w:tr w:rsidR="003113E2" w:rsidRPr="004738C9" w14:paraId="53CA28E4" w14:textId="77777777" w:rsidTr="000A143C">
        <w:tc>
          <w:tcPr>
            <w:tcW w:w="1305" w:type="pct"/>
          </w:tcPr>
          <w:p w14:paraId="520A4F96" w14:textId="27E395CE" w:rsidR="003113E2" w:rsidRPr="00F43FF2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709BFDBD" w14:textId="60F6D793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2B622A1B" w14:textId="4401AE7E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FF61DC1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FE06E0C" w14:textId="1F465072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7,072</w:t>
            </w:r>
          </w:p>
        </w:tc>
        <w:tc>
          <w:tcPr>
            <w:tcW w:w="85" w:type="pct"/>
          </w:tcPr>
          <w:p w14:paraId="6FEAA2CA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77416D2" w14:textId="07689AD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5,460</w:t>
            </w:r>
          </w:p>
        </w:tc>
        <w:tc>
          <w:tcPr>
            <w:tcW w:w="84" w:type="pct"/>
          </w:tcPr>
          <w:p w14:paraId="5B9C3E72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414722F" w14:textId="179C3E1F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85" w:type="pct"/>
          </w:tcPr>
          <w:p w14:paraId="6F6D3596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BADA464" w14:textId="29B961AB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F88758E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112B1A3" w14:textId="2B183AE1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(12,653)</w:t>
            </w:r>
          </w:p>
        </w:tc>
        <w:tc>
          <w:tcPr>
            <w:tcW w:w="84" w:type="pct"/>
          </w:tcPr>
          <w:p w14:paraId="15358705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1898543" w14:textId="607178B5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3113E2" w:rsidRPr="004738C9" w14:paraId="55DF1110" w14:textId="77777777" w:rsidTr="000A143C">
        <w:tc>
          <w:tcPr>
            <w:tcW w:w="1305" w:type="pct"/>
          </w:tcPr>
          <w:p w14:paraId="6FB4CF90" w14:textId="7BA328D5" w:rsidR="003113E2" w:rsidRPr="00F43FF2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8" w:type="pct"/>
          </w:tcPr>
          <w:p w14:paraId="068BCB6A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C075DFA" w14:textId="70EC07C1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1AD09B4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659F59C" w14:textId="559EB2C2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24305CDC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E671FB6" w14:textId="6533FE04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(1,348)</w:t>
            </w:r>
          </w:p>
        </w:tc>
        <w:tc>
          <w:tcPr>
            <w:tcW w:w="84" w:type="pct"/>
          </w:tcPr>
          <w:p w14:paraId="05388760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4AE23E5" w14:textId="4B25843C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(1,823)</w:t>
            </w:r>
          </w:p>
        </w:tc>
        <w:tc>
          <w:tcPr>
            <w:tcW w:w="85" w:type="pct"/>
          </w:tcPr>
          <w:p w14:paraId="07A406F9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AAC3ED2" w14:textId="5D0133BE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(539)</w:t>
            </w:r>
          </w:p>
        </w:tc>
        <w:tc>
          <w:tcPr>
            <w:tcW w:w="84" w:type="pct"/>
          </w:tcPr>
          <w:p w14:paraId="7CF2D940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B8559B9" w14:textId="11C97B64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5CFD039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073CF28" w14:textId="0C6E53ED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(3,710)</w:t>
            </w:r>
          </w:p>
        </w:tc>
      </w:tr>
      <w:tr w:rsidR="003113E2" w:rsidRPr="004738C9" w14:paraId="3DFE978C" w14:textId="77777777" w:rsidTr="000A143C">
        <w:tc>
          <w:tcPr>
            <w:tcW w:w="1305" w:type="pct"/>
          </w:tcPr>
          <w:p w14:paraId="0182D7CA" w14:textId="601EED7C" w:rsidR="003113E2" w:rsidRPr="00F43FF2" w:rsidRDefault="003113E2" w:rsidP="005D3F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 w:rsidR="005D3FD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139D0A58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D00D7BA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A2A106" w14:textId="6460DF92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C0813FF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8FF7A06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F3F14A" w14:textId="5BF91803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1,358</w:t>
            </w:r>
          </w:p>
        </w:tc>
        <w:tc>
          <w:tcPr>
            <w:tcW w:w="85" w:type="pct"/>
          </w:tcPr>
          <w:p w14:paraId="357CAFAA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F6D7B0D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6BCDB9" w14:textId="56168DFE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334</w:t>
            </w:r>
          </w:p>
        </w:tc>
        <w:tc>
          <w:tcPr>
            <w:tcW w:w="84" w:type="pct"/>
          </w:tcPr>
          <w:p w14:paraId="41BFF831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7ED181E8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A13C4D" w14:textId="4671A12F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</w:p>
        </w:tc>
        <w:tc>
          <w:tcPr>
            <w:tcW w:w="85" w:type="pct"/>
          </w:tcPr>
          <w:p w14:paraId="50934145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7B21B8B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3BD21A" w14:textId="46D76C1A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154</w:t>
            </w:r>
          </w:p>
        </w:tc>
        <w:tc>
          <w:tcPr>
            <w:tcW w:w="84" w:type="pct"/>
          </w:tcPr>
          <w:p w14:paraId="5DF807B6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A75508C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4CA9E9" w14:textId="719FCFA4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(10)</w:t>
            </w:r>
          </w:p>
        </w:tc>
        <w:tc>
          <w:tcPr>
            <w:tcW w:w="84" w:type="pct"/>
          </w:tcPr>
          <w:p w14:paraId="0B1F0C7D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D7A0938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2EDDC5" w14:textId="3DC061FD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1,898</w:t>
            </w:r>
          </w:p>
        </w:tc>
      </w:tr>
      <w:tr w:rsidR="003113E2" w:rsidRPr="004738C9" w14:paraId="6E1770AC" w14:textId="77777777" w:rsidTr="000A143C">
        <w:tc>
          <w:tcPr>
            <w:tcW w:w="1305" w:type="pct"/>
          </w:tcPr>
          <w:p w14:paraId="43CE172A" w14:textId="0AE7DD8E" w:rsidR="003113E2" w:rsidRPr="00F43FF2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08" w:type="pct"/>
          </w:tcPr>
          <w:p w14:paraId="545B747B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39084CC" w14:textId="76CE8D9E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86,190</w:t>
            </w:r>
          </w:p>
        </w:tc>
        <w:tc>
          <w:tcPr>
            <w:tcW w:w="84" w:type="pct"/>
          </w:tcPr>
          <w:p w14:paraId="6A437873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970B4A9" w14:textId="6D1BE254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251,068</w:t>
            </w:r>
          </w:p>
        </w:tc>
        <w:tc>
          <w:tcPr>
            <w:tcW w:w="85" w:type="pct"/>
          </w:tcPr>
          <w:p w14:paraId="33CF8BEA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C3765A7" w14:textId="61C69B23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500,989</w:t>
            </w:r>
          </w:p>
        </w:tc>
        <w:tc>
          <w:tcPr>
            <w:tcW w:w="84" w:type="pct"/>
          </w:tcPr>
          <w:p w14:paraId="344382BF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CFBB361" w14:textId="1B3A79D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31,334</w:t>
            </w:r>
          </w:p>
        </w:tc>
        <w:tc>
          <w:tcPr>
            <w:tcW w:w="85" w:type="pct"/>
          </w:tcPr>
          <w:p w14:paraId="7F1D497B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98EB32" w14:textId="2D60E4B4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38,804</w:t>
            </w:r>
          </w:p>
        </w:tc>
        <w:tc>
          <w:tcPr>
            <w:tcW w:w="84" w:type="pct"/>
          </w:tcPr>
          <w:p w14:paraId="0283AC38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07285A9" w14:textId="79329EAF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1,037</w:t>
            </w:r>
          </w:p>
        </w:tc>
        <w:tc>
          <w:tcPr>
            <w:tcW w:w="84" w:type="pct"/>
          </w:tcPr>
          <w:p w14:paraId="147E6969" w14:textId="77777777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09E906C" w14:textId="25FEA2DA" w:rsidR="003113E2" w:rsidRPr="00F43FF2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909,422</w:t>
            </w:r>
          </w:p>
        </w:tc>
      </w:tr>
      <w:tr w:rsidR="009C46E1" w:rsidRPr="004738C9" w14:paraId="61EF0283" w14:textId="77777777" w:rsidTr="000A143C">
        <w:tc>
          <w:tcPr>
            <w:tcW w:w="1305" w:type="pct"/>
          </w:tcPr>
          <w:p w14:paraId="144A76D7" w14:textId="77777777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07BDCF6E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7CB60B7" w14:textId="4B12D8FF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04A1755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56E0353" w14:textId="633A8BA2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3,619</w:t>
            </w:r>
          </w:p>
        </w:tc>
        <w:tc>
          <w:tcPr>
            <w:tcW w:w="85" w:type="pct"/>
          </w:tcPr>
          <w:p w14:paraId="4882734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4F8D2264" w14:textId="2C07FE9C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17,763</w:t>
            </w:r>
          </w:p>
        </w:tc>
        <w:tc>
          <w:tcPr>
            <w:tcW w:w="84" w:type="pct"/>
          </w:tcPr>
          <w:p w14:paraId="746D279F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A96020A" w14:textId="4621D8AA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6,446</w:t>
            </w:r>
          </w:p>
        </w:tc>
        <w:tc>
          <w:tcPr>
            <w:tcW w:w="85" w:type="pct"/>
          </w:tcPr>
          <w:p w14:paraId="07D8F61B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9660D54" w14:textId="55664D78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1,249</w:t>
            </w:r>
          </w:p>
        </w:tc>
        <w:tc>
          <w:tcPr>
            <w:tcW w:w="84" w:type="pct"/>
          </w:tcPr>
          <w:p w14:paraId="4B1A06BD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81557B" w14:textId="529B490B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1,202</w:t>
            </w:r>
          </w:p>
        </w:tc>
        <w:tc>
          <w:tcPr>
            <w:tcW w:w="84" w:type="pct"/>
          </w:tcPr>
          <w:p w14:paraId="3CB91AD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44764B4" w14:textId="333D4AE4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30,279</w:t>
            </w:r>
          </w:p>
        </w:tc>
      </w:tr>
      <w:tr w:rsidR="00701FC2" w:rsidRPr="004738C9" w14:paraId="1B67B313" w14:textId="77777777" w:rsidTr="000A143C">
        <w:tc>
          <w:tcPr>
            <w:tcW w:w="1305" w:type="pct"/>
          </w:tcPr>
          <w:p w14:paraId="0CCE71D1" w14:textId="79CDAEFE" w:rsidR="00701FC2" w:rsidRPr="00F43FF2" w:rsidRDefault="00701FC2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308" w:type="pct"/>
          </w:tcPr>
          <w:p w14:paraId="66F10882" w14:textId="643FC1E7" w:rsidR="00701FC2" w:rsidRPr="00F43FF2" w:rsidRDefault="00701FC2" w:rsidP="00701F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406" w:type="pct"/>
          </w:tcPr>
          <w:p w14:paraId="47E05C29" w14:textId="70DF66B6" w:rsidR="00701FC2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1214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214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892</w:t>
            </w:r>
          </w:p>
        </w:tc>
        <w:tc>
          <w:tcPr>
            <w:tcW w:w="84" w:type="pct"/>
          </w:tcPr>
          <w:p w14:paraId="053C712E" w14:textId="77777777" w:rsidR="00701FC2" w:rsidRPr="00F43FF2" w:rsidRDefault="00701F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7ACEB4D8" w14:textId="40995B69" w:rsidR="00701FC2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6F6F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85" w:type="pct"/>
          </w:tcPr>
          <w:p w14:paraId="66FCB914" w14:textId="77777777" w:rsidR="00701FC2" w:rsidRPr="00F43FF2" w:rsidRDefault="00701F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085522CA" w14:textId="720A2058" w:rsidR="00701FC2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="006F6F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252</w:t>
            </w:r>
          </w:p>
        </w:tc>
        <w:tc>
          <w:tcPr>
            <w:tcW w:w="84" w:type="pct"/>
          </w:tcPr>
          <w:p w14:paraId="45244FC9" w14:textId="77777777" w:rsidR="00701FC2" w:rsidRPr="00F43FF2" w:rsidRDefault="00701F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D15B8E6" w14:textId="4F2A83F6" w:rsidR="00701FC2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F6F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048</w:t>
            </w:r>
          </w:p>
        </w:tc>
        <w:tc>
          <w:tcPr>
            <w:tcW w:w="85" w:type="pct"/>
          </w:tcPr>
          <w:p w14:paraId="65631217" w14:textId="77777777" w:rsidR="00701FC2" w:rsidRPr="00F43FF2" w:rsidRDefault="00701F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4B9E196" w14:textId="30B158D0" w:rsidR="00701FC2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924</w:t>
            </w:r>
          </w:p>
        </w:tc>
        <w:tc>
          <w:tcPr>
            <w:tcW w:w="84" w:type="pct"/>
          </w:tcPr>
          <w:p w14:paraId="0A0FFA2F" w14:textId="77777777" w:rsidR="00701FC2" w:rsidRPr="00F43FF2" w:rsidRDefault="00701F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1FD8384" w14:textId="7C2A6392" w:rsidR="00701FC2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5AB1966" w14:textId="77777777" w:rsidR="00701FC2" w:rsidRPr="00F43FF2" w:rsidRDefault="00701F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5FFA2B9B" w14:textId="3A6C67AE" w:rsidR="00701FC2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350</w:t>
            </w:r>
            <w:r w:rsidR="006F6F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</w:p>
        </w:tc>
      </w:tr>
      <w:tr w:rsidR="009C46E1" w:rsidRPr="004738C9" w14:paraId="151F264E" w14:textId="77777777" w:rsidTr="000A143C">
        <w:tc>
          <w:tcPr>
            <w:tcW w:w="1305" w:type="pct"/>
          </w:tcPr>
          <w:p w14:paraId="00CB2E76" w14:textId="77777777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0DC203E4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71BFCF2" w14:textId="19D4F90D" w:rsidR="008C0DA0" w:rsidRPr="00F43FF2" w:rsidRDefault="002C20D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7C3C152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BDC2A13" w14:textId="69C4121E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922</w:t>
            </w:r>
          </w:p>
        </w:tc>
        <w:tc>
          <w:tcPr>
            <w:tcW w:w="85" w:type="pct"/>
          </w:tcPr>
          <w:p w14:paraId="7846F91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5CEA745" w14:textId="3CA2E46E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</w:t>
            </w:r>
          </w:p>
        </w:tc>
        <w:tc>
          <w:tcPr>
            <w:tcW w:w="84" w:type="pct"/>
          </w:tcPr>
          <w:p w14:paraId="73F3D9A8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CF1E8D5" w14:textId="0F2453D5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177E1550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5B04611F" w14:textId="4E882996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20ED1E7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D977D7C" w14:textId="649664A5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</w:t>
            </w:r>
            <w:r w:rsidR="00D617F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1)</w:t>
            </w:r>
          </w:p>
        </w:tc>
        <w:tc>
          <w:tcPr>
            <w:tcW w:w="84" w:type="pct"/>
          </w:tcPr>
          <w:p w14:paraId="57B5CD78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498631C" w14:textId="3B7B59FD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C46E1" w:rsidRPr="004738C9" w14:paraId="1743A0E1" w14:textId="77777777" w:rsidTr="000A143C">
        <w:tc>
          <w:tcPr>
            <w:tcW w:w="1305" w:type="pct"/>
          </w:tcPr>
          <w:p w14:paraId="4688C6F5" w14:textId="77777777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8" w:type="pct"/>
          </w:tcPr>
          <w:p w14:paraId="084585E4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E2E29FB" w14:textId="1A6322FE" w:rsidR="008C0DA0" w:rsidRPr="00F43FF2" w:rsidRDefault="002C20D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C0D7E30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CAEE8F5" w14:textId="21F804E8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4D2BB9AC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217EDDF1" w14:textId="6819847C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(8,149)</w:t>
            </w:r>
          </w:p>
        </w:tc>
        <w:tc>
          <w:tcPr>
            <w:tcW w:w="84" w:type="pct"/>
          </w:tcPr>
          <w:p w14:paraId="1B1533F4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776E379" w14:textId="03F4A1D1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(1,712)</w:t>
            </w:r>
          </w:p>
        </w:tc>
        <w:tc>
          <w:tcPr>
            <w:tcW w:w="85" w:type="pct"/>
          </w:tcPr>
          <w:p w14:paraId="4701458A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16D59BE6" w14:textId="21CD00D7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(1,617)</w:t>
            </w:r>
          </w:p>
        </w:tc>
        <w:tc>
          <w:tcPr>
            <w:tcW w:w="84" w:type="pct"/>
          </w:tcPr>
          <w:p w14:paraId="1BCA7516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FA9F1D" w14:textId="4EDF31B0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(450)</w:t>
            </w:r>
          </w:p>
        </w:tc>
        <w:tc>
          <w:tcPr>
            <w:tcW w:w="84" w:type="pct"/>
          </w:tcPr>
          <w:p w14:paraId="69B6F85E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B633060" w14:textId="032B77DD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(11,928)</w:t>
            </w:r>
          </w:p>
        </w:tc>
      </w:tr>
      <w:tr w:rsidR="009C46E1" w:rsidRPr="004738C9" w14:paraId="0FF25376" w14:textId="77777777" w:rsidTr="000A143C">
        <w:tc>
          <w:tcPr>
            <w:tcW w:w="1305" w:type="pct"/>
          </w:tcPr>
          <w:p w14:paraId="6BA1BBB2" w14:textId="4EC64659" w:rsidR="00611CB3" w:rsidRPr="00F43FF2" w:rsidRDefault="005D3FDB" w:rsidP="005D3F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36AA7C19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4F61938C" w14:textId="77777777" w:rsidR="00C34319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79C3B" w14:textId="6D6630AE" w:rsidR="002C20D2" w:rsidRPr="00F43FF2" w:rsidRDefault="002C20D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2E15269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D4ABA69" w14:textId="77777777" w:rsidR="00C34319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9234ADC" w14:textId="69F8D750" w:rsidR="006F6FA7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164</w:t>
            </w:r>
          </w:p>
        </w:tc>
        <w:tc>
          <w:tcPr>
            <w:tcW w:w="85" w:type="pct"/>
          </w:tcPr>
          <w:p w14:paraId="29FB7CB1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10B11E0" w14:textId="77777777" w:rsidR="00C34319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EB5091" w14:textId="7D0382E3" w:rsidR="006F6FA7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(245)</w:t>
            </w:r>
          </w:p>
        </w:tc>
        <w:tc>
          <w:tcPr>
            <w:tcW w:w="84" w:type="pct"/>
          </w:tcPr>
          <w:p w14:paraId="717EA257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56886972" w14:textId="77777777" w:rsidR="00C34319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26D161" w14:textId="638E791A" w:rsidR="006F6FA7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85" w:type="pct"/>
          </w:tcPr>
          <w:p w14:paraId="463B2DC3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AB868DF" w14:textId="77777777" w:rsidR="00C34319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7575C2B" w14:textId="5C556B70" w:rsidR="006F6FA7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</w:p>
        </w:tc>
        <w:tc>
          <w:tcPr>
            <w:tcW w:w="84" w:type="pct"/>
          </w:tcPr>
          <w:p w14:paraId="1D77BEA8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0759902" w14:textId="77777777" w:rsidR="00611CB3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D9EF20" w14:textId="0A7B9F06" w:rsidR="006F6FA7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4B76C06" w14:textId="77777777" w:rsidR="00611CB3" w:rsidRPr="00F43FF2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603F8AE" w14:textId="77777777" w:rsidR="00C34319" w:rsidRDefault="00C34319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B8145E" w14:textId="0167E24A" w:rsidR="006F6FA7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9C46E1" w:rsidRPr="00DD1EF4" w14:paraId="37D0CB9F" w14:textId="77777777" w:rsidTr="000A143C">
        <w:tc>
          <w:tcPr>
            <w:tcW w:w="1305" w:type="pct"/>
          </w:tcPr>
          <w:p w14:paraId="301F42C0" w14:textId="226EDC08" w:rsidR="008C0DA0" w:rsidRPr="00F43FF2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3113E2"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08" w:type="pct"/>
          </w:tcPr>
          <w:p w14:paraId="3A5091B9" w14:textId="77777777" w:rsidR="008C0DA0" w:rsidRPr="00F43FF2" w:rsidRDefault="008C0DA0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FF3351B" w14:textId="34454018" w:rsidR="008C0DA0" w:rsidRPr="00F43FF2" w:rsidRDefault="002C20D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</w:t>
            </w:r>
            <w:r w:rsidR="001214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082</w:t>
            </w:r>
          </w:p>
        </w:tc>
        <w:tc>
          <w:tcPr>
            <w:tcW w:w="84" w:type="pct"/>
          </w:tcPr>
          <w:p w14:paraId="704930E9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2E64E42" w14:textId="73742754" w:rsidR="008C0DA0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440</w:t>
            </w:r>
            <w:r w:rsidR="006F6F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873</w:t>
            </w:r>
          </w:p>
        </w:tc>
        <w:tc>
          <w:tcPr>
            <w:tcW w:w="85" w:type="pct"/>
          </w:tcPr>
          <w:p w14:paraId="18551E4F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478787F" w14:textId="37272941" w:rsidR="008C0DA0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556</w:t>
            </w:r>
            <w:r w:rsidR="006F6F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679</w:t>
            </w:r>
          </w:p>
        </w:tc>
        <w:tc>
          <w:tcPr>
            <w:tcW w:w="84" w:type="pct"/>
          </w:tcPr>
          <w:p w14:paraId="6CB351A9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50C312" w14:textId="03D6B109" w:rsidR="008C0DA0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</w:t>
            </w:r>
            <w:r w:rsidR="006F6F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85" w:type="pct"/>
          </w:tcPr>
          <w:p w14:paraId="53585AFC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FA76064" w14:textId="5E8BEBE4" w:rsidR="008C0DA0" w:rsidRPr="00F43FF2" w:rsidRDefault="001214BF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</w:t>
            </w:r>
            <w:r w:rsidR="006F6F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434</w:t>
            </w:r>
          </w:p>
        </w:tc>
        <w:tc>
          <w:tcPr>
            <w:tcW w:w="84" w:type="pct"/>
          </w:tcPr>
          <w:p w14:paraId="5329DD47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081ADDDD" w14:textId="0EEB4E1B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798</w:t>
            </w:r>
          </w:p>
        </w:tc>
        <w:tc>
          <w:tcPr>
            <w:tcW w:w="84" w:type="pct"/>
          </w:tcPr>
          <w:p w14:paraId="09BE1E70" w14:textId="77777777" w:rsidR="008C0DA0" w:rsidRPr="00F43FF2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DA2562C" w14:textId="0578A71A" w:rsidR="008C0DA0" w:rsidRPr="00F43FF2" w:rsidRDefault="006F6FA7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</w:t>
            </w:r>
            <w:r w:rsidR="001214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214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994</w:t>
            </w:r>
          </w:p>
        </w:tc>
      </w:tr>
      <w:tr w:rsidR="004D77BA" w:rsidRPr="00DD1EF4" w14:paraId="56CD7156" w14:textId="77777777" w:rsidTr="00A05015">
        <w:tc>
          <w:tcPr>
            <w:tcW w:w="1305" w:type="pct"/>
          </w:tcPr>
          <w:p w14:paraId="077FFDA3" w14:textId="77777777" w:rsidR="004D77BA" w:rsidRPr="003113E2" w:rsidRDefault="004D77BA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543215E7" w14:textId="77777777" w:rsidR="004D77BA" w:rsidRPr="003113E2" w:rsidRDefault="004D77BA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7F27E5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492A4206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533C51B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5E1D9059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2F3783C5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7FC6E372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10862D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70F82644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7AE0E833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2138E324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E6EA43D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159F6891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F7B4331" w14:textId="77777777" w:rsidR="004D77BA" w:rsidRPr="003113E2" w:rsidRDefault="004D77BA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61CB6" w:rsidRPr="00D20659" w14:paraId="53E576EC" w14:textId="77777777" w:rsidTr="00061CB6">
        <w:tc>
          <w:tcPr>
            <w:tcW w:w="1305" w:type="pct"/>
          </w:tcPr>
          <w:p w14:paraId="0972D177" w14:textId="77777777" w:rsidR="00061CB6" w:rsidRPr="00061CB6" w:rsidRDefault="00061CB6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4DA7F4D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69E366A3" w14:textId="252D5DEE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61CB6" w:rsidRPr="00D20659" w14:paraId="6D08E855" w14:textId="77777777" w:rsidTr="00061CB6">
        <w:tc>
          <w:tcPr>
            <w:tcW w:w="1305" w:type="pct"/>
          </w:tcPr>
          <w:p w14:paraId="2510114E" w14:textId="77777777" w:rsidR="00061CB6" w:rsidRPr="00061CB6" w:rsidRDefault="00061CB6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4F95359" w14:textId="77777777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6CEED18F" w14:textId="77777777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7474A171" w14:textId="16E1BBD0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</w:tcPr>
          <w:p w14:paraId="0FEE4A8F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27086" w14:textId="4382E740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E8D15AA" w14:textId="08E4C08B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5B3CFC6D" w14:textId="7584F62B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22DAC2BF" w14:textId="77777777" w:rsidR="00061CB6" w:rsidRDefault="00061CB6" w:rsidP="0006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9DA73" w14:textId="31B25E5C" w:rsidR="00061CB6" w:rsidRPr="00061CB6" w:rsidRDefault="00061CB6" w:rsidP="000A1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DACCACC" w14:textId="7F9E586F" w:rsidR="00061CB6" w:rsidRPr="00061CB6" w:rsidRDefault="00061CB6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07CF1B99" w14:textId="7DE1ABFC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F62621F" w14:textId="77777777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2E689E82" w14:textId="6C5B192C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6917A75D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88408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959B84" w14:textId="4B7C7B71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4C7C234B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162D654" w14:textId="21EAE201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57C52570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6B9052D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0B01D4" w14:textId="77777777" w:rsid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A1A1F" w14:textId="13087F5E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61CB6" w:rsidRPr="00D20659" w14:paraId="20D0693C" w14:textId="77777777" w:rsidTr="00061CB6">
        <w:tc>
          <w:tcPr>
            <w:tcW w:w="1305" w:type="pct"/>
          </w:tcPr>
          <w:p w14:paraId="09C5F340" w14:textId="77777777" w:rsidR="00061CB6" w:rsidRPr="00061CB6" w:rsidRDefault="00061CB6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A11A729" w14:textId="77777777" w:rsidR="00061CB6" w:rsidRPr="00061CB6" w:rsidRDefault="00061CB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15956F02" w14:textId="2D40476E" w:rsidR="00061CB6" w:rsidRPr="00061CB6" w:rsidRDefault="00061CB6" w:rsidP="00061CB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46E1" w:rsidRPr="00D20659" w14:paraId="5BF2DFCA" w14:textId="77777777" w:rsidTr="000A143C">
        <w:tc>
          <w:tcPr>
            <w:tcW w:w="1305" w:type="pct"/>
          </w:tcPr>
          <w:p w14:paraId="57F5D5FA" w14:textId="620D1948" w:rsidR="008C0DA0" w:rsidRPr="00061CB6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08" w:type="pct"/>
          </w:tcPr>
          <w:p w14:paraId="0D1EBDF3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F69DCDB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4AA5A2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C11D3C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508B310E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6E5D103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9901B49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8738606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32E99176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457E2A51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42A4616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CF799B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6791151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3D9A1A61" w14:textId="77777777" w:rsidR="008C0DA0" w:rsidRPr="00061CB6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2D55CE" w:rsidRPr="00E047DF" w14:paraId="2A96A74B" w14:textId="77777777" w:rsidTr="000A143C">
        <w:tc>
          <w:tcPr>
            <w:tcW w:w="1305" w:type="pct"/>
          </w:tcPr>
          <w:p w14:paraId="0F803F72" w14:textId="07FEA608" w:rsidR="002D55CE" w:rsidRPr="00061CB6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8" w:type="pct"/>
          </w:tcPr>
          <w:p w14:paraId="460EC3F1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F7FD1FD" w14:textId="2B7C0E9E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5A79DCB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A5D4825" w14:textId="0BB851A9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123,375</w:t>
            </w:r>
          </w:p>
        </w:tc>
        <w:tc>
          <w:tcPr>
            <w:tcW w:w="85" w:type="pct"/>
          </w:tcPr>
          <w:p w14:paraId="57A56D49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05E6C0E" w14:textId="5494D61A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361,999</w:t>
            </w:r>
          </w:p>
        </w:tc>
        <w:tc>
          <w:tcPr>
            <w:tcW w:w="84" w:type="pct"/>
          </w:tcPr>
          <w:p w14:paraId="41640318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34D7776D" w14:textId="65749C3E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29,060</w:t>
            </w:r>
          </w:p>
        </w:tc>
        <w:tc>
          <w:tcPr>
            <w:tcW w:w="85" w:type="pct"/>
          </w:tcPr>
          <w:p w14:paraId="490D724E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3E6EEC8" w14:textId="64F24F80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25,125</w:t>
            </w:r>
          </w:p>
        </w:tc>
        <w:tc>
          <w:tcPr>
            <w:tcW w:w="84" w:type="pct"/>
          </w:tcPr>
          <w:p w14:paraId="6D633D5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334B515" w14:textId="4FAABCD4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81399F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3060FBD" w14:textId="76A27162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539,559</w:t>
            </w:r>
          </w:p>
        </w:tc>
      </w:tr>
      <w:tr w:rsidR="002D55CE" w:rsidRPr="00D20659" w14:paraId="2278F482" w14:textId="77777777" w:rsidTr="000A143C">
        <w:tc>
          <w:tcPr>
            <w:tcW w:w="1305" w:type="pct"/>
          </w:tcPr>
          <w:p w14:paraId="709CB5B8" w14:textId="70045BBF" w:rsidR="002D55CE" w:rsidRPr="00061CB6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46F44D01" w14:textId="7FD0B462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623D0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406" w:type="pct"/>
          </w:tcPr>
          <w:p w14:paraId="253AEE44" w14:textId="202AA91D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0D36471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8C136AB" w14:textId="52CB370C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18,943</w:t>
            </w:r>
          </w:p>
        </w:tc>
        <w:tc>
          <w:tcPr>
            <w:tcW w:w="85" w:type="pct"/>
          </w:tcPr>
          <w:p w14:paraId="175AFC0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882DA48" w14:textId="3141D006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20,800</w:t>
            </w:r>
          </w:p>
        </w:tc>
        <w:tc>
          <w:tcPr>
            <w:tcW w:w="84" w:type="pct"/>
          </w:tcPr>
          <w:p w14:paraId="6EFCB1CD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3E07C5" w14:textId="6B7570BF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1,229</w:t>
            </w:r>
          </w:p>
        </w:tc>
        <w:tc>
          <w:tcPr>
            <w:tcW w:w="85" w:type="pct"/>
          </w:tcPr>
          <w:p w14:paraId="39BD0BF9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4812F98" w14:textId="47D2BBD9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6,093</w:t>
            </w:r>
          </w:p>
        </w:tc>
        <w:tc>
          <w:tcPr>
            <w:tcW w:w="84" w:type="pct"/>
          </w:tcPr>
          <w:p w14:paraId="0B0B8F6C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589D45C" w14:textId="32114891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3A4BB1E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1AB44BF" w14:textId="5F204B21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47,065</w:t>
            </w:r>
          </w:p>
        </w:tc>
      </w:tr>
      <w:tr w:rsidR="002D55CE" w:rsidRPr="00D20659" w14:paraId="4D93071F" w14:textId="77777777" w:rsidTr="000A143C">
        <w:tc>
          <w:tcPr>
            <w:tcW w:w="1305" w:type="pct"/>
          </w:tcPr>
          <w:p w14:paraId="637584C6" w14:textId="7CD2DDC3" w:rsidR="002D55CE" w:rsidRPr="00061CB6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2E738FCD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2606638" w14:textId="124E2F61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73E3567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893A00F" w14:textId="29866015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3270520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A0732E1" w14:textId="3E101CF1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(1,342)</w:t>
            </w:r>
          </w:p>
        </w:tc>
        <w:tc>
          <w:tcPr>
            <w:tcW w:w="84" w:type="pct"/>
          </w:tcPr>
          <w:p w14:paraId="2137A9E5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7D8CF5" w14:textId="4118A513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85" w:type="pct"/>
          </w:tcPr>
          <w:p w14:paraId="3E9579E2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77195B7" w14:textId="2B515A45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84" w:type="pct"/>
          </w:tcPr>
          <w:p w14:paraId="2B895351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4E4E08FE" w14:textId="189857CA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2BBC57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892AA11" w14:textId="0BE42B6D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(3,704)</w:t>
            </w:r>
          </w:p>
        </w:tc>
      </w:tr>
      <w:tr w:rsidR="002D55CE" w:rsidRPr="00D20659" w14:paraId="7A076971" w14:textId="77777777" w:rsidTr="000A143C">
        <w:tc>
          <w:tcPr>
            <w:tcW w:w="1305" w:type="pct"/>
          </w:tcPr>
          <w:p w14:paraId="1548DDA6" w14:textId="5E8493B5" w:rsidR="002D55CE" w:rsidRPr="00061CB6" w:rsidRDefault="002D55CE" w:rsidP="005D3F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276BD930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2D13C83F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77BC88" w14:textId="6AF5E5C3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F88B327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A53E3E8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A4DC1DA" w14:textId="1F5AF61A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85" w:type="pct"/>
          </w:tcPr>
          <w:p w14:paraId="3412842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A31C67B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4188B" w14:textId="22982956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84" w:type="pct"/>
          </w:tcPr>
          <w:p w14:paraId="2C0E6091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5B297D5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E9B6CDF" w14:textId="61B9D88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85" w:type="pct"/>
          </w:tcPr>
          <w:p w14:paraId="6BAC8AD0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7B16D786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564BAA" w14:textId="36572026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</w:p>
        </w:tc>
        <w:tc>
          <w:tcPr>
            <w:tcW w:w="84" w:type="pct"/>
          </w:tcPr>
          <w:p w14:paraId="6AA1AD92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C810227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8C9AB2" w14:textId="4C3C5A53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1784A4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397363F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486996" w14:textId="1B08F7CA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</w:tr>
      <w:tr w:rsidR="002D55CE" w:rsidRPr="00D20659" w14:paraId="407868F8" w14:textId="77777777" w:rsidTr="000A143C">
        <w:tc>
          <w:tcPr>
            <w:tcW w:w="1305" w:type="pct"/>
          </w:tcPr>
          <w:p w14:paraId="09651EF9" w14:textId="45A4F6C9" w:rsidR="002D55CE" w:rsidRPr="00061CB6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08" w:type="pct"/>
          </w:tcPr>
          <w:p w14:paraId="0761E0F2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0FF5704" w14:textId="67067134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EBA09A5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210ECEF" w14:textId="787624D8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142,878</w:t>
            </w:r>
          </w:p>
        </w:tc>
        <w:tc>
          <w:tcPr>
            <w:tcW w:w="85" w:type="pct"/>
          </w:tcPr>
          <w:p w14:paraId="0E5E7F8B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A4FAE91" w14:textId="5F0BCC51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381,555</w:t>
            </w:r>
          </w:p>
        </w:tc>
        <w:tc>
          <w:tcPr>
            <w:tcW w:w="84" w:type="pct"/>
          </w:tcPr>
          <w:p w14:paraId="3DE8DDEC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29967A22" w14:textId="35BFD309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28,503</w:t>
            </w:r>
          </w:p>
        </w:tc>
        <w:tc>
          <w:tcPr>
            <w:tcW w:w="85" w:type="pct"/>
          </w:tcPr>
          <w:p w14:paraId="0CD82433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AF174B2" w14:textId="490CE2E8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30,833</w:t>
            </w:r>
          </w:p>
        </w:tc>
        <w:tc>
          <w:tcPr>
            <w:tcW w:w="84" w:type="pct"/>
          </w:tcPr>
          <w:p w14:paraId="7C16A508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BC611FB" w14:textId="07DAB9AC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AC7737" w14:textId="77777777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B665931" w14:textId="59E50B60" w:rsidR="002D55CE" w:rsidRPr="00061CB6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583,769</w:t>
            </w:r>
          </w:p>
        </w:tc>
      </w:tr>
      <w:tr w:rsidR="009C46E1" w:rsidRPr="00D20659" w14:paraId="6727267F" w14:textId="77777777" w:rsidTr="000A143C">
        <w:tc>
          <w:tcPr>
            <w:tcW w:w="1305" w:type="pct"/>
          </w:tcPr>
          <w:p w14:paraId="665FC676" w14:textId="77777777" w:rsidR="009F73C2" w:rsidRPr="00061CB6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034D8AF1" w14:textId="4B715D88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623D0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406" w:type="pct"/>
          </w:tcPr>
          <w:p w14:paraId="50D7EC82" w14:textId="1E061055" w:rsidR="009F73C2" w:rsidRPr="00061CB6" w:rsidRDefault="006F6FA7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06991079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919A2E3" w14:textId="25BB352D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20,372</w:t>
            </w:r>
          </w:p>
        </w:tc>
        <w:tc>
          <w:tcPr>
            <w:tcW w:w="85" w:type="pct"/>
          </w:tcPr>
          <w:p w14:paraId="278AA965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D9153BF" w14:textId="53316BD5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22,579</w:t>
            </w:r>
          </w:p>
        </w:tc>
        <w:tc>
          <w:tcPr>
            <w:tcW w:w="84" w:type="pct"/>
          </w:tcPr>
          <w:p w14:paraId="1B4687E0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BD76CC5" w14:textId="5DD685F4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4,003</w:t>
            </w:r>
          </w:p>
        </w:tc>
        <w:tc>
          <w:tcPr>
            <w:tcW w:w="85" w:type="pct"/>
          </w:tcPr>
          <w:p w14:paraId="1274BDF3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A7DAD6" w14:textId="76D7B7D9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</w:t>
            </w:r>
          </w:p>
        </w:tc>
        <w:tc>
          <w:tcPr>
            <w:tcW w:w="84" w:type="pct"/>
          </w:tcPr>
          <w:p w14:paraId="7983091F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1F21C" w14:textId="2C36531D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CB1DBC9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E499006" w14:textId="633ABF72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51,195</w:t>
            </w:r>
          </w:p>
        </w:tc>
      </w:tr>
      <w:tr w:rsidR="009C46E1" w:rsidRPr="00D20659" w14:paraId="26E85B1F" w14:textId="77777777" w:rsidTr="000A143C">
        <w:tc>
          <w:tcPr>
            <w:tcW w:w="1305" w:type="pct"/>
          </w:tcPr>
          <w:p w14:paraId="7059F566" w14:textId="77777777" w:rsidR="009F73C2" w:rsidRPr="00061CB6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462843BD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1BB82E7" w14:textId="736A3164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199983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C70FD3F" w14:textId="2DEEBF21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75B04B7A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74C6F40" w14:textId="78DE6CDB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(4,027)</w:t>
            </w:r>
          </w:p>
        </w:tc>
        <w:tc>
          <w:tcPr>
            <w:tcW w:w="84" w:type="pct"/>
          </w:tcPr>
          <w:p w14:paraId="1A549B55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3AD7BE62" w14:textId="188B6027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(99)</w:t>
            </w:r>
          </w:p>
        </w:tc>
        <w:tc>
          <w:tcPr>
            <w:tcW w:w="85" w:type="pct"/>
          </w:tcPr>
          <w:p w14:paraId="01AF796A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3D199BF" w14:textId="68CED54A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(1,617)</w:t>
            </w:r>
          </w:p>
        </w:tc>
        <w:tc>
          <w:tcPr>
            <w:tcW w:w="84" w:type="pct"/>
          </w:tcPr>
          <w:p w14:paraId="5B03FDBE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32A4C32" w14:textId="1329709A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BA02C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08E28F" w14:textId="390B6589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(5,743)</w:t>
            </w:r>
          </w:p>
        </w:tc>
      </w:tr>
      <w:tr w:rsidR="009C46E1" w:rsidRPr="00D20659" w14:paraId="5D5E424E" w14:textId="77777777" w:rsidTr="000A143C">
        <w:tc>
          <w:tcPr>
            <w:tcW w:w="1305" w:type="pct"/>
          </w:tcPr>
          <w:p w14:paraId="60E24037" w14:textId="3ADA209C" w:rsidR="009F73C2" w:rsidRPr="00061CB6" w:rsidRDefault="009F73C2" w:rsidP="005D3F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62C655A5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40CE7431" w14:textId="77777777" w:rsidR="009F73C2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DD088B5" w14:textId="4B4C465B" w:rsidR="002E1A23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198BED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6898740F" w14:textId="77777777" w:rsidR="00C34319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319ECD3" w14:textId="59D8E1BE" w:rsidR="002E1A23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85" w:type="pct"/>
          </w:tcPr>
          <w:p w14:paraId="649F198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7636FA8D" w14:textId="77777777" w:rsidR="00C34319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6A2C601" w14:textId="717F3873" w:rsidR="002E1A23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6D92E12A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14A7725" w14:textId="77777777" w:rsidR="00C34319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D4E911" w14:textId="6DAFEE86" w:rsidR="002E1A23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85" w:type="pct"/>
          </w:tcPr>
          <w:p w14:paraId="20FDFEBB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6993F2B4" w14:textId="77777777" w:rsidR="00C34319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21FF56" w14:textId="12ABE454" w:rsidR="002E1A23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</w:p>
        </w:tc>
        <w:tc>
          <w:tcPr>
            <w:tcW w:w="84" w:type="pct"/>
          </w:tcPr>
          <w:p w14:paraId="724D50F1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5A7D396" w14:textId="77777777" w:rsidR="002E1A23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7316D" w14:textId="7C6E7C69" w:rsidR="00C34319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99FF073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9DD1474" w14:textId="77777777" w:rsidR="00C34319" w:rsidRDefault="00C34319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D83B0E" w14:textId="3E6C554F" w:rsidR="002E1A23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</w:tr>
      <w:tr w:rsidR="009C46E1" w:rsidRPr="00DD1EF4" w14:paraId="44CE0A0C" w14:textId="77777777" w:rsidTr="000A143C">
        <w:tc>
          <w:tcPr>
            <w:tcW w:w="1305" w:type="pct"/>
          </w:tcPr>
          <w:p w14:paraId="29838569" w14:textId="5E27374C" w:rsidR="009F73C2" w:rsidRPr="00061CB6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113E2"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8" w:type="pct"/>
          </w:tcPr>
          <w:p w14:paraId="35A1DEBE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DEAF172" w14:textId="004373AD" w:rsidR="009F73C2" w:rsidRPr="00061CB6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593D74C2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B52838" w14:textId="27416BBB" w:rsidR="009F73C2" w:rsidRPr="00061CB6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163,429</w:t>
            </w:r>
          </w:p>
        </w:tc>
        <w:tc>
          <w:tcPr>
            <w:tcW w:w="85" w:type="pct"/>
          </w:tcPr>
          <w:p w14:paraId="31D4BBD8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9371C98" w14:textId="5E922EBB" w:rsidR="009F73C2" w:rsidRPr="00061CB6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400,128</w:t>
            </w:r>
          </w:p>
        </w:tc>
        <w:tc>
          <w:tcPr>
            <w:tcW w:w="84" w:type="pct"/>
          </w:tcPr>
          <w:p w14:paraId="6250C5DD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FC39689" w14:textId="70AF8894" w:rsidR="009F73C2" w:rsidRPr="00061CB6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32,422</w:t>
            </w:r>
          </w:p>
        </w:tc>
        <w:tc>
          <w:tcPr>
            <w:tcW w:w="85" w:type="pct"/>
          </w:tcPr>
          <w:p w14:paraId="1D72EB26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CB3E16D" w14:textId="3010E280" w:rsidR="009F73C2" w:rsidRPr="00061CB6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33,508</w:t>
            </w:r>
          </w:p>
        </w:tc>
        <w:tc>
          <w:tcPr>
            <w:tcW w:w="84" w:type="pct"/>
          </w:tcPr>
          <w:p w14:paraId="7BDBFD84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199B8E0" w14:textId="78414E87" w:rsidR="009F73C2" w:rsidRPr="00061CB6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1563008" w14:textId="77777777" w:rsidR="009F73C2" w:rsidRPr="00061CB6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227D87C3" w14:textId="61A75A75" w:rsidR="009F73C2" w:rsidRPr="00061CB6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629</w:t>
            </w:r>
            <w:r w:rsidR="002E1A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508</w:t>
            </w:r>
          </w:p>
        </w:tc>
      </w:tr>
      <w:tr w:rsidR="009C46E1" w:rsidRPr="00DD1EF4" w14:paraId="60915B49" w14:textId="77777777" w:rsidTr="000A143C">
        <w:tc>
          <w:tcPr>
            <w:tcW w:w="1305" w:type="pct"/>
          </w:tcPr>
          <w:p w14:paraId="2F644FC4" w14:textId="77777777" w:rsidR="009F73C2" w:rsidRPr="005D4F71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3654F12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3B3AAD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4EAF211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F94BDA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783D85A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B3CBEB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146D601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0C956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54CC164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47EE8A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03AF054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C69AB9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2CE887F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FB3D22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61CB6" w:rsidRPr="00D20659" w14:paraId="2A7D1606" w14:textId="77777777" w:rsidTr="000A143C">
        <w:tc>
          <w:tcPr>
            <w:tcW w:w="1305" w:type="pct"/>
          </w:tcPr>
          <w:p w14:paraId="5B61A1CD" w14:textId="77777777" w:rsidR="00061CB6" w:rsidRPr="005D4F71" w:rsidRDefault="00061CB6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B892D82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8A3AD9D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A48549F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3E349E0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719608B6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23D93584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EE6C51E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56250AA1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615B08E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9233144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625FD4F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A737FFC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01E0E8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F1DEF96" w14:textId="77777777" w:rsidR="00061CB6" w:rsidRPr="005D4F71" w:rsidRDefault="00061CB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1214BF" w:rsidRPr="00D20659" w14:paraId="2DF44363" w14:textId="77777777" w:rsidTr="000A143C">
        <w:tc>
          <w:tcPr>
            <w:tcW w:w="1305" w:type="pct"/>
          </w:tcPr>
          <w:p w14:paraId="20C98EE6" w14:textId="77777777" w:rsidR="001214BF" w:rsidRPr="005D4F71" w:rsidRDefault="001214BF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F7BDE53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7E0D0F02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605BF7A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58F9FFC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1F95944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35E273EC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8605FE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A0B245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2E3E879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C5A108B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639933F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D28DEA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D9AFC0F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DC4B22C" w14:textId="77777777" w:rsidR="001214BF" w:rsidRPr="005D4F71" w:rsidRDefault="001214BF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F05D74" w:rsidRPr="00D20659" w14:paraId="1B04BABF" w14:textId="77777777" w:rsidTr="000A143C">
        <w:tc>
          <w:tcPr>
            <w:tcW w:w="1305" w:type="pct"/>
          </w:tcPr>
          <w:p w14:paraId="431B23CF" w14:textId="77777777" w:rsidR="00F05D74" w:rsidRPr="005D4F71" w:rsidRDefault="00F05D74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33984F5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50AE6CCA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E906DA8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5CBA292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0287B07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6C049A06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795DA42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1AE2D60B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B3A2317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060DA95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EAE6CEF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495C864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1358DAE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E890EAB" w14:textId="77777777" w:rsidR="00F05D74" w:rsidRPr="005D4F71" w:rsidRDefault="00F05D7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A143C" w:rsidRPr="00D20659" w14:paraId="343C4A3F" w14:textId="77777777" w:rsidTr="000A143C">
        <w:tc>
          <w:tcPr>
            <w:tcW w:w="1305" w:type="pct"/>
          </w:tcPr>
          <w:p w14:paraId="57B4C015" w14:textId="77777777" w:rsidR="000A143C" w:rsidRPr="005D4F71" w:rsidRDefault="000A143C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C39BBB9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7E523EB3" w14:textId="14EC0034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143C" w:rsidRPr="00D20659" w14:paraId="6C9A5CAE" w14:textId="77777777" w:rsidTr="000A143C">
        <w:tc>
          <w:tcPr>
            <w:tcW w:w="1305" w:type="pct"/>
          </w:tcPr>
          <w:p w14:paraId="5691EC7A" w14:textId="77777777" w:rsidR="000A143C" w:rsidRPr="005D4F71" w:rsidRDefault="000A143C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3729FADC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249456F" w14:textId="77777777" w:rsidR="000A143C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898B08" w14:textId="6B22D4C4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C58A13E" w14:textId="77777777" w:rsidR="000A143C" w:rsidRPr="00061CB6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E276380" w14:textId="5F2E96F3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0A6A1A40" w14:textId="77777777" w:rsidR="000A143C" w:rsidRDefault="000A143C" w:rsidP="000A1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E300C" w14:textId="0B6A5C78" w:rsidR="000A143C" w:rsidRPr="00061CB6" w:rsidRDefault="000A143C" w:rsidP="000A1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6820D620" w14:textId="1E35F109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5C15B4E8" w14:textId="4B85159C" w:rsidR="000A143C" w:rsidRPr="00061CB6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7CA015F" w14:textId="77777777" w:rsidR="000A143C" w:rsidRPr="00061CB6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190EE0C8" w14:textId="2BA3723A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02609CC5" w14:textId="77777777" w:rsidR="000A143C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3F345" w14:textId="77777777" w:rsidR="000A143C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D210C6" w14:textId="5DFBA98A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17DA7E02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20D2CB" w14:textId="7EC8B57E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6A4374D5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073B073" w14:textId="77777777" w:rsidR="000A143C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CBAEF" w14:textId="77777777" w:rsidR="000A143C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60D56" w14:textId="214511E8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A143C" w:rsidRPr="00D20659" w14:paraId="6A72A3B2" w14:textId="77777777" w:rsidTr="000A143C">
        <w:tc>
          <w:tcPr>
            <w:tcW w:w="1305" w:type="pct"/>
          </w:tcPr>
          <w:p w14:paraId="07F9180D" w14:textId="77777777" w:rsidR="000A143C" w:rsidRPr="005D4F71" w:rsidRDefault="000A143C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7A1C50EF" w14:textId="77777777" w:rsidR="000A143C" w:rsidRPr="005D4F71" w:rsidRDefault="000A143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3A65B236" w14:textId="5621ED01" w:rsidR="000A143C" w:rsidRPr="005D4F71" w:rsidRDefault="000A143C" w:rsidP="000A143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C46E1" w:rsidRPr="00D20659" w14:paraId="3DF83D31" w14:textId="77777777" w:rsidTr="000A143C">
        <w:tc>
          <w:tcPr>
            <w:tcW w:w="1305" w:type="pct"/>
          </w:tcPr>
          <w:p w14:paraId="1FE72C86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8" w:type="pct"/>
          </w:tcPr>
          <w:p w14:paraId="02A3D93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2D0BFD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D5D538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05B705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EF26A5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44E65B2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444D83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7026998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13DCC60F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7A6E43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88E301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1D7532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9D913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3D92F4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34ABE" w:rsidRPr="00D20659" w14:paraId="5221CE54" w14:textId="77777777" w:rsidTr="000A143C">
        <w:tc>
          <w:tcPr>
            <w:tcW w:w="1305" w:type="pct"/>
          </w:tcPr>
          <w:p w14:paraId="77505EAF" w14:textId="77FA4771" w:rsidR="00A34ABE" w:rsidRPr="005D4F71" w:rsidRDefault="00A34ABE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11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08" w:type="pct"/>
          </w:tcPr>
          <w:p w14:paraId="614D5044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E0D21B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8D40BC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49D3B8A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5A602B85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36727E6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167531C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53EC4D62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2B619E3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5B006AB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A0BDA0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73B84B08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02361DA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686DAA0E" w14:textId="77777777" w:rsidR="00A34ABE" w:rsidRPr="005D4F71" w:rsidRDefault="00A34ABE" w:rsidP="00A34A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113E2" w:rsidRPr="00D20659" w14:paraId="2ED7AACC" w14:textId="77777777" w:rsidTr="000A143C">
        <w:tc>
          <w:tcPr>
            <w:tcW w:w="1305" w:type="pct"/>
          </w:tcPr>
          <w:p w14:paraId="75F53C50" w14:textId="47D24F75" w:rsidR="003113E2" w:rsidRPr="005D4F71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5C17B40F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4638BFA" w14:textId="013037F0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49FDB835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2590A08C" w14:textId="42672062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651</w:t>
            </w:r>
          </w:p>
        </w:tc>
        <w:tc>
          <w:tcPr>
            <w:tcW w:w="85" w:type="pct"/>
          </w:tcPr>
          <w:p w14:paraId="386BE5CA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1E5B4270" w14:textId="30EB6BBD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113,695</w:t>
            </w:r>
          </w:p>
        </w:tc>
        <w:tc>
          <w:tcPr>
            <w:tcW w:w="84" w:type="pct"/>
          </w:tcPr>
          <w:p w14:paraId="2E10842D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4AAB82BF" w14:textId="2008CF78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2,831</w:t>
            </w:r>
          </w:p>
        </w:tc>
        <w:tc>
          <w:tcPr>
            <w:tcW w:w="85" w:type="pct"/>
          </w:tcPr>
          <w:p w14:paraId="30C3AF68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E2CF056" w14:textId="1EEEFB8E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84" w:type="pct"/>
          </w:tcPr>
          <w:p w14:paraId="7D0CFEFC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769F1164" w14:textId="00C0AC4C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1,037</w:t>
            </w:r>
          </w:p>
        </w:tc>
        <w:tc>
          <w:tcPr>
            <w:tcW w:w="84" w:type="pct"/>
          </w:tcPr>
          <w:p w14:paraId="4F6B0F4E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937056A" w14:textId="30AB8299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640</w:t>
            </w:r>
          </w:p>
        </w:tc>
      </w:tr>
      <w:tr w:rsidR="003113E2" w:rsidRPr="00D20659" w14:paraId="59ED3244" w14:textId="77777777" w:rsidTr="000A143C">
        <w:tc>
          <w:tcPr>
            <w:tcW w:w="1305" w:type="pct"/>
          </w:tcPr>
          <w:p w14:paraId="22C00E2E" w14:textId="79D405B4" w:rsidR="003113E2" w:rsidRPr="005D4F71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3CECCBC9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352A606" w14:textId="17D0FA5C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B8235F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1E2A1" w14:textId="676EB619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539</w:t>
            </w:r>
          </w:p>
        </w:tc>
        <w:tc>
          <w:tcPr>
            <w:tcW w:w="85" w:type="pct"/>
          </w:tcPr>
          <w:p w14:paraId="2FD022B7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D0935B" w14:textId="27D51693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5,7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84" w:type="pct"/>
          </w:tcPr>
          <w:p w14:paraId="02B1F1D7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F97682B" w14:textId="227E042F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E843A1F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61B6BBCF" w14:textId="7D7D6DD1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7,735</w:t>
            </w:r>
          </w:p>
        </w:tc>
        <w:tc>
          <w:tcPr>
            <w:tcW w:w="84" w:type="pct"/>
          </w:tcPr>
          <w:p w14:paraId="3A4FDA7A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47D51D7" w14:textId="01A46A3D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6B95E93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06E1374" w14:textId="74A4D960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5D4F7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013</w:t>
            </w:r>
          </w:p>
        </w:tc>
      </w:tr>
      <w:tr w:rsidR="003113E2" w:rsidRPr="00D20659" w14:paraId="1A8C8AA8" w14:textId="77777777" w:rsidTr="000A143C">
        <w:tc>
          <w:tcPr>
            <w:tcW w:w="1305" w:type="pct"/>
          </w:tcPr>
          <w:p w14:paraId="7BAE2E78" w14:textId="77777777" w:rsidR="003113E2" w:rsidRPr="005D4F71" w:rsidRDefault="003113E2" w:rsidP="003113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439B4A4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4D3EBF2" w14:textId="3120C98A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86,190</w:t>
            </w:r>
          </w:p>
        </w:tc>
        <w:tc>
          <w:tcPr>
            <w:tcW w:w="84" w:type="pct"/>
          </w:tcPr>
          <w:p w14:paraId="210F59C4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4F3662E" w14:textId="2B3464AB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108,190</w:t>
            </w:r>
          </w:p>
        </w:tc>
        <w:tc>
          <w:tcPr>
            <w:tcW w:w="85" w:type="pct"/>
          </w:tcPr>
          <w:p w14:paraId="68A3D278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FCE24AD" w14:textId="6418280A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119,434</w:t>
            </w:r>
          </w:p>
        </w:tc>
        <w:tc>
          <w:tcPr>
            <w:tcW w:w="84" w:type="pct"/>
          </w:tcPr>
          <w:p w14:paraId="5261EDF1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1F22260" w14:textId="54F9716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2,831</w:t>
            </w:r>
          </w:p>
        </w:tc>
        <w:tc>
          <w:tcPr>
            <w:tcW w:w="85" w:type="pct"/>
          </w:tcPr>
          <w:p w14:paraId="111D7EF7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39C8526" w14:textId="5A1D49BF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7,971</w:t>
            </w:r>
          </w:p>
        </w:tc>
        <w:tc>
          <w:tcPr>
            <w:tcW w:w="84" w:type="pct"/>
          </w:tcPr>
          <w:p w14:paraId="16ACDE38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00D5D4E7" w14:textId="790E080C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1,037</w:t>
            </w:r>
          </w:p>
        </w:tc>
        <w:tc>
          <w:tcPr>
            <w:tcW w:w="84" w:type="pct"/>
          </w:tcPr>
          <w:p w14:paraId="26554B21" w14:textId="77777777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1300715" w14:textId="7FE23F10" w:rsidR="003113E2" w:rsidRPr="005D4F71" w:rsidRDefault="003113E2" w:rsidP="003113E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F7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325,653</w:t>
            </w:r>
          </w:p>
        </w:tc>
      </w:tr>
      <w:tr w:rsidR="009C46E1" w:rsidRPr="00D20659" w14:paraId="6115997B" w14:textId="77777777" w:rsidTr="000A143C">
        <w:tc>
          <w:tcPr>
            <w:tcW w:w="1305" w:type="pct"/>
          </w:tcPr>
          <w:p w14:paraId="356FA4CB" w14:textId="77777777" w:rsidR="00CD7B96" w:rsidRPr="005D4F71" w:rsidRDefault="00CD7B96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1711CC67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DB37ED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4FD54E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AE87D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239E3B3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8528D5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62050CB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6C56E3E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0F232F58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3DC0F52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3C449A2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EDA8A15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0F01F2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6E7AE46" w14:textId="77777777" w:rsidR="00CD7B96" w:rsidRPr="005D4F71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</w:tr>
      <w:tr w:rsidR="009C46E1" w:rsidRPr="00D20659" w14:paraId="05150FE6" w14:textId="77777777" w:rsidTr="000A143C">
        <w:tc>
          <w:tcPr>
            <w:tcW w:w="1305" w:type="pct"/>
          </w:tcPr>
          <w:p w14:paraId="4B56F771" w14:textId="59BEDCF6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113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08" w:type="pct"/>
          </w:tcPr>
          <w:p w14:paraId="625F77A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037F089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B7902B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2C69DE0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47696B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47FE55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98DD06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1081208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C92FA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753639B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C50FAB8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09AF4B93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4F2FB0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18941C79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C46E1" w:rsidRPr="00D20659" w14:paraId="4312E417" w14:textId="77777777" w:rsidTr="000A143C">
        <w:tc>
          <w:tcPr>
            <w:tcW w:w="1305" w:type="pct"/>
          </w:tcPr>
          <w:p w14:paraId="140F980A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354874E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7BA71E7" w14:textId="0219B615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202,061</w:t>
            </w:r>
          </w:p>
        </w:tc>
        <w:tc>
          <w:tcPr>
            <w:tcW w:w="84" w:type="pct"/>
          </w:tcPr>
          <w:p w14:paraId="06B0818A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C663DB6" w14:textId="66E73A44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251,901</w:t>
            </w:r>
          </w:p>
        </w:tc>
        <w:tc>
          <w:tcPr>
            <w:tcW w:w="85" w:type="pct"/>
          </w:tcPr>
          <w:p w14:paraId="395A39E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556BEAAB" w14:textId="45F454B5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149,304</w:t>
            </w:r>
          </w:p>
        </w:tc>
        <w:tc>
          <w:tcPr>
            <w:tcW w:w="84" w:type="pct"/>
          </w:tcPr>
          <w:p w14:paraId="28169237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04F417A2" w14:textId="3D20A4D2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5,706</w:t>
            </w:r>
          </w:p>
        </w:tc>
        <w:tc>
          <w:tcPr>
            <w:tcW w:w="85" w:type="pct"/>
          </w:tcPr>
          <w:p w14:paraId="233B588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36C0E3A1" w14:textId="5E5D5D01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84" w:type="pct"/>
          </w:tcPr>
          <w:p w14:paraId="20E9592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CFEF6" w14:textId="203BDBE2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  <w:tc>
          <w:tcPr>
            <w:tcW w:w="84" w:type="pct"/>
          </w:tcPr>
          <w:p w14:paraId="149DF125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0A38E0C0" w14:textId="3DF73035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610,735</w:t>
            </w:r>
          </w:p>
        </w:tc>
      </w:tr>
      <w:tr w:rsidR="009C46E1" w:rsidRPr="00D20659" w14:paraId="5F828EF2" w14:textId="77777777" w:rsidTr="000A143C">
        <w:tc>
          <w:tcPr>
            <w:tcW w:w="1305" w:type="pct"/>
          </w:tcPr>
          <w:p w14:paraId="46C524FD" w14:textId="034D3C6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1428E790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0483723" w14:textId="2F6AEAAB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D77F98D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EAD8D23" w14:textId="7E325881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25,543</w:t>
            </w:r>
          </w:p>
        </w:tc>
        <w:tc>
          <w:tcPr>
            <w:tcW w:w="85" w:type="pct"/>
          </w:tcPr>
          <w:p w14:paraId="530C43C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909E0E" w14:textId="65E29998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7,247</w:t>
            </w:r>
          </w:p>
        </w:tc>
        <w:tc>
          <w:tcPr>
            <w:tcW w:w="84" w:type="pct"/>
          </w:tcPr>
          <w:p w14:paraId="7F0C4F7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521E11" w14:textId="285FDB57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75839B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EABA6AE" w14:textId="6BBED027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4,961</w:t>
            </w:r>
          </w:p>
        </w:tc>
        <w:tc>
          <w:tcPr>
            <w:tcW w:w="84" w:type="pct"/>
          </w:tcPr>
          <w:p w14:paraId="5A2642B1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8D96635" w14:textId="336F33FC" w:rsidR="009F73C2" w:rsidRPr="005D4F71" w:rsidRDefault="002E1A23" w:rsidP="00D94D8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732B3E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F2D7F8A" w14:textId="337BBE9E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37,751</w:t>
            </w:r>
          </w:p>
        </w:tc>
      </w:tr>
      <w:tr w:rsidR="009C46E1" w:rsidRPr="00DD1EF4" w14:paraId="484051B9" w14:textId="77777777" w:rsidTr="000A143C">
        <w:tc>
          <w:tcPr>
            <w:tcW w:w="1305" w:type="pct"/>
          </w:tcPr>
          <w:p w14:paraId="2EB2D480" w14:textId="77777777" w:rsidR="009F73C2" w:rsidRPr="005D4F71" w:rsidRDefault="009F73C2" w:rsidP="004A06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D8EEC46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F0AEEA2" w14:textId="4A3C32DE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202,061</w:t>
            </w:r>
          </w:p>
        </w:tc>
        <w:tc>
          <w:tcPr>
            <w:tcW w:w="84" w:type="pct"/>
          </w:tcPr>
          <w:p w14:paraId="31716EF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7BB5A83" w14:textId="1AFE6659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277,444</w:t>
            </w:r>
          </w:p>
        </w:tc>
        <w:tc>
          <w:tcPr>
            <w:tcW w:w="85" w:type="pct"/>
          </w:tcPr>
          <w:p w14:paraId="198C50CC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37046998" w14:textId="6BB8D19B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156,551</w:t>
            </w:r>
          </w:p>
        </w:tc>
        <w:tc>
          <w:tcPr>
            <w:tcW w:w="84" w:type="pct"/>
          </w:tcPr>
          <w:p w14:paraId="3F53AAA2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7C5EE75" w14:textId="39B85837" w:rsidR="009F73C2" w:rsidRPr="005D4F71" w:rsidRDefault="00B714CE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5,706</w:t>
            </w:r>
          </w:p>
        </w:tc>
        <w:tc>
          <w:tcPr>
            <w:tcW w:w="85" w:type="pct"/>
          </w:tcPr>
          <w:p w14:paraId="4F59BDAB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40CE27AE" w14:textId="193F202C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5,926</w:t>
            </w:r>
          </w:p>
        </w:tc>
        <w:tc>
          <w:tcPr>
            <w:tcW w:w="84" w:type="pct"/>
          </w:tcPr>
          <w:p w14:paraId="3FD520E4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E5BAD22" w14:textId="48FDA302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798</w:t>
            </w:r>
          </w:p>
        </w:tc>
        <w:tc>
          <w:tcPr>
            <w:tcW w:w="84" w:type="pct"/>
          </w:tcPr>
          <w:p w14:paraId="4E0DD72E" w14:textId="77777777" w:rsidR="009F73C2" w:rsidRPr="005D4F71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404D3DC" w14:textId="0E2EBD96" w:rsidR="009F73C2" w:rsidRPr="005D4F71" w:rsidRDefault="002E1A23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648,486</w:t>
            </w:r>
          </w:p>
        </w:tc>
      </w:tr>
    </w:tbl>
    <w:p w14:paraId="668C05E3" w14:textId="7143A0D6" w:rsidR="00A15F1B" w:rsidRDefault="00A15F1B" w:rsidP="00BD1BF8">
      <w:pPr>
        <w:rPr>
          <w:lang w:eastAsia="x-none"/>
        </w:rPr>
        <w:sectPr w:rsidR="00A15F1B" w:rsidSect="00EB002E"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1330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691"/>
        <w:gridCol w:w="1083"/>
        <w:gridCol w:w="1453"/>
        <w:gridCol w:w="242"/>
        <w:gridCol w:w="1272"/>
        <w:gridCol w:w="242"/>
        <w:gridCol w:w="1235"/>
        <w:gridCol w:w="245"/>
        <w:gridCol w:w="1112"/>
        <w:gridCol w:w="242"/>
        <w:gridCol w:w="1168"/>
        <w:gridCol w:w="250"/>
        <w:gridCol w:w="1070"/>
      </w:tblGrid>
      <w:tr w:rsidR="00C642FC" w:rsidRPr="00604687" w14:paraId="5926CB46" w14:textId="77777777" w:rsidTr="00651596">
        <w:tc>
          <w:tcPr>
            <w:tcW w:w="1387" w:type="pct"/>
          </w:tcPr>
          <w:p w14:paraId="24CAD3F2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431B5C5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06" w:type="pct"/>
            <w:gridSpan w:val="11"/>
            <w:vAlign w:val="bottom"/>
          </w:tcPr>
          <w:p w14:paraId="52170BA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2A47" w:rsidRPr="00604687" w14:paraId="084B231F" w14:textId="77777777" w:rsidTr="00651596">
        <w:tc>
          <w:tcPr>
            <w:tcW w:w="1387" w:type="pct"/>
          </w:tcPr>
          <w:p w14:paraId="405132D1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14:paraId="06175578" w14:textId="0026FC35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" w:type="pct"/>
            <w:vAlign w:val="bottom"/>
          </w:tcPr>
          <w:p w14:paraId="48369264" w14:textId="44C58394" w:rsidR="00C642FC" w:rsidRPr="00F85122" w:rsidRDefault="00D92A47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775F10"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C642FC"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709AF033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02FDC79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5CDFD23C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1913FD6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  <w:vAlign w:val="bottom"/>
          </w:tcPr>
          <w:p w14:paraId="0C4ABEC6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A857717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5D3679EE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  <w:vAlign w:val="bottom"/>
          </w:tcPr>
          <w:p w14:paraId="0DF091B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6113667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  <w:vAlign w:val="bottom"/>
          </w:tcPr>
          <w:p w14:paraId="404F7BB0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4448E435" w14:textId="77777777" w:rsidR="00C642FC" w:rsidRPr="00F85122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3B6793D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  <w:vAlign w:val="bottom"/>
          </w:tcPr>
          <w:p w14:paraId="0FA00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42FC" w:rsidRPr="00604687" w14:paraId="53847A6B" w14:textId="77777777" w:rsidTr="00651596">
        <w:tc>
          <w:tcPr>
            <w:tcW w:w="1387" w:type="pct"/>
          </w:tcPr>
          <w:p w14:paraId="458F18A7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DB1A7F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06" w:type="pct"/>
            <w:gridSpan w:val="11"/>
            <w:vAlign w:val="bottom"/>
          </w:tcPr>
          <w:p w14:paraId="4384AA4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A47" w:rsidRPr="00D46953" w14:paraId="76012C17" w14:textId="77777777" w:rsidTr="00651596">
        <w:tc>
          <w:tcPr>
            <w:tcW w:w="1387" w:type="pct"/>
          </w:tcPr>
          <w:p w14:paraId="1C594FE9" w14:textId="77777777" w:rsidR="00C642FC" w:rsidRPr="00F85122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14:paraId="295B6CD8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336B74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3C512CC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112EF43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515C4889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5C5786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4BFDD6D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F9E537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</w:tcPr>
          <w:p w14:paraId="27F6121E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2621E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</w:tcPr>
          <w:p w14:paraId="7CB981B1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3B15B1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5CE" w:rsidRPr="00D46953" w14:paraId="5CAED029" w14:textId="77777777" w:rsidTr="00651596">
        <w:tc>
          <w:tcPr>
            <w:tcW w:w="1387" w:type="pct"/>
          </w:tcPr>
          <w:p w14:paraId="2605765A" w14:textId="7BA7FB3C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14:paraId="3A9A283F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4706D2A7" w14:textId="54A8283C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74,827</w:t>
            </w:r>
          </w:p>
        </w:tc>
        <w:tc>
          <w:tcPr>
            <w:tcW w:w="91" w:type="pct"/>
          </w:tcPr>
          <w:p w14:paraId="6BCC1B5E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1042E907" w14:textId="25BE9FB1" w:rsidR="002D55CE" w:rsidRPr="002D55CE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198,181</w:t>
            </w:r>
          </w:p>
        </w:tc>
        <w:tc>
          <w:tcPr>
            <w:tcW w:w="91" w:type="pct"/>
          </w:tcPr>
          <w:p w14:paraId="71F25907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794E572D" w14:textId="4ADCC53B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18,137</w:t>
            </w:r>
          </w:p>
        </w:tc>
        <w:tc>
          <w:tcPr>
            <w:tcW w:w="92" w:type="pct"/>
          </w:tcPr>
          <w:p w14:paraId="4D736071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5E47BC12" w14:textId="6A70A450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12,256</w:t>
            </w:r>
          </w:p>
        </w:tc>
        <w:tc>
          <w:tcPr>
            <w:tcW w:w="91" w:type="pct"/>
          </w:tcPr>
          <w:p w14:paraId="0106E366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004E5FE7" w14:textId="4051CE78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59C1DBF6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D2056CC" w14:textId="219E4338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303,987</w:t>
            </w:r>
          </w:p>
        </w:tc>
      </w:tr>
      <w:tr w:rsidR="002D55CE" w:rsidRPr="00D46953" w14:paraId="6C8356D5" w14:textId="77777777" w:rsidTr="00651596">
        <w:tc>
          <w:tcPr>
            <w:tcW w:w="1387" w:type="pct"/>
          </w:tcPr>
          <w:p w14:paraId="39749F12" w14:textId="0F6495E1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4A0737C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F396A7" w14:textId="1C94FA0B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48E7317A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6861E09F" w14:textId="086B20B6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1,823</w:t>
            </w:r>
          </w:p>
        </w:tc>
        <w:tc>
          <w:tcPr>
            <w:tcW w:w="91" w:type="pct"/>
          </w:tcPr>
          <w:p w14:paraId="0DF322A9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43855A47" w14:textId="7D5D8B3A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</w:p>
        </w:tc>
        <w:tc>
          <w:tcPr>
            <w:tcW w:w="92" w:type="pct"/>
          </w:tcPr>
          <w:p w14:paraId="6DE52810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0B3ED897" w14:textId="5E74F1FC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0507C631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164AF529" w14:textId="4FC43B8A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94" w:type="pct"/>
          </w:tcPr>
          <w:p w14:paraId="54ABD194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5E93F0A2" w14:textId="77A68DA2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2,628</w:t>
            </w:r>
          </w:p>
        </w:tc>
      </w:tr>
      <w:tr w:rsidR="002D55CE" w:rsidRPr="00D46953" w14:paraId="37C11AA8" w14:textId="77777777" w:rsidTr="00651596">
        <w:tc>
          <w:tcPr>
            <w:tcW w:w="1387" w:type="pct"/>
          </w:tcPr>
          <w:p w14:paraId="05A71D5F" w14:textId="40F66235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771E7FE1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681CC7AF" w14:textId="18DC6376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91" w:type="pct"/>
          </w:tcPr>
          <w:p w14:paraId="3325629C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C44D2F0" w14:textId="11B8D526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75D19FA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09BA6F07" w14:textId="7718DED5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504225E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14B4D7E7" w14:textId="24F3DC30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8CB693E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2E9175CC" w14:textId="1B5856CE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(228)</w:t>
            </w:r>
          </w:p>
        </w:tc>
        <w:tc>
          <w:tcPr>
            <w:tcW w:w="94" w:type="pct"/>
          </w:tcPr>
          <w:p w14:paraId="1D60D9C5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278F190F" w14:textId="4CE52E0D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D55CE" w:rsidRPr="00D46953" w14:paraId="005C6A15" w14:textId="77777777" w:rsidTr="00651596">
        <w:tc>
          <w:tcPr>
            <w:tcW w:w="1387" w:type="pct"/>
          </w:tcPr>
          <w:p w14:paraId="06288071" w14:textId="74568F35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5AD4279F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1800DDEC" w14:textId="07723753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44E746F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00D5AE07" w14:textId="618D45FF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(1,348)</w:t>
            </w:r>
          </w:p>
        </w:tc>
        <w:tc>
          <w:tcPr>
            <w:tcW w:w="91" w:type="pct"/>
          </w:tcPr>
          <w:p w14:paraId="20820502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3706D5A0" w14:textId="72AE170C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92" w:type="pct"/>
          </w:tcPr>
          <w:p w14:paraId="1C3E2D70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1861D671" w14:textId="59539511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91" w:type="pct"/>
          </w:tcPr>
          <w:p w14:paraId="7C6C5BBA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6407F4FD" w14:textId="3B2E18D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204E8905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7FEB48FF" w14:textId="13694A4B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(3,710)</w:t>
            </w:r>
          </w:p>
        </w:tc>
      </w:tr>
      <w:tr w:rsidR="002D55CE" w:rsidRPr="00D46953" w14:paraId="0C0A6564" w14:textId="77777777" w:rsidTr="00651596">
        <w:tc>
          <w:tcPr>
            <w:tcW w:w="1387" w:type="pct"/>
          </w:tcPr>
          <w:p w14:paraId="745E5C73" w14:textId="195E18D8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630DAA27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E45847E" w14:textId="3262B6E0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75,055</w:t>
            </w:r>
          </w:p>
        </w:tc>
        <w:tc>
          <w:tcPr>
            <w:tcW w:w="91" w:type="pct"/>
          </w:tcPr>
          <w:p w14:paraId="6BF8A5F2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031C64" w14:textId="19149042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198,656</w:t>
            </w:r>
          </w:p>
        </w:tc>
        <w:tc>
          <w:tcPr>
            <w:tcW w:w="91" w:type="pct"/>
          </w:tcPr>
          <w:p w14:paraId="3B64FC53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2C30C762" w14:textId="1E208892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16,891</w:t>
            </w:r>
          </w:p>
        </w:tc>
        <w:tc>
          <w:tcPr>
            <w:tcW w:w="92" w:type="pct"/>
          </w:tcPr>
          <w:p w14:paraId="665DBC29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5086EA0" w14:textId="3F8C43BE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11,717</w:t>
            </w:r>
          </w:p>
        </w:tc>
        <w:tc>
          <w:tcPr>
            <w:tcW w:w="91" w:type="pct"/>
          </w:tcPr>
          <w:p w14:paraId="1F88C20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C88281C" w14:textId="0A0E5F4F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6E77A265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7E9DEFED" w14:textId="777E3BB0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302,905</w:t>
            </w:r>
          </w:p>
        </w:tc>
      </w:tr>
      <w:tr w:rsidR="00D92A47" w:rsidRPr="00D46953" w14:paraId="5C9CA4B7" w14:textId="77777777" w:rsidTr="00651596">
        <w:tc>
          <w:tcPr>
            <w:tcW w:w="1387" w:type="pct"/>
          </w:tcPr>
          <w:p w14:paraId="05E05E69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0B9294A6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115D681E" w14:textId="46868972" w:rsidR="00C642FC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</w:p>
        </w:tc>
        <w:tc>
          <w:tcPr>
            <w:tcW w:w="91" w:type="pct"/>
          </w:tcPr>
          <w:p w14:paraId="47700923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01B4D12" w14:textId="272F34A5" w:rsidR="00C642FC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4,351</w:t>
            </w:r>
          </w:p>
        </w:tc>
        <w:tc>
          <w:tcPr>
            <w:tcW w:w="91" w:type="pct"/>
          </w:tcPr>
          <w:p w14:paraId="22687EB6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1DD1D76C" w14:textId="64C5AD10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1,605</w:t>
            </w:r>
          </w:p>
        </w:tc>
        <w:tc>
          <w:tcPr>
            <w:tcW w:w="92" w:type="pct"/>
          </w:tcPr>
          <w:p w14:paraId="164212C5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FD6BC72" w14:textId="7215DDCB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1,249</w:t>
            </w:r>
          </w:p>
        </w:tc>
        <w:tc>
          <w:tcPr>
            <w:tcW w:w="91" w:type="pct"/>
          </w:tcPr>
          <w:p w14:paraId="6C085A0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17736949" w14:textId="6A8D9759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94" w:type="pct"/>
          </w:tcPr>
          <w:p w14:paraId="419AD0CA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6B48A2DB" w14:textId="25745542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7,832</w:t>
            </w:r>
          </w:p>
        </w:tc>
      </w:tr>
      <w:tr w:rsidR="00D92A47" w:rsidRPr="00D46953" w14:paraId="12C40852" w14:textId="77777777" w:rsidTr="00651596">
        <w:tc>
          <w:tcPr>
            <w:tcW w:w="1387" w:type="pct"/>
          </w:tcPr>
          <w:p w14:paraId="0067F5BF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14:paraId="2F4B5E2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</w:tcPr>
          <w:p w14:paraId="7966E53D" w14:textId="3253B3BB" w:rsidR="00C642FC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B7547C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5D505A03" w14:textId="73147C7A" w:rsidR="00C642FC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91" w:type="pct"/>
          </w:tcPr>
          <w:p w14:paraId="6E9A1D7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296A8D5F" w14:textId="0E8D2DDC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77BE2F47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5628B8B8" w14:textId="4BEA987A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343437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7680C150" w14:textId="6AB8BA68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(69)</w:t>
            </w:r>
          </w:p>
        </w:tc>
        <w:tc>
          <w:tcPr>
            <w:tcW w:w="94" w:type="pct"/>
          </w:tcPr>
          <w:p w14:paraId="44850F2D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3FA40797" w14:textId="7AF7832A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92A47" w:rsidRPr="00D46953" w14:paraId="63BBBEC5" w14:textId="77777777" w:rsidTr="00651596">
        <w:tc>
          <w:tcPr>
            <w:tcW w:w="1387" w:type="pct"/>
          </w:tcPr>
          <w:p w14:paraId="057FEAD0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175FE9C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</w:tcPr>
          <w:p w14:paraId="55995F2C" w14:textId="5022D431" w:rsidR="00C642FC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7E504EE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27FB1885" w14:textId="4087A48F" w:rsidR="00C642FC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(73)</w:t>
            </w:r>
          </w:p>
        </w:tc>
        <w:tc>
          <w:tcPr>
            <w:tcW w:w="91" w:type="pct"/>
          </w:tcPr>
          <w:p w14:paraId="66E87C1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4" w:type="pct"/>
          </w:tcPr>
          <w:p w14:paraId="7FEE172F" w14:textId="263F358C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(1,613)</w:t>
            </w:r>
          </w:p>
        </w:tc>
        <w:tc>
          <w:tcPr>
            <w:tcW w:w="92" w:type="pct"/>
          </w:tcPr>
          <w:p w14:paraId="6BFC5E2F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4BB61182" w14:textId="6ADC41F6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(1,617)</w:t>
            </w:r>
          </w:p>
        </w:tc>
        <w:tc>
          <w:tcPr>
            <w:tcW w:w="91" w:type="pct"/>
          </w:tcPr>
          <w:p w14:paraId="22CA7960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" w:type="pct"/>
          </w:tcPr>
          <w:p w14:paraId="4C9F26D9" w14:textId="4BD41E9E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0A23DE8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2" w:type="pct"/>
          </w:tcPr>
          <w:p w14:paraId="3B2DB669" w14:textId="5290B5D5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(3,303)</w:t>
            </w:r>
          </w:p>
        </w:tc>
      </w:tr>
      <w:tr w:rsidR="00D92A47" w:rsidRPr="00604687" w14:paraId="2F7EAC74" w14:textId="77777777" w:rsidTr="00651596">
        <w:tc>
          <w:tcPr>
            <w:tcW w:w="1387" w:type="pct"/>
          </w:tcPr>
          <w:p w14:paraId="34928999" w14:textId="7541DF7F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D55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74B579FC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7115BCB8" w14:textId="4B832B39" w:rsidR="00C642FC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75,613</w:t>
            </w:r>
          </w:p>
        </w:tc>
        <w:tc>
          <w:tcPr>
            <w:tcW w:w="91" w:type="pct"/>
          </w:tcPr>
          <w:p w14:paraId="69F5C89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51C47E8" w14:textId="17EF3B16" w:rsidR="00C642FC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203,003</w:t>
            </w:r>
          </w:p>
        </w:tc>
        <w:tc>
          <w:tcPr>
            <w:tcW w:w="91" w:type="pct"/>
          </w:tcPr>
          <w:p w14:paraId="78FF51F7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75F863E4" w14:textId="6DA345D2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16,883</w:t>
            </w:r>
          </w:p>
        </w:tc>
        <w:tc>
          <w:tcPr>
            <w:tcW w:w="92" w:type="pct"/>
          </w:tcPr>
          <w:p w14:paraId="551D2913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5ABD927F" w14:textId="72E6F502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11,349</w:t>
            </w:r>
          </w:p>
        </w:tc>
        <w:tc>
          <w:tcPr>
            <w:tcW w:w="91" w:type="pct"/>
          </w:tcPr>
          <w:p w14:paraId="35A9EEC0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533902B5" w14:textId="38FFBA2D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4" w:type="pct"/>
          </w:tcPr>
          <w:p w14:paraId="4D29B41E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53EFBEFC" w14:textId="235D9C4D" w:rsidR="00C642FC" w:rsidRPr="00F85122" w:rsidRDefault="00A04451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307,434</w:t>
            </w:r>
          </w:p>
        </w:tc>
      </w:tr>
      <w:tr w:rsidR="00D92A47" w:rsidRPr="00604687" w14:paraId="5B6D4D7F" w14:textId="77777777" w:rsidTr="00651596">
        <w:tc>
          <w:tcPr>
            <w:tcW w:w="1387" w:type="pct"/>
          </w:tcPr>
          <w:p w14:paraId="29AAAEFD" w14:textId="77777777" w:rsidR="00C642FC" w:rsidRPr="00F85122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407F961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0F6AD12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625A532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E358B56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72F3F9B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AA7DD39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74DEAB38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D5B898B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BB85942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4A4528EB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5A3FA772" w14:textId="77777777" w:rsidR="00C642FC" w:rsidRPr="00F85122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707A5B7" w14:textId="77777777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1596" w:rsidRPr="00F6264D" w14:paraId="79891271" w14:textId="77777777" w:rsidTr="00651596">
        <w:tc>
          <w:tcPr>
            <w:tcW w:w="1387" w:type="pct"/>
          </w:tcPr>
          <w:p w14:paraId="02D5D1DA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FE03830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37D878C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69E7E5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0962198A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137A8A9E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5F248DD0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18614A2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676712C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7848879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11861B7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60D7C6C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50F2468B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596" w:rsidRPr="00F6264D" w14:paraId="53B05404" w14:textId="77777777" w:rsidTr="00651596">
        <w:tc>
          <w:tcPr>
            <w:tcW w:w="1387" w:type="pct"/>
          </w:tcPr>
          <w:p w14:paraId="1A9571FD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242B0FA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038C5E4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B08D222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5C72391E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5061AC7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763E06D4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4498D83E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36ACABA6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1941D314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0D4B5C9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1F2BDAC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707500E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596" w:rsidRPr="00F6264D" w14:paraId="4B75EF07" w14:textId="77777777" w:rsidTr="00651596">
        <w:tc>
          <w:tcPr>
            <w:tcW w:w="1387" w:type="pct"/>
          </w:tcPr>
          <w:p w14:paraId="2E93FCFD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E5D4016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5A70857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29BC778D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3E432FD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28F403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3C9F7A8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4D2BC91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23CE0E23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3301109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4AE602FD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750D7C1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215EC34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51596" w:rsidRPr="00F6264D" w14:paraId="07B1BA6E" w14:textId="77777777" w:rsidTr="00651596">
        <w:tc>
          <w:tcPr>
            <w:tcW w:w="1387" w:type="pct"/>
          </w:tcPr>
          <w:p w14:paraId="065FCBE5" w14:textId="77777777" w:rsidR="00651596" w:rsidRPr="00F85122" w:rsidRDefault="00651596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41DB65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22E89FD1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147CC9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4A80E1D9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4D651A9F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3ABB28F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391F7874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075CC320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CB652F5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49993A8C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1667F9E2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2DEA1198" w14:textId="77777777" w:rsidR="00651596" w:rsidRPr="00F85122" w:rsidRDefault="00651596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62357" w:rsidRPr="00F6264D" w14:paraId="6D49A883" w14:textId="77777777" w:rsidTr="00262357">
        <w:tc>
          <w:tcPr>
            <w:tcW w:w="1387" w:type="pct"/>
          </w:tcPr>
          <w:p w14:paraId="3ADE47F5" w14:textId="77777777" w:rsidR="00262357" w:rsidRPr="00F85122" w:rsidRDefault="00262357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C7B5F36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6" w:type="pct"/>
            <w:gridSpan w:val="11"/>
          </w:tcPr>
          <w:p w14:paraId="5260F952" w14:textId="4E09A0E0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2357" w:rsidRPr="00F6264D" w14:paraId="64307C5F" w14:textId="77777777" w:rsidTr="00262357">
        <w:tc>
          <w:tcPr>
            <w:tcW w:w="1387" w:type="pct"/>
          </w:tcPr>
          <w:p w14:paraId="3DD28EBE" w14:textId="77777777" w:rsidR="00262357" w:rsidRPr="00F85122" w:rsidRDefault="00262357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35D5D4CC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36A018B9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7A3A11D9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51BAF141" w14:textId="36E13EFC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46" w:type="pct"/>
          </w:tcPr>
          <w:p w14:paraId="4F0C7034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0BC6297A" w14:textId="2B3960A5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4C31DF26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6ABAC214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A8829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7925D2" w14:textId="19B46384" w:rsidR="00262357" w:rsidRPr="00F85122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304A86A1" w14:textId="69ACDE7A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</w:tcPr>
          <w:p w14:paraId="4FF34857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0712642" w14:textId="20F0C64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4FD577BC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742C6720" w14:textId="4B5F4542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</w:tcPr>
          <w:p w14:paraId="4A0FBBC5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F8368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9A4F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D21EC" w14:textId="35E0DD8F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698B38C4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63B6A179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1D0DB5D6" w14:textId="705D8921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3205852C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749D3C3E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CAC15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42004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2A5D4" w14:textId="74E2794B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2357" w:rsidRPr="00F6264D" w14:paraId="796E5E5F" w14:textId="77777777" w:rsidTr="00262357">
        <w:tc>
          <w:tcPr>
            <w:tcW w:w="1387" w:type="pct"/>
          </w:tcPr>
          <w:p w14:paraId="332037DB" w14:textId="77777777" w:rsidR="00262357" w:rsidRPr="00F85122" w:rsidRDefault="00262357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60BA33F" w14:textId="77777777" w:rsidR="00262357" w:rsidRPr="00F85122" w:rsidRDefault="00262357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06" w:type="pct"/>
            <w:gridSpan w:val="11"/>
          </w:tcPr>
          <w:p w14:paraId="4CAF3AC4" w14:textId="42861E71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A47" w:rsidRPr="00F6264D" w14:paraId="480B2E08" w14:textId="77777777" w:rsidTr="00651596">
        <w:tc>
          <w:tcPr>
            <w:tcW w:w="1387" w:type="pct"/>
          </w:tcPr>
          <w:p w14:paraId="1F331242" w14:textId="2B8FD9F7" w:rsidR="003D0979" w:rsidRPr="00F85122" w:rsidRDefault="003D0979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07" w:type="pct"/>
          </w:tcPr>
          <w:p w14:paraId="055029A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</w:tcPr>
          <w:p w14:paraId="6F5982B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57F88B08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</w:tcPr>
          <w:p w14:paraId="74FAA91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4F36BD5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020B6E22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" w:type="pct"/>
          </w:tcPr>
          <w:p w14:paraId="0B8CBD8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</w:tcPr>
          <w:p w14:paraId="3150DB1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</w:tcPr>
          <w:p w14:paraId="05F0C38E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</w:tcPr>
          <w:p w14:paraId="008AE583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" w:type="pct"/>
          </w:tcPr>
          <w:p w14:paraId="6B936FEC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</w:tcPr>
          <w:p w14:paraId="1239A21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D55CE" w:rsidRPr="003116A8" w14:paraId="055C94CD" w14:textId="77777777" w:rsidTr="00651596">
        <w:tc>
          <w:tcPr>
            <w:tcW w:w="1387" w:type="pct"/>
          </w:tcPr>
          <w:p w14:paraId="6FF1CA29" w14:textId="4AAF55B2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14:paraId="29E57E42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</w:tcPr>
          <w:p w14:paraId="64296B16" w14:textId="5136DCA8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2D55CE">
              <w:rPr>
                <w:rFonts w:ascii="Angsana New" w:hAnsi="Angsana New"/>
                <w:sz w:val="28"/>
                <w:szCs w:val="28"/>
                <w:lang w:val="en-US"/>
              </w:rPr>
              <w:t>43,050</w:t>
            </w:r>
          </w:p>
        </w:tc>
        <w:tc>
          <w:tcPr>
            <w:tcW w:w="91" w:type="pct"/>
          </w:tcPr>
          <w:p w14:paraId="23FE2547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67E8D90D" w14:textId="075DEFCC" w:rsidR="002D55CE" w:rsidRPr="002D55CE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2D55CE">
              <w:rPr>
                <w:rFonts w:ascii="Angsana New" w:hAnsi="Angsana New"/>
                <w:sz w:val="28"/>
                <w:szCs w:val="28"/>
                <w:lang w:val="en-US"/>
              </w:rPr>
              <w:t>133,716</w:t>
            </w:r>
          </w:p>
        </w:tc>
        <w:tc>
          <w:tcPr>
            <w:tcW w:w="91" w:type="pct"/>
          </w:tcPr>
          <w:p w14:paraId="6ADBB3C4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098C6390" w14:textId="5927A5D8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55CE">
              <w:rPr>
                <w:rFonts w:ascii="Angsana New" w:hAnsi="Angsana New"/>
                <w:sz w:val="28"/>
                <w:szCs w:val="28"/>
                <w:lang w:val="en-US"/>
              </w:rPr>
              <w:t>16,949</w:t>
            </w:r>
          </w:p>
        </w:tc>
        <w:tc>
          <w:tcPr>
            <w:tcW w:w="92" w:type="pct"/>
          </w:tcPr>
          <w:p w14:paraId="69D43A71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0DD2E48F" w14:textId="12FDD3E6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2D55CE">
              <w:rPr>
                <w:rFonts w:ascii="Angsana New" w:hAnsi="Angsana New"/>
                <w:sz w:val="28"/>
                <w:szCs w:val="28"/>
                <w:lang w:val="en-US"/>
              </w:rPr>
              <w:t>6,249</w:t>
            </w:r>
          </w:p>
        </w:tc>
        <w:tc>
          <w:tcPr>
            <w:tcW w:w="91" w:type="pct"/>
          </w:tcPr>
          <w:p w14:paraId="6E96FDD0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319419C9" w14:textId="35A47A1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55C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19AE0C5D" w14:textId="77777777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451D052E" w14:textId="6AE5B3B5" w:rsidR="002D55CE" w:rsidRPr="002D55CE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2D55CE">
              <w:rPr>
                <w:rFonts w:ascii="Angsana New" w:hAnsi="Angsana New"/>
                <w:sz w:val="28"/>
                <w:szCs w:val="28"/>
                <w:lang w:val="en-US"/>
              </w:rPr>
              <w:t>199,964</w:t>
            </w:r>
          </w:p>
        </w:tc>
      </w:tr>
      <w:tr w:rsidR="002D55CE" w:rsidRPr="00F6264D" w14:paraId="1F6D33FC" w14:textId="77777777" w:rsidTr="00651596">
        <w:tc>
          <w:tcPr>
            <w:tcW w:w="1387" w:type="pct"/>
          </w:tcPr>
          <w:p w14:paraId="4BC51CD7" w14:textId="2F22AD9E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63F04FED" w14:textId="36398F30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623D0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546" w:type="pct"/>
          </w:tcPr>
          <w:p w14:paraId="15371F8D" w14:textId="7CBD1AD0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4,114</w:t>
            </w:r>
          </w:p>
        </w:tc>
        <w:tc>
          <w:tcPr>
            <w:tcW w:w="91" w:type="pct"/>
          </w:tcPr>
          <w:p w14:paraId="7EC21FA3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7844B1FD" w14:textId="7A04283A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14,410</w:t>
            </w:r>
          </w:p>
        </w:tc>
        <w:tc>
          <w:tcPr>
            <w:tcW w:w="91" w:type="pct"/>
          </w:tcPr>
          <w:p w14:paraId="7E6D27D3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3C9DBFAA" w14:textId="608B89DD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591</w:t>
            </w:r>
          </w:p>
        </w:tc>
        <w:tc>
          <w:tcPr>
            <w:tcW w:w="92" w:type="pct"/>
          </w:tcPr>
          <w:p w14:paraId="0ACEB9E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37BE5790" w14:textId="5B6FAAEF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2,382</w:t>
            </w:r>
          </w:p>
        </w:tc>
        <w:tc>
          <w:tcPr>
            <w:tcW w:w="91" w:type="pct"/>
          </w:tcPr>
          <w:p w14:paraId="1C321332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48171D83" w14:textId="4A29BA4B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39D3F4D8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1364DC89" w14:textId="582C81AF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21,497</w:t>
            </w:r>
          </w:p>
        </w:tc>
      </w:tr>
      <w:tr w:rsidR="002D55CE" w:rsidRPr="00F6264D" w14:paraId="6DE039AD" w14:textId="77777777" w:rsidTr="00651596">
        <w:tc>
          <w:tcPr>
            <w:tcW w:w="1387" w:type="pct"/>
          </w:tcPr>
          <w:p w14:paraId="0B364598" w14:textId="4CFEC733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3C1889AC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146660D5" w14:textId="48A86F8E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369D7A9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274909A" w14:textId="3E7BACB1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(1,342)</w:t>
            </w:r>
          </w:p>
        </w:tc>
        <w:tc>
          <w:tcPr>
            <w:tcW w:w="91" w:type="pct"/>
          </w:tcPr>
          <w:p w14:paraId="5CDC420E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08DEF253" w14:textId="02B042F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(1,823)</w:t>
            </w:r>
          </w:p>
        </w:tc>
        <w:tc>
          <w:tcPr>
            <w:tcW w:w="92" w:type="pct"/>
          </w:tcPr>
          <w:p w14:paraId="6C030875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B685415" w14:textId="5AEA333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(539)</w:t>
            </w:r>
          </w:p>
        </w:tc>
        <w:tc>
          <w:tcPr>
            <w:tcW w:w="91" w:type="pct"/>
          </w:tcPr>
          <w:p w14:paraId="7C6E92E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90689A0" w14:textId="6E0A1EF2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ADA9392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E5C16B7" w14:textId="07FC228E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/>
              </w:rPr>
              <w:t>(3,704)</w:t>
            </w:r>
          </w:p>
        </w:tc>
      </w:tr>
      <w:tr w:rsidR="002D55CE" w:rsidRPr="00F6264D" w14:paraId="3FC7581A" w14:textId="77777777" w:rsidTr="00651596">
        <w:tc>
          <w:tcPr>
            <w:tcW w:w="1387" w:type="pct"/>
          </w:tcPr>
          <w:p w14:paraId="7AC67CDA" w14:textId="4E32E8C0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2BB0B227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4AF5EDB" w14:textId="48D142F6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47,164</w:t>
            </w:r>
          </w:p>
        </w:tc>
        <w:tc>
          <w:tcPr>
            <w:tcW w:w="91" w:type="pct"/>
          </w:tcPr>
          <w:p w14:paraId="46D6C57C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862FC4A" w14:textId="438EE45C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146,784</w:t>
            </w:r>
          </w:p>
        </w:tc>
        <w:tc>
          <w:tcPr>
            <w:tcW w:w="91" w:type="pct"/>
          </w:tcPr>
          <w:p w14:paraId="48757F58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EA3325A" w14:textId="0D41999A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15,717</w:t>
            </w:r>
          </w:p>
        </w:tc>
        <w:tc>
          <w:tcPr>
            <w:tcW w:w="92" w:type="pct"/>
          </w:tcPr>
          <w:p w14:paraId="35CF894D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5D32A4F" w14:textId="44E5A3DA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8,092</w:t>
            </w:r>
          </w:p>
        </w:tc>
        <w:tc>
          <w:tcPr>
            <w:tcW w:w="91" w:type="pct"/>
          </w:tcPr>
          <w:p w14:paraId="410B02A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E716E26" w14:textId="7DAB57E6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09B8B7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A41F7AC" w14:textId="1C052084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217,757</w:t>
            </w:r>
          </w:p>
        </w:tc>
      </w:tr>
      <w:tr w:rsidR="00D92A47" w:rsidRPr="00F6264D" w14:paraId="180DB4B7" w14:textId="77777777" w:rsidTr="00651596">
        <w:tc>
          <w:tcPr>
            <w:tcW w:w="1387" w:type="pct"/>
          </w:tcPr>
          <w:p w14:paraId="5D8BB662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53E0BEBE" w14:textId="2CFF6464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122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</w:t>
            </w:r>
            <w:r w:rsidR="00623D0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9</w:t>
            </w:r>
          </w:p>
        </w:tc>
        <w:tc>
          <w:tcPr>
            <w:tcW w:w="546" w:type="pct"/>
          </w:tcPr>
          <w:p w14:paraId="70026380" w14:textId="0911A238" w:rsidR="003D0979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3,741</w:t>
            </w:r>
          </w:p>
        </w:tc>
        <w:tc>
          <w:tcPr>
            <w:tcW w:w="91" w:type="pct"/>
          </w:tcPr>
          <w:p w14:paraId="26B01598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</w:tcPr>
          <w:p w14:paraId="4C3937DE" w14:textId="243D44C2" w:rsidR="003D0979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11,414</w:t>
            </w:r>
          </w:p>
        </w:tc>
        <w:tc>
          <w:tcPr>
            <w:tcW w:w="91" w:type="pct"/>
          </w:tcPr>
          <w:p w14:paraId="4A211CB6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</w:tcPr>
          <w:p w14:paraId="73573C85" w14:textId="6B889153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92" w:type="pct"/>
          </w:tcPr>
          <w:p w14:paraId="74B9A250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</w:tcPr>
          <w:p w14:paraId="1094DBC4" w14:textId="13E833A7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2,144</w:t>
            </w:r>
          </w:p>
        </w:tc>
        <w:tc>
          <w:tcPr>
            <w:tcW w:w="91" w:type="pct"/>
          </w:tcPr>
          <w:p w14:paraId="39BF95B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</w:tcPr>
          <w:p w14:paraId="05DE7694" w14:textId="56711F94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4277C5FC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</w:tcPr>
          <w:p w14:paraId="07F3338F" w14:textId="7233FAEA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17,885</w:t>
            </w:r>
          </w:p>
        </w:tc>
      </w:tr>
      <w:tr w:rsidR="00D92A47" w:rsidRPr="00F6264D" w14:paraId="2233FEC3" w14:textId="77777777" w:rsidTr="00651596">
        <w:tc>
          <w:tcPr>
            <w:tcW w:w="1387" w:type="pct"/>
          </w:tcPr>
          <w:p w14:paraId="7351E614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14:paraId="27F47AB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91566AB" w14:textId="15BA4B11" w:rsidR="003D0979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pct"/>
          </w:tcPr>
          <w:p w14:paraId="7510AF4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C21D625" w14:textId="055F5072" w:rsidR="003D0979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(47)</w:t>
            </w:r>
          </w:p>
        </w:tc>
        <w:tc>
          <w:tcPr>
            <w:tcW w:w="91" w:type="pct"/>
          </w:tcPr>
          <w:p w14:paraId="592113B2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4FD6DBA" w14:textId="288171C7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2" w:type="pct"/>
          </w:tcPr>
          <w:p w14:paraId="69675F2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DBA01D5" w14:textId="5EFFD9AD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(1,617)</w:t>
            </w:r>
          </w:p>
        </w:tc>
        <w:tc>
          <w:tcPr>
            <w:tcW w:w="91" w:type="pct"/>
          </w:tcPr>
          <w:p w14:paraId="23E517B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6CC2220" w14:textId="2D8D8EA1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0045DA2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2CECA4F" w14:textId="437D9A9C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(1,664)</w:t>
            </w:r>
          </w:p>
        </w:tc>
      </w:tr>
      <w:tr w:rsidR="00D92A47" w:rsidRPr="00604687" w14:paraId="411BE541" w14:textId="77777777" w:rsidTr="00651596">
        <w:tc>
          <w:tcPr>
            <w:tcW w:w="1387" w:type="pct"/>
          </w:tcPr>
          <w:p w14:paraId="3FC13A51" w14:textId="3BE848D6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2D55C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72E6F94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21F73B45" w14:textId="006DF690" w:rsidR="003D0979" w:rsidRPr="00F85122" w:rsidRDefault="00A04451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50,905</w:t>
            </w:r>
          </w:p>
        </w:tc>
        <w:tc>
          <w:tcPr>
            <w:tcW w:w="91" w:type="pct"/>
          </w:tcPr>
          <w:p w14:paraId="24A98B61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754BC64" w14:textId="5FB24B21" w:rsidR="003D0979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158,151</w:t>
            </w:r>
          </w:p>
        </w:tc>
        <w:tc>
          <w:tcPr>
            <w:tcW w:w="91" w:type="pct"/>
          </w:tcPr>
          <w:p w14:paraId="28CC0BF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36F4C393" w14:textId="359CA496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16,303</w:t>
            </w:r>
          </w:p>
        </w:tc>
        <w:tc>
          <w:tcPr>
            <w:tcW w:w="92" w:type="pct"/>
          </w:tcPr>
          <w:p w14:paraId="66FFAFF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7A0FC26B" w14:textId="4251C7F7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8,619</w:t>
            </w:r>
          </w:p>
        </w:tc>
        <w:tc>
          <w:tcPr>
            <w:tcW w:w="91" w:type="pct"/>
          </w:tcPr>
          <w:p w14:paraId="49A27B9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796BCE94" w14:textId="2AA57E1F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4" w:type="pct"/>
          </w:tcPr>
          <w:p w14:paraId="37E10099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4DE0B8BC" w14:textId="1654276C" w:rsidR="003D0979" w:rsidRPr="00F85122" w:rsidRDefault="00A04451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233,978</w:t>
            </w:r>
          </w:p>
        </w:tc>
      </w:tr>
      <w:tr w:rsidR="00D92A47" w:rsidRPr="00604687" w14:paraId="52F73705" w14:textId="77777777" w:rsidTr="00651596">
        <w:tc>
          <w:tcPr>
            <w:tcW w:w="1387" w:type="pct"/>
          </w:tcPr>
          <w:p w14:paraId="6636CA19" w14:textId="77777777" w:rsidR="003D0979" w:rsidRPr="00F85122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EF418F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556EAD8C" w14:textId="77777777" w:rsidR="003D0979" w:rsidRPr="00F85122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204AA54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8072385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4EA7857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2175EF9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65A3473A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3F074EE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7AC2A7C6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8AB448D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" w:type="pct"/>
          </w:tcPr>
          <w:p w14:paraId="7D71A52B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BDA5B8F" w14:textId="77777777" w:rsidR="003D0979" w:rsidRPr="00F85122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2357" w:rsidRPr="00604687" w14:paraId="7DB48D4D" w14:textId="77777777" w:rsidTr="00651596">
        <w:tc>
          <w:tcPr>
            <w:tcW w:w="1387" w:type="pct"/>
          </w:tcPr>
          <w:p w14:paraId="44834861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7B7C899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73B6D285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7B73DEA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5BCF0EC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175C64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E4536B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04FD90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62469CC4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9F8EB4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6D663DE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0662D67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8C94DA6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05D74" w:rsidRPr="00604687" w14:paraId="6FD7750B" w14:textId="77777777" w:rsidTr="00651596">
        <w:tc>
          <w:tcPr>
            <w:tcW w:w="1387" w:type="pct"/>
          </w:tcPr>
          <w:p w14:paraId="717B601F" w14:textId="77777777" w:rsidR="00F05D74" w:rsidRPr="00F85122" w:rsidRDefault="00F05D74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5236732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A3AAC3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7EDF65A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F10A6E6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CDF94FA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8632958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5F35C55F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2CE1B464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9D222DD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3D905D84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666053A3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8758762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F05D74" w:rsidRPr="00604687" w14:paraId="3A81D77C" w14:textId="77777777" w:rsidTr="00651596">
        <w:tc>
          <w:tcPr>
            <w:tcW w:w="1387" w:type="pct"/>
          </w:tcPr>
          <w:p w14:paraId="24D08D9E" w14:textId="77777777" w:rsidR="00F05D74" w:rsidRPr="00F85122" w:rsidRDefault="00F05D74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6FD5BDC3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75DDDA1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B04DF73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4FD2E0B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FDC5215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245D3A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6BD5C0AD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024D953A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5628698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5FD25BB9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415A558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6D74F257" w14:textId="77777777" w:rsidR="00F05D74" w:rsidRPr="00F85122" w:rsidRDefault="00F05D74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615D5A22" w14:textId="77777777" w:rsidTr="00651596">
        <w:tc>
          <w:tcPr>
            <w:tcW w:w="1387" w:type="pct"/>
          </w:tcPr>
          <w:p w14:paraId="129DC56D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9ABA337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8A14CC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F0C0374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4AED4EB5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CF1603B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3056F2F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228716F2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3881696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6D735B6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093449F5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3605F06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CE391C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139E9110" w14:textId="77777777" w:rsidTr="00651596">
        <w:tc>
          <w:tcPr>
            <w:tcW w:w="1387" w:type="pct"/>
          </w:tcPr>
          <w:p w14:paraId="5557C36F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22F1678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221E20C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8DB5D1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28FE29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4F3EE5B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0D0BE171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BD4715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400DB0F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849AAD8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6D2C217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510DD6B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AF3BCC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15FBB0F0" w14:textId="77777777" w:rsidTr="00651596">
        <w:tc>
          <w:tcPr>
            <w:tcW w:w="1387" w:type="pct"/>
          </w:tcPr>
          <w:p w14:paraId="452FDA12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57CDB469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098F121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50B6A09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093B1088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9F5DED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871AE4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2C369B2D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45EBE397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586F452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557A6D0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EA735CE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5FC7FB2C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62357" w:rsidRPr="00604687" w14:paraId="46DC5450" w14:textId="77777777" w:rsidTr="00262357">
        <w:tc>
          <w:tcPr>
            <w:tcW w:w="1387" w:type="pct"/>
          </w:tcPr>
          <w:p w14:paraId="603731F1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4083CA02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206" w:type="pct"/>
            <w:gridSpan w:val="11"/>
          </w:tcPr>
          <w:p w14:paraId="7BB76CF8" w14:textId="5B8343F9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2357" w:rsidRPr="00604687" w14:paraId="068D4890" w14:textId="77777777" w:rsidTr="00262357">
        <w:tc>
          <w:tcPr>
            <w:tcW w:w="1387" w:type="pct"/>
          </w:tcPr>
          <w:p w14:paraId="0D9B6266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1D1A94A9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AC7D16F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FC5D450" w14:textId="3EBA778D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036ECE64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062A2EAB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98C03" w14:textId="77777777" w:rsidR="00262357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2A6ECB" w14:textId="1B4D051B" w:rsidR="00262357" w:rsidRPr="00F85122" w:rsidRDefault="00262357" w:rsidP="0026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CF09730" w14:textId="29E95211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</w:tcPr>
          <w:p w14:paraId="116DA612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3D8DA15" w14:textId="6875FCBC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133258E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2D5B77AB" w14:textId="42348ED4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418" w:type="pct"/>
          </w:tcPr>
          <w:p w14:paraId="65AB4C04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1353E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7D403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A9B7C" w14:textId="2824770C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1" w:type="pct"/>
          </w:tcPr>
          <w:p w14:paraId="16FBBF03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089A9D65" w14:textId="77777777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</w:t>
            </w:r>
          </w:p>
          <w:p w14:paraId="52DB9D32" w14:textId="2E94E5B0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4E2A6F77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7A9D2D36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E710CB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7A5D9" w14:textId="77777777" w:rsidR="00262357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2FC13" w14:textId="027C3EF3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62357" w:rsidRPr="00604687" w14:paraId="3000E1FA" w14:textId="77777777" w:rsidTr="00262357">
        <w:tc>
          <w:tcPr>
            <w:tcW w:w="1387" w:type="pct"/>
          </w:tcPr>
          <w:p w14:paraId="75255FC0" w14:textId="77777777" w:rsidR="00262357" w:rsidRPr="00F85122" w:rsidRDefault="00262357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35D745BB" w14:textId="77777777" w:rsidR="00262357" w:rsidRPr="00F85122" w:rsidRDefault="00262357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206" w:type="pct"/>
            <w:gridSpan w:val="11"/>
          </w:tcPr>
          <w:p w14:paraId="25E3D220" w14:textId="6D9C3D35" w:rsidR="00262357" w:rsidRPr="00F85122" w:rsidRDefault="00262357" w:rsidP="0026235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A47" w:rsidRPr="00604687" w14:paraId="3B90F910" w14:textId="77777777" w:rsidTr="00651596">
        <w:tc>
          <w:tcPr>
            <w:tcW w:w="1387" w:type="pct"/>
          </w:tcPr>
          <w:p w14:paraId="71068BE3" w14:textId="77777777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33171D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3AE8E7A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40B9B08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C473F93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745EB0AF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6FAD11F2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5D96722A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6FA69BD5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65B52DC4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72A9ADEA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7281D18E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795135FC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92A47" w:rsidRPr="00604687" w14:paraId="2009F987" w14:textId="77777777" w:rsidTr="00651596">
        <w:tc>
          <w:tcPr>
            <w:tcW w:w="1387" w:type="pct"/>
          </w:tcPr>
          <w:p w14:paraId="43AF9FAC" w14:textId="62B9D9FD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D55C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14:paraId="438D608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21BDDD9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BEB8217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4EA6CB8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1059A9CF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5AD4314E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197465A4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216BF210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45320D1B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C2D8E9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6AC4F3A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20C4269C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2D55CE" w:rsidRPr="00BF6132" w14:paraId="0E744567" w14:textId="77777777" w:rsidTr="00651596">
        <w:tc>
          <w:tcPr>
            <w:tcW w:w="1387" w:type="pct"/>
            <w:shd w:val="clear" w:color="auto" w:fill="auto"/>
          </w:tcPr>
          <w:p w14:paraId="39B67521" w14:textId="30E3955A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  <w:shd w:val="clear" w:color="auto" w:fill="auto"/>
          </w:tcPr>
          <w:p w14:paraId="27B83899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6160159B" w14:textId="1A1B5F7B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5,014</w:t>
            </w:r>
          </w:p>
        </w:tc>
        <w:tc>
          <w:tcPr>
            <w:tcW w:w="91" w:type="pct"/>
            <w:shd w:val="clear" w:color="auto" w:fill="auto"/>
          </w:tcPr>
          <w:p w14:paraId="3E29B4D9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shd w:val="clear" w:color="auto" w:fill="auto"/>
          </w:tcPr>
          <w:p w14:paraId="610BC4FE" w14:textId="293D1102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51,872</w:t>
            </w:r>
          </w:p>
        </w:tc>
        <w:tc>
          <w:tcPr>
            <w:tcW w:w="91" w:type="pct"/>
            <w:shd w:val="clear" w:color="auto" w:fill="auto"/>
          </w:tcPr>
          <w:p w14:paraId="1B912E2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shd w:val="clear" w:color="auto" w:fill="auto"/>
          </w:tcPr>
          <w:p w14:paraId="2BA43488" w14:textId="07129E9A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1,174</w:t>
            </w:r>
          </w:p>
        </w:tc>
        <w:tc>
          <w:tcPr>
            <w:tcW w:w="92" w:type="pct"/>
            <w:shd w:val="clear" w:color="auto" w:fill="auto"/>
          </w:tcPr>
          <w:p w14:paraId="55801F3F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shd w:val="clear" w:color="auto" w:fill="auto"/>
          </w:tcPr>
          <w:p w14:paraId="2F3B858F" w14:textId="76D5E3CA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91" w:type="pct"/>
            <w:shd w:val="clear" w:color="auto" w:fill="auto"/>
          </w:tcPr>
          <w:p w14:paraId="197F9857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shd w:val="clear" w:color="auto" w:fill="auto"/>
          </w:tcPr>
          <w:p w14:paraId="4F040FD4" w14:textId="7771F153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  <w:shd w:val="clear" w:color="auto" w:fill="auto"/>
          </w:tcPr>
          <w:p w14:paraId="69E02A21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shd w:val="clear" w:color="auto" w:fill="auto"/>
          </w:tcPr>
          <w:p w14:paraId="57BD2654" w14:textId="7069BD15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58,648</w:t>
            </w:r>
          </w:p>
        </w:tc>
      </w:tr>
      <w:tr w:rsidR="002D55CE" w:rsidRPr="00BF6132" w14:paraId="65898138" w14:textId="77777777" w:rsidTr="00651596">
        <w:tc>
          <w:tcPr>
            <w:tcW w:w="1387" w:type="pct"/>
            <w:shd w:val="clear" w:color="auto" w:fill="auto"/>
          </w:tcPr>
          <w:p w14:paraId="1D972E94" w14:textId="0933B07C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07" w:type="pct"/>
            <w:shd w:val="clear" w:color="auto" w:fill="auto"/>
          </w:tcPr>
          <w:p w14:paraId="4BE2930C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E2FFE70" w14:textId="28EED78B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22,877</w:t>
            </w:r>
          </w:p>
        </w:tc>
        <w:tc>
          <w:tcPr>
            <w:tcW w:w="91" w:type="pct"/>
            <w:shd w:val="clear" w:color="auto" w:fill="auto"/>
          </w:tcPr>
          <w:p w14:paraId="2240E8AE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14:paraId="2F2B1475" w14:textId="54C27890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22BC9DA7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</w:tcPr>
          <w:p w14:paraId="38F8DEA5" w14:textId="3CC5FA18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E8224A7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21C4E3CD" w14:textId="49A8E0FF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3,623</w:t>
            </w:r>
          </w:p>
        </w:tc>
        <w:tc>
          <w:tcPr>
            <w:tcW w:w="91" w:type="pct"/>
            <w:shd w:val="clear" w:color="auto" w:fill="auto"/>
          </w:tcPr>
          <w:p w14:paraId="1963EDBE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9A44354" w14:textId="37006798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DB7B4ED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14:paraId="2BA49F8C" w14:textId="11E413EC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sz w:val="28"/>
                <w:szCs w:val="28"/>
                <w:lang w:val="en-US" w:eastAsia="en-US"/>
              </w:rPr>
              <w:t>26,500</w:t>
            </w:r>
          </w:p>
        </w:tc>
      </w:tr>
      <w:tr w:rsidR="002D55CE" w:rsidRPr="00BF6132" w14:paraId="3C5C0864" w14:textId="77777777" w:rsidTr="00651596">
        <w:tc>
          <w:tcPr>
            <w:tcW w:w="1387" w:type="pct"/>
            <w:shd w:val="clear" w:color="auto" w:fill="auto"/>
          </w:tcPr>
          <w:p w14:paraId="672F267F" w14:textId="77777777" w:rsidR="002D55CE" w:rsidRPr="00F85122" w:rsidRDefault="002D55CE" w:rsidP="002D55C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6E4B838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C0D44" w14:textId="3A673310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27,891</w:t>
            </w:r>
          </w:p>
        </w:tc>
        <w:tc>
          <w:tcPr>
            <w:tcW w:w="91" w:type="pct"/>
            <w:shd w:val="clear" w:color="auto" w:fill="auto"/>
          </w:tcPr>
          <w:p w14:paraId="3515CA23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71CA" w14:textId="4CB4BAF5" w:rsidR="002D55CE" w:rsidRPr="00F85122" w:rsidRDefault="002D55CE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51,872</w:t>
            </w:r>
          </w:p>
        </w:tc>
        <w:tc>
          <w:tcPr>
            <w:tcW w:w="91" w:type="pct"/>
            <w:shd w:val="clear" w:color="auto" w:fill="auto"/>
          </w:tcPr>
          <w:p w14:paraId="19321A64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B3729" w14:textId="47DA26B5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1,174</w:t>
            </w:r>
          </w:p>
        </w:tc>
        <w:tc>
          <w:tcPr>
            <w:tcW w:w="92" w:type="pct"/>
            <w:shd w:val="clear" w:color="auto" w:fill="auto"/>
          </w:tcPr>
          <w:p w14:paraId="3EEFE8A6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D1075" w14:textId="37658161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3,625</w:t>
            </w:r>
          </w:p>
        </w:tc>
        <w:tc>
          <w:tcPr>
            <w:tcW w:w="91" w:type="pct"/>
            <w:shd w:val="clear" w:color="auto" w:fill="auto"/>
          </w:tcPr>
          <w:p w14:paraId="342D1E6A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48E0B" w14:textId="2FA7735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  <w:shd w:val="clear" w:color="auto" w:fill="auto"/>
          </w:tcPr>
          <w:p w14:paraId="5DFA050D" w14:textId="77777777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0A162" w14:textId="2013C60F" w:rsidR="002D55CE" w:rsidRPr="00F85122" w:rsidRDefault="002D55CE" w:rsidP="002D55C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85,148</w:t>
            </w:r>
          </w:p>
        </w:tc>
      </w:tr>
      <w:tr w:rsidR="004A06F3" w:rsidRPr="00BF6132" w14:paraId="43984A86" w14:textId="77777777" w:rsidTr="00651596">
        <w:tc>
          <w:tcPr>
            <w:tcW w:w="1387" w:type="pct"/>
            <w:shd w:val="clear" w:color="auto" w:fill="auto"/>
          </w:tcPr>
          <w:p w14:paraId="47AB4F91" w14:textId="74F0D624" w:rsidR="004A06F3" w:rsidRPr="005D782D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7" w:type="pct"/>
            <w:shd w:val="clear" w:color="auto" w:fill="auto"/>
          </w:tcPr>
          <w:p w14:paraId="121843D9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shd w:val="clear" w:color="auto" w:fill="auto"/>
          </w:tcPr>
          <w:p w14:paraId="47EF8AF6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4BB2E2DF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78" w:type="pct"/>
            <w:tcBorders>
              <w:top w:val="double" w:sz="4" w:space="0" w:color="auto"/>
            </w:tcBorders>
            <w:shd w:val="clear" w:color="auto" w:fill="auto"/>
          </w:tcPr>
          <w:p w14:paraId="28B6673F" w14:textId="77777777" w:rsidR="004A06F3" w:rsidRPr="005D782D" w:rsidRDefault="004A06F3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78A39461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shd w:val="clear" w:color="auto" w:fill="auto"/>
          </w:tcPr>
          <w:p w14:paraId="36804BCB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2" w:type="pct"/>
            <w:shd w:val="clear" w:color="auto" w:fill="auto"/>
          </w:tcPr>
          <w:p w14:paraId="72E87CA4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18" w:type="pct"/>
            <w:tcBorders>
              <w:top w:val="double" w:sz="4" w:space="0" w:color="auto"/>
            </w:tcBorders>
            <w:shd w:val="clear" w:color="auto" w:fill="auto"/>
          </w:tcPr>
          <w:p w14:paraId="5C028DDF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1" w:type="pct"/>
            <w:shd w:val="clear" w:color="auto" w:fill="auto"/>
          </w:tcPr>
          <w:p w14:paraId="69098C3C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39" w:type="pct"/>
            <w:tcBorders>
              <w:top w:val="double" w:sz="4" w:space="0" w:color="auto"/>
            </w:tcBorders>
            <w:shd w:val="clear" w:color="auto" w:fill="auto"/>
          </w:tcPr>
          <w:p w14:paraId="2E55CD0A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4" w:type="pct"/>
            <w:shd w:val="clear" w:color="auto" w:fill="auto"/>
          </w:tcPr>
          <w:p w14:paraId="2CA7BA0C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  <w:shd w:val="clear" w:color="auto" w:fill="auto"/>
          </w:tcPr>
          <w:p w14:paraId="399927CA" w14:textId="77777777" w:rsidR="004A06F3" w:rsidRPr="005D782D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4A06F3" w:rsidRPr="00BF6132" w14:paraId="6FF1D3AF" w14:textId="77777777" w:rsidTr="00651596">
        <w:tc>
          <w:tcPr>
            <w:tcW w:w="1387" w:type="pct"/>
          </w:tcPr>
          <w:p w14:paraId="31BAAB5D" w14:textId="2B1C10D4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D55C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</w:tcPr>
          <w:p w14:paraId="614CC9C1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9E4C91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902E78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3F79B330" w14:textId="77777777" w:rsidR="004A06F3" w:rsidRPr="00F85122" w:rsidRDefault="004A06F3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3ADBFD4C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249123AE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2" w:type="pct"/>
          </w:tcPr>
          <w:p w14:paraId="6F12803B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3CE563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1" w:type="pct"/>
          </w:tcPr>
          <w:p w14:paraId="0DCE3C59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3BEDD6E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4" w:type="pct"/>
          </w:tcPr>
          <w:p w14:paraId="2E5B55E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00FC73C4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A06F3" w:rsidRPr="00BF6132" w14:paraId="79DFE215" w14:textId="77777777" w:rsidTr="00651596">
        <w:tc>
          <w:tcPr>
            <w:tcW w:w="1387" w:type="pct"/>
          </w:tcPr>
          <w:p w14:paraId="2B52C43B" w14:textId="03C17CF6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407" w:type="pct"/>
          </w:tcPr>
          <w:p w14:paraId="213EE0C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044207DD" w14:textId="0E5D7CDB" w:rsidR="004A06F3" w:rsidRPr="00F85122" w:rsidRDefault="00A04451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4,032</w:t>
            </w:r>
          </w:p>
        </w:tc>
        <w:tc>
          <w:tcPr>
            <w:tcW w:w="91" w:type="pct"/>
          </w:tcPr>
          <w:p w14:paraId="74346D64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1A5599CE" w14:textId="7C39FEDF" w:rsidR="004A06F3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44,852</w:t>
            </w:r>
          </w:p>
        </w:tc>
        <w:tc>
          <w:tcPr>
            <w:tcW w:w="91" w:type="pct"/>
          </w:tcPr>
          <w:p w14:paraId="60FA2CB4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7891F06B" w14:textId="7821076E" w:rsidR="004A06F3" w:rsidRPr="00F85122" w:rsidRDefault="00A04451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580</w:t>
            </w:r>
          </w:p>
        </w:tc>
        <w:tc>
          <w:tcPr>
            <w:tcW w:w="92" w:type="pct"/>
          </w:tcPr>
          <w:p w14:paraId="11C142D1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E2D0ED6" w14:textId="2AC95EAF" w:rsidR="004A06F3" w:rsidRPr="00F85122" w:rsidRDefault="00A04451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</w:tcPr>
          <w:p w14:paraId="619F0972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2D3A5539" w14:textId="08BFCDE9" w:rsidR="004A06F3" w:rsidRPr="00F85122" w:rsidRDefault="00A04451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</w:tcPr>
          <w:p w14:paraId="31E43A62" w14:textId="77777777" w:rsidR="004A06F3" w:rsidRPr="00F85122" w:rsidRDefault="004A06F3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1BA090CE" w14:textId="324ABF88" w:rsidR="004A06F3" w:rsidRPr="00F85122" w:rsidRDefault="00A04451" w:rsidP="00E110B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50,050</w:t>
            </w:r>
          </w:p>
        </w:tc>
      </w:tr>
      <w:tr w:rsidR="004A06F3" w:rsidRPr="00BF6132" w14:paraId="112B3C4A" w14:textId="77777777" w:rsidTr="00651596">
        <w:tc>
          <w:tcPr>
            <w:tcW w:w="1387" w:type="pct"/>
          </w:tcPr>
          <w:p w14:paraId="1CF14920" w14:textId="512F87A6" w:rsidR="004A06F3" w:rsidRPr="00F85122" w:rsidRDefault="004A06F3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07" w:type="pct"/>
          </w:tcPr>
          <w:p w14:paraId="6F8F1016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</w:tcPr>
          <w:p w14:paraId="5E69166C" w14:textId="76DA2253" w:rsidR="004A06F3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20,676</w:t>
            </w:r>
          </w:p>
        </w:tc>
        <w:tc>
          <w:tcPr>
            <w:tcW w:w="91" w:type="pct"/>
          </w:tcPr>
          <w:p w14:paraId="008E25F3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</w:tcPr>
          <w:p w14:paraId="6852804A" w14:textId="57F3A48D" w:rsidR="004A06F3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1" w:type="pct"/>
          </w:tcPr>
          <w:p w14:paraId="40108CBF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</w:tcPr>
          <w:p w14:paraId="55F455F9" w14:textId="2627109B" w:rsidR="004A06F3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932274" w14:textId="02E9EDAA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</w:tcPr>
          <w:p w14:paraId="3C9D6C52" w14:textId="4F88FC9F" w:rsidR="004A06F3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2,730</w:t>
            </w:r>
          </w:p>
        </w:tc>
        <w:tc>
          <w:tcPr>
            <w:tcW w:w="91" w:type="pct"/>
          </w:tcPr>
          <w:p w14:paraId="7E5157C2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</w:tcPr>
          <w:p w14:paraId="11A0A2BE" w14:textId="414B2B5A" w:rsidR="004A06F3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4" w:type="pct"/>
          </w:tcPr>
          <w:p w14:paraId="5A9010D7" w14:textId="77777777" w:rsidR="004A06F3" w:rsidRPr="00F85122" w:rsidRDefault="004A06F3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</w:tcPr>
          <w:p w14:paraId="63E2DC53" w14:textId="11FD33D4" w:rsidR="004A06F3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23,406</w:t>
            </w:r>
          </w:p>
        </w:tc>
      </w:tr>
      <w:tr w:rsidR="00D92A47" w:rsidRPr="00BF6132" w14:paraId="0DCD6850" w14:textId="77777777" w:rsidTr="00651596">
        <w:tc>
          <w:tcPr>
            <w:tcW w:w="1387" w:type="pct"/>
          </w:tcPr>
          <w:p w14:paraId="2AB1216E" w14:textId="77777777" w:rsidR="003D0979" w:rsidRPr="00F85122" w:rsidRDefault="003D0979" w:rsidP="00817A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14:paraId="685C5306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8E9F3C2" w14:textId="677F4CF4" w:rsidR="003D0979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24,708</w:t>
            </w:r>
          </w:p>
        </w:tc>
        <w:tc>
          <w:tcPr>
            <w:tcW w:w="91" w:type="pct"/>
          </w:tcPr>
          <w:p w14:paraId="02392682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586F236" w14:textId="7848B253" w:rsidR="003D0979" w:rsidRPr="00F85122" w:rsidRDefault="00A04451" w:rsidP="00A0445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44,852</w:t>
            </w:r>
          </w:p>
        </w:tc>
        <w:tc>
          <w:tcPr>
            <w:tcW w:w="91" w:type="pct"/>
          </w:tcPr>
          <w:p w14:paraId="0506E92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752C0882" w14:textId="7FFD12DB" w:rsidR="003D0979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580</w:t>
            </w:r>
          </w:p>
        </w:tc>
        <w:tc>
          <w:tcPr>
            <w:tcW w:w="92" w:type="pct"/>
          </w:tcPr>
          <w:p w14:paraId="354F6707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42303E80" w14:textId="2CA64601" w:rsidR="003D0979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2,730</w:t>
            </w:r>
          </w:p>
        </w:tc>
        <w:tc>
          <w:tcPr>
            <w:tcW w:w="91" w:type="pct"/>
          </w:tcPr>
          <w:p w14:paraId="4FDA8EDD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</w:tcPr>
          <w:p w14:paraId="0EA79060" w14:textId="43BE7E07" w:rsidR="003D0979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4" w:type="pct"/>
          </w:tcPr>
          <w:p w14:paraId="4D5A6F6B" w14:textId="77777777" w:rsidR="003D0979" w:rsidRPr="00F85122" w:rsidRDefault="003D0979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21712CB9" w14:textId="4DD4190E" w:rsidR="003D0979" w:rsidRPr="00F85122" w:rsidRDefault="00A04451" w:rsidP="00817A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73,456</w:t>
            </w:r>
          </w:p>
        </w:tc>
      </w:tr>
    </w:tbl>
    <w:p w14:paraId="1C2773E5" w14:textId="77777777" w:rsidR="006F5868" w:rsidRPr="00BF6132" w:rsidRDefault="006F5868" w:rsidP="0025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17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00001F" w14:textId="77777777" w:rsidR="00D61900" w:rsidRDefault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D61900" w:rsidSect="00EB002E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032E67EE" w14:textId="1921CC9D" w:rsidR="00A83239" w:rsidRDefault="00A83239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4451">
        <w:rPr>
          <w:rFonts w:asciiTheme="majorBidi" w:hAnsiTheme="majorBidi"/>
          <w:spacing w:val="-6"/>
          <w:sz w:val="30"/>
          <w:szCs w:val="30"/>
          <w:cs/>
        </w:rPr>
        <w:lastRenderedPageBreak/>
        <w:t xml:space="preserve">ในปี </w:t>
      </w:r>
      <w:r w:rsidRPr="00A04451">
        <w:rPr>
          <w:rFonts w:asciiTheme="majorBidi" w:hAnsiTheme="majorBidi"/>
          <w:spacing w:val="-6"/>
          <w:sz w:val="30"/>
          <w:szCs w:val="30"/>
        </w:rPr>
        <w:t>256</w:t>
      </w:r>
      <w:r w:rsidR="002D55CE" w:rsidRPr="00A04451">
        <w:rPr>
          <w:rFonts w:asciiTheme="majorBidi" w:hAnsiTheme="majorBidi"/>
          <w:spacing w:val="-6"/>
          <w:sz w:val="30"/>
          <w:szCs w:val="30"/>
        </w:rPr>
        <w:t>5</w:t>
      </w:r>
      <w:r w:rsidRPr="00A0445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สินทรัพย์สิทธิการใช้ของกลุ่มบริษัท</w:t>
      </w:r>
      <w:r w:rsidR="00A04451" w:rsidRPr="00A04451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เพิ่มขึ้น</w:t>
      </w:r>
      <w:r w:rsidRPr="00A04451">
        <w:rPr>
          <w:rFonts w:asciiTheme="majorBidi" w:hAnsiTheme="majorBidi" w:hint="cs"/>
          <w:spacing w:val="-6"/>
          <w:sz w:val="30"/>
          <w:szCs w:val="30"/>
          <w:cs/>
        </w:rPr>
        <w:t>ระหว่างปี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เป็น</w:t>
      </w:r>
      <w:r w:rsidRPr="006F240E">
        <w:rPr>
          <w:rFonts w:asciiTheme="majorBidi" w:hAnsiTheme="majorBidi"/>
          <w:spacing w:val="-6"/>
          <w:sz w:val="30"/>
          <w:szCs w:val="30"/>
          <w:cs/>
        </w:rPr>
        <w:t>จำนวน</w:t>
      </w:r>
      <w:r w:rsidR="00C81F2C" w:rsidRPr="006F240E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6F240E" w:rsidRPr="006F240E">
        <w:rPr>
          <w:rFonts w:asciiTheme="majorBidi" w:hAnsiTheme="majorBidi"/>
          <w:spacing w:val="-6"/>
          <w:sz w:val="30"/>
          <w:szCs w:val="30"/>
        </w:rPr>
        <w:t>0.5</w:t>
      </w:r>
      <w:r w:rsidRPr="006F240E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6F240E">
        <w:rPr>
          <w:rFonts w:asciiTheme="majorBidi" w:hAnsiTheme="majorBidi"/>
          <w:spacing w:val="-6"/>
          <w:sz w:val="30"/>
          <w:szCs w:val="30"/>
          <w:cs/>
        </w:rPr>
        <w:t>ล้านบาท</w:t>
      </w:r>
      <w:r w:rsidR="00AA4AC8" w:rsidRPr="006F240E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6F240E">
        <w:rPr>
          <w:rFonts w:asciiTheme="majorBidi" w:hAnsiTheme="majorBidi" w:hint="cs"/>
          <w:spacing w:val="-6"/>
          <w:sz w:val="30"/>
          <w:szCs w:val="30"/>
          <w:cs/>
        </w:rPr>
        <w:t>และ</w:t>
      </w:r>
      <w:r w:rsidR="00A04451" w:rsidRPr="00A04451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A04451" w:rsidRPr="00A04451">
        <w:rPr>
          <w:rFonts w:asciiTheme="majorBidi" w:hAnsiTheme="majorBidi"/>
          <w:spacing w:val="-6"/>
          <w:sz w:val="30"/>
          <w:szCs w:val="30"/>
        </w:rPr>
        <w:t xml:space="preserve">0.5 </w:t>
      </w:r>
      <w:r w:rsidR="00A04451" w:rsidRPr="00A04451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A04451">
        <w:rPr>
          <w:rFonts w:asciiTheme="majorBidi" w:hAnsiTheme="majorBidi" w:hint="cs"/>
          <w:sz w:val="30"/>
          <w:szCs w:val="30"/>
          <w:cs/>
        </w:rPr>
        <w:t xml:space="preserve"> ตามลำดับ 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(256</w:t>
      </w:r>
      <w:r w:rsidR="00FF3CFB">
        <w:rPr>
          <w:rFonts w:asciiTheme="majorBidi" w:hAnsiTheme="majorBidi"/>
          <w:i/>
          <w:iCs/>
          <w:sz w:val="30"/>
          <w:szCs w:val="30"/>
        </w:rPr>
        <w:t>4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D55CE">
        <w:rPr>
          <w:rFonts w:asciiTheme="majorBidi" w:hAnsiTheme="majorBidi"/>
          <w:i/>
          <w:iCs/>
          <w:sz w:val="30"/>
          <w:szCs w:val="30"/>
        </w:rPr>
        <w:t>14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.7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2D55CE">
        <w:rPr>
          <w:rFonts w:asciiTheme="majorBidi" w:hAnsiTheme="majorBidi" w:hint="cs"/>
          <w:i/>
          <w:iCs/>
          <w:sz w:val="30"/>
          <w:szCs w:val="30"/>
          <w:cs/>
        </w:rPr>
        <w:t>ไม่มี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)</w:t>
      </w:r>
    </w:p>
    <w:p w14:paraId="4207E803" w14:textId="77777777" w:rsidR="00A83239" w:rsidRPr="004577E7" w:rsidRDefault="00A83239" w:rsidP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34F4CF98" w14:textId="3792A488" w:rsidR="00251EE2" w:rsidRDefault="00D4547B" w:rsidP="0005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เช่า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ยานพาหนะ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 xml:space="preserve"> เครื่องจักร อุปกรณ์โรงงาน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 และ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อสังหาริมทรัพย์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ประกอบด้วย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ที่ดิน 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อาคา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รและสำนักงาน 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เ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ป็นระยะเวลา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ตั้งแต่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61900" w:rsidRPr="0005354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535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5354B">
        <w:rPr>
          <w:rFonts w:asciiTheme="majorBidi" w:hAnsiTheme="majorBidi" w:cstheme="majorBidi"/>
          <w:spacing w:val="-2"/>
          <w:sz w:val="30"/>
          <w:szCs w:val="30"/>
        </w:rPr>
        <w:t>- 15</w:t>
      </w:r>
      <w:r w:rsidR="00D61900" w:rsidRPr="00D61900">
        <w:rPr>
          <w:rFonts w:asciiTheme="majorBidi" w:hAnsiTheme="majorBidi" w:cstheme="majorBidi"/>
          <w:sz w:val="30"/>
          <w:szCs w:val="30"/>
        </w:rPr>
        <w:t xml:space="preserve"> </w:t>
      </w:r>
      <w:r w:rsidR="00D61900" w:rsidRPr="00D61900">
        <w:rPr>
          <w:rFonts w:asciiTheme="majorBidi" w:hAnsiTheme="majorBidi"/>
          <w:sz w:val="30"/>
          <w:szCs w:val="30"/>
          <w:cs/>
        </w:rPr>
        <w:t>ปี โดย</w:t>
      </w:r>
      <w:r>
        <w:rPr>
          <w:rFonts w:asciiTheme="majorBidi" w:hAnsiTheme="majorBidi" w:hint="cs"/>
          <w:sz w:val="30"/>
          <w:szCs w:val="30"/>
          <w:cs/>
        </w:rPr>
        <w:t>สัญญาเช่าอสังหาริมทรัพย์</w:t>
      </w:r>
      <w:r w:rsidR="00D61900" w:rsidRPr="00D61900">
        <w:rPr>
          <w:rFonts w:asciiTheme="majorBidi" w:hAnsiTheme="majorBidi"/>
          <w:sz w:val="30"/>
          <w:szCs w:val="30"/>
          <w:cs/>
        </w:rPr>
        <w:t>มีสิทธิต่ออายุสัญญาเช่าเมื่อสิ้นสุดอายุสัญญา ค่าเช่า</w:t>
      </w:r>
      <w:r>
        <w:rPr>
          <w:rFonts w:asciiTheme="majorBidi" w:hAnsiTheme="majorBidi" w:hint="cs"/>
          <w:sz w:val="30"/>
          <w:szCs w:val="30"/>
          <w:cs/>
        </w:rPr>
        <w:t>ตามสัญญาส่วนใหญ่</w:t>
      </w:r>
      <w:r w:rsidR="00D61900" w:rsidRPr="00D61900">
        <w:rPr>
          <w:rFonts w:asciiTheme="majorBidi" w:hAnsiTheme="majorBidi"/>
          <w:sz w:val="30"/>
          <w:szCs w:val="30"/>
          <w:cs/>
        </w:rPr>
        <w:t>กำหนดชำระเป็นรายเดือนตามอัตราที่ระบุไว้ในสัญญา</w:t>
      </w:r>
    </w:p>
    <w:p w14:paraId="7F63BDFC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3A8FA58" w14:textId="77777777" w:rsidR="00FC7535" w:rsidRP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C7535">
        <w:rPr>
          <w:rFonts w:asciiTheme="majorBidi" w:hAnsi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498C6AF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82DD2E2" w14:textId="65ADD2DA" w:rsid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7535">
        <w:rPr>
          <w:rFonts w:asciiTheme="majorBidi" w:hAnsiTheme="majorBidi"/>
          <w:sz w:val="30"/>
          <w:szCs w:val="30"/>
          <w:cs/>
        </w:rPr>
        <w:t>กลุ่มบริษัท</w:t>
      </w:r>
      <w:r w:rsidR="00B97052">
        <w:rPr>
          <w:rFonts w:asciiTheme="majorBidi" w:hAnsiTheme="majorBidi" w:hint="cs"/>
          <w:sz w:val="30"/>
          <w:szCs w:val="30"/>
          <w:cs/>
        </w:rPr>
        <w:t>มีสิทธิ</w:t>
      </w:r>
      <w:r w:rsidRPr="00FC7535">
        <w:rPr>
          <w:rFonts w:asciiTheme="majorBidi" w:hAnsiTheme="majorBidi"/>
          <w:sz w:val="30"/>
          <w:szCs w:val="30"/>
          <w:cs/>
        </w:rPr>
        <w:t>เลือกขยายอายุ</w:t>
      </w:r>
      <w:r w:rsidR="00B97052" w:rsidRPr="00FC7535">
        <w:rPr>
          <w:rFonts w:asciiTheme="majorBidi" w:hAnsiTheme="majorBidi"/>
          <w:sz w:val="30"/>
          <w:szCs w:val="30"/>
          <w:cs/>
        </w:rPr>
        <w:t>สัญญาเช่าอสังหาริมทรัพย์บางสัญญา</w:t>
      </w:r>
      <w:r w:rsidRPr="00FC7535">
        <w:rPr>
          <w:rFonts w:asciiTheme="majorBidi" w:hAnsiTheme="majorBidi"/>
          <w:sz w:val="30"/>
          <w:szCs w:val="30"/>
          <w:cs/>
        </w:rPr>
        <w:t>ภายในหนึ่งปีก่อนสิ้นสุดระยะเวลาเช่า</w:t>
      </w:r>
      <w:r w:rsidR="00A25789">
        <w:rPr>
          <w:rFonts w:asciiTheme="majorBidi" w:hAnsiTheme="majorBidi" w:hint="cs"/>
          <w:sz w:val="30"/>
          <w:szCs w:val="30"/>
          <w:cs/>
        </w:rPr>
        <w:t>ที่บอกเลิกไม่ได้</w:t>
      </w:r>
      <w:r w:rsidR="00B97052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FC7535">
        <w:rPr>
          <w:rFonts w:asciiTheme="majorBidi" w:hAnsiTheme="majorBidi"/>
          <w:sz w:val="30"/>
          <w:szCs w:val="30"/>
          <w:cs/>
        </w:rPr>
        <w:t xml:space="preserve"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</w:t>
      </w:r>
      <w:r w:rsidR="00B97052" w:rsidRPr="00B97052">
        <w:rPr>
          <w:rFonts w:asciiTheme="majorBidi" w:hAnsiTheme="majorBidi"/>
          <w:sz w:val="30"/>
          <w:szCs w:val="30"/>
          <w:cs/>
        </w:rPr>
        <w:t>และจะทบทวนการประเมินดังกล่าวอย่างสม่ำเสมอ</w:t>
      </w:r>
      <w:r w:rsidR="00A25789">
        <w:rPr>
          <w:rFonts w:asciiTheme="majorBidi" w:hAnsiTheme="majorBidi" w:hint="cs"/>
          <w:sz w:val="30"/>
          <w:szCs w:val="30"/>
          <w:cs/>
        </w:rPr>
        <w:t xml:space="preserve"> หากมีการเปลี่ยนแปลงสถานการณ์อย่างมีสาระสำคัญซึ่งอยู่ภายใต้การควบคุมของกลุ่มบริษัท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5374E47A" w14:textId="77777777" w:rsidR="00F40460" w:rsidRPr="004577E7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F40460" w:rsidRPr="00F40460" w14:paraId="4A5AC5FB" w14:textId="77777777" w:rsidTr="008F1704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69DDAEF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50E4EC8C" w14:textId="783809E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9539C02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1795012C" w14:textId="00813288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8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40460" w:rsidRPr="00F40460" w14:paraId="5C43599A" w14:textId="77777777" w:rsidTr="008F1704">
        <w:trPr>
          <w:cantSplit/>
          <w:tblHeader/>
        </w:trPr>
        <w:tc>
          <w:tcPr>
            <w:tcW w:w="4500" w:type="dxa"/>
          </w:tcPr>
          <w:p w14:paraId="176A1596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BCAE871" w14:textId="173AD7D3" w:rsidR="00F40460" w:rsidRPr="002D55CE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2D55CE">
              <w:rPr>
                <w:rFonts w:ascii="Angsana New" w:hAnsi="Angsana New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</w:tcPr>
          <w:p w14:paraId="124425CC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B6AC86B" w14:textId="25FA7484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2D55CE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2A978B63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CB18A1" w14:textId="0EB9E206" w:rsidR="00F40460" w:rsidRPr="002D55CE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2D55CE">
              <w:rPr>
                <w:rFonts w:ascii="Angsana New" w:hAnsi="Angsana New"/>
                <w:bCs/>
                <w:sz w:val="30"/>
                <w:szCs w:val="30"/>
                <w:lang w:bidi="ar-SA"/>
              </w:rPr>
              <w:t>5</w:t>
            </w:r>
          </w:p>
        </w:tc>
        <w:tc>
          <w:tcPr>
            <w:tcW w:w="180" w:type="dxa"/>
          </w:tcPr>
          <w:p w14:paraId="147C8CCB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1F2FC" w14:textId="5CBBAFA9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 w:rsidR="002D55CE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4</w:t>
            </w:r>
          </w:p>
        </w:tc>
      </w:tr>
      <w:tr w:rsidR="00F40460" w:rsidRPr="00F40460" w14:paraId="40B9CCA5" w14:textId="77777777" w:rsidTr="008F1704">
        <w:trPr>
          <w:cantSplit/>
          <w:tblHeader/>
        </w:trPr>
        <w:tc>
          <w:tcPr>
            <w:tcW w:w="4500" w:type="dxa"/>
          </w:tcPr>
          <w:p w14:paraId="1ED161A8" w14:textId="314F9866" w:rsidR="00F40460" w:rsidRPr="00F40460" w:rsidRDefault="00F40460" w:rsidP="00F404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19C3568" w14:textId="611F9D1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D6DB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40460" w:rsidRPr="00F40460" w14:paraId="61D9B41D" w14:textId="77777777" w:rsidTr="008F1704">
        <w:trPr>
          <w:cantSplit/>
        </w:trPr>
        <w:tc>
          <w:tcPr>
            <w:tcW w:w="4500" w:type="dxa"/>
          </w:tcPr>
          <w:p w14:paraId="32ECA511" w14:textId="161F6FE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B854FD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5412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581D8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70FB36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6231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135CB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7B8D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40460" w:rsidRPr="00F40460" w14:paraId="19A5AD35" w14:textId="77777777" w:rsidTr="008F1704">
        <w:trPr>
          <w:cantSplit/>
        </w:trPr>
        <w:tc>
          <w:tcPr>
            <w:tcW w:w="4500" w:type="dxa"/>
          </w:tcPr>
          <w:p w14:paraId="1F8B7DEB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6A50ED" w14:textId="411F44D2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AF628D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647584" w14:textId="01BBCA4B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FD2EEF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FE4277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548BF8C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E9426B" w14:textId="67A00A66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2D55CE" w:rsidRPr="00F40460" w14:paraId="6B20C421" w14:textId="77777777" w:rsidTr="00255FD7">
        <w:trPr>
          <w:cantSplit/>
        </w:trPr>
        <w:tc>
          <w:tcPr>
            <w:tcW w:w="4500" w:type="dxa"/>
          </w:tcPr>
          <w:p w14:paraId="03F295C9" w14:textId="76D4DBE0" w:rsidR="002D55CE" w:rsidRPr="00F40460" w:rsidRDefault="002D55CE" w:rsidP="002D55CE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อาคารและสำนักงาน</w:t>
            </w:r>
          </w:p>
        </w:tc>
        <w:tc>
          <w:tcPr>
            <w:tcW w:w="1080" w:type="dxa"/>
            <w:vAlign w:val="bottom"/>
          </w:tcPr>
          <w:p w14:paraId="0C68F718" w14:textId="62D805B5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6,221</w:t>
            </w:r>
          </w:p>
        </w:tc>
        <w:tc>
          <w:tcPr>
            <w:tcW w:w="180" w:type="dxa"/>
            <w:vAlign w:val="bottom"/>
          </w:tcPr>
          <w:p w14:paraId="31DC1A9A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F55957" w14:textId="51C5F3EA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6,041</w:t>
            </w:r>
          </w:p>
        </w:tc>
        <w:tc>
          <w:tcPr>
            <w:tcW w:w="180" w:type="dxa"/>
            <w:vAlign w:val="bottom"/>
          </w:tcPr>
          <w:p w14:paraId="56713ED0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839418" w14:textId="596CEEB0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2,727</w:t>
            </w:r>
          </w:p>
        </w:tc>
        <w:tc>
          <w:tcPr>
            <w:tcW w:w="180" w:type="dxa"/>
            <w:vAlign w:val="bottom"/>
          </w:tcPr>
          <w:p w14:paraId="3FD53117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9070F" w14:textId="54EB5A33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2,728</w:t>
            </w:r>
          </w:p>
        </w:tc>
      </w:tr>
      <w:tr w:rsidR="002D55CE" w:rsidRPr="00F40460" w14:paraId="676BD8A4" w14:textId="77777777" w:rsidTr="00255FD7">
        <w:trPr>
          <w:cantSplit/>
        </w:trPr>
        <w:tc>
          <w:tcPr>
            <w:tcW w:w="4500" w:type="dxa"/>
          </w:tcPr>
          <w:p w14:paraId="67849498" w14:textId="77777777" w:rsidR="002D55CE" w:rsidRPr="00F40460" w:rsidRDefault="002D55CE" w:rsidP="002D55CE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457C6F" w14:textId="388FE9BF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4,023</w:t>
            </w:r>
          </w:p>
        </w:tc>
        <w:tc>
          <w:tcPr>
            <w:tcW w:w="180" w:type="dxa"/>
            <w:vAlign w:val="bottom"/>
          </w:tcPr>
          <w:p w14:paraId="58C399C5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EF0689" w14:textId="41F8576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4,166</w:t>
            </w:r>
          </w:p>
        </w:tc>
        <w:tc>
          <w:tcPr>
            <w:tcW w:w="180" w:type="dxa"/>
            <w:vAlign w:val="bottom"/>
          </w:tcPr>
          <w:p w14:paraId="06DAAC29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0B5413" w14:textId="55DCEEDB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2,142</w:t>
            </w:r>
          </w:p>
        </w:tc>
        <w:tc>
          <w:tcPr>
            <w:tcW w:w="180" w:type="dxa"/>
            <w:vAlign w:val="bottom"/>
          </w:tcPr>
          <w:p w14:paraId="63A512B3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CB46E7" w14:textId="138D1484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2,285</w:t>
            </w:r>
          </w:p>
        </w:tc>
      </w:tr>
      <w:tr w:rsidR="002D55CE" w:rsidRPr="00F40460" w14:paraId="3E94EACF" w14:textId="77777777" w:rsidTr="00255FD7">
        <w:trPr>
          <w:cantSplit/>
        </w:trPr>
        <w:tc>
          <w:tcPr>
            <w:tcW w:w="4500" w:type="dxa"/>
          </w:tcPr>
          <w:p w14:paraId="6758DC20" w14:textId="385C2ABC" w:rsidR="002D55CE" w:rsidRPr="00F40460" w:rsidRDefault="002D55CE" w:rsidP="002D55CE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5701B5A7" w14:textId="50234199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1,468</w:t>
            </w:r>
          </w:p>
        </w:tc>
        <w:tc>
          <w:tcPr>
            <w:tcW w:w="180" w:type="dxa"/>
            <w:vAlign w:val="bottom"/>
          </w:tcPr>
          <w:p w14:paraId="77A2B56F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8176780" w14:textId="367891FC" w:rsidR="002D55CE" w:rsidRPr="00E712CF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216</w:t>
            </w:r>
          </w:p>
        </w:tc>
        <w:tc>
          <w:tcPr>
            <w:tcW w:w="180" w:type="dxa"/>
            <w:vAlign w:val="bottom"/>
          </w:tcPr>
          <w:p w14:paraId="74EA5CDC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F94913" w14:textId="17C43063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F754022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2A3737" w14:textId="398324CB" w:rsidR="002D55CE" w:rsidRPr="00E709E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2D55CE" w:rsidRPr="00F40460" w14:paraId="7F4E3264" w14:textId="77777777" w:rsidTr="00255FD7">
        <w:trPr>
          <w:cantSplit/>
        </w:trPr>
        <w:tc>
          <w:tcPr>
            <w:tcW w:w="4500" w:type="dxa"/>
          </w:tcPr>
          <w:p w14:paraId="0011D556" w14:textId="77777777" w:rsidR="002D55CE" w:rsidRPr="00F40460" w:rsidRDefault="002D55CE" w:rsidP="002D55CE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4046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460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731F7DE" w14:textId="473B6E98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2,027</w:t>
            </w:r>
          </w:p>
        </w:tc>
        <w:tc>
          <w:tcPr>
            <w:tcW w:w="180" w:type="dxa"/>
            <w:vAlign w:val="bottom"/>
          </w:tcPr>
          <w:p w14:paraId="62FEDF42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6C7C5C2" w14:textId="72AC75DD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2,290</w:t>
            </w:r>
          </w:p>
        </w:tc>
        <w:tc>
          <w:tcPr>
            <w:tcW w:w="180" w:type="dxa"/>
            <w:vAlign w:val="bottom"/>
          </w:tcPr>
          <w:p w14:paraId="18FA9B11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1B8AC1" w14:textId="0FAE0DBA" w:rsidR="002D55CE" w:rsidRPr="00F40460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1,353</w:t>
            </w:r>
          </w:p>
        </w:tc>
        <w:tc>
          <w:tcPr>
            <w:tcW w:w="180" w:type="dxa"/>
            <w:vAlign w:val="bottom"/>
          </w:tcPr>
          <w:p w14:paraId="78A6F510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1456AE" w14:textId="392F1D7D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1,620</w:t>
            </w:r>
          </w:p>
        </w:tc>
      </w:tr>
      <w:tr w:rsidR="002D55CE" w:rsidRPr="00F40460" w14:paraId="7E63F8A3" w14:textId="77777777" w:rsidTr="00255FD7">
        <w:trPr>
          <w:cantSplit/>
        </w:trPr>
        <w:tc>
          <w:tcPr>
            <w:tcW w:w="4500" w:type="dxa"/>
          </w:tcPr>
          <w:p w14:paraId="75F016B8" w14:textId="44416C47" w:rsidR="002D55CE" w:rsidRPr="00F40460" w:rsidRDefault="002D55CE" w:rsidP="002D55CE">
            <w:pPr>
              <w:tabs>
                <w:tab w:val="clear" w:pos="680"/>
                <w:tab w:val="clear" w:pos="907"/>
              </w:tabs>
              <w:ind w:left="194" w:hanging="194"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475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16A47C5E" w14:textId="2A3AD74D" w:rsidR="002D55CE" w:rsidRPr="00B97052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</w:t>
            </w:r>
            <w:r w:rsidR="00241A1C">
              <w:rPr>
                <w:rFonts w:ascii="Angsana New" w:hAnsi="Angsana New"/>
                <w:sz w:val="30"/>
                <w:szCs w:val="30"/>
                <w:lang w:bidi="ar-SA"/>
              </w:rPr>
              <w:t>086</w:t>
            </w:r>
          </w:p>
        </w:tc>
        <w:tc>
          <w:tcPr>
            <w:tcW w:w="180" w:type="dxa"/>
            <w:vAlign w:val="bottom"/>
          </w:tcPr>
          <w:p w14:paraId="3F43EECD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2D0158" w14:textId="788AE242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693</w:t>
            </w:r>
          </w:p>
        </w:tc>
        <w:tc>
          <w:tcPr>
            <w:tcW w:w="180" w:type="dxa"/>
            <w:vAlign w:val="bottom"/>
          </w:tcPr>
          <w:p w14:paraId="559962C3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6EABDA" w14:textId="5B9B5D23" w:rsidR="002D55CE" w:rsidRPr="00E712CF" w:rsidRDefault="003C2BB0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180" w:type="dxa"/>
            <w:vAlign w:val="bottom"/>
          </w:tcPr>
          <w:p w14:paraId="48C3C24E" w14:textId="77777777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020AC5" w14:textId="744B6EFE" w:rsidR="002D55CE" w:rsidRPr="00F40460" w:rsidRDefault="002D55CE" w:rsidP="002D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</w:tbl>
    <w:p w14:paraId="43A54E6B" w14:textId="77777777" w:rsidR="00F40460" w:rsidRPr="004577E7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7498AC97" w14:textId="5B93966C" w:rsidR="00F40460" w:rsidRPr="002E0DBF" w:rsidRDefault="00F40460" w:rsidP="002E0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F40460" w:rsidRPr="002E0DBF" w:rsidSect="00D61900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4046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40460">
        <w:rPr>
          <w:rFonts w:ascii="Angsana New" w:hAnsi="Angsana New"/>
          <w:sz w:val="30"/>
          <w:szCs w:val="30"/>
        </w:rPr>
        <w:t>256</w:t>
      </w:r>
      <w:r w:rsidR="00F05D74">
        <w:rPr>
          <w:rFonts w:ascii="Angsana New" w:hAnsi="Angsana New"/>
          <w:sz w:val="30"/>
          <w:szCs w:val="30"/>
        </w:rPr>
        <w:t>5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40460">
        <w:rPr>
          <w:rFonts w:ascii="Angsana New" w:hAnsi="Angsana New" w:hint="cs"/>
          <w:sz w:val="30"/>
          <w:szCs w:val="30"/>
          <w:cs/>
        </w:rPr>
        <w:t>ของ</w:t>
      </w:r>
      <w:r w:rsidRPr="00F40460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2A080A" w:rsidRPr="00E211EC">
        <w:rPr>
          <w:rFonts w:ascii="Angsana New" w:hAnsi="Angsana New"/>
          <w:sz w:val="30"/>
          <w:szCs w:val="30"/>
        </w:rPr>
        <w:t>1</w:t>
      </w:r>
      <w:r w:rsidR="00E211EC" w:rsidRPr="00E211EC">
        <w:rPr>
          <w:rFonts w:ascii="Angsana New" w:hAnsi="Angsana New"/>
          <w:sz w:val="30"/>
          <w:szCs w:val="30"/>
        </w:rPr>
        <w:t>4</w:t>
      </w:r>
      <w:r w:rsidR="002A080A" w:rsidRPr="00E211EC">
        <w:rPr>
          <w:rFonts w:ascii="Angsana New" w:hAnsi="Angsana New"/>
          <w:sz w:val="30"/>
          <w:szCs w:val="30"/>
        </w:rPr>
        <w:t>.</w:t>
      </w:r>
      <w:r w:rsidR="00E211EC" w:rsidRPr="00E211EC">
        <w:rPr>
          <w:rFonts w:ascii="Angsana New" w:hAnsi="Angsana New"/>
          <w:sz w:val="30"/>
          <w:szCs w:val="30"/>
        </w:rPr>
        <w:t>0</w:t>
      </w:r>
      <w:r w:rsidRPr="00E211EC">
        <w:rPr>
          <w:rFonts w:ascii="Angsana New" w:hAnsi="Angsana New"/>
          <w:sz w:val="30"/>
          <w:szCs w:val="30"/>
        </w:rPr>
        <w:t xml:space="preserve"> </w:t>
      </w:r>
      <w:r w:rsidRPr="00E211EC">
        <w:rPr>
          <w:rFonts w:ascii="Angsana New" w:hAnsi="Angsana New"/>
          <w:sz w:val="30"/>
          <w:szCs w:val="30"/>
          <w:cs/>
        </w:rPr>
        <w:t>ล้านบาท</w:t>
      </w:r>
      <w:r w:rsidRPr="00E211EC">
        <w:rPr>
          <w:rFonts w:ascii="Angsana New" w:hAnsi="Angsana New"/>
          <w:sz w:val="30"/>
          <w:szCs w:val="30"/>
        </w:rPr>
        <w:t xml:space="preserve"> </w:t>
      </w:r>
      <w:r w:rsidRPr="00E211EC">
        <w:rPr>
          <w:rFonts w:ascii="Angsana New" w:hAnsi="Angsana New"/>
          <w:sz w:val="30"/>
          <w:szCs w:val="30"/>
          <w:cs/>
        </w:rPr>
        <w:t xml:space="preserve">และ </w:t>
      </w:r>
      <w:r w:rsidR="008F1704" w:rsidRPr="00E211EC">
        <w:rPr>
          <w:rFonts w:ascii="Angsana New" w:hAnsi="Angsana New"/>
          <w:sz w:val="30"/>
          <w:szCs w:val="30"/>
        </w:rPr>
        <w:br/>
      </w:r>
      <w:r w:rsidR="002A080A" w:rsidRPr="00E211EC">
        <w:rPr>
          <w:rFonts w:ascii="Angsana New" w:hAnsi="Angsana New"/>
          <w:sz w:val="30"/>
          <w:szCs w:val="30"/>
        </w:rPr>
        <w:t>6.0</w:t>
      </w:r>
      <w:r w:rsidRPr="00E211EC">
        <w:rPr>
          <w:rFonts w:ascii="Angsana New" w:hAnsi="Angsana New"/>
          <w:sz w:val="30"/>
          <w:szCs w:val="30"/>
        </w:rPr>
        <w:t xml:space="preserve"> </w:t>
      </w:r>
      <w:r w:rsidRPr="00E211EC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2E0DBF" w:rsidRPr="00E211EC">
        <w:rPr>
          <w:rFonts w:ascii="Angsana New" w:hAnsi="Angsana New" w:hint="cs"/>
          <w:sz w:val="30"/>
          <w:szCs w:val="30"/>
          <w:cs/>
        </w:rPr>
        <w:t xml:space="preserve"> 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(256</w:t>
      </w:r>
      <w:r w:rsidR="00FF3CFB" w:rsidRPr="00E211EC">
        <w:rPr>
          <w:rFonts w:asciiTheme="majorBidi" w:hAnsiTheme="majorBidi"/>
          <w:i/>
          <w:iCs/>
          <w:sz w:val="30"/>
          <w:szCs w:val="30"/>
        </w:rPr>
        <w:t>4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12.3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E211EC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6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.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0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E211EC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)</w:t>
      </w:r>
    </w:p>
    <w:p w14:paraId="73495230" w14:textId="77777777" w:rsidR="00271169" w:rsidRPr="00210D7A" w:rsidRDefault="009C0F1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5EE2E77C" w14:textId="77777777" w:rsidR="00271169" w:rsidRPr="006F240E" w:rsidRDefault="00271169" w:rsidP="006F240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350"/>
      </w:tblGrid>
      <w:tr w:rsidR="006F5F9B" w:rsidRPr="00623946" w14:paraId="20F90DD0" w14:textId="77777777" w:rsidTr="006F240E">
        <w:trPr>
          <w:trHeight w:val="180"/>
        </w:trPr>
        <w:tc>
          <w:tcPr>
            <w:tcW w:w="4050" w:type="dxa"/>
            <w:shd w:val="clear" w:color="auto" w:fill="auto"/>
          </w:tcPr>
          <w:p w14:paraId="41D75730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38AFCA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80" w:type="dxa"/>
            <w:gridSpan w:val="11"/>
          </w:tcPr>
          <w:p w14:paraId="02BCD30B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1E8C" w:rsidRPr="00623946" w14:paraId="54F9AFBA" w14:textId="77777777" w:rsidTr="006F240E">
        <w:trPr>
          <w:trHeight w:val="72"/>
        </w:trPr>
        <w:tc>
          <w:tcPr>
            <w:tcW w:w="4050" w:type="dxa"/>
          </w:tcPr>
          <w:p w14:paraId="0D939C9D" w14:textId="77777777" w:rsidR="00571E8C" w:rsidRPr="006F240E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EBF86A" w14:textId="77777777" w:rsidR="00571E8C" w:rsidRPr="006F240E" w:rsidRDefault="00571E8C" w:rsidP="005B5B2A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Merge w:val="restart"/>
          </w:tcPr>
          <w:p w14:paraId="61A6025A" w14:textId="77777777" w:rsidR="00571E8C" w:rsidRPr="006F240E" w:rsidRDefault="00571E8C" w:rsidP="00F638F3">
            <w:pPr>
              <w:ind w:left="-110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8B51CAC" w14:textId="77777777" w:rsidR="00571E8C" w:rsidRPr="006F240E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9"/>
            <w:tcBorders>
              <w:bottom w:val="single" w:sz="4" w:space="0" w:color="auto"/>
            </w:tcBorders>
            <w:vAlign w:val="bottom"/>
          </w:tcPr>
          <w:p w14:paraId="1719D47E" w14:textId="77777777" w:rsidR="00571E8C" w:rsidRPr="006F240E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B006EE" w:rsidRPr="00623946" w14:paraId="5297EB69" w14:textId="77777777" w:rsidTr="00524F96">
        <w:trPr>
          <w:trHeight w:val="830"/>
        </w:trPr>
        <w:tc>
          <w:tcPr>
            <w:tcW w:w="4050" w:type="dxa"/>
          </w:tcPr>
          <w:p w14:paraId="09D75721" w14:textId="77777777" w:rsidR="00B006EE" w:rsidRPr="006F240E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363753" w14:textId="77777777" w:rsidR="00B006EE" w:rsidRPr="006F240E" w:rsidRDefault="00B006EE" w:rsidP="00571E8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  <w:p w14:paraId="2BF536AE" w14:textId="77777777" w:rsidR="00B006EE" w:rsidRPr="006F240E" w:rsidRDefault="00B006EE" w:rsidP="00571E8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Merge/>
            <w:vAlign w:val="bottom"/>
          </w:tcPr>
          <w:p w14:paraId="793F8EA5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503D31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482DFC" w14:textId="3688480E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  <w:vAlign w:val="bottom"/>
          </w:tcPr>
          <w:p w14:paraId="30E867F5" w14:textId="046EE21F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5EE8E2AA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274C8A99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6DC635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</w:t>
            </w: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1459A2B1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C3260F" w14:textId="77777777" w:rsidR="00B006EE" w:rsidRPr="006F240E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6F5F9B" w:rsidRPr="00623946" w14:paraId="17352D69" w14:textId="77777777" w:rsidTr="006F240E">
        <w:trPr>
          <w:trHeight w:val="272"/>
        </w:trPr>
        <w:tc>
          <w:tcPr>
            <w:tcW w:w="4050" w:type="dxa"/>
          </w:tcPr>
          <w:p w14:paraId="292EEC72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3187F7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80" w:type="dxa"/>
            <w:gridSpan w:val="11"/>
          </w:tcPr>
          <w:p w14:paraId="6F39CB32" w14:textId="77777777" w:rsidR="006F5F9B" w:rsidRPr="006F240E" w:rsidRDefault="006F5F9B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F240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5F9B" w:rsidRPr="00623946" w14:paraId="6B30BF43" w14:textId="77777777" w:rsidTr="006F240E">
        <w:tc>
          <w:tcPr>
            <w:tcW w:w="4050" w:type="dxa"/>
          </w:tcPr>
          <w:p w14:paraId="6E1BCC84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3B81C6B6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0F72D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768FE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53A4A0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F6B7D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2B5A53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34F9AC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5AF4F5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741AB1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30E146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F26A0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B9AD0E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0CC" w:rsidRPr="00624577" w14:paraId="1EB35BE3" w14:textId="77777777" w:rsidTr="006F240E">
        <w:tc>
          <w:tcPr>
            <w:tcW w:w="4050" w:type="dxa"/>
            <w:shd w:val="clear" w:color="auto" w:fill="auto"/>
          </w:tcPr>
          <w:p w14:paraId="48264AA0" w14:textId="3C0E3346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6F240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F240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B0E" w:rsidRPr="006F240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0009BB83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6B4CD6" w14:textId="58D776DC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380,288</w:t>
            </w:r>
          </w:p>
        </w:tc>
        <w:tc>
          <w:tcPr>
            <w:tcW w:w="270" w:type="dxa"/>
          </w:tcPr>
          <w:p w14:paraId="7F6F62B7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2AFE15" w14:textId="26312133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19,034</w:t>
            </w:r>
          </w:p>
        </w:tc>
        <w:tc>
          <w:tcPr>
            <w:tcW w:w="270" w:type="dxa"/>
          </w:tcPr>
          <w:p w14:paraId="5F626024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0F304D" w14:textId="5C2822B8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4DBCD10A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AC4905" w14:textId="52BD41C8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76,888</w:t>
            </w:r>
          </w:p>
        </w:tc>
        <w:tc>
          <w:tcPr>
            <w:tcW w:w="270" w:type="dxa"/>
          </w:tcPr>
          <w:p w14:paraId="6F7A1D3B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C04729" w14:textId="03E227A4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82,505</w:t>
            </w:r>
          </w:p>
        </w:tc>
        <w:tc>
          <w:tcPr>
            <w:tcW w:w="270" w:type="dxa"/>
          </w:tcPr>
          <w:p w14:paraId="7D76CAEE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5400E6" w14:textId="1AB92932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179,067</w:t>
            </w:r>
          </w:p>
        </w:tc>
      </w:tr>
      <w:tr w:rsidR="00B360CC" w:rsidRPr="000F51DD" w14:paraId="6EADFE7B" w14:textId="77777777" w:rsidTr="006F240E">
        <w:tc>
          <w:tcPr>
            <w:tcW w:w="4050" w:type="dxa"/>
            <w:shd w:val="clear" w:color="auto" w:fill="auto"/>
          </w:tcPr>
          <w:p w14:paraId="16AB1E72" w14:textId="170C9C7C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พิ่มขึ้น</w:t>
            </w:r>
          </w:p>
        </w:tc>
        <w:tc>
          <w:tcPr>
            <w:tcW w:w="1080" w:type="dxa"/>
          </w:tcPr>
          <w:p w14:paraId="3DBBB82E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5A276" w14:textId="6000ED72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867C55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5C9F33" w14:textId="7C1C9624" w:rsidR="00B360CC" w:rsidRPr="006F240E" w:rsidRDefault="009F4ED1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  <w:tc>
          <w:tcPr>
            <w:tcW w:w="270" w:type="dxa"/>
          </w:tcPr>
          <w:p w14:paraId="6E542497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0CB67C" w14:textId="4B3CDA53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270" w:type="dxa"/>
          </w:tcPr>
          <w:p w14:paraId="5BC16FD0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EB6451" w14:textId="5D38EB2E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744487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75C55D" w14:textId="6F495282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213DDA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4EAF76" w14:textId="7613F80D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1,853</w:t>
            </w:r>
          </w:p>
        </w:tc>
      </w:tr>
      <w:tr w:rsidR="00B360CC" w:rsidRPr="000F51DD" w14:paraId="6FE27BE2" w14:textId="77777777" w:rsidTr="006F240E">
        <w:tc>
          <w:tcPr>
            <w:tcW w:w="4050" w:type="dxa"/>
          </w:tcPr>
          <w:p w14:paraId="61D8CF42" w14:textId="5B03B439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5593EEDE" w14:textId="3825E17F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3F96F6" w14:textId="249D68D8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F2CD0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B7126A" w14:textId="4A2906B9" w:rsidR="00B360CC" w:rsidRPr="006F240E" w:rsidRDefault="009F4ED1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270" w:type="dxa"/>
          </w:tcPr>
          <w:p w14:paraId="724A20BB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D696ED" w14:textId="16953791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F4ED1" w:rsidRPr="006F240E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Pr="006F240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68D8A3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4BDD8D" w14:textId="350593FD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7F3920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BF3E5E" w14:textId="713A5C01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C86966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80524F" w14:textId="0414CD60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0CC" w:rsidRPr="000F51DD" w14:paraId="7E485F72" w14:textId="77777777" w:rsidTr="006F240E">
        <w:tc>
          <w:tcPr>
            <w:tcW w:w="4050" w:type="dxa"/>
          </w:tcPr>
          <w:p w14:paraId="57CAFC40" w14:textId="5EB2C79E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="00B006EE">
              <w:rPr>
                <w:rFonts w:asciiTheme="majorBidi" w:hAnsiTheme="majorBidi"/>
                <w:sz w:val="28"/>
                <w:szCs w:val="28"/>
              </w:rPr>
              <w:br/>
            </w: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</w:tcPr>
          <w:p w14:paraId="213C16A4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C4A0E" w14:textId="77777777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3D60EE" w14:textId="6451EC3A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(4,700)</w:t>
            </w:r>
          </w:p>
        </w:tc>
        <w:tc>
          <w:tcPr>
            <w:tcW w:w="270" w:type="dxa"/>
          </w:tcPr>
          <w:p w14:paraId="62BC4BA6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AEFA31" w14:textId="63369B93" w:rsidR="00B360CC" w:rsidRPr="006F240E" w:rsidRDefault="009F4ED1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270" w:type="dxa"/>
          </w:tcPr>
          <w:p w14:paraId="0FC1104E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ECC36C" w14:textId="77777777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B4664" w14:textId="004862C2" w:rsidR="00B360CC" w:rsidRPr="006F240E" w:rsidRDefault="009F4ED1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E86429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576038" w14:textId="6A5CAB71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270" w:type="dxa"/>
          </w:tcPr>
          <w:p w14:paraId="2C1330C4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42A2AC" w14:textId="669A3A7E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  <w:tc>
          <w:tcPr>
            <w:tcW w:w="270" w:type="dxa"/>
          </w:tcPr>
          <w:p w14:paraId="526787A9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CC3CE0" w14:textId="60D1F800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1,600</w:t>
            </w:r>
          </w:p>
        </w:tc>
      </w:tr>
      <w:tr w:rsidR="00B360CC" w:rsidRPr="000F51DD" w14:paraId="7891A7AB" w14:textId="77777777" w:rsidTr="006F240E">
        <w:tc>
          <w:tcPr>
            <w:tcW w:w="4050" w:type="dxa"/>
            <w:shd w:val="clear" w:color="auto" w:fill="auto"/>
          </w:tcPr>
          <w:p w14:paraId="64671925" w14:textId="7EAEDC33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E0B0E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E0B0E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623C96FA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8DC4C" w14:textId="11021253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375,588</w:t>
            </w:r>
          </w:p>
        </w:tc>
        <w:tc>
          <w:tcPr>
            <w:tcW w:w="270" w:type="dxa"/>
          </w:tcPr>
          <w:p w14:paraId="3CA82388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7DCAB" w14:textId="5F27E249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F4ED1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F4ED1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</w:t>
            </w:r>
          </w:p>
        </w:tc>
        <w:tc>
          <w:tcPr>
            <w:tcW w:w="270" w:type="dxa"/>
          </w:tcPr>
          <w:p w14:paraId="408951CE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1422D3" w14:textId="11B574E8" w:rsidR="00B360CC" w:rsidRPr="006F240E" w:rsidRDefault="009F4ED1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1,055</w:t>
            </w:r>
          </w:p>
        </w:tc>
        <w:tc>
          <w:tcPr>
            <w:tcW w:w="270" w:type="dxa"/>
          </w:tcPr>
          <w:p w14:paraId="7288F46E" w14:textId="77777777" w:rsidR="00B360CC" w:rsidRPr="006F240E" w:rsidRDefault="00B360CC" w:rsidP="00B360C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622DD" w14:textId="5E2140C4" w:rsidR="00B360CC" w:rsidRPr="006F240E" w:rsidRDefault="00B360CC" w:rsidP="00B360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77,696</w:t>
            </w:r>
          </w:p>
        </w:tc>
        <w:tc>
          <w:tcPr>
            <w:tcW w:w="270" w:type="dxa"/>
          </w:tcPr>
          <w:p w14:paraId="6B443859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293C9" w14:textId="7732B33F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83,184</w:t>
            </w:r>
          </w:p>
        </w:tc>
        <w:tc>
          <w:tcPr>
            <w:tcW w:w="270" w:type="dxa"/>
          </w:tcPr>
          <w:p w14:paraId="365C5DC3" w14:textId="77777777" w:rsidR="00B360CC" w:rsidRPr="006F240E" w:rsidRDefault="00B360CC" w:rsidP="00B3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5D038" w14:textId="54E24AEB" w:rsidR="00B360CC" w:rsidRPr="006F240E" w:rsidRDefault="00B360CC" w:rsidP="00B360C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182,520</w:t>
            </w:r>
          </w:p>
        </w:tc>
      </w:tr>
      <w:tr w:rsidR="00664D28" w:rsidRPr="000F51DD" w14:paraId="498BA570" w14:textId="77777777" w:rsidTr="006F240E">
        <w:tc>
          <w:tcPr>
            <w:tcW w:w="4050" w:type="dxa"/>
            <w:shd w:val="clear" w:color="auto" w:fill="auto"/>
          </w:tcPr>
          <w:p w14:paraId="06DA3539" w14:textId="77777777" w:rsidR="00664D28" w:rsidRPr="006F240E" w:rsidRDefault="00664D28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พิ่มขึ้น</w:t>
            </w:r>
          </w:p>
        </w:tc>
        <w:tc>
          <w:tcPr>
            <w:tcW w:w="1080" w:type="dxa"/>
          </w:tcPr>
          <w:p w14:paraId="7C3886F9" w14:textId="77777777" w:rsidR="00664D28" w:rsidRPr="006F240E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F9EF24C" w14:textId="39524F6D" w:rsidR="00664D28" w:rsidRPr="006F240E" w:rsidRDefault="00EB525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2208E" w14:textId="77777777" w:rsidR="00664D28" w:rsidRPr="006F240E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67C459" w14:textId="4A605707" w:rsidR="00664D28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70" w:type="dxa"/>
          </w:tcPr>
          <w:p w14:paraId="38E45F3A" w14:textId="77777777" w:rsidR="00664D28" w:rsidRPr="006F240E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260631" w14:textId="4A054190" w:rsidR="00664D28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270" w:type="dxa"/>
          </w:tcPr>
          <w:p w14:paraId="49C862A3" w14:textId="77777777" w:rsidR="00664D28" w:rsidRPr="006F240E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7CE314" w14:textId="279C314A" w:rsidR="00664D28" w:rsidRPr="006F240E" w:rsidRDefault="00EB525E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04443" w14:textId="77777777" w:rsidR="00664D28" w:rsidRPr="006F240E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E7C1EA" w14:textId="7AF7888D" w:rsidR="00664D28" w:rsidRPr="006F240E" w:rsidRDefault="00EB525E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07065A" w14:textId="77777777" w:rsidR="00664D28" w:rsidRPr="006F240E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8B6417" w14:textId="25954885" w:rsidR="00664D28" w:rsidRPr="006F240E" w:rsidRDefault="00EB525E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304C85" w:rsidRPr="000F51DD" w14:paraId="5AC65824" w14:textId="77777777" w:rsidTr="006F240E">
        <w:tc>
          <w:tcPr>
            <w:tcW w:w="4050" w:type="dxa"/>
          </w:tcPr>
          <w:p w14:paraId="52BAD235" w14:textId="29A16770" w:rsidR="00304C85" w:rsidRPr="006F240E" w:rsidRDefault="00304C85" w:rsidP="0030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641F1817" w14:textId="3009F52D" w:rsidR="00304C85" w:rsidRPr="006F240E" w:rsidRDefault="00304C85" w:rsidP="00304C85">
            <w:pPr>
              <w:pStyle w:val="acctfourfigures"/>
              <w:tabs>
                <w:tab w:val="clear" w:pos="765"/>
              </w:tabs>
              <w:spacing w:line="240" w:lineRule="atLeast"/>
              <w:ind w:left="-106" w:right="-10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</w:tcPr>
          <w:p w14:paraId="17EC0638" w14:textId="58241CE1" w:rsidR="00304C85" w:rsidRPr="006F240E" w:rsidRDefault="00EB525E" w:rsidP="00304C85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133,796</w:t>
            </w:r>
          </w:p>
        </w:tc>
        <w:tc>
          <w:tcPr>
            <w:tcW w:w="270" w:type="dxa"/>
          </w:tcPr>
          <w:p w14:paraId="54B76058" w14:textId="77777777" w:rsidR="00304C85" w:rsidRPr="006F240E" w:rsidRDefault="00304C85" w:rsidP="00304C8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F7ED2F" w14:textId="39C4A7C4" w:rsidR="00304C85" w:rsidRPr="006F240E" w:rsidRDefault="003F6B8F" w:rsidP="00304C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4C85" w:rsidRPr="006F24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270" w:type="dxa"/>
          </w:tcPr>
          <w:p w14:paraId="5752D60D" w14:textId="77777777" w:rsidR="00304C85" w:rsidRPr="006F240E" w:rsidRDefault="00304C85" w:rsidP="0030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EA907C" w14:textId="6B542556" w:rsidR="00304C85" w:rsidRPr="006F240E" w:rsidRDefault="00304C85" w:rsidP="00304C8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B59DC6" w14:textId="77777777" w:rsidR="00304C85" w:rsidRPr="006F240E" w:rsidRDefault="00304C85" w:rsidP="00304C8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2554C" w14:textId="706B4354" w:rsidR="00304C85" w:rsidRPr="006F240E" w:rsidRDefault="00EB525E" w:rsidP="00304C8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387,657</w:t>
            </w:r>
          </w:p>
        </w:tc>
        <w:tc>
          <w:tcPr>
            <w:tcW w:w="270" w:type="dxa"/>
          </w:tcPr>
          <w:p w14:paraId="2B3F306F" w14:textId="77777777" w:rsidR="00304C85" w:rsidRPr="006F240E" w:rsidRDefault="00304C85" w:rsidP="0030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31D46A" w14:textId="34CEF8CB" w:rsidR="00304C85" w:rsidRPr="006F240E" w:rsidRDefault="00EB525E" w:rsidP="00304C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20,77</w:t>
            </w:r>
            <w:r w:rsidR="00FE37F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CAEA1ED" w14:textId="77777777" w:rsidR="00304C85" w:rsidRPr="006F240E" w:rsidRDefault="00304C85" w:rsidP="0030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86DC83" w14:textId="0C5F87AA" w:rsidR="00304C85" w:rsidRPr="006F240E" w:rsidRDefault="00EB525E" w:rsidP="00304C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410,</w:t>
            </w:r>
            <w:r w:rsidR="003F6B8F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  <w:tr w:rsidR="006F5F9B" w:rsidRPr="000F51DD" w14:paraId="013AAD2B" w14:textId="77777777" w:rsidTr="006F240E">
        <w:tc>
          <w:tcPr>
            <w:tcW w:w="4050" w:type="dxa"/>
          </w:tcPr>
          <w:p w14:paraId="3C12662A" w14:textId="77777777" w:rsidR="006F5F9B" w:rsidRPr="006F240E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</w:tcPr>
          <w:p w14:paraId="28E625B0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408EE8" w14:textId="1B48885E" w:rsidR="006F5F9B" w:rsidRPr="006F240E" w:rsidRDefault="00CB630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71612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D6AECA" w14:textId="2F8FA8B9" w:rsidR="006F5F9B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270" w:type="dxa"/>
          </w:tcPr>
          <w:p w14:paraId="47FC7E0F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7CD6E6" w14:textId="2FF17A88" w:rsidR="006F5F9B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(1,206)</w:t>
            </w:r>
          </w:p>
        </w:tc>
        <w:tc>
          <w:tcPr>
            <w:tcW w:w="270" w:type="dxa"/>
          </w:tcPr>
          <w:p w14:paraId="1C4CFA0B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212C38" w14:textId="5DF676BA" w:rsidR="006F5F9B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5156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FF26C9" w14:textId="5335B26C" w:rsidR="006F5F9B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7FBEFD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CEE52D" w14:textId="4E0AAA28" w:rsidR="006F5F9B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0CC" w:rsidRPr="000F51DD" w14:paraId="0609E482" w14:textId="77777777" w:rsidTr="006F240E">
        <w:tc>
          <w:tcPr>
            <w:tcW w:w="4050" w:type="dxa"/>
          </w:tcPr>
          <w:p w14:paraId="211D9EF2" w14:textId="6AB82D70" w:rsidR="00B360CC" w:rsidRPr="006F240E" w:rsidRDefault="009B11D7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08675FB7" w14:textId="77777777" w:rsidR="00B360CC" w:rsidRPr="006F240E" w:rsidRDefault="00B360C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FB2FF" w14:textId="0A2EA0F8" w:rsidR="00B360CC" w:rsidRPr="006F240E" w:rsidRDefault="00CB630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28700" w14:textId="77777777" w:rsidR="00B360CC" w:rsidRPr="006F240E" w:rsidRDefault="00B360C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1E4D7" w14:textId="3392E040" w:rsidR="00B360CC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270" w:type="dxa"/>
          </w:tcPr>
          <w:p w14:paraId="1F44E93E" w14:textId="77777777" w:rsidR="00B360CC" w:rsidRPr="006F240E" w:rsidRDefault="00B360C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B4C0E6" w14:textId="39E1F4CE" w:rsidR="00B360CC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58F511" w14:textId="77777777" w:rsidR="00B360CC" w:rsidRPr="006F240E" w:rsidRDefault="00B360CC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BE9240" w14:textId="2C794AD8" w:rsidR="00B360CC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FD6B80" w14:textId="77777777" w:rsidR="00B360CC" w:rsidRPr="006F240E" w:rsidRDefault="00B360C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120DEE" w14:textId="4439094D" w:rsidR="00B360CC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AD23D3" w14:textId="77777777" w:rsidR="00B360CC" w:rsidRPr="006F240E" w:rsidRDefault="00B360C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44309D" w14:textId="5C7CE5FF" w:rsidR="00B360CC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ED70AA" w:rsidRPr="00623946" w14:paraId="6C0DF588" w14:textId="77777777" w:rsidTr="006F240E">
        <w:tc>
          <w:tcPr>
            <w:tcW w:w="4050" w:type="dxa"/>
          </w:tcPr>
          <w:p w14:paraId="4C49A4B0" w14:textId="0BA0EE30" w:rsidR="00ED70AA" w:rsidRPr="006F240E" w:rsidRDefault="00ED70AA" w:rsidP="00ED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="00B006EE">
              <w:rPr>
                <w:rFonts w:asciiTheme="majorBidi" w:hAnsiTheme="majorBidi"/>
                <w:sz w:val="28"/>
                <w:szCs w:val="28"/>
              </w:rPr>
              <w:br/>
            </w: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</w:tcPr>
          <w:p w14:paraId="403FD51F" w14:textId="77777777" w:rsidR="00ED70AA" w:rsidRPr="006F240E" w:rsidRDefault="00ED70AA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B322E0" w14:textId="77777777" w:rsidR="003B117C" w:rsidRPr="006F240E" w:rsidRDefault="003B117C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DFD04A" w14:textId="3B3C9573" w:rsidR="00CB630A" w:rsidRPr="006F240E" w:rsidRDefault="00CB630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(2,23</w:t>
            </w:r>
            <w:r w:rsidR="00EB525E" w:rsidRPr="006F2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6F2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4469269" w14:textId="77777777" w:rsidR="00ED70AA" w:rsidRPr="006F240E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6B6C6F" w14:textId="78CA036A" w:rsidR="00ED70AA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E2BB133" w14:textId="77777777" w:rsidR="00ED70AA" w:rsidRPr="006F240E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C08FF7" w14:textId="77777777" w:rsidR="00570A66" w:rsidRPr="006F240E" w:rsidRDefault="00570A66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9A0F5" w14:textId="775FED57" w:rsidR="00CB630A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E0B004" w14:textId="77777777" w:rsidR="00ED70AA" w:rsidRPr="006F240E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CD8190" w14:textId="2715F614" w:rsidR="00ED70AA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270" w:type="dxa"/>
          </w:tcPr>
          <w:p w14:paraId="6AF051AB" w14:textId="77777777" w:rsidR="00ED70AA" w:rsidRPr="006F240E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79FD97" w14:textId="44EA6676" w:rsidR="00ED70AA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E37F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3025610" w14:textId="77777777" w:rsidR="00ED70AA" w:rsidRPr="006F240E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AC4CE0" w14:textId="4256FD73" w:rsidR="00ED70AA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FE37F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F5F9B" w:rsidRPr="00623946" w14:paraId="4B2E579F" w14:textId="77777777" w:rsidTr="006F240E">
        <w:tc>
          <w:tcPr>
            <w:tcW w:w="4050" w:type="dxa"/>
            <w:shd w:val="clear" w:color="auto" w:fill="auto"/>
          </w:tcPr>
          <w:p w14:paraId="4311F87A" w14:textId="334A439E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E0B0E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3764075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3892C" w14:textId="36EE8DFD" w:rsidR="006F5F9B" w:rsidRPr="006F240E" w:rsidRDefault="00CB630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507,149</w:t>
            </w:r>
          </w:p>
        </w:tc>
        <w:tc>
          <w:tcPr>
            <w:tcW w:w="270" w:type="dxa"/>
          </w:tcPr>
          <w:p w14:paraId="59020718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00B5" w14:textId="28AF578E" w:rsidR="006F5F9B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70" w:type="dxa"/>
          </w:tcPr>
          <w:p w14:paraId="7C42E330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12948F" w14:textId="535C4FDB" w:rsidR="006F5F9B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270" w:type="dxa"/>
          </w:tcPr>
          <w:p w14:paraId="3CDA0FFC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0ED1" w14:textId="73019821" w:rsidR="006F5F9B" w:rsidRPr="006F240E" w:rsidRDefault="00CB630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465,736</w:t>
            </w:r>
          </w:p>
        </w:tc>
        <w:tc>
          <w:tcPr>
            <w:tcW w:w="270" w:type="dxa"/>
          </w:tcPr>
          <w:p w14:paraId="74D91A5A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D1E6" w14:textId="59CE2E45" w:rsidR="006F5F9B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104,282</w:t>
            </w:r>
          </w:p>
        </w:tc>
        <w:tc>
          <w:tcPr>
            <w:tcW w:w="270" w:type="dxa"/>
          </w:tcPr>
          <w:p w14:paraId="4A855146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D9C5" w14:textId="7BEFED75" w:rsidR="006F5F9B" w:rsidRPr="006F240E" w:rsidRDefault="00CB630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</w:t>
            </w:r>
          </w:p>
        </w:tc>
      </w:tr>
      <w:tr w:rsidR="006F240E" w:rsidRPr="00F76876" w14:paraId="3A6A9D0B" w14:textId="77777777" w:rsidTr="00E80317">
        <w:tc>
          <w:tcPr>
            <w:tcW w:w="4050" w:type="dxa"/>
            <w:shd w:val="clear" w:color="auto" w:fill="auto"/>
          </w:tcPr>
          <w:p w14:paraId="621C5472" w14:textId="77777777" w:rsidR="006F240E" w:rsidRPr="006F240E" w:rsidRDefault="006F240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3E07EB7" w14:textId="77777777" w:rsidR="006F240E" w:rsidRPr="006F240E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gridSpan w:val="11"/>
          </w:tcPr>
          <w:p w14:paraId="08D3A4EC" w14:textId="22632C75" w:rsidR="006F240E" w:rsidRPr="006F240E" w:rsidRDefault="006F240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240E" w:rsidRPr="00F76876" w14:paraId="5723EA2B" w14:textId="77777777" w:rsidTr="006F240E">
        <w:tc>
          <w:tcPr>
            <w:tcW w:w="4050" w:type="dxa"/>
            <w:shd w:val="clear" w:color="auto" w:fill="auto"/>
          </w:tcPr>
          <w:p w14:paraId="0AE9D3AE" w14:textId="77777777" w:rsidR="006F240E" w:rsidRPr="006F240E" w:rsidRDefault="006F240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6A5FFA" w14:textId="77777777" w:rsidR="006F240E" w:rsidRPr="006F240E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</w:tcPr>
          <w:p w14:paraId="56F0C246" w14:textId="164A77B2" w:rsidR="006F240E" w:rsidRPr="006F240E" w:rsidRDefault="006F240E" w:rsidP="006F240E">
            <w:pPr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D59EA11" w14:textId="77777777" w:rsidR="006F240E" w:rsidRPr="006F240E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50" w:type="dxa"/>
            <w:gridSpan w:val="9"/>
            <w:tcBorders>
              <w:bottom w:val="single" w:sz="4" w:space="0" w:color="auto"/>
            </w:tcBorders>
            <w:vAlign w:val="bottom"/>
          </w:tcPr>
          <w:p w14:paraId="4C78F38B" w14:textId="311F6707" w:rsidR="006F240E" w:rsidRPr="006F240E" w:rsidRDefault="006F240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B006EE" w:rsidRPr="00F76876" w14:paraId="26F6F553" w14:textId="77777777" w:rsidTr="00DB43AB">
        <w:tc>
          <w:tcPr>
            <w:tcW w:w="4050" w:type="dxa"/>
            <w:shd w:val="clear" w:color="auto" w:fill="auto"/>
          </w:tcPr>
          <w:p w14:paraId="782F0934" w14:textId="77777777" w:rsidR="00B006EE" w:rsidRPr="006F240E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62883E" w14:textId="77777777" w:rsidR="00B006EE" w:rsidRPr="006F240E" w:rsidRDefault="00B006EE" w:rsidP="006F240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F8117F6" w14:textId="61119607" w:rsidR="00B006EE" w:rsidRPr="006F240E" w:rsidRDefault="00B006EE" w:rsidP="006F240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Merge/>
          </w:tcPr>
          <w:p w14:paraId="56810CCF" w14:textId="77777777" w:rsidR="00B006EE" w:rsidRPr="006F240E" w:rsidRDefault="00B006E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D5563D" w14:textId="77777777" w:rsidR="00B006EE" w:rsidRPr="006F240E" w:rsidRDefault="00B006E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5A315C" w14:textId="011193D5" w:rsidR="00B006EE" w:rsidRPr="006F240E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</w:tcPr>
          <w:p w14:paraId="347BEAE2" w14:textId="08B765C9" w:rsidR="00B006EE" w:rsidRPr="006F240E" w:rsidRDefault="00B006EE" w:rsidP="00B00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10EEB42D" w14:textId="10BD5582" w:rsidR="00B006EE" w:rsidRPr="006F240E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3082CE2F" w14:textId="77777777" w:rsidR="00B006EE" w:rsidRPr="006F240E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2C9E84" w14:textId="19A7CCBD" w:rsidR="00B006EE" w:rsidRPr="006F240E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ความสัมพันธ์</w:t>
            </w: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F240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3BCA05B2" w14:textId="77777777" w:rsidR="00B006EE" w:rsidRPr="006F240E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494C0A" w14:textId="0D52C2AF" w:rsidR="00B006EE" w:rsidRPr="006F240E" w:rsidRDefault="00B006E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6F240E" w:rsidRPr="00F76876" w14:paraId="087917D0" w14:textId="77777777" w:rsidTr="005379F8">
        <w:tc>
          <w:tcPr>
            <w:tcW w:w="4050" w:type="dxa"/>
            <w:shd w:val="clear" w:color="auto" w:fill="auto"/>
          </w:tcPr>
          <w:p w14:paraId="17DB6930" w14:textId="77777777" w:rsidR="006F240E" w:rsidRPr="006F240E" w:rsidRDefault="006F240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75F09B0" w14:textId="77777777" w:rsidR="006F240E" w:rsidRPr="006F240E" w:rsidRDefault="006F240E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gridSpan w:val="11"/>
          </w:tcPr>
          <w:p w14:paraId="54B6EB98" w14:textId="2F73D4B9" w:rsidR="006F240E" w:rsidRPr="006F240E" w:rsidRDefault="006F240E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F240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F24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5F9B" w:rsidRPr="00F76876" w14:paraId="19C4A8C8" w14:textId="77777777" w:rsidTr="006F240E">
        <w:tc>
          <w:tcPr>
            <w:tcW w:w="4050" w:type="dxa"/>
            <w:shd w:val="clear" w:color="auto" w:fill="auto"/>
          </w:tcPr>
          <w:p w14:paraId="78E00E40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468FB193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9C25DA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4E0AE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0C4DCC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17C1A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D2C7FD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F06E1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C7DB00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9731B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31A010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643B4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F02B93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0B0E" w:rsidRPr="009068BC" w14:paraId="7AC8F4F7" w14:textId="77777777" w:rsidTr="006F240E">
        <w:tc>
          <w:tcPr>
            <w:tcW w:w="4050" w:type="dxa"/>
            <w:shd w:val="clear" w:color="auto" w:fill="auto"/>
          </w:tcPr>
          <w:p w14:paraId="288BB63B" w14:textId="758FE558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F240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080" w:type="dxa"/>
          </w:tcPr>
          <w:p w14:paraId="12DACA68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93AA81" w14:textId="4F245938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15F1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B39AC9" w14:textId="7977C128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13,183</w:t>
            </w:r>
          </w:p>
        </w:tc>
        <w:tc>
          <w:tcPr>
            <w:tcW w:w="270" w:type="dxa"/>
          </w:tcPr>
          <w:p w14:paraId="7B4601DC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C2440A" w14:textId="095B17A7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B91BDD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6E93CD" w14:textId="52C37687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28E0E3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4844E6" w14:textId="35D54A4D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11,011</w:t>
            </w:r>
          </w:p>
        </w:tc>
        <w:tc>
          <w:tcPr>
            <w:tcW w:w="270" w:type="dxa"/>
          </w:tcPr>
          <w:p w14:paraId="0D87FCA1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3747F" w14:textId="0129CCE4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24,194</w:t>
            </w:r>
          </w:p>
        </w:tc>
      </w:tr>
      <w:tr w:rsidR="00DE0B0E" w:rsidRPr="00F76876" w14:paraId="32C71D06" w14:textId="77777777" w:rsidTr="006F240E">
        <w:tc>
          <w:tcPr>
            <w:tcW w:w="4050" w:type="dxa"/>
            <w:shd w:val="clear" w:color="auto" w:fill="auto"/>
          </w:tcPr>
          <w:p w14:paraId="0A6A96DA" w14:textId="101B1BA3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14:paraId="3629EB0F" w14:textId="2FB37831" w:rsidR="00DE0B0E" w:rsidRPr="006F240E" w:rsidRDefault="00623D0A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012B6B54" w14:textId="484C91E5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136ED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6511E5" w14:textId="73A6D4A1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2,675</w:t>
            </w:r>
          </w:p>
        </w:tc>
        <w:tc>
          <w:tcPr>
            <w:tcW w:w="270" w:type="dxa"/>
          </w:tcPr>
          <w:p w14:paraId="346C3D82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806A5C" w14:textId="1EB66E1E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7D25DC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224BFA" w14:textId="6154A1B4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C9949B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56CF88" w14:textId="67D291BB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5,632</w:t>
            </w:r>
          </w:p>
        </w:tc>
        <w:tc>
          <w:tcPr>
            <w:tcW w:w="270" w:type="dxa"/>
          </w:tcPr>
          <w:p w14:paraId="3B646A59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50BF49" w14:textId="3777C050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8,307</w:t>
            </w:r>
          </w:p>
        </w:tc>
      </w:tr>
      <w:tr w:rsidR="00DE0B0E" w:rsidRPr="00F76876" w14:paraId="763A15F0" w14:textId="77777777" w:rsidTr="006F240E">
        <w:tc>
          <w:tcPr>
            <w:tcW w:w="4050" w:type="dxa"/>
            <w:shd w:val="clear" w:color="auto" w:fill="auto"/>
          </w:tcPr>
          <w:p w14:paraId="50AB69A5" w14:textId="705BDBB4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="00B006EE">
              <w:rPr>
                <w:rFonts w:asciiTheme="majorBidi" w:hAnsiTheme="majorBidi"/>
                <w:sz w:val="28"/>
                <w:szCs w:val="28"/>
              </w:rPr>
              <w:br/>
            </w: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</w:tcPr>
          <w:p w14:paraId="5B00C8F7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EC4ECC" w14:textId="77777777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2A8665" w14:textId="0C97A0FC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72A24A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C8C34E" w14:textId="2D733BC7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AF959B0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B040BB" w14:textId="77777777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F259F4" w14:textId="0EAFF824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71B523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3EF534" w14:textId="18CBDD2D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519E89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3BD505" w14:textId="3449DF26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680632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C27CCA" w14:textId="28D3F0E0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DE0B0E" w:rsidRPr="00F76876" w14:paraId="154CCF35" w14:textId="77777777" w:rsidTr="006F240E">
        <w:tc>
          <w:tcPr>
            <w:tcW w:w="4050" w:type="dxa"/>
            <w:shd w:val="clear" w:color="auto" w:fill="auto"/>
          </w:tcPr>
          <w:p w14:paraId="6CC77D35" w14:textId="196A9A83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080" w:type="dxa"/>
          </w:tcPr>
          <w:p w14:paraId="3C1B51C4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1C9B40" w14:textId="632FC02A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7CD84B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827A67" w14:textId="29D7C0B9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15,904</w:t>
            </w:r>
          </w:p>
        </w:tc>
        <w:tc>
          <w:tcPr>
            <w:tcW w:w="270" w:type="dxa"/>
          </w:tcPr>
          <w:p w14:paraId="379EB45C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79F953" w14:textId="5CC1BEB6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5EBF12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D4C7D1" w14:textId="0C2D8067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027232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E3B6C3" w14:textId="4BFA16D7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16,643</w:t>
            </w:r>
          </w:p>
        </w:tc>
        <w:tc>
          <w:tcPr>
            <w:tcW w:w="270" w:type="dxa"/>
          </w:tcPr>
          <w:p w14:paraId="49E7456F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F910F" w14:textId="61056DAF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32,547</w:t>
            </w:r>
          </w:p>
        </w:tc>
      </w:tr>
      <w:tr w:rsidR="006F5F9B" w:rsidRPr="00F76876" w14:paraId="4665E612" w14:textId="77777777" w:rsidTr="006F240E">
        <w:tc>
          <w:tcPr>
            <w:tcW w:w="4050" w:type="dxa"/>
            <w:shd w:val="clear" w:color="auto" w:fill="auto"/>
          </w:tcPr>
          <w:p w14:paraId="3EB5E72A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14:paraId="637217F6" w14:textId="759B1180" w:rsidR="006F5F9B" w:rsidRPr="006F240E" w:rsidRDefault="00623D0A" w:rsidP="00570A6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1260" w:type="dxa"/>
          </w:tcPr>
          <w:p w14:paraId="2B0E332D" w14:textId="36CB220F" w:rsidR="006F5F9B" w:rsidRPr="006F240E" w:rsidRDefault="00604F6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E1405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E2F961" w14:textId="0F34D8DE" w:rsidR="006F5F9B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  <w:tc>
          <w:tcPr>
            <w:tcW w:w="270" w:type="dxa"/>
          </w:tcPr>
          <w:p w14:paraId="5485D7DA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B6A954" w14:textId="6FBF67BC" w:rsidR="006F5F9B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8ABAE7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312363" w14:textId="110FA178" w:rsidR="006F5F9B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273CEB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58E6CE" w14:textId="09E52264" w:rsidR="006F5F9B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6,352</w:t>
            </w:r>
          </w:p>
        </w:tc>
        <w:tc>
          <w:tcPr>
            <w:tcW w:w="270" w:type="dxa"/>
          </w:tcPr>
          <w:p w14:paraId="6D9B21BC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6A0C47" w14:textId="152D2699" w:rsidR="006F5F9B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8,765</w:t>
            </w:r>
          </w:p>
        </w:tc>
      </w:tr>
      <w:tr w:rsidR="00570A66" w:rsidRPr="00F76876" w14:paraId="5A831860" w14:textId="77777777" w:rsidTr="006F240E">
        <w:tc>
          <w:tcPr>
            <w:tcW w:w="4050" w:type="dxa"/>
            <w:shd w:val="clear" w:color="auto" w:fill="auto"/>
          </w:tcPr>
          <w:p w14:paraId="267E60DC" w14:textId="42D9C0ED" w:rsidR="00570A66" w:rsidRPr="006F240E" w:rsidRDefault="00604F6E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</w:tcPr>
          <w:p w14:paraId="595691EA" w14:textId="77777777" w:rsidR="00570A66" w:rsidRPr="006F240E" w:rsidRDefault="00570A66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28AE79" w14:textId="0799FE4D" w:rsidR="00570A66" w:rsidRPr="006F240E" w:rsidRDefault="00604F6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BA4A72" w14:textId="77777777" w:rsidR="00570A66" w:rsidRPr="006F240E" w:rsidRDefault="00570A66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6E63B" w14:textId="56006E5F" w:rsidR="00570A66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270" w:type="dxa"/>
          </w:tcPr>
          <w:p w14:paraId="527B5813" w14:textId="77777777" w:rsidR="00570A66" w:rsidRPr="006F240E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EEA771" w14:textId="7BB91231" w:rsidR="00570A66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A9263" w14:textId="77777777" w:rsidR="00570A66" w:rsidRPr="006F240E" w:rsidRDefault="00570A66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EEAEDD" w14:textId="100F8EB3" w:rsidR="00570A66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B73864" w14:textId="77777777" w:rsidR="00570A66" w:rsidRPr="006F240E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B2195" w14:textId="5EC59A86" w:rsidR="00570A66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40F05" w14:textId="77777777" w:rsidR="00570A66" w:rsidRPr="006F240E" w:rsidRDefault="00570A66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010E02" w14:textId="74F93D3D" w:rsidR="00570A66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56763A" w:rsidRPr="00F76876" w14:paraId="00DBDB59" w14:textId="77777777" w:rsidTr="006F240E">
        <w:tc>
          <w:tcPr>
            <w:tcW w:w="4050" w:type="dxa"/>
            <w:shd w:val="clear" w:color="auto" w:fill="auto"/>
          </w:tcPr>
          <w:p w14:paraId="1676089C" w14:textId="0F088779" w:rsidR="0056763A" w:rsidRPr="006F240E" w:rsidRDefault="0056763A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="00B006EE">
              <w:rPr>
                <w:rFonts w:asciiTheme="majorBidi" w:hAnsiTheme="majorBidi"/>
                <w:sz w:val="28"/>
                <w:szCs w:val="28"/>
              </w:rPr>
              <w:br/>
            </w:r>
            <w:r w:rsidRPr="006F240E">
              <w:rPr>
                <w:rFonts w:asciiTheme="majorBidi" w:hAnsi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</w:tcPr>
          <w:p w14:paraId="4934FC99" w14:textId="77777777" w:rsidR="0056763A" w:rsidRPr="006F240E" w:rsidRDefault="0056763A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3142CB" w14:textId="77777777" w:rsidR="00D04242" w:rsidRPr="006F240E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CB4EB4" w14:textId="0ADC4416" w:rsidR="00604F6E" w:rsidRPr="006F240E" w:rsidRDefault="00604F6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7100D" w14:textId="77777777" w:rsidR="0056763A" w:rsidRPr="006F240E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4FB98F" w14:textId="2F1F0917" w:rsidR="0056763A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58E7FF0" w14:textId="77777777" w:rsidR="0056763A" w:rsidRPr="006F240E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205953" w14:textId="77777777" w:rsidR="00604F6E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CEDD9F" w14:textId="06F6B23C" w:rsidR="0056763A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1908E3" w14:textId="77777777" w:rsidR="0056763A" w:rsidRPr="006F240E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76A410" w14:textId="3FE21D41" w:rsidR="0056763A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80CB1D" w14:textId="77777777" w:rsidR="0056763A" w:rsidRPr="006F240E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FCCE16" w14:textId="5DC5F0B4" w:rsidR="0056763A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7ADE75" w14:textId="77777777" w:rsidR="0056763A" w:rsidRPr="006F240E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B535C0" w14:textId="18AF3936" w:rsidR="0056763A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F5F9B" w:rsidRPr="00F76876" w14:paraId="051522B8" w14:textId="77777777" w:rsidTr="006F240E">
        <w:tc>
          <w:tcPr>
            <w:tcW w:w="4050" w:type="dxa"/>
            <w:shd w:val="clear" w:color="auto" w:fill="auto"/>
          </w:tcPr>
          <w:p w14:paraId="6122B74D" w14:textId="53C246F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E0B0E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0BDEE69C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4195CA" w14:textId="3F2CA768" w:rsidR="006F5F9B" w:rsidRPr="006F240E" w:rsidRDefault="00604F6E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1C12D1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AAC0" w14:textId="0482BFFA" w:rsidR="006F5F9B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270" w:type="dxa"/>
          </w:tcPr>
          <w:p w14:paraId="70457059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F3F60D" w14:textId="29178930" w:rsidR="006F5F9B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3323F8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B35D" w14:textId="6089113D" w:rsidR="006F5F9B" w:rsidRPr="006F240E" w:rsidRDefault="00604F6E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A8E18E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FE92" w14:textId="7612A80D" w:rsidR="006F5F9B" w:rsidRPr="006F240E" w:rsidRDefault="0053008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22,995</w:t>
            </w:r>
          </w:p>
        </w:tc>
        <w:tc>
          <w:tcPr>
            <w:tcW w:w="270" w:type="dxa"/>
          </w:tcPr>
          <w:p w14:paraId="46EFF5CA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1C8C" w14:textId="389C7DC2" w:rsidR="006F5F9B" w:rsidRPr="006F240E" w:rsidRDefault="00604F6E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F6B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</w:tr>
      <w:tr w:rsidR="006F5F9B" w:rsidRPr="00F76876" w14:paraId="1E2A4382" w14:textId="77777777" w:rsidTr="006F240E">
        <w:tc>
          <w:tcPr>
            <w:tcW w:w="4050" w:type="dxa"/>
            <w:shd w:val="clear" w:color="auto" w:fill="auto"/>
          </w:tcPr>
          <w:p w14:paraId="16E1AA10" w14:textId="77777777" w:rsidR="006F5F9B" w:rsidRPr="00B006E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A45EAA5" w14:textId="77777777" w:rsidR="006F5F9B" w:rsidRPr="00B006E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47BD0C" w14:textId="77777777" w:rsidR="006F5F9B" w:rsidRPr="00B006EE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62C2790" w14:textId="77777777" w:rsidR="006F5F9B" w:rsidRPr="00B006E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F68D9D" w14:textId="77777777" w:rsidR="006F5F9B" w:rsidRPr="00B006EE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BA392C1" w14:textId="77777777" w:rsidR="006F5F9B" w:rsidRPr="00B006E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1E455" w14:textId="77777777" w:rsidR="006F5F9B" w:rsidRPr="00B006EE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3E17223" w14:textId="77777777" w:rsidR="006F5F9B" w:rsidRPr="00B006E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E479B7" w14:textId="77777777" w:rsidR="006F5F9B" w:rsidRPr="00B006EE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A1E2284" w14:textId="77777777" w:rsidR="006F5F9B" w:rsidRPr="00B006E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1F1545" w14:textId="77777777" w:rsidR="006F5F9B" w:rsidRPr="00B006EE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07FC073" w14:textId="77777777" w:rsidR="006F5F9B" w:rsidRPr="00B006E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6C117" w14:textId="77777777" w:rsidR="006F5F9B" w:rsidRPr="00B006EE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6F5F9B" w:rsidRPr="00F76876" w14:paraId="18D2443D" w14:textId="77777777" w:rsidTr="006F240E">
        <w:tc>
          <w:tcPr>
            <w:tcW w:w="4050" w:type="dxa"/>
            <w:shd w:val="clear" w:color="auto" w:fill="auto"/>
          </w:tcPr>
          <w:p w14:paraId="566C95E3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24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EBF0DC4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7FEC0D" w14:textId="77777777" w:rsidR="006F5F9B" w:rsidRPr="006F240E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08F6C04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2F9F42" w14:textId="77777777" w:rsidR="006F5F9B" w:rsidRPr="006F240E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D7D97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C8092A" w14:textId="77777777" w:rsidR="006F5F9B" w:rsidRPr="006F240E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434BF" w14:textId="77777777" w:rsidR="006F5F9B" w:rsidRPr="006F240E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386ED7" w14:textId="77777777" w:rsidR="006F5F9B" w:rsidRPr="006F240E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0E46D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481DE2" w14:textId="77777777" w:rsidR="006F5F9B" w:rsidRPr="006F240E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F63B5" w14:textId="77777777" w:rsidR="006F5F9B" w:rsidRPr="006F240E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90F34B" w14:textId="77777777" w:rsidR="006F5F9B" w:rsidRPr="006F240E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E0B0E" w:rsidRPr="00623946" w14:paraId="35F448C4" w14:textId="77777777" w:rsidTr="006F240E">
        <w:tc>
          <w:tcPr>
            <w:tcW w:w="4050" w:type="dxa"/>
            <w:shd w:val="clear" w:color="auto" w:fill="auto"/>
          </w:tcPr>
          <w:p w14:paraId="55909048" w14:textId="4D5EFC0E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5FBF5DF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142C13" w14:textId="2C32DF9F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375,588</w:t>
            </w:r>
          </w:p>
        </w:tc>
        <w:tc>
          <w:tcPr>
            <w:tcW w:w="270" w:type="dxa"/>
          </w:tcPr>
          <w:p w14:paraId="76EBBA5A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590CA6" w14:textId="38D416A7" w:rsidR="00DE0B0E" w:rsidRPr="006F240E" w:rsidRDefault="009F4ED1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4,681</w:t>
            </w:r>
          </w:p>
        </w:tc>
        <w:tc>
          <w:tcPr>
            <w:tcW w:w="270" w:type="dxa"/>
          </w:tcPr>
          <w:p w14:paraId="0F47232F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D849D" w14:textId="269E438F" w:rsidR="00DE0B0E" w:rsidRPr="006F240E" w:rsidRDefault="009F4ED1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1,055</w:t>
            </w:r>
          </w:p>
        </w:tc>
        <w:tc>
          <w:tcPr>
            <w:tcW w:w="270" w:type="dxa"/>
          </w:tcPr>
          <w:p w14:paraId="027539E7" w14:textId="77777777" w:rsidR="00DE0B0E" w:rsidRPr="006F24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3B159A" w14:textId="535014B4" w:rsidR="00DE0B0E" w:rsidRPr="006F24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77,696</w:t>
            </w:r>
          </w:p>
        </w:tc>
        <w:tc>
          <w:tcPr>
            <w:tcW w:w="270" w:type="dxa"/>
          </w:tcPr>
          <w:p w14:paraId="03B8A81E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1631FB" w14:textId="556F1085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66,541</w:t>
            </w:r>
          </w:p>
        </w:tc>
        <w:tc>
          <w:tcPr>
            <w:tcW w:w="270" w:type="dxa"/>
          </w:tcPr>
          <w:p w14:paraId="14885509" w14:textId="77777777" w:rsidR="00DE0B0E" w:rsidRPr="006F24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32EE7E" w14:textId="5869B449" w:rsidR="00DE0B0E" w:rsidRPr="006F24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149,973</w:t>
            </w:r>
          </w:p>
        </w:tc>
      </w:tr>
      <w:tr w:rsidR="006F5F9B" w:rsidRPr="00623946" w14:paraId="6DC6D116" w14:textId="77777777" w:rsidTr="006F240E">
        <w:tc>
          <w:tcPr>
            <w:tcW w:w="4050" w:type="dxa"/>
            <w:shd w:val="clear" w:color="auto" w:fill="auto"/>
          </w:tcPr>
          <w:p w14:paraId="77985DBE" w14:textId="0E82B53C" w:rsidR="006F5F9B" w:rsidRPr="006F240E" w:rsidRDefault="006F5F9B" w:rsidP="002573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65C75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E0B0E"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B513A5C" w14:textId="77777777" w:rsidR="006F5F9B" w:rsidRPr="006F240E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638AA78" w14:textId="13B7F82B" w:rsidR="006F5F9B" w:rsidRPr="006F240E" w:rsidRDefault="001D2C41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507,149</w:t>
            </w:r>
          </w:p>
        </w:tc>
        <w:tc>
          <w:tcPr>
            <w:tcW w:w="270" w:type="dxa"/>
          </w:tcPr>
          <w:p w14:paraId="26F0AFA3" w14:textId="77777777" w:rsidR="006F5F9B" w:rsidRPr="006F240E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EC538" w14:textId="5440C4F8" w:rsidR="006F5F9B" w:rsidRPr="006F240E" w:rsidRDefault="001D2C41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5,406</w:t>
            </w:r>
          </w:p>
        </w:tc>
        <w:tc>
          <w:tcPr>
            <w:tcW w:w="270" w:type="dxa"/>
          </w:tcPr>
          <w:p w14:paraId="523100B6" w14:textId="77777777" w:rsidR="006F5F9B" w:rsidRPr="006F240E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CF51A43" w14:textId="48BB6012" w:rsidR="006F5F9B" w:rsidRPr="006F240E" w:rsidRDefault="001D2C41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</w:p>
        </w:tc>
        <w:tc>
          <w:tcPr>
            <w:tcW w:w="270" w:type="dxa"/>
          </w:tcPr>
          <w:p w14:paraId="21FD5582" w14:textId="77777777" w:rsidR="006F5F9B" w:rsidRPr="006F240E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6158D" w14:textId="3BC36F93" w:rsidR="006F5F9B" w:rsidRPr="006F240E" w:rsidRDefault="001D2C41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465,736</w:t>
            </w:r>
          </w:p>
        </w:tc>
        <w:tc>
          <w:tcPr>
            <w:tcW w:w="270" w:type="dxa"/>
          </w:tcPr>
          <w:p w14:paraId="603573F9" w14:textId="77777777" w:rsidR="006F5F9B" w:rsidRPr="006F240E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08AC" w14:textId="67A79B47" w:rsidR="006F5F9B" w:rsidRPr="006F240E" w:rsidRDefault="001D2C41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81,287</w:t>
            </w:r>
          </w:p>
        </w:tc>
        <w:tc>
          <w:tcPr>
            <w:tcW w:w="270" w:type="dxa"/>
          </w:tcPr>
          <w:p w14:paraId="3EEC99EF" w14:textId="77777777" w:rsidR="006F5F9B" w:rsidRPr="006F240E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DA2B96" w14:textId="4CDBA9A0" w:rsidR="006F5F9B" w:rsidRPr="006F240E" w:rsidRDefault="001D2C41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4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552,934</w:t>
            </w:r>
          </w:p>
        </w:tc>
      </w:tr>
    </w:tbl>
    <w:p w14:paraId="426753A7" w14:textId="77777777" w:rsidR="00210D7A" w:rsidRDefault="00210D7A" w:rsidP="00210D7A">
      <w:pPr>
        <w:rPr>
          <w:lang w:eastAsia="x-none"/>
        </w:rPr>
        <w:sectPr w:rsidR="00210D7A" w:rsidSect="00EB002E">
          <w:headerReference w:type="default" r:id="rId15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260"/>
        <w:gridCol w:w="270"/>
        <w:gridCol w:w="1260"/>
        <w:gridCol w:w="270"/>
        <w:gridCol w:w="1260"/>
      </w:tblGrid>
      <w:tr w:rsidR="006373C1" w:rsidRPr="00623946" w14:paraId="0300FC9C" w14:textId="77777777" w:rsidTr="006373C1">
        <w:trPr>
          <w:trHeight w:val="182"/>
          <w:tblHeader/>
        </w:trPr>
        <w:tc>
          <w:tcPr>
            <w:tcW w:w="3960" w:type="dxa"/>
          </w:tcPr>
          <w:p w14:paraId="1101178B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FC38" w14:textId="77777777" w:rsidR="006373C1" w:rsidRPr="00AC49C7" w:rsidRDefault="006373C1" w:rsidP="004B04B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508F08C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373C1" w:rsidRPr="00623946" w14:paraId="6B7FB642" w14:textId="77777777" w:rsidTr="002754C8">
        <w:trPr>
          <w:trHeight w:val="830"/>
          <w:tblHeader/>
        </w:trPr>
        <w:tc>
          <w:tcPr>
            <w:tcW w:w="3960" w:type="dxa"/>
          </w:tcPr>
          <w:p w14:paraId="57E7A6AA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F1B83A" w14:textId="77777777" w:rsidR="006373C1" w:rsidRPr="00AC49C7" w:rsidRDefault="002754C8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10356C34" w14:textId="308A68D6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270" w:type="dxa"/>
            <w:vAlign w:val="bottom"/>
          </w:tcPr>
          <w:p w14:paraId="6C84C65A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A6521" w14:textId="4970E1AC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5C67555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902F9F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73C1" w:rsidRPr="00623946" w14:paraId="07AA6982" w14:textId="77777777" w:rsidTr="004B04BF">
        <w:tc>
          <w:tcPr>
            <w:tcW w:w="3960" w:type="dxa"/>
          </w:tcPr>
          <w:p w14:paraId="1D7FF77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562E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DEF12A0" w14:textId="77777777" w:rsidR="006373C1" w:rsidRPr="00AC49C7" w:rsidRDefault="006373C1" w:rsidP="0063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373C1" w:rsidRPr="009C632E" w14:paraId="06492E8F" w14:textId="77777777" w:rsidTr="006373C1">
        <w:tc>
          <w:tcPr>
            <w:tcW w:w="3960" w:type="dxa"/>
          </w:tcPr>
          <w:p w14:paraId="2F9E4A90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69F41D7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DB28B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74561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D6DA2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3C00F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EBE1FB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B0E" w:rsidRPr="008E75AA" w14:paraId="03920509" w14:textId="77777777" w:rsidTr="009C632E">
        <w:tc>
          <w:tcPr>
            <w:tcW w:w="3960" w:type="dxa"/>
            <w:shd w:val="clear" w:color="auto" w:fill="auto"/>
          </w:tcPr>
          <w:p w14:paraId="408BC54B" w14:textId="332E2ACD" w:rsidR="00DE0B0E" w:rsidRPr="008E75AA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4D1CA191" w14:textId="77777777" w:rsidR="00DE0B0E" w:rsidRPr="008E75AA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F10EA" w14:textId="553C0197" w:rsidR="00DE0B0E" w:rsidRPr="00DE0B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E0B0E">
              <w:rPr>
                <w:rFonts w:asciiTheme="majorBidi" w:hAnsiTheme="majorBidi" w:cstheme="majorBidi"/>
                <w:sz w:val="30"/>
                <w:szCs w:val="30"/>
              </w:rPr>
              <w:t>10,260</w:t>
            </w:r>
          </w:p>
        </w:tc>
        <w:tc>
          <w:tcPr>
            <w:tcW w:w="270" w:type="dxa"/>
          </w:tcPr>
          <w:p w14:paraId="65E8C7A8" w14:textId="77777777" w:rsidR="00DE0B0E" w:rsidRPr="00DE0B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7264" w14:textId="35CF3901" w:rsidR="00DE0B0E" w:rsidRPr="00DE0B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0B0E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7971318E" w14:textId="77777777" w:rsidR="00DE0B0E" w:rsidRPr="00DE0B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86FC84" w14:textId="2159D4C5" w:rsidR="00DE0B0E" w:rsidRPr="00DE0B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0B0E">
              <w:rPr>
                <w:rFonts w:asciiTheme="majorBidi" w:hAnsiTheme="majorBidi" w:cstheme="majorBidi"/>
                <w:sz w:val="30"/>
                <w:szCs w:val="30"/>
              </w:rPr>
              <w:t>10,799</w:t>
            </w:r>
          </w:p>
        </w:tc>
      </w:tr>
      <w:tr w:rsidR="00DE0B0E" w:rsidRPr="009C632E" w14:paraId="2D00B8A5" w14:textId="77777777" w:rsidTr="009C632E">
        <w:tc>
          <w:tcPr>
            <w:tcW w:w="3960" w:type="dxa"/>
          </w:tcPr>
          <w:p w14:paraId="0E2E5695" w14:textId="4456C08F" w:rsidR="00DE0B0E" w:rsidRPr="009C632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990" w:type="dxa"/>
          </w:tcPr>
          <w:p w14:paraId="22BC4F7F" w14:textId="77777777" w:rsidR="00DE0B0E" w:rsidRPr="009C632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428BE9" w14:textId="6ED4B367" w:rsidR="00DE0B0E" w:rsidRPr="009C632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FE3C23" w14:textId="77777777" w:rsidR="00DE0B0E" w:rsidRPr="009C632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560A64" w14:textId="4399ABDC" w:rsidR="00DE0B0E" w:rsidRPr="009C632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2FD98BF3" w14:textId="77777777" w:rsidR="00DE0B0E" w:rsidRPr="009C632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AB93A" w14:textId="61EF4F34" w:rsidR="00DE0B0E" w:rsidRPr="009C632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</w:tr>
      <w:tr w:rsidR="00DE0B0E" w:rsidRPr="009C632E" w14:paraId="1ECC347D" w14:textId="77777777" w:rsidTr="009C632E">
        <w:tc>
          <w:tcPr>
            <w:tcW w:w="3960" w:type="dxa"/>
          </w:tcPr>
          <w:p w14:paraId="77A8F89E" w14:textId="0785D0B8" w:rsidR="00DE0B0E" w:rsidRPr="009C632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990" w:type="dxa"/>
          </w:tcPr>
          <w:p w14:paraId="2856C441" w14:textId="77777777" w:rsidR="00DE0B0E" w:rsidRPr="009C632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3B3B906" w14:textId="0640E6B6" w:rsidR="00DE0B0E" w:rsidRPr="009C632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70" w:type="dxa"/>
          </w:tcPr>
          <w:p w14:paraId="40CDD2A0" w14:textId="77777777" w:rsidR="00DE0B0E" w:rsidRPr="009C632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162DDA" w14:textId="54FCDCE8" w:rsidR="00DE0B0E" w:rsidRPr="009C632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(827)</w:t>
            </w:r>
          </w:p>
        </w:tc>
        <w:tc>
          <w:tcPr>
            <w:tcW w:w="270" w:type="dxa"/>
          </w:tcPr>
          <w:p w14:paraId="74E9C2FB" w14:textId="77777777" w:rsidR="00DE0B0E" w:rsidRPr="009C632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A1FA1" w14:textId="1ADAA386" w:rsidR="00DE0B0E" w:rsidRPr="009C632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0B0E" w:rsidRPr="009C632E" w14:paraId="7F846575" w14:textId="77777777" w:rsidTr="006373C1">
        <w:tc>
          <w:tcPr>
            <w:tcW w:w="3960" w:type="dxa"/>
            <w:shd w:val="clear" w:color="auto" w:fill="auto"/>
          </w:tcPr>
          <w:p w14:paraId="0FB84BDD" w14:textId="4BB4C17A" w:rsidR="00DE0B0E" w:rsidRPr="009C632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4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2C43206C" w14:textId="77777777" w:rsidR="00DE0B0E" w:rsidRPr="009C632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3F9F7C" w14:textId="7333361A" w:rsidR="00DE0B0E" w:rsidRPr="009C632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11,087</w:t>
            </w:r>
          </w:p>
        </w:tc>
        <w:tc>
          <w:tcPr>
            <w:tcW w:w="270" w:type="dxa"/>
          </w:tcPr>
          <w:p w14:paraId="71D62020" w14:textId="77777777" w:rsidR="00DE0B0E" w:rsidRPr="009C632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9B61CA" w14:textId="7D4EF526" w:rsidR="00DE0B0E" w:rsidRPr="009C632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34717" w14:textId="77777777" w:rsidR="00DE0B0E" w:rsidRPr="009C632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CB2CDA" w14:textId="321A2EEB" w:rsidR="00DE0B0E" w:rsidRPr="009C632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11,087</w:t>
            </w:r>
          </w:p>
        </w:tc>
      </w:tr>
      <w:tr w:rsidR="006373C1" w:rsidRPr="009C632E" w14:paraId="50FFADCB" w14:textId="77777777" w:rsidTr="006373C1">
        <w:tc>
          <w:tcPr>
            <w:tcW w:w="3960" w:type="dxa"/>
            <w:shd w:val="clear" w:color="auto" w:fill="auto"/>
          </w:tcPr>
          <w:p w14:paraId="15353789" w14:textId="76CFCECD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</w:t>
            </w:r>
            <w:r w:rsidR="004001CF" w:rsidRPr="009C632E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5A04A54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503DE6" w14:textId="48A9894D" w:rsidR="006373C1" w:rsidRPr="009C632E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5E638209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0792C" w14:textId="47E639AC" w:rsidR="006373C1" w:rsidRPr="009C632E" w:rsidRDefault="009234E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56806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47C41" w14:textId="4D131C24" w:rsidR="006373C1" w:rsidRPr="009C632E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4001CF" w:rsidRPr="009C632E" w14:paraId="470DCE07" w14:textId="77777777" w:rsidTr="006373C1">
        <w:tc>
          <w:tcPr>
            <w:tcW w:w="3960" w:type="dxa"/>
            <w:shd w:val="clear" w:color="auto" w:fill="auto"/>
          </w:tcPr>
          <w:p w14:paraId="76BCF895" w14:textId="0FF7AB5C" w:rsidR="004001CF" w:rsidRPr="009C632E" w:rsidRDefault="009234ED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A996A28" w14:textId="77777777" w:rsidR="004001CF" w:rsidRPr="009C632E" w:rsidRDefault="004001C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8A6E73" w14:textId="617A7477" w:rsidR="004001CF" w:rsidRPr="009C632E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(117)</w:t>
            </w:r>
          </w:p>
        </w:tc>
        <w:tc>
          <w:tcPr>
            <w:tcW w:w="270" w:type="dxa"/>
          </w:tcPr>
          <w:p w14:paraId="2BBC1D87" w14:textId="77777777" w:rsidR="004001CF" w:rsidRPr="009C632E" w:rsidRDefault="004001CF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57F4F" w14:textId="663F62A9" w:rsidR="004001CF" w:rsidRPr="009C632E" w:rsidRDefault="009234E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B1ED8A" w14:textId="77777777" w:rsidR="004001CF" w:rsidRPr="009C632E" w:rsidRDefault="004001C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29A15" w14:textId="369FDCDE" w:rsidR="004001CF" w:rsidRPr="009C632E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</w:tr>
      <w:tr w:rsidR="006373C1" w:rsidRPr="00623946" w14:paraId="5A889362" w14:textId="77777777" w:rsidTr="006373C1">
        <w:tc>
          <w:tcPr>
            <w:tcW w:w="3960" w:type="dxa"/>
            <w:shd w:val="clear" w:color="auto" w:fill="auto"/>
          </w:tcPr>
          <w:p w14:paraId="7BBB18F6" w14:textId="0463E136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53B99BDD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48ED" w14:textId="48FDB3C4" w:rsidR="006373C1" w:rsidRPr="009C632E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11,106</w:t>
            </w:r>
          </w:p>
        </w:tc>
        <w:tc>
          <w:tcPr>
            <w:tcW w:w="270" w:type="dxa"/>
          </w:tcPr>
          <w:p w14:paraId="37036532" w14:textId="77777777" w:rsidR="006373C1" w:rsidRPr="009C632E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4DF261" w14:textId="28B8CBCE" w:rsidR="006373C1" w:rsidRPr="009C632E" w:rsidRDefault="009234E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82418" w14:textId="77777777" w:rsidR="006373C1" w:rsidRPr="009C632E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D70AE" w14:textId="1F69654F" w:rsidR="006373C1" w:rsidRPr="009D6B1D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11,106</w:t>
            </w:r>
          </w:p>
        </w:tc>
      </w:tr>
      <w:tr w:rsidR="006373C1" w:rsidRPr="006C637B" w14:paraId="75E4AF57" w14:textId="77777777" w:rsidTr="006373C1">
        <w:tc>
          <w:tcPr>
            <w:tcW w:w="3960" w:type="dxa"/>
            <w:shd w:val="clear" w:color="auto" w:fill="auto"/>
          </w:tcPr>
          <w:p w14:paraId="448B099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FB5560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06F8D9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8586C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07A5A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2A47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5D286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14:paraId="12913002" w14:textId="77777777" w:rsidTr="006373C1">
        <w:tc>
          <w:tcPr>
            <w:tcW w:w="3960" w:type="dxa"/>
            <w:shd w:val="clear" w:color="auto" w:fill="auto"/>
          </w:tcPr>
          <w:p w14:paraId="6127A353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48B197C5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183AA1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E191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46E35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903E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E5BB6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0B0E" w:rsidRPr="000D7DA0" w14:paraId="7EC7949D" w14:textId="77777777" w:rsidTr="000D7DA0">
        <w:tc>
          <w:tcPr>
            <w:tcW w:w="3960" w:type="dxa"/>
            <w:shd w:val="clear" w:color="auto" w:fill="auto"/>
          </w:tcPr>
          <w:p w14:paraId="66EB7CDD" w14:textId="752D6CB4" w:rsidR="00DE0B0E" w:rsidRPr="000D7DA0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732216B4" w14:textId="77777777" w:rsidR="00DE0B0E" w:rsidRPr="000D7DA0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DF138" w14:textId="1D318E4C" w:rsidR="00DE0B0E" w:rsidRPr="00DE0B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0B0E">
              <w:rPr>
                <w:rFonts w:asciiTheme="majorBidi" w:hAnsiTheme="majorBidi" w:cstheme="majorBidi"/>
                <w:sz w:val="30"/>
                <w:szCs w:val="30"/>
              </w:rPr>
              <w:t>8,648</w:t>
            </w:r>
          </w:p>
        </w:tc>
        <w:tc>
          <w:tcPr>
            <w:tcW w:w="270" w:type="dxa"/>
          </w:tcPr>
          <w:p w14:paraId="60ABFF08" w14:textId="77777777" w:rsidR="00DE0B0E" w:rsidRPr="00DE0B0E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C254" w14:textId="7CC4B675" w:rsidR="00DE0B0E" w:rsidRPr="00DE0B0E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0B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2E3FD" w14:textId="77777777" w:rsidR="00DE0B0E" w:rsidRPr="00DE0B0E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9121B8" w14:textId="79A1CFAA" w:rsidR="00DE0B0E" w:rsidRPr="00DE0B0E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E0B0E">
              <w:rPr>
                <w:rFonts w:asciiTheme="majorBidi" w:hAnsiTheme="majorBidi" w:cstheme="majorBidi"/>
                <w:sz w:val="30"/>
                <w:szCs w:val="30"/>
              </w:rPr>
              <w:t>8,648</w:t>
            </w:r>
          </w:p>
        </w:tc>
      </w:tr>
      <w:tr w:rsidR="00DE0B0E" w:rsidRPr="00623946" w14:paraId="2F0681B1" w14:textId="77777777" w:rsidTr="000D7DA0">
        <w:tc>
          <w:tcPr>
            <w:tcW w:w="3960" w:type="dxa"/>
            <w:shd w:val="clear" w:color="auto" w:fill="auto"/>
          </w:tcPr>
          <w:p w14:paraId="527F88B3" w14:textId="7F1CD64F" w:rsidR="00DE0B0E" w:rsidRPr="00AC49C7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1AC2521" w14:textId="189CC8E7" w:rsidR="00DE0B0E" w:rsidRPr="001443A0" w:rsidRDefault="00623D0A" w:rsidP="009234ED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14:paraId="44191E42" w14:textId="15CC4202" w:rsidR="00DE0B0E" w:rsidRPr="00AC49C7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70" w:type="dxa"/>
          </w:tcPr>
          <w:p w14:paraId="12AA9775" w14:textId="77777777" w:rsidR="00DE0B0E" w:rsidRPr="00AC49C7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126F1" w14:textId="0911DE96" w:rsidR="00DE0B0E" w:rsidRPr="00AC49C7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FB14F" w14:textId="77777777" w:rsidR="00DE0B0E" w:rsidRPr="00AC49C7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201A8" w14:textId="225AF9D8" w:rsidR="00DE0B0E" w:rsidRPr="00AC49C7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DE0B0E" w:rsidRPr="00623946" w14:paraId="4A57AC21" w14:textId="77777777" w:rsidTr="006373C1">
        <w:tc>
          <w:tcPr>
            <w:tcW w:w="3960" w:type="dxa"/>
            <w:shd w:val="clear" w:color="auto" w:fill="auto"/>
          </w:tcPr>
          <w:p w14:paraId="27AA404A" w14:textId="3F6B6755" w:rsidR="00DE0B0E" w:rsidRPr="00AC49C7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2564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49711A51" w14:textId="77777777" w:rsidR="00DE0B0E" w:rsidRPr="00AC49C7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0B818D" w14:textId="18A8BD70" w:rsidR="00DE0B0E" w:rsidRPr="00AC49C7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9,968</w:t>
            </w:r>
          </w:p>
        </w:tc>
        <w:tc>
          <w:tcPr>
            <w:tcW w:w="270" w:type="dxa"/>
          </w:tcPr>
          <w:p w14:paraId="3B75B5D2" w14:textId="77777777" w:rsidR="00DE0B0E" w:rsidRPr="00AC49C7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CD0A96" w14:textId="49EE5A24" w:rsidR="00DE0B0E" w:rsidRPr="00AC49C7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BF968" w14:textId="77777777" w:rsidR="00DE0B0E" w:rsidRPr="00AC49C7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3BC741" w14:textId="53C8B471" w:rsidR="00DE0B0E" w:rsidRPr="00AC49C7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9,968</w:t>
            </w:r>
          </w:p>
        </w:tc>
      </w:tr>
      <w:tr w:rsidR="006373C1" w:rsidRPr="00623946" w14:paraId="2C05E19F" w14:textId="77777777" w:rsidTr="006373C1">
        <w:tc>
          <w:tcPr>
            <w:tcW w:w="3960" w:type="dxa"/>
            <w:shd w:val="clear" w:color="auto" w:fill="auto"/>
          </w:tcPr>
          <w:p w14:paraId="20734B9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227323A" w14:textId="7B974A33" w:rsidR="006373C1" w:rsidRPr="00AC49C7" w:rsidRDefault="00623D0A" w:rsidP="009234ED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14:paraId="34BE9D28" w14:textId="304A5FB1" w:rsidR="006373C1" w:rsidRPr="009234ED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270" w:type="dxa"/>
          </w:tcPr>
          <w:p w14:paraId="0F9FE95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6947B" w14:textId="2320275F" w:rsidR="006373C1" w:rsidRPr="00AC49C7" w:rsidRDefault="009234E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AF42C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B60C62" w14:textId="1DE2F6DD" w:rsidR="006373C1" w:rsidRPr="00AC49C7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9234ED" w:rsidRPr="00623946" w14:paraId="7C252638" w14:textId="77777777" w:rsidTr="006373C1">
        <w:tc>
          <w:tcPr>
            <w:tcW w:w="3960" w:type="dxa"/>
            <w:shd w:val="clear" w:color="auto" w:fill="auto"/>
          </w:tcPr>
          <w:p w14:paraId="6F94D8D2" w14:textId="44606BE5" w:rsidR="009234ED" w:rsidRPr="00AC49C7" w:rsidRDefault="009234ED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3C4EEFE4" w14:textId="77777777" w:rsidR="009234ED" w:rsidRPr="00AC49C7" w:rsidRDefault="009234ED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55E48E" w14:textId="76062B21" w:rsidR="009234ED" w:rsidRPr="00AC49C7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  <w:tc>
          <w:tcPr>
            <w:tcW w:w="270" w:type="dxa"/>
          </w:tcPr>
          <w:p w14:paraId="692DF68C" w14:textId="77777777" w:rsidR="009234ED" w:rsidRPr="00AC49C7" w:rsidRDefault="009234ED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584655" w14:textId="23933417" w:rsidR="009234ED" w:rsidRPr="00AC49C7" w:rsidRDefault="009234E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8EECD2" w14:textId="77777777" w:rsidR="009234ED" w:rsidRPr="00AC49C7" w:rsidRDefault="009234ED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FE1C5" w14:textId="0D384D7A" w:rsidR="009234ED" w:rsidRPr="00AC49C7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</w:tr>
      <w:tr w:rsidR="006373C1" w:rsidRPr="00623946" w14:paraId="40EB269D" w14:textId="77777777" w:rsidTr="006373C1">
        <w:tc>
          <w:tcPr>
            <w:tcW w:w="3960" w:type="dxa"/>
            <w:shd w:val="clear" w:color="auto" w:fill="auto"/>
          </w:tcPr>
          <w:p w14:paraId="78AD5851" w14:textId="2E984735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D22072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49F" w14:textId="49CB9BAD" w:rsidR="006373C1" w:rsidRPr="00AC49C7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10,671</w:t>
            </w:r>
          </w:p>
        </w:tc>
        <w:tc>
          <w:tcPr>
            <w:tcW w:w="270" w:type="dxa"/>
          </w:tcPr>
          <w:p w14:paraId="1D0FEEE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4BDA2D" w14:textId="61422242" w:rsidR="006373C1" w:rsidRPr="00AC49C7" w:rsidRDefault="009234ED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D98D0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C1A56" w14:textId="432AAAD2" w:rsidR="006373C1" w:rsidRPr="00AC49C7" w:rsidRDefault="009234ED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10,671</w:t>
            </w:r>
          </w:p>
        </w:tc>
      </w:tr>
      <w:tr w:rsidR="006373C1" w:rsidRPr="006C637B" w14:paraId="59F8A98D" w14:textId="77777777" w:rsidTr="006373C1">
        <w:tc>
          <w:tcPr>
            <w:tcW w:w="3960" w:type="dxa"/>
            <w:shd w:val="clear" w:color="auto" w:fill="auto"/>
          </w:tcPr>
          <w:p w14:paraId="183538EB" w14:textId="77777777"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D547B7" w14:textId="77777777"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2D2819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682126" w14:textId="77777777"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CC6F06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BDFD7" w14:textId="77777777"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5730D2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14:paraId="2CBB457E" w14:textId="77777777" w:rsidTr="0062587C">
        <w:tc>
          <w:tcPr>
            <w:tcW w:w="3960" w:type="dxa"/>
            <w:shd w:val="clear" w:color="auto" w:fill="auto"/>
          </w:tcPr>
          <w:p w14:paraId="338D6815" w14:textId="77777777"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2DEA9A5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1F0BBD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2219D" w14:textId="77777777"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0303E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79ACF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AABA56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0B0E" w:rsidRPr="00623946" w14:paraId="756B5282" w14:textId="77777777" w:rsidTr="0062587C">
        <w:tc>
          <w:tcPr>
            <w:tcW w:w="3960" w:type="dxa"/>
            <w:shd w:val="clear" w:color="auto" w:fill="auto"/>
          </w:tcPr>
          <w:p w14:paraId="2765BADB" w14:textId="01173B47" w:rsidR="00DE0B0E" w:rsidRPr="00257331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90" w:type="dxa"/>
          </w:tcPr>
          <w:p w14:paraId="04BE335C" w14:textId="77777777" w:rsidR="00DE0B0E" w:rsidRPr="00623946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FC5150F" w14:textId="3C3C9089" w:rsidR="00DE0B0E" w:rsidRPr="00AB6D66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</w:t>
            </w:r>
          </w:p>
        </w:tc>
        <w:tc>
          <w:tcPr>
            <w:tcW w:w="270" w:type="dxa"/>
          </w:tcPr>
          <w:p w14:paraId="16C5A29D" w14:textId="77777777" w:rsidR="00DE0B0E" w:rsidRPr="00AB6D66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FC236C" w14:textId="5E564A85" w:rsidR="00DE0B0E" w:rsidRPr="00AB6D66" w:rsidRDefault="00DE0B0E" w:rsidP="00DE0B0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E7BD88" w14:textId="77777777" w:rsidR="00DE0B0E" w:rsidRPr="00AB6D66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25EAEF9" w14:textId="540CE42A" w:rsidR="00DE0B0E" w:rsidRPr="00AB6D66" w:rsidRDefault="00DE0B0E" w:rsidP="00DE0B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1,119</w:t>
            </w:r>
          </w:p>
        </w:tc>
      </w:tr>
      <w:tr w:rsidR="006373C1" w:rsidRPr="00623946" w14:paraId="0A5A68F9" w14:textId="77777777" w:rsidTr="0062587C">
        <w:tc>
          <w:tcPr>
            <w:tcW w:w="3960" w:type="dxa"/>
            <w:shd w:val="clear" w:color="auto" w:fill="auto"/>
          </w:tcPr>
          <w:p w14:paraId="31494415" w14:textId="6E652C77" w:rsidR="006373C1" w:rsidRPr="00257331" w:rsidRDefault="006373C1" w:rsidP="004B0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62C5A109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FB414" w14:textId="7C813532" w:rsidR="006373C1" w:rsidRPr="00AB6D66" w:rsidRDefault="00B41BEE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1F6C4CFE" w14:textId="77777777" w:rsidR="006373C1" w:rsidRPr="00AB6D6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D26B11" w14:textId="12082417" w:rsidR="006373C1" w:rsidRPr="00AB6D66" w:rsidRDefault="00B41BEE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226E4" w14:textId="77777777" w:rsidR="006373C1" w:rsidRPr="00AB6D6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7AF01D" w14:textId="779E6150" w:rsidR="006373C1" w:rsidRPr="00AB6D66" w:rsidRDefault="00B41BEE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</w:tbl>
    <w:p w14:paraId="30E6D2A0" w14:textId="6031B4DA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F405E1" w14:textId="77777777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E27B951" w14:textId="33CC1D42" w:rsidR="00EF5D5B" w:rsidRPr="00EF5D5B" w:rsidRDefault="00EF5D5B" w:rsidP="00F8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18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และสินทรัพย์ไม่มีตัวตนที่มีอายุ</w:t>
      </w:r>
      <w:r w:rsidR="00A43C12">
        <w:rPr>
          <w:rFonts w:asciiTheme="majorBidi" w:hAnsiTheme="majorBidi" w:cstheme="majorBidi"/>
          <w:i/>
          <w:iCs/>
          <w:sz w:val="30"/>
          <w:szCs w:val="30"/>
        </w:rPr>
        <w:br/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การใช้ประโยชน์ไม่ทราบแน่</w:t>
      </w:r>
      <w:r w:rsidR="00983552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นอน</w:t>
      </w:r>
    </w:p>
    <w:p w14:paraId="34FD478C" w14:textId="77777777" w:rsidR="00EF5D5B" w:rsidRPr="00623D0A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73AE87A5" w14:textId="022F5521"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B9A">
        <w:rPr>
          <w:rFonts w:asciiTheme="majorBidi" w:hAnsiTheme="majorBidi" w:cstheme="majorBidi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F875D0" w:rsidRPr="00D54B9A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สินทรัพย์ไม่มีตัวตน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ที่มีอายุการการใช้ประโยชน์ไม่ทราบ</w:t>
      </w:r>
      <w:r w:rsidR="00F875D0" w:rsidRPr="00F875D0">
        <w:rPr>
          <w:rFonts w:asciiTheme="majorBidi" w:hAnsiTheme="majorBidi"/>
          <w:sz w:val="30"/>
          <w:szCs w:val="30"/>
          <w:cs/>
        </w:rPr>
        <w:t>แน่</w:t>
      </w:r>
      <w:r w:rsidR="00983552">
        <w:rPr>
          <w:rFonts w:asciiTheme="majorBidi" w:hAnsiTheme="majorBidi" w:hint="cs"/>
          <w:sz w:val="30"/>
          <w:szCs w:val="30"/>
          <w:cs/>
        </w:rPr>
        <w:t>นอน</w:t>
      </w:r>
      <w:r w:rsidR="00D92A47">
        <w:rPr>
          <w:rFonts w:asciiTheme="majorBidi" w:hAnsiTheme="majorBidi" w:hint="cs"/>
          <w:sz w:val="30"/>
          <w:szCs w:val="30"/>
          <w:cs/>
        </w:rPr>
        <w:t>ซึ่ง</w:t>
      </w:r>
      <w:r w:rsidR="00D92A47" w:rsidRPr="00D92A47">
        <w:rPr>
          <w:rFonts w:asciiTheme="majorBidi" w:hAnsiTheme="majorBidi"/>
          <w:sz w:val="30"/>
          <w:szCs w:val="30"/>
          <w:cs/>
        </w:rPr>
        <w:t xml:space="preserve">เป็นเครื่องหมายการค้า </w:t>
      </w:r>
      <w:r w:rsidRPr="00EF5D5B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ได้ถูกปันส่วนให้กับหน่วยสินทรัพย์ที่ก่อให้เกิดเงินสดของกลุ่มบริษัท</w:t>
      </w:r>
      <w:r w:rsidR="00F875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D5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0996B137" w14:textId="77777777" w:rsidR="00872DB9" w:rsidRPr="00623D0A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1"/>
        <w:gridCol w:w="240"/>
        <w:gridCol w:w="1384"/>
        <w:gridCol w:w="242"/>
        <w:gridCol w:w="1285"/>
        <w:gridCol w:w="240"/>
        <w:gridCol w:w="1464"/>
      </w:tblGrid>
      <w:tr w:rsidR="00F875D0" w:rsidRPr="00BA2043" w14:paraId="6D09ACF4" w14:textId="6D2E8229" w:rsidTr="00983552">
        <w:tc>
          <w:tcPr>
            <w:tcW w:w="1618" w:type="pct"/>
          </w:tcPr>
          <w:p w14:paraId="75195096" w14:textId="77777777" w:rsidR="00F875D0" w:rsidRPr="0059197C" w:rsidRDefault="00F875D0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2C44623F" w14:textId="3FABAE60" w:rsidR="00F875D0" w:rsidRPr="0059197C" w:rsidRDefault="00F875D0" w:rsidP="003125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00639" w:rsidRPr="00BA2043" w14:paraId="17838C83" w14:textId="5679CE65" w:rsidTr="00983552">
        <w:tc>
          <w:tcPr>
            <w:tcW w:w="1618" w:type="pct"/>
          </w:tcPr>
          <w:p w14:paraId="33E40675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</w:tcPr>
          <w:p w14:paraId="07FD3269" w14:textId="185BFE41" w:rsidR="00C00639" w:rsidRPr="00CA3335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DE0B0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2" w:type="pct"/>
          </w:tcPr>
          <w:p w14:paraId="3C658FE4" w14:textId="77777777" w:rsidR="00C00639" w:rsidRPr="0059197C" w:rsidRDefault="00C00639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29" w:type="pct"/>
            <w:gridSpan w:val="3"/>
          </w:tcPr>
          <w:p w14:paraId="19EFEBC9" w14:textId="53A99FEF" w:rsidR="00C00639" w:rsidRPr="0059197C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DE0B0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B27331" w:rsidRPr="00BA2043" w14:paraId="24FA9FE0" w14:textId="77777777" w:rsidTr="00B27331">
        <w:tc>
          <w:tcPr>
            <w:tcW w:w="1618" w:type="pct"/>
          </w:tcPr>
          <w:p w14:paraId="69A28D9E" w14:textId="77777777" w:rsidR="00B27331" w:rsidRPr="0059197C" w:rsidRDefault="00B27331" w:rsidP="00CA3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C1FC4A9" w14:textId="41E690A8" w:rsidR="00B27331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017" w:type="pct"/>
            <w:gridSpan w:val="3"/>
          </w:tcPr>
          <w:p w14:paraId="41D920C1" w14:textId="27AC1DA9" w:rsidR="00B27331" w:rsidRPr="0059197C" w:rsidRDefault="00B27331" w:rsidP="00B2733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  <w:tc>
          <w:tcPr>
            <w:tcW w:w="700" w:type="pct"/>
          </w:tcPr>
          <w:p w14:paraId="41CA6E45" w14:textId="41D6F365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DF524F6" w14:textId="77777777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8" w:type="pct"/>
          </w:tcPr>
          <w:p w14:paraId="1097A752" w14:textId="0945478F" w:rsidR="00B27331" w:rsidRPr="0059197C" w:rsidRDefault="00B27331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</w:tr>
      <w:tr w:rsidR="00C00639" w:rsidRPr="00BA2043" w14:paraId="07BE5833" w14:textId="71E42C96" w:rsidTr="00983552">
        <w:tc>
          <w:tcPr>
            <w:tcW w:w="1618" w:type="pct"/>
          </w:tcPr>
          <w:p w14:paraId="4C684F48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598F6B14" w14:textId="740B835A" w:rsidR="00C00639" w:rsidRPr="0059197C" w:rsidRDefault="00C00639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2707A" w:rsidRPr="00BA2043" w14:paraId="08C69E76" w14:textId="77777777" w:rsidTr="00351BF6">
        <w:tc>
          <w:tcPr>
            <w:tcW w:w="1618" w:type="pct"/>
          </w:tcPr>
          <w:p w14:paraId="1D07C78B" w14:textId="4B4D190C" w:rsidR="00A2707A" w:rsidRDefault="00A2707A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</w:t>
            </w:r>
          </w:p>
          <w:p w14:paraId="38E0761F" w14:textId="67C6ACE3" w:rsidR="00A2707A" w:rsidRPr="0059197C" w:rsidRDefault="000E4B35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ฉลากที่มี</w:t>
            </w:r>
            <w:r w:rsidR="00A2707A"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</w:p>
        </w:tc>
        <w:tc>
          <w:tcPr>
            <w:tcW w:w="736" w:type="pct"/>
          </w:tcPr>
          <w:p w14:paraId="162064AC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73C2D30D" w14:textId="77777777" w:rsidR="00A2707A" w:rsidRPr="0059197C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14279F3F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F1501BD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73F07EEE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6C427768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CEBAFDD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E0B0E" w:rsidRPr="00BA2043" w14:paraId="6DEC6707" w14:textId="6E0BD061" w:rsidTr="00351BF6">
        <w:tc>
          <w:tcPr>
            <w:tcW w:w="1618" w:type="pct"/>
          </w:tcPr>
          <w:p w14:paraId="2C4A4571" w14:textId="19ECFC77" w:rsidR="00DE0B0E" w:rsidRPr="0059197C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PMCT</w:t>
            </w:r>
          </w:p>
        </w:tc>
        <w:tc>
          <w:tcPr>
            <w:tcW w:w="736" w:type="pct"/>
          </w:tcPr>
          <w:p w14:paraId="2460F56C" w14:textId="6B0184FF" w:rsidR="00D55060" w:rsidRPr="0059197C" w:rsidRDefault="00D55060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</w:t>
            </w:r>
            <w:r w:rsidR="00A2707A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31" w:type="pct"/>
          </w:tcPr>
          <w:p w14:paraId="3856BA45" w14:textId="3D955169" w:rsidR="00DE0B0E" w:rsidRPr="0059197C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234C813" w14:textId="5584F34A" w:rsidR="00D55060" w:rsidRPr="00F715DC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</w:t>
            </w:r>
            <w:r w:rsidR="00EE69E2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2" w:type="pct"/>
          </w:tcPr>
          <w:p w14:paraId="493AE935" w14:textId="7777777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43F57309" w14:textId="47C2B98A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328,684</w:t>
            </w:r>
          </w:p>
        </w:tc>
        <w:tc>
          <w:tcPr>
            <w:tcW w:w="131" w:type="pct"/>
          </w:tcPr>
          <w:p w14:paraId="705053A0" w14:textId="7777777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6460B94" w14:textId="7B8818A4" w:rsidR="00DE0B0E" w:rsidRPr="00F715DC" w:rsidRDefault="00DE0B0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</w:tr>
      <w:tr w:rsidR="00DE0B0E" w:rsidRPr="00BA2043" w14:paraId="2E29886D" w14:textId="58370DCC" w:rsidTr="00D55060">
        <w:trPr>
          <w:trHeight w:val="178"/>
        </w:trPr>
        <w:tc>
          <w:tcPr>
            <w:tcW w:w="1618" w:type="pct"/>
          </w:tcPr>
          <w:p w14:paraId="21396790" w14:textId="339E16BB" w:rsidR="00DE0B0E" w:rsidRPr="0059197C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PMCS</w:t>
            </w:r>
          </w:p>
        </w:tc>
        <w:tc>
          <w:tcPr>
            <w:tcW w:w="736" w:type="pct"/>
          </w:tcPr>
          <w:p w14:paraId="336F1286" w14:textId="4A5C8E8C" w:rsidR="00D55060" w:rsidRPr="00D55060" w:rsidRDefault="00D55060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55060">
              <w:rPr>
                <w:rFonts w:ascii="Angsana New" w:hAnsi="Angsana New"/>
                <w:sz w:val="30"/>
                <w:szCs w:val="30"/>
                <w:lang w:val="en-US" w:eastAsia="en-US"/>
              </w:rPr>
              <w:t>44,67</w:t>
            </w:r>
            <w:r w:rsidR="00A2707A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1" w:type="pct"/>
          </w:tcPr>
          <w:p w14:paraId="3246C812" w14:textId="36B406A1" w:rsidR="00DE0B0E" w:rsidRPr="0059197C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60761C53" w14:textId="4FBEB34C" w:rsidR="00D55060" w:rsidRPr="00F715DC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10,02</w:t>
            </w:r>
            <w:r w:rsidR="0094257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2" w:type="pct"/>
          </w:tcPr>
          <w:p w14:paraId="5AAA4A0A" w14:textId="7777777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6A80A94C" w14:textId="26D32C0F" w:rsidR="00DE0B0E" w:rsidRPr="00C00639" w:rsidRDefault="00DE0B0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BD5A9B">
              <w:rPr>
                <w:rFonts w:ascii="Angsana New" w:hAnsi="Angsana New"/>
                <w:sz w:val="30"/>
                <w:szCs w:val="30"/>
                <w:lang w:val="en-US" w:eastAsia="en-US"/>
              </w:rPr>
              <w:t>46,904</w:t>
            </w:r>
          </w:p>
        </w:tc>
        <w:tc>
          <w:tcPr>
            <w:tcW w:w="131" w:type="pct"/>
          </w:tcPr>
          <w:p w14:paraId="5ECB5BF3" w14:textId="7777777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3192D90" w14:textId="780BFD55" w:rsidR="00DE0B0E" w:rsidRPr="00F715DC" w:rsidRDefault="00DE0B0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9,645</w:t>
            </w:r>
          </w:p>
        </w:tc>
      </w:tr>
      <w:tr w:rsidR="00A2707A" w:rsidRPr="00BA2043" w14:paraId="136B6421" w14:textId="77777777" w:rsidTr="00D55060">
        <w:trPr>
          <w:trHeight w:val="178"/>
        </w:trPr>
        <w:tc>
          <w:tcPr>
            <w:tcW w:w="1618" w:type="pct"/>
          </w:tcPr>
          <w:p w14:paraId="6892B017" w14:textId="58DCF5D3" w:rsidR="00A2707A" w:rsidRPr="0094257B" w:rsidRDefault="00A2707A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 w:hint="cs"/>
                <w:sz w:val="30"/>
                <w:szCs w:val="30"/>
                <w:cs/>
              </w:rPr>
              <w:t>ธุรกิจผลิตภัณฑ์เพื่อสุขภาพ</w:t>
            </w:r>
          </w:p>
        </w:tc>
        <w:tc>
          <w:tcPr>
            <w:tcW w:w="736" w:type="pct"/>
          </w:tcPr>
          <w:p w14:paraId="5E7A4363" w14:textId="77777777" w:rsidR="00A2707A" w:rsidRPr="006E2FD3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780F6C" w14:textId="77777777" w:rsidR="00A2707A" w:rsidRPr="0059197C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F46FA2" w14:textId="77777777" w:rsidR="00A2707A" w:rsidRPr="00C9607E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F6B8C0A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3BE854F1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5B0F7E50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7C6D97F4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55060" w:rsidRPr="00BA2043" w14:paraId="0B18050F" w14:textId="77777777" w:rsidTr="00D55060">
        <w:trPr>
          <w:trHeight w:val="178"/>
        </w:trPr>
        <w:tc>
          <w:tcPr>
            <w:tcW w:w="1618" w:type="pct"/>
          </w:tcPr>
          <w:p w14:paraId="3289E893" w14:textId="44F62E23" w:rsidR="00D55060" w:rsidRPr="0094257B" w:rsidRDefault="005A5E8E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DVK</w:t>
            </w:r>
          </w:p>
        </w:tc>
        <w:tc>
          <w:tcPr>
            <w:tcW w:w="736" w:type="pct"/>
          </w:tcPr>
          <w:p w14:paraId="6FAC1DC6" w14:textId="2708DA6D" w:rsidR="00D55060" w:rsidRPr="00B006EE" w:rsidRDefault="00B006E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31" w:type="pct"/>
          </w:tcPr>
          <w:p w14:paraId="38FF34FC" w14:textId="77777777" w:rsidR="00D55060" w:rsidRPr="0059197C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31A06B5C" w14:textId="123D185F" w:rsidR="00D55060" w:rsidRDefault="0094257B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32" w:type="pct"/>
          </w:tcPr>
          <w:p w14:paraId="72436AA8" w14:textId="77777777" w:rsidR="00D55060" w:rsidRPr="00C00639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F5F9EC0" w14:textId="6B49FCCC" w:rsidR="00D55060" w:rsidRPr="0094257B" w:rsidRDefault="0094257B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14:paraId="3259FEFF" w14:textId="77777777" w:rsidR="00D55060" w:rsidRPr="00C00639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1984EE9" w14:textId="4DC22297" w:rsidR="00D55060" w:rsidRDefault="0094257B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55060" w:rsidRPr="00BA2043" w14:paraId="3C31F3AD" w14:textId="77777777" w:rsidTr="00D55060">
        <w:trPr>
          <w:trHeight w:val="178"/>
        </w:trPr>
        <w:tc>
          <w:tcPr>
            <w:tcW w:w="1618" w:type="pct"/>
          </w:tcPr>
          <w:p w14:paraId="7B57CF72" w14:textId="2FCF7632" w:rsidR="00D55060" w:rsidRPr="0094257B" w:rsidRDefault="005A5E8E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DHC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2BE4026" w14:textId="526698E3" w:rsidR="00D55060" w:rsidRPr="00B006EE" w:rsidRDefault="00B006E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129,56</w:t>
            </w:r>
            <w:r w:rsidR="00A2707A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1" w:type="pct"/>
          </w:tcPr>
          <w:p w14:paraId="07AFD5D6" w14:textId="77777777" w:rsidR="00D55060" w:rsidRPr="0059197C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AB3919" w14:textId="20D6AEB9" w:rsidR="00D55060" w:rsidRDefault="0094257B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158,693</w:t>
            </w:r>
          </w:p>
        </w:tc>
        <w:tc>
          <w:tcPr>
            <w:tcW w:w="132" w:type="pct"/>
          </w:tcPr>
          <w:p w14:paraId="66BA636C" w14:textId="77777777" w:rsidR="00D55060" w:rsidRPr="00C00639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7852371" w14:textId="107403CA" w:rsidR="00D55060" w:rsidRPr="0094257B" w:rsidRDefault="0094257B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4257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1" w:type="pct"/>
          </w:tcPr>
          <w:p w14:paraId="69AD6D88" w14:textId="77777777" w:rsidR="00D55060" w:rsidRPr="00C00639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3D4FDF2F" w14:textId="2BB5DC44" w:rsidR="00D55060" w:rsidRDefault="0094257B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E0B0E" w:rsidRPr="00BA2043" w14:paraId="6BF5C9D6" w14:textId="07F5E115" w:rsidTr="00351BF6">
        <w:tc>
          <w:tcPr>
            <w:tcW w:w="1618" w:type="pct"/>
          </w:tcPr>
          <w:p w14:paraId="0A638322" w14:textId="77777777" w:rsidR="00DE0B0E" w:rsidRPr="0059197C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982DCA5" w14:textId="0044F245" w:rsidR="00DE0B0E" w:rsidRPr="0059197C" w:rsidRDefault="00AE083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507,149</w:t>
            </w:r>
          </w:p>
        </w:tc>
        <w:tc>
          <w:tcPr>
            <w:tcW w:w="131" w:type="pct"/>
          </w:tcPr>
          <w:p w14:paraId="26AA7869" w14:textId="472675D2" w:rsidR="00DE0B0E" w:rsidRPr="0059197C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74DA0B70" w14:textId="19CEAB2F" w:rsidR="00DE0B0E" w:rsidRPr="00F715DC" w:rsidRDefault="0094257B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  <w:r w:rsidR="00EE69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,736</w:t>
            </w:r>
          </w:p>
        </w:tc>
        <w:tc>
          <w:tcPr>
            <w:tcW w:w="132" w:type="pct"/>
          </w:tcPr>
          <w:p w14:paraId="2ED02368" w14:textId="7777777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20861D1" w14:textId="24B5994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375,588</w:t>
            </w:r>
          </w:p>
        </w:tc>
        <w:tc>
          <w:tcPr>
            <w:tcW w:w="131" w:type="pct"/>
          </w:tcPr>
          <w:p w14:paraId="43697ABB" w14:textId="77777777" w:rsidR="00DE0B0E" w:rsidRPr="00C0063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7EC88817" w14:textId="7505E4BC" w:rsidR="00DE0B0E" w:rsidRPr="00F715DC" w:rsidRDefault="00DE0B0E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77,696</w:t>
            </w:r>
          </w:p>
        </w:tc>
      </w:tr>
    </w:tbl>
    <w:p w14:paraId="4F4D0436" w14:textId="77777777" w:rsidR="00872DB9" w:rsidRPr="00623D0A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58A773FE" w14:textId="120847B3" w:rsidR="00D33EE4" w:rsidRDefault="00623D0A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84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7946AF">
        <w:rPr>
          <w:rFonts w:ascii="Angsana New" w:hAnsi="Angsana New" w:hint="cs"/>
          <w:sz w:val="30"/>
          <w:szCs w:val="30"/>
          <w:cs/>
        </w:rPr>
        <w:t>แต่ละหน่วย</w:t>
      </w:r>
      <w:r w:rsidRPr="001B7843">
        <w:rPr>
          <w:rFonts w:ascii="Angsana New" w:hAnsi="Angsana New"/>
          <w:sz w:val="30"/>
          <w:szCs w:val="30"/>
          <w:cs/>
        </w:rPr>
        <w:t>เป็นมูลค่าจากการใช้ ซึ่งมีจำนวน</w:t>
      </w:r>
      <w:r w:rsidR="007946AF">
        <w:rPr>
          <w:rFonts w:ascii="Angsana New" w:hAnsi="Angsana New"/>
          <w:sz w:val="30"/>
          <w:szCs w:val="30"/>
          <w:cs/>
        </w:rPr>
        <w:br/>
      </w:r>
      <w:r w:rsidRPr="007946AF">
        <w:rPr>
          <w:rFonts w:ascii="Angsana New" w:hAnsi="Angsana New"/>
          <w:spacing w:val="-2"/>
          <w:sz w:val="30"/>
          <w:szCs w:val="30"/>
          <w:cs/>
        </w:rPr>
        <w:t>สูงกว่ามูลค่าตามบัญชี จึงไม่มีผลขาดทุนจากการด้อยค่าที่ต้องรับรู้ในงบการเงิน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31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2565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7946AF">
        <w:rPr>
          <w:rFonts w:ascii="Angsana New" w:hAnsi="Angsana New"/>
          <w:spacing w:val="-2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72DB9" w:rsidRPr="00623D0A">
        <w:rPr>
          <w:rFonts w:ascii="Angsana New" w:hAnsi="Angsana New"/>
          <w:sz w:val="30"/>
          <w:szCs w:val="30"/>
          <w:cs/>
        </w:rPr>
        <w:t>ข้อสมมติที่สำคัญในการประมาณมูลค่าจากการใช้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2565</w:t>
      </w:r>
      <w:r w:rsidR="00872DB9" w:rsidRPr="00623D0A">
        <w:rPr>
          <w:rFonts w:ascii="Angsana New" w:hAnsi="Angsana New"/>
          <w:sz w:val="30"/>
          <w:szCs w:val="30"/>
          <w:cs/>
        </w:rPr>
        <w:t xml:space="preserve"> </w:t>
      </w:r>
      <w:r w:rsidR="00D33EE4" w:rsidRPr="00623D0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6DB823E" w14:textId="7E85B8F1" w:rsidR="00D33EE4" w:rsidRPr="00623D0A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88"/>
        <w:gridCol w:w="237"/>
        <w:gridCol w:w="940"/>
        <w:gridCol w:w="242"/>
        <w:gridCol w:w="921"/>
        <w:gridCol w:w="237"/>
        <w:gridCol w:w="932"/>
      </w:tblGrid>
      <w:tr w:rsidR="00942E39" w:rsidRPr="00F715DC" w14:paraId="1BA173AE" w14:textId="77777777" w:rsidTr="00942E39">
        <w:tc>
          <w:tcPr>
            <w:tcW w:w="2550" w:type="pct"/>
          </w:tcPr>
          <w:p w14:paraId="077B155A" w14:textId="2C6417DA" w:rsidR="00942E39" w:rsidRPr="001B7843" w:rsidRDefault="00942E39" w:rsidP="00623D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</w:tcPr>
          <w:p w14:paraId="17EECF60" w14:textId="1D0106E0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PMCT</w:t>
            </w:r>
          </w:p>
        </w:tc>
        <w:tc>
          <w:tcPr>
            <w:tcW w:w="129" w:type="pct"/>
          </w:tcPr>
          <w:p w14:paraId="3F9659C3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05FE570C" w14:textId="38C0F687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PMCS</w:t>
            </w:r>
          </w:p>
        </w:tc>
        <w:tc>
          <w:tcPr>
            <w:tcW w:w="132" w:type="pct"/>
          </w:tcPr>
          <w:p w14:paraId="095E2C99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7CE196C3" w14:textId="0022BDF7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DVK</w:t>
            </w:r>
          </w:p>
        </w:tc>
        <w:tc>
          <w:tcPr>
            <w:tcW w:w="129" w:type="pct"/>
          </w:tcPr>
          <w:p w14:paraId="7561A4FB" w14:textId="77777777" w:rsidR="00942E39" w:rsidRPr="0072301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3E0331FC" w14:textId="37CC48F3" w:rsidR="00942E39" w:rsidRDefault="00E21AC0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DHC</w:t>
            </w:r>
          </w:p>
        </w:tc>
      </w:tr>
      <w:tr w:rsidR="00942E39" w:rsidRPr="00F715DC" w14:paraId="6A9AB6B5" w14:textId="77777777" w:rsidTr="00942E39">
        <w:tc>
          <w:tcPr>
            <w:tcW w:w="2550" w:type="pct"/>
          </w:tcPr>
          <w:p w14:paraId="0A179BF3" w14:textId="77777777" w:rsidR="00942E39" w:rsidRDefault="00942E39" w:rsidP="008F0E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7"/>
          </w:tcPr>
          <w:p w14:paraId="5D21893C" w14:textId="62A37A47" w:rsidR="00942E39" w:rsidRPr="00942E39" w:rsidRDefault="00942E39" w:rsidP="00942E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42E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DE0B0E" w:rsidRPr="00F715DC" w14:paraId="0FC8BF21" w14:textId="77777777" w:rsidTr="00942E39">
        <w:tc>
          <w:tcPr>
            <w:tcW w:w="2550" w:type="pct"/>
          </w:tcPr>
          <w:p w14:paraId="031272F0" w14:textId="6ADFC289" w:rsidR="00DE0B0E" w:rsidRPr="0059197C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>
              <w:rPr>
                <w:rFonts w:ascii="Angsana New" w:hAnsi="Angsana New"/>
                <w:sz w:val="30"/>
                <w:szCs w:val="30"/>
              </w:rPr>
              <w:t>WACC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" w:type="pct"/>
          </w:tcPr>
          <w:p w14:paraId="488228C8" w14:textId="732C2DDE" w:rsidR="00D55060" w:rsidRPr="00723019" w:rsidRDefault="00731258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10.78</w:t>
            </w:r>
          </w:p>
        </w:tc>
        <w:tc>
          <w:tcPr>
            <w:tcW w:w="129" w:type="pct"/>
          </w:tcPr>
          <w:p w14:paraId="44634CDC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7B58157C" w14:textId="0DA1A95A" w:rsidR="00DE0B0E" w:rsidRPr="00723019" w:rsidRDefault="00731258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7.36</w:t>
            </w:r>
          </w:p>
        </w:tc>
        <w:tc>
          <w:tcPr>
            <w:tcW w:w="132" w:type="pct"/>
          </w:tcPr>
          <w:p w14:paraId="7D3D332C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6C702F6C" w14:textId="1CE90BAA" w:rsidR="00D55060" w:rsidRPr="00723019" w:rsidRDefault="00D617F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BC719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.</w:t>
            </w:r>
            <w:r w:rsidR="00BC7191">
              <w:rPr>
                <w:rFonts w:ascii="Angsana New" w:hAnsi="Angsana New"/>
                <w:sz w:val="30"/>
                <w:szCs w:val="30"/>
                <w:lang w:val="en-US" w:eastAsia="en-US"/>
              </w:rPr>
              <w:t>02</w:t>
            </w:r>
          </w:p>
        </w:tc>
        <w:tc>
          <w:tcPr>
            <w:tcW w:w="129" w:type="pct"/>
          </w:tcPr>
          <w:p w14:paraId="26D82631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5A9135C5" w14:textId="448E9FE0" w:rsidR="00DE0B0E" w:rsidRPr="00723019" w:rsidRDefault="008B35C9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9.78</w:t>
            </w:r>
          </w:p>
        </w:tc>
      </w:tr>
      <w:tr w:rsidR="00DE0B0E" w:rsidRPr="00F715DC" w14:paraId="7D6FBF55" w14:textId="77777777" w:rsidTr="00942E39">
        <w:trPr>
          <w:trHeight w:val="178"/>
        </w:trPr>
        <w:tc>
          <w:tcPr>
            <w:tcW w:w="2550" w:type="pct"/>
          </w:tcPr>
          <w:p w14:paraId="2B24DDB4" w14:textId="7F5B7D13" w:rsidR="00DE0B0E" w:rsidRPr="0059197C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ประมาณการอัตราการ</w:t>
            </w:r>
            <w:r w:rsidR="00623D0A">
              <w:rPr>
                <w:rFonts w:ascii="Angsana New" w:hAnsi="Angsana New" w:hint="cs"/>
                <w:sz w:val="30"/>
                <w:szCs w:val="30"/>
                <w:cs/>
              </w:rPr>
              <w:t>เติบโต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ของยอดขายและ </w:t>
            </w:r>
            <w:r>
              <w:rPr>
                <w:rFonts w:ascii="Angsana New" w:hAnsi="Angsana New"/>
                <w:sz w:val="30"/>
                <w:szCs w:val="30"/>
              </w:rPr>
              <w:t>EBITDA</w:t>
            </w:r>
          </w:p>
        </w:tc>
        <w:tc>
          <w:tcPr>
            <w:tcW w:w="538" w:type="pct"/>
          </w:tcPr>
          <w:p w14:paraId="5A4208E4" w14:textId="128387E2" w:rsidR="00D55060" w:rsidRPr="00723019" w:rsidRDefault="00731258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3.00</w:t>
            </w:r>
          </w:p>
        </w:tc>
        <w:tc>
          <w:tcPr>
            <w:tcW w:w="129" w:type="pct"/>
          </w:tcPr>
          <w:p w14:paraId="325BFCEE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22006069" w14:textId="572AB55E" w:rsidR="00DE0B0E" w:rsidRPr="00723019" w:rsidRDefault="00731258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3.00</w:t>
            </w:r>
          </w:p>
        </w:tc>
        <w:tc>
          <w:tcPr>
            <w:tcW w:w="132" w:type="pct"/>
          </w:tcPr>
          <w:p w14:paraId="037F6EF2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242C5A03" w14:textId="192ABAEB" w:rsidR="00D55060" w:rsidRPr="00723019" w:rsidRDefault="00BC7191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D617F0">
              <w:rPr>
                <w:rFonts w:ascii="Angsana New" w:hAnsi="Angsana New"/>
                <w:sz w:val="30"/>
                <w:szCs w:val="30"/>
                <w:lang w:val="en-US" w:eastAsia="en-US"/>
              </w:rPr>
              <w:t>.00</w:t>
            </w:r>
          </w:p>
        </w:tc>
        <w:tc>
          <w:tcPr>
            <w:tcW w:w="129" w:type="pct"/>
          </w:tcPr>
          <w:p w14:paraId="5485F676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4CBCAE18" w14:textId="3159D3FA" w:rsidR="00DE0B0E" w:rsidRPr="00723019" w:rsidRDefault="00436E42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2.00</w:t>
            </w:r>
          </w:p>
        </w:tc>
      </w:tr>
      <w:tr w:rsidR="00DE0B0E" w:rsidRPr="00F715DC" w14:paraId="653FB4F2" w14:textId="77777777" w:rsidTr="00942E39">
        <w:tc>
          <w:tcPr>
            <w:tcW w:w="2550" w:type="pct"/>
          </w:tcPr>
          <w:p w14:paraId="430C204E" w14:textId="7C36B0D4" w:rsidR="00DE0B0E" w:rsidRPr="00723019" w:rsidRDefault="00DE0B0E" w:rsidP="00DE0B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301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อัตราการเติบโตสำหรับมูลค่าปัจจุบันสุดท้าย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7230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3019">
              <w:rPr>
                <w:rFonts w:ascii="Angsana New" w:hAnsi="Angsana New"/>
                <w:sz w:val="30"/>
                <w:szCs w:val="30"/>
              </w:rPr>
              <w:t>Terminal Value)</w:t>
            </w:r>
          </w:p>
        </w:tc>
        <w:tc>
          <w:tcPr>
            <w:tcW w:w="538" w:type="pct"/>
          </w:tcPr>
          <w:p w14:paraId="43B43238" w14:textId="77777777" w:rsidR="00D55060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403710" w14:textId="366970A6" w:rsidR="00731258" w:rsidRPr="00723019" w:rsidRDefault="00731258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1.00</w:t>
            </w:r>
          </w:p>
        </w:tc>
        <w:tc>
          <w:tcPr>
            <w:tcW w:w="129" w:type="pct"/>
          </w:tcPr>
          <w:p w14:paraId="118D3BC7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7A05A465" w14:textId="77777777" w:rsidR="00DE0B0E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3B0866" w14:textId="08C4CC08" w:rsidR="00731258" w:rsidRPr="00723019" w:rsidRDefault="00731258" w:rsidP="00623D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1.00</w:t>
            </w:r>
          </w:p>
        </w:tc>
        <w:tc>
          <w:tcPr>
            <w:tcW w:w="132" w:type="pct"/>
          </w:tcPr>
          <w:p w14:paraId="5DBE195A" w14:textId="77777777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02EDC386" w14:textId="77777777" w:rsidR="00D55060" w:rsidRDefault="00D55060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0DF8BE7" w14:textId="19876C94" w:rsidR="00D617F0" w:rsidRPr="00723019" w:rsidRDefault="00BC7191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617F0">
              <w:rPr>
                <w:rFonts w:ascii="Angsana New" w:hAnsi="Angsana New"/>
                <w:sz w:val="30"/>
                <w:szCs w:val="30"/>
                <w:lang w:val="en-US" w:eastAsia="en-US"/>
              </w:rPr>
              <w:t>.00</w:t>
            </w:r>
          </w:p>
        </w:tc>
        <w:tc>
          <w:tcPr>
            <w:tcW w:w="129" w:type="pct"/>
          </w:tcPr>
          <w:p w14:paraId="7B070092" w14:textId="4DD7EDE6" w:rsidR="00DE0B0E" w:rsidRPr="00723019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701F7123" w14:textId="77777777" w:rsidR="00DE0B0E" w:rsidRDefault="00DE0B0E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6ADD135" w14:textId="3FCC4E34" w:rsidR="00436E42" w:rsidRPr="00723019" w:rsidRDefault="00436E42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2.00</w:t>
            </w:r>
          </w:p>
        </w:tc>
      </w:tr>
    </w:tbl>
    <w:p w14:paraId="27793667" w14:textId="77777777" w:rsidR="00D55060" w:rsidRDefault="00D55060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232403B1" w14:textId="77777777" w:rsidR="00623D0A" w:rsidRDefault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1DDBDC" w14:textId="66CB5FB8" w:rsidR="00F97B51" w:rsidRDefault="0093514B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3514B">
        <w:rPr>
          <w:rFonts w:ascii="Angsana New" w:hAnsi="Angsana New"/>
          <w:sz w:val="30"/>
          <w:szCs w:val="30"/>
          <w:cs/>
        </w:rPr>
        <w:lastRenderedPageBreak/>
        <w:t xml:space="preserve">ประมาณการกระแสเงินสดเป็นการประมาณการสำหรับ </w:t>
      </w:r>
      <w:r w:rsidRPr="0093514B">
        <w:rPr>
          <w:rFonts w:ascii="Angsana New" w:hAnsi="Angsana New"/>
          <w:sz w:val="30"/>
          <w:szCs w:val="30"/>
        </w:rPr>
        <w:t xml:space="preserve">5 </w:t>
      </w:r>
      <w:r w:rsidRPr="0093514B">
        <w:rPr>
          <w:rFonts w:ascii="Angsana New" w:hAnsi="Angsana New"/>
          <w:sz w:val="30"/>
          <w:szCs w:val="30"/>
          <w:cs/>
        </w:rPr>
        <w:t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ซึ่งอัตราการเติบโตกำหนดจากการประมาณการในระยะยาวของผู้บริหารเกี่ยวกับอัตราการเติบโตของกำไรก่อน</w:t>
      </w:r>
      <w:r w:rsidRPr="0093514B">
        <w:rPr>
          <w:rFonts w:ascii="Angsana New" w:hAnsi="Angsana New" w:hint="cs"/>
          <w:sz w:val="30"/>
          <w:szCs w:val="30"/>
          <w:cs/>
        </w:rPr>
        <w:t>ดอกเบี้ย</w:t>
      </w:r>
      <w:r w:rsidRPr="0093514B">
        <w:rPr>
          <w:rFonts w:ascii="Angsana New" w:hAnsi="Angsana New"/>
          <w:sz w:val="30"/>
          <w:szCs w:val="30"/>
          <w:cs/>
        </w:rPr>
        <w:t xml:space="preserve"> </w:t>
      </w:r>
      <w:r w:rsidRPr="0093514B">
        <w:rPr>
          <w:rFonts w:ascii="Angsana New" w:hAnsi="Angsana New" w:hint="cs"/>
          <w:sz w:val="30"/>
          <w:szCs w:val="30"/>
          <w:cs/>
        </w:rPr>
        <w:t>ค่าใช้จ่าย</w:t>
      </w:r>
      <w:r w:rsidRPr="0093514B">
        <w:rPr>
          <w:rFonts w:ascii="Angsana New" w:hAnsi="Angsana New"/>
          <w:sz w:val="30"/>
          <w:szCs w:val="30"/>
          <w:cs/>
        </w:rPr>
        <w:t>ภาษีเงินได้ ค่าเสื่อมราคา</w:t>
      </w:r>
      <w:r w:rsidRPr="0093514B">
        <w:rPr>
          <w:rFonts w:ascii="Angsana New" w:hAnsi="Angsana New" w:hint="cs"/>
          <w:sz w:val="30"/>
          <w:szCs w:val="30"/>
          <w:cs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>และค่าตัดจำหน่าย</w:t>
      </w:r>
      <w:r w:rsidRPr="0093514B">
        <w:rPr>
          <w:rFonts w:ascii="Angsana New" w:hAnsi="Angsana New"/>
          <w:sz w:val="30"/>
          <w:szCs w:val="30"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>(</w:t>
      </w:r>
      <w:r w:rsidRPr="0093514B">
        <w:rPr>
          <w:rFonts w:ascii="Angsana New" w:hAnsi="Angsana New"/>
          <w:sz w:val="30"/>
          <w:szCs w:val="30"/>
        </w:rPr>
        <w:t xml:space="preserve">EBITDA) </w:t>
      </w:r>
      <w:r w:rsidRPr="0093514B">
        <w:rPr>
          <w:rFonts w:ascii="Angsana New" w:hAnsi="Angsana New"/>
          <w:sz w:val="30"/>
          <w:szCs w:val="30"/>
          <w:cs/>
        </w:rPr>
        <w:t xml:space="preserve">ประจำปี โดยประมาณการ </w:t>
      </w:r>
      <w:r w:rsidRPr="0093514B">
        <w:rPr>
          <w:rFonts w:ascii="Angsana New" w:hAnsi="Angsana New"/>
          <w:sz w:val="30"/>
          <w:szCs w:val="30"/>
        </w:rPr>
        <w:t xml:space="preserve">EBITDA </w:t>
      </w:r>
      <w:r w:rsidRPr="0093514B">
        <w:rPr>
          <w:rFonts w:ascii="Angsana New" w:hAnsi="Angsana New"/>
          <w:sz w:val="30"/>
          <w:szCs w:val="30"/>
          <w:cs/>
        </w:rPr>
        <w:t>อ้างอิงจากประสบการณ์ในอดีตปรับปรุงด้วยการคาดการณ์ของตลาด อัตราคิดลดที่ใช้เป็นอัตราโดยประมาณที่อ้างอิงกับอัตราถัวเฉลี่ยถ่วงน้ำหนักของเงินทุนของกลุ่มบริษัทและค่าเฉลี่ยของอุตสาหกรรมที่กลุ่มบริษัทดำเนินการอยู่</w:t>
      </w:r>
    </w:p>
    <w:p w14:paraId="48F283DA" w14:textId="1AB90D0D" w:rsidR="00731258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1C09CD4" w14:textId="540A32FB" w:rsidR="00BC7191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31258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 ณ วันที่ </w:t>
      </w:r>
      <w:r w:rsidRPr="00731258">
        <w:rPr>
          <w:rFonts w:ascii="Angsana New" w:hAnsi="Angsana New"/>
          <w:sz w:val="30"/>
          <w:szCs w:val="30"/>
        </w:rPr>
        <w:t xml:space="preserve">31 </w:t>
      </w:r>
      <w:r w:rsidRPr="0073125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31258">
        <w:rPr>
          <w:rFonts w:ascii="Angsana New" w:hAnsi="Angsana New"/>
          <w:sz w:val="30"/>
          <w:szCs w:val="30"/>
        </w:rPr>
        <w:t xml:space="preserve">2565 </w:t>
      </w:r>
      <w:r w:rsidR="00BC7191">
        <w:rPr>
          <w:rFonts w:ascii="Angsana New" w:hAnsi="Angsana New" w:hint="cs"/>
          <w:sz w:val="30"/>
          <w:szCs w:val="30"/>
          <w:cs/>
        </w:rPr>
        <w:t xml:space="preserve">หากอัตราการเติบโตสำหรับ </w:t>
      </w:r>
      <w:r w:rsidR="00BC7191">
        <w:rPr>
          <w:rFonts w:ascii="Angsana New" w:hAnsi="Angsana New"/>
          <w:sz w:val="30"/>
          <w:szCs w:val="30"/>
        </w:rPr>
        <w:t xml:space="preserve">terminal value </w:t>
      </w:r>
      <w:r w:rsidR="00BC7191">
        <w:rPr>
          <w:rFonts w:ascii="Angsana New" w:hAnsi="Angsana New" w:hint="cs"/>
          <w:sz w:val="30"/>
          <w:szCs w:val="30"/>
          <w:cs/>
        </w:rPr>
        <w:t xml:space="preserve">ของแต่ละหน่วยสินทรัพย์ที่ก่อให้เกิดเงินสดลดลงเป็นร้อยละ </w:t>
      </w:r>
      <w:r w:rsidR="00BC7191">
        <w:rPr>
          <w:rFonts w:ascii="Angsana New" w:hAnsi="Angsana New"/>
          <w:sz w:val="30"/>
          <w:szCs w:val="30"/>
        </w:rPr>
        <w:t xml:space="preserve">0 </w:t>
      </w:r>
      <w:r w:rsidR="00BC7191">
        <w:rPr>
          <w:rFonts w:ascii="Angsana New" w:hAnsi="Angsana New" w:hint="cs"/>
          <w:sz w:val="30"/>
          <w:szCs w:val="30"/>
          <w:cs/>
        </w:rPr>
        <w:t>จะไม่มีผลขาดทุนจากการด้อยค่า และหากมีการเปลี่ยนแปลงอัตราคิดลดเป็นจำนวนดังในตาราง</w:t>
      </w:r>
      <w:r w:rsidR="00D16E5A">
        <w:rPr>
          <w:rFonts w:ascii="Angsana New" w:hAnsi="Angsana New" w:hint="cs"/>
          <w:sz w:val="30"/>
          <w:szCs w:val="30"/>
          <w:cs/>
        </w:rPr>
        <w:t>ต่อไปนี้ จะทำให้มูลค่าที่คาดว่าจะได้รับคืนมีจำนวนเท่ากับมูลค่าตามบัญชี</w:t>
      </w:r>
    </w:p>
    <w:p w14:paraId="00BB9E1F" w14:textId="38ADB692" w:rsidR="00731258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1"/>
        <w:gridCol w:w="988"/>
        <w:gridCol w:w="237"/>
        <w:gridCol w:w="940"/>
        <w:gridCol w:w="242"/>
        <w:gridCol w:w="921"/>
        <w:gridCol w:w="237"/>
        <w:gridCol w:w="932"/>
      </w:tblGrid>
      <w:tr w:rsidR="00731258" w14:paraId="0CE40BAE" w14:textId="77777777" w:rsidTr="00974A81">
        <w:tc>
          <w:tcPr>
            <w:tcW w:w="2550" w:type="pct"/>
          </w:tcPr>
          <w:p w14:paraId="2818CDA7" w14:textId="6F32E734" w:rsidR="00731258" w:rsidRPr="001B7843" w:rsidRDefault="00731258" w:rsidP="00974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8" w:type="pct"/>
          </w:tcPr>
          <w:p w14:paraId="5A96437A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PMCT</w:t>
            </w:r>
          </w:p>
        </w:tc>
        <w:tc>
          <w:tcPr>
            <w:tcW w:w="129" w:type="pct"/>
          </w:tcPr>
          <w:p w14:paraId="51A787EB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23163217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PMCS</w:t>
            </w:r>
          </w:p>
        </w:tc>
        <w:tc>
          <w:tcPr>
            <w:tcW w:w="132" w:type="pct"/>
          </w:tcPr>
          <w:p w14:paraId="258C6F87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179F5959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DVK</w:t>
            </w:r>
          </w:p>
        </w:tc>
        <w:tc>
          <w:tcPr>
            <w:tcW w:w="129" w:type="pct"/>
          </w:tcPr>
          <w:p w14:paraId="573373DD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6BF0B887" w14:textId="77777777" w:rsidR="00731258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DHC</w:t>
            </w:r>
          </w:p>
        </w:tc>
      </w:tr>
      <w:tr w:rsidR="00731258" w:rsidRPr="00942E39" w14:paraId="26090322" w14:textId="77777777" w:rsidTr="00974A81">
        <w:tc>
          <w:tcPr>
            <w:tcW w:w="2550" w:type="pct"/>
          </w:tcPr>
          <w:p w14:paraId="23A0D6C6" w14:textId="77777777" w:rsidR="00731258" w:rsidRDefault="00731258" w:rsidP="00974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7"/>
          </w:tcPr>
          <w:p w14:paraId="6C5C251F" w14:textId="77777777" w:rsidR="00731258" w:rsidRPr="00942E3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942E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731258" w:rsidRPr="00723019" w14:paraId="6A1ADEED" w14:textId="77777777" w:rsidTr="00974A81">
        <w:tc>
          <w:tcPr>
            <w:tcW w:w="2550" w:type="pct"/>
          </w:tcPr>
          <w:p w14:paraId="42CA0658" w14:textId="24179F2A" w:rsidR="00731258" w:rsidRPr="0059197C" w:rsidRDefault="00731258" w:rsidP="00974A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 w:rsidR="004970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5645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5645A">
              <w:rPr>
                <w:rFonts w:ascii="Angsana New" w:hAnsi="Angsana New"/>
                <w:sz w:val="30"/>
                <w:szCs w:val="30"/>
              </w:rPr>
              <w:t>WACC</w:t>
            </w:r>
            <w:r w:rsidR="0045645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" w:type="pct"/>
          </w:tcPr>
          <w:p w14:paraId="5B623363" w14:textId="7D141C78" w:rsidR="00731258" w:rsidRPr="00723019" w:rsidRDefault="00623D0A" w:rsidP="00623D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12.53</w:t>
            </w:r>
          </w:p>
        </w:tc>
        <w:tc>
          <w:tcPr>
            <w:tcW w:w="129" w:type="pct"/>
          </w:tcPr>
          <w:p w14:paraId="615A3980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2" w:type="pct"/>
          </w:tcPr>
          <w:p w14:paraId="5D5CC9DA" w14:textId="08109508" w:rsidR="00731258" w:rsidRPr="00723019" w:rsidRDefault="00623D0A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8.92</w:t>
            </w:r>
          </w:p>
        </w:tc>
        <w:tc>
          <w:tcPr>
            <w:tcW w:w="132" w:type="pct"/>
          </w:tcPr>
          <w:p w14:paraId="4BB88EAE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2" w:type="pct"/>
          </w:tcPr>
          <w:p w14:paraId="024684ED" w14:textId="67225FD4" w:rsidR="00731258" w:rsidRPr="00723019" w:rsidRDefault="00D16E5A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after="0" w:line="240" w:lineRule="auto"/>
              <w:ind w:left="-107" w:right="-11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11.95</w:t>
            </w:r>
          </w:p>
        </w:tc>
        <w:tc>
          <w:tcPr>
            <w:tcW w:w="129" w:type="pct"/>
          </w:tcPr>
          <w:p w14:paraId="66663829" w14:textId="77777777" w:rsidR="00731258" w:rsidRPr="00723019" w:rsidRDefault="00731258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8" w:type="pct"/>
          </w:tcPr>
          <w:p w14:paraId="7A856259" w14:textId="27E49B1C" w:rsidR="00731258" w:rsidRPr="00723019" w:rsidRDefault="00436E42" w:rsidP="00974A8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14.39</w:t>
            </w:r>
          </w:p>
        </w:tc>
      </w:tr>
    </w:tbl>
    <w:p w14:paraId="61E6FB89" w14:textId="77777777" w:rsidR="0093514B" w:rsidRPr="00F97B51" w:rsidRDefault="0093514B" w:rsidP="00D1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C61ACEB" w14:textId="77777777" w:rsidR="00F222F8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หนี้สินที่มีภาระดอกเบี้ย</w:t>
      </w:r>
    </w:p>
    <w:p w14:paraId="4A33BBF7" w14:textId="77777777" w:rsidR="0099774F" w:rsidRPr="00F97B51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14:paraId="7DA055E1" w14:textId="77777777" w:rsidTr="008676E2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3DBED1A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5C7E45E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734D161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54983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1B6144F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74F" w:rsidRPr="00891863" w14:paraId="09304D69" w14:textId="77777777" w:rsidTr="008676E2">
        <w:trPr>
          <w:tblHeader/>
        </w:trPr>
        <w:tc>
          <w:tcPr>
            <w:tcW w:w="3420" w:type="dxa"/>
            <w:vMerge/>
          </w:tcPr>
          <w:p w14:paraId="0B0B8CE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285C3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865B672" w14:textId="476BBE82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14E37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9665073" w14:textId="23CEA6E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2922EB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2D74BA" w14:textId="0965B443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E3D7DE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DD2063" w14:textId="1796C571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0B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9774F" w:rsidRPr="00891863" w14:paraId="6D866C11" w14:textId="77777777" w:rsidTr="008676E2">
        <w:trPr>
          <w:tblHeader/>
        </w:trPr>
        <w:tc>
          <w:tcPr>
            <w:tcW w:w="3420" w:type="dxa"/>
          </w:tcPr>
          <w:p w14:paraId="1D1667A6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930F1C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7B7B423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74F" w:rsidRPr="00891863" w14:paraId="67F07952" w14:textId="77777777" w:rsidTr="008676E2">
        <w:trPr>
          <w:trHeight w:val="182"/>
        </w:trPr>
        <w:tc>
          <w:tcPr>
            <w:tcW w:w="3420" w:type="dxa"/>
          </w:tcPr>
          <w:p w14:paraId="58ECC1B5" w14:textId="77777777"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14:paraId="0DD02E9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976D8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0DF3A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0AD7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1EDF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BC21C8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EE84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A93174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B0E" w:rsidRPr="00891863" w14:paraId="431BB6EF" w14:textId="77777777" w:rsidTr="008676E2">
        <w:tc>
          <w:tcPr>
            <w:tcW w:w="3420" w:type="dxa"/>
          </w:tcPr>
          <w:p w14:paraId="0F6B3507" w14:textId="77777777" w:rsidR="00DE0B0E" w:rsidRPr="00434625" w:rsidRDefault="00DE0B0E" w:rsidP="00DE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14:paraId="1EDE1926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784D8" w14:textId="6983E9B5" w:rsidR="00DE0B0E" w:rsidRPr="0099774F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742,009</w:t>
            </w:r>
          </w:p>
        </w:tc>
        <w:tc>
          <w:tcPr>
            <w:tcW w:w="269" w:type="dxa"/>
          </w:tcPr>
          <w:p w14:paraId="09303B99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B09FE" w14:textId="51D19DE6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397,860</w:t>
            </w:r>
          </w:p>
        </w:tc>
        <w:tc>
          <w:tcPr>
            <w:tcW w:w="270" w:type="dxa"/>
          </w:tcPr>
          <w:p w14:paraId="176B0B99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A8BA83" w14:textId="044C4779" w:rsidR="00DE0B0E" w:rsidRPr="00EE0DE5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105,844</w:t>
            </w:r>
          </w:p>
        </w:tc>
        <w:tc>
          <w:tcPr>
            <w:tcW w:w="270" w:type="dxa"/>
          </w:tcPr>
          <w:p w14:paraId="6407E378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AE4F0F" w14:textId="024CE708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132,478</w:t>
            </w:r>
          </w:p>
        </w:tc>
      </w:tr>
      <w:tr w:rsidR="00DE0B0E" w:rsidRPr="00891863" w14:paraId="53BA3C83" w14:textId="77777777" w:rsidTr="008676E2">
        <w:tc>
          <w:tcPr>
            <w:tcW w:w="3420" w:type="dxa"/>
          </w:tcPr>
          <w:p w14:paraId="1945C96A" w14:textId="77777777" w:rsidR="00DE0B0E" w:rsidRPr="0099774F" w:rsidRDefault="00DE0B0E" w:rsidP="00DE0B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54CB223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5ABF43" w14:textId="7B8E2197" w:rsidR="00DE0B0E" w:rsidRPr="00045804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742,009</w:t>
            </w:r>
          </w:p>
        </w:tc>
        <w:tc>
          <w:tcPr>
            <w:tcW w:w="269" w:type="dxa"/>
          </w:tcPr>
          <w:p w14:paraId="566818F2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91F12D" w14:textId="22E0E597" w:rsidR="00DE0B0E" w:rsidRPr="00045804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397,860</w:t>
            </w:r>
          </w:p>
        </w:tc>
        <w:tc>
          <w:tcPr>
            <w:tcW w:w="270" w:type="dxa"/>
            <w:tcBorders>
              <w:left w:val="nil"/>
            </w:tcBorders>
          </w:tcPr>
          <w:p w14:paraId="63DE2F73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CF4264" w14:textId="3B831493" w:rsidR="00DE0B0E" w:rsidRPr="00045804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105,844</w:t>
            </w:r>
          </w:p>
        </w:tc>
        <w:tc>
          <w:tcPr>
            <w:tcW w:w="270" w:type="dxa"/>
          </w:tcPr>
          <w:p w14:paraId="7332DA94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F86152" w14:textId="6C58385C" w:rsidR="00DE0B0E" w:rsidRPr="00045804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132,478</w:t>
            </w:r>
          </w:p>
        </w:tc>
      </w:tr>
      <w:tr w:rsidR="00DE0B0E" w:rsidRPr="00891863" w14:paraId="57656926" w14:textId="77777777" w:rsidTr="008676E2">
        <w:tc>
          <w:tcPr>
            <w:tcW w:w="3420" w:type="dxa"/>
          </w:tcPr>
          <w:p w14:paraId="2AB0507F" w14:textId="77777777" w:rsidR="00DE0B0E" w:rsidRPr="006E3450" w:rsidRDefault="00DE0B0E" w:rsidP="00DE0B0E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490CF473" w14:textId="77777777" w:rsidR="00DE0B0E" w:rsidRPr="006E3450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0AB13A" w14:textId="77777777" w:rsidR="00DE0B0E" w:rsidRPr="006E3450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23DC28E" w14:textId="77777777" w:rsidR="00DE0B0E" w:rsidRPr="006E3450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5D9C2C" w14:textId="77777777" w:rsidR="00DE0B0E" w:rsidRPr="006E3450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03D34FB" w14:textId="77777777" w:rsidR="00DE0B0E" w:rsidRPr="006E3450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726315D" w14:textId="77777777" w:rsidR="00DE0B0E" w:rsidRPr="006E3450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408EC3" w14:textId="77777777" w:rsidR="00DE0B0E" w:rsidRPr="006E3450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B185C4" w14:textId="77777777" w:rsidR="00DE0B0E" w:rsidRPr="006E3450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E0B0E" w:rsidRPr="00891863" w14:paraId="24B0DECE" w14:textId="77777777" w:rsidTr="008676E2">
        <w:tc>
          <w:tcPr>
            <w:tcW w:w="3420" w:type="dxa"/>
          </w:tcPr>
          <w:p w14:paraId="687FB271" w14:textId="77777777" w:rsidR="00DE0B0E" w:rsidRPr="00434625" w:rsidRDefault="00DE0B0E" w:rsidP="00DE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14:paraId="05ED7883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34FCCE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31BB0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DA1943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0685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EED45C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5C887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FACDAB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B0E" w:rsidRPr="00891863" w14:paraId="46098D2F" w14:textId="77777777" w:rsidTr="008676E2">
        <w:tc>
          <w:tcPr>
            <w:tcW w:w="3420" w:type="dxa"/>
          </w:tcPr>
          <w:p w14:paraId="30605BD4" w14:textId="77777777" w:rsidR="00DE0B0E" w:rsidRPr="00E657DC" w:rsidRDefault="00DE0B0E" w:rsidP="00DE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7BAFA96E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03E3DD" w14:textId="4CC836D9" w:rsidR="00DE0B0E" w:rsidRPr="0099774F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108,764</w:t>
            </w:r>
          </w:p>
        </w:tc>
        <w:tc>
          <w:tcPr>
            <w:tcW w:w="269" w:type="dxa"/>
          </w:tcPr>
          <w:p w14:paraId="39495559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5C1CC9" w14:textId="7E05C8C9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65,771</w:t>
            </w:r>
          </w:p>
        </w:tc>
        <w:tc>
          <w:tcPr>
            <w:tcW w:w="270" w:type="dxa"/>
          </w:tcPr>
          <w:p w14:paraId="61C9229C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1A178" w14:textId="46DD43B9" w:rsidR="00DE0B0E" w:rsidRPr="006973D3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7CDC80E3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496DE4" w14:textId="6820EB25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15,500</w:t>
            </w:r>
          </w:p>
        </w:tc>
      </w:tr>
      <w:tr w:rsidR="00DE0B0E" w:rsidRPr="00891863" w14:paraId="2CB5769F" w14:textId="77777777" w:rsidTr="008676E2">
        <w:tc>
          <w:tcPr>
            <w:tcW w:w="3420" w:type="dxa"/>
          </w:tcPr>
          <w:p w14:paraId="777A173E" w14:textId="6CD28BF2" w:rsidR="00DE0B0E" w:rsidRPr="008F17A9" w:rsidRDefault="00DE0B0E" w:rsidP="00DE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7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2" w:type="dxa"/>
          </w:tcPr>
          <w:p w14:paraId="21DA9731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9E6FB68" w14:textId="7616E9DB" w:rsidR="00DE0B0E" w:rsidRPr="0099774F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35,184</w:t>
            </w:r>
          </w:p>
        </w:tc>
        <w:tc>
          <w:tcPr>
            <w:tcW w:w="269" w:type="dxa"/>
          </w:tcPr>
          <w:p w14:paraId="0D479F00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FAB6ACA" w14:textId="50046205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  <w:tc>
          <w:tcPr>
            <w:tcW w:w="270" w:type="dxa"/>
          </w:tcPr>
          <w:p w14:paraId="3E2C8C2B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0A1DB8" w14:textId="39BEB8E5" w:rsidR="00DE0B0E" w:rsidRPr="006973D3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22,407</w:t>
            </w:r>
          </w:p>
        </w:tc>
        <w:tc>
          <w:tcPr>
            <w:tcW w:w="270" w:type="dxa"/>
          </w:tcPr>
          <w:p w14:paraId="7522FC59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A37E0BC" w14:textId="11216410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25,135</w:t>
            </w:r>
          </w:p>
        </w:tc>
      </w:tr>
      <w:tr w:rsidR="00DE0B0E" w:rsidRPr="00891863" w14:paraId="4D73E47C" w14:textId="77777777" w:rsidTr="008676E2">
        <w:tc>
          <w:tcPr>
            <w:tcW w:w="3420" w:type="dxa"/>
          </w:tcPr>
          <w:p w14:paraId="489481EF" w14:textId="77777777" w:rsidR="00DE0B0E" w:rsidRPr="006C4A3A" w:rsidRDefault="00DE0B0E" w:rsidP="00DE0B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</w:pPr>
            <w:r w:rsidRPr="006C4A3A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2" w:type="dxa"/>
          </w:tcPr>
          <w:p w14:paraId="0449954E" w14:textId="157C4C06" w:rsidR="00DE0B0E" w:rsidRPr="00BE3261" w:rsidRDefault="009B11D7" w:rsidP="009B11D7">
            <w:pPr>
              <w:pStyle w:val="acctfourfigures"/>
              <w:tabs>
                <w:tab w:val="clear" w:pos="765"/>
              </w:tabs>
              <w:spacing w:line="240" w:lineRule="atLeast"/>
              <w:ind w:left="-79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5F17EE5" w14:textId="681679FB" w:rsidR="00DE0B0E" w:rsidRPr="0099774F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C9DDB73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F8B6D2" w14:textId="25603A1F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8A93CC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D54B62D" w14:textId="64C7FF5B" w:rsidR="00DE0B0E" w:rsidRPr="006973D3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DB79D" w14:textId="77777777" w:rsidR="00DE0B0E" w:rsidRPr="0099774F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5D9BEA7" w14:textId="648ED375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107,240</w:t>
            </w:r>
          </w:p>
        </w:tc>
      </w:tr>
      <w:tr w:rsidR="00DE0B0E" w:rsidRPr="00891863" w14:paraId="63DF32D6" w14:textId="77777777" w:rsidTr="008676E2">
        <w:tc>
          <w:tcPr>
            <w:tcW w:w="3420" w:type="dxa"/>
          </w:tcPr>
          <w:p w14:paraId="72113E63" w14:textId="77777777" w:rsidR="00DE0B0E" w:rsidRPr="0099774F" w:rsidRDefault="00DE0B0E" w:rsidP="00DE0B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1A9357E6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19FD6D1" w14:textId="16EFEB4D" w:rsidR="00DE0B0E" w:rsidRPr="00045804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143,948</w:t>
            </w:r>
          </w:p>
        </w:tc>
        <w:tc>
          <w:tcPr>
            <w:tcW w:w="269" w:type="dxa"/>
          </w:tcPr>
          <w:p w14:paraId="0C00D59D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0F98AB" w14:textId="316C1237" w:rsidR="00DE0B0E" w:rsidRPr="00045804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108,836</w:t>
            </w:r>
          </w:p>
        </w:tc>
        <w:tc>
          <w:tcPr>
            <w:tcW w:w="270" w:type="dxa"/>
          </w:tcPr>
          <w:p w14:paraId="4C60872D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2EA5E3" w14:textId="58477659" w:rsidR="00DE0B0E" w:rsidRPr="00045804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62,407</w:t>
            </w:r>
          </w:p>
        </w:tc>
        <w:tc>
          <w:tcPr>
            <w:tcW w:w="270" w:type="dxa"/>
          </w:tcPr>
          <w:p w14:paraId="4E9EB574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9A401A0" w14:textId="4C355426" w:rsidR="00DE0B0E" w:rsidRPr="00045804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147,875</w:t>
            </w:r>
          </w:p>
        </w:tc>
      </w:tr>
      <w:tr w:rsidR="00DE0B0E" w:rsidRPr="00891863" w14:paraId="2654864D" w14:textId="77777777" w:rsidTr="008676E2">
        <w:tc>
          <w:tcPr>
            <w:tcW w:w="3420" w:type="dxa"/>
          </w:tcPr>
          <w:p w14:paraId="04AE222C" w14:textId="77777777" w:rsidR="00DE0B0E" w:rsidRPr="0099774F" w:rsidRDefault="00DE0B0E" w:rsidP="00DE0B0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14:paraId="2761B113" w14:textId="77777777" w:rsidR="00DE0B0E" w:rsidRPr="0099774F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9D2FD7E" w14:textId="5ACE32F3" w:rsidR="00DE0B0E" w:rsidRPr="00CD6E5D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885,957</w:t>
            </w:r>
          </w:p>
        </w:tc>
        <w:tc>
          <w:tcPr>
            <w:tcW w:w="269" w:type="dxa"/>
          </w:tcPr>
          <w:p w14:paraId="5E53B193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D03655" w14:textId="16A91AE1" w:rsidR="00DE0B0E" w:rsidRPr="00045804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506,696</w:t>
            </w:r>
          </w:p>
        </w:tc>
        <w:tc>
          <w:tcPr>
            <w:tcW w:w="270" w:type="dxa"/>
          </w:tcPr>
          <w:p w14:paraId="0DC1443B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A634DBF" w14:textId="733FA785" w:rsidR="00DE0B0E" w:rsidRPr="00045804" w:rsidRDefault="009B11D7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168,251</w:t>
            </w:r>
          </w:p>
        </w:tc>
        <w:tc>
          <w:tcPr>
            <w:tcW w:w="270" w:type="dxa"/>
          </w:tcPr>
          <w:p w14:paraId="5EAA68B5" w14:textId="77777777" w:rsidR="00DE0B0E" w:rsidRPr="00045804" w:rsidRDefault="00DE0B0E" w:rsidP="00DE0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A7FDD2B" w14:textId="1041F751" w:rsidR="00DE0B0E" w:rsidRPr="00045804" w:rsidRDefault="00DE0B0E" w:rsidP="00DE0B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280,353</w:t>
            </w:r>
          </w:p>
        </w:tc>
      </w:tr>
    </w:tbl>
    <w:p w14:paraId="6D86C25F" w14:textId="6E658D40" w:rsidR="0066173E" w:rsidRDefault="00661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76130A8" w14:textId="77777777" w:rsidR="00D16E5A" w:rsidRDefault="00D1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7E60E31" w14:textId="4E3F8F16" w:rsidR="004A72AE" w:rsidRPr="002E6930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6930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สัญญาเงินกู้ยืมระยะยาวจากสถาบันการเงิน</w:t>
      </w:r>
    </w:p>
    <w:p w14:paraId="60BF394D" w14:textId="23061D76" w:rsidR="002F767A" w:rsidRPr="002F767A" w:rsidRDefault="002F767A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93E6963" w14:textId="77777777" w:rsidR="002F767A" w:rsidRPr="002F767A" w:rsidRDefault="002F767A" w:rsidP="002F767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F767A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F767A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 พีเอ็มซี เลเบิล แมททีเรียลส์ จำกัด </w:t>
      </w:r>
      <w:r w:rsidRPr="002F767A">
        <w:rPr>
          <w:rFonts w:ascii="Angsana New" w:hAnsi="Angsana New"/>
          <w:spacing w:val="-2"/>
          <w:sz w:val="30"/>
          <w:szCs w:val="30"/>
        </w:rPr>
        <w:t xml:space="preserve">(PMCT) </w:t>
      </w:r>
      <w:r w:rsidRPr="002F767A">
        <w:rPr>
          <w:rFonts w:ascii="Angsana New" w:hAnsi="Angsana New" w:hint="cs"/>
          <w:spacing w:val="-2"/>
          <w:sz w:val="30"/>
          <w:szCs w:val="30"/>
          <w:cs/>
        </w:rPr>
        <w:t xml:space="preserve">ซึ่งเป็นบริษัทย่อย </w:t>
      </w:r>
      <w:r w:rsidRPr="002F767A">
        <w:rPr>
          <w:rFonts w:ascii="Angsana New" w:hAnsi="Angsana New"/>
          <w:spacing w:val="-2"/>
          <w:sz w:val="30"/>
          <w:szCs w:val="30"/>
          <w:cs/>
        </w:rPr>
        <w:t>ได้ลงนามในสัญญาเงินกู้ยืมระยะยาว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ลงวันที่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4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2562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2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2562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>ตามลำดับ ซึ่ง</w:t>
      </w:r>
      <w:r w:rsidRPr="002F767A">
        <w:rPr>
          <w:rFonts w:ascii="Angsana New" w:hAnsi="Angsana New"/>
          <w:spacing w:val="-4"/>
          <w:sz w:val="30"/>
          <w:szCs w:val="30"/>
          <w:cs/>
        </w:rPr>
        <w:t xml:space="preserve">มีวงเงินรวม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900 </w:t>
      </w:r>
      <w:r w:rsidRPr="002F767A">
        <w:rPr>
          <w:rFonts w:ascii="Angsana New" w:hAnsi="Angsana New"/>
          <w:spacing w:val="-4"/>
          <w:sz w:val="30"/>
          <w:szCs w:val="30"/>
          <w:cs/>
        </w:rPr>
        <w:t>ล้านบาทกับธนาคาร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>ในประเทศแห่งหนึ่ง</w:t>
      </w:r>
      <w:r w:rsidRPr="002F767A">
        <w:rPr>
          <w:rFonts w:ascii="Angsana New" w:hAnsi="Angsana New"/>
          <w:sz w:val="30"/>
          <w:szCs w:val="30"/>
          <w:cs/>
        </w:rPr>
        <w:t xml:space="preserve"> </w:t>
      </w:r>
      <w:r w:rsidRPr="002F767A">
        <w:rPr>
          <w:rFonts w:ascii="Angsana New" w:hAnsi="Angsana New" w:hint="cs"/>
          <w:sz w:val="30"/>
          <w:szCs w:val="30"/>
          <w:cs/>
        </w:rPr>
        <w:t>โดยวง</w:t>
      </w:r>
      <w:r w:rsidRPr="002F767A">
        <w:rPr>
          <w:rFonts w:ascii="Angsana New" w:hAnsi="Angsana New"/>
          <w:sz w:val="30"/>
          <w:szCs w:val="30"/>
          <w:cs/>
        </w:rPr>
        <w:t>เงินกู้</w:t>
      </w:r>
      <w:r w:rsidRPr="002F767A">
        <w:rPr>
          <w:rFonts w:ascii="Angsana New" w:hAnsi="Angsana New" w:hint="cs"/>
          <w:sz w:val="30"/>
          <w:szCs w:val="30"/>
          <w:cs/>
        </w:rPr>
        <w:t>ยืมระยะยาว</w:t>
      </w:r>
      <w:r w:rsidRPr="002F767A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Pr="002F767A">
        <w:rPr>
          <w:rFonts w:ascii="Angsana New" w:hAnsi="Angsana New" w:hint="cs"/>
          <w:sz w:val="30"/>
          <w:szCs w:val="30"/>
          <w:cs/>
        </w:rPr>
        <w:t>นำไปใช้เป็นเงินทุนสำหรับการซื้อธุรกิจ</w:t>
      </w:r>
      <w:r w:rsidRPr="002F767A">
        <w:rPr>
          <w:rFonts w:ascii="Angsana New" w:hAnsi="Angsana New"/>
          <w:sz w:val="30"/>
          <w:szCs w:val="30"/>
        </w:rPr>
        <w:t xml:space="preserve"> </w:t>
      </w:r>
      <w:r w:rsidRPr="002F767A">
        <w:rPr>
          <w:rFonts w:ascii="Angsana New" w:hAnsi="Angsana New" w:hint="cs"/>
          <w:sz w:val="30"/>
          <w:szCs w:val="30"/>
          <w:cs/>
        </w:rPr>
        <w:t xml:space="preserve">เงินกู้ยืมระยะยาวดังกล่าวมีอัตราดอกเบี้ยต่อปีเท่ากับ </w:t>
      </w:r>
      <w:r w:rsidRPr="002F767A">
        <w:rPr>
          <w:rFonts w:ascii="Angsana New" w:hAnsi="Angsana New"/>
          <w:sz w:val="30"/>
          <w:szCs w:val="30"/>
        </w:rPr>
        <w:t xml:space="preserve">MLR </w:t>
      </w:r>
      <w:r w:rsidRPr="002F767A">
        <w:rPr>
          <w:rFonts w:ascii="Angsana New" w:hAnsi="Angsana New" w:hint="cs"/>
          <w:sz w:val="30"/>
          <w:szCs w:val="30"/>
          <w:cs/>
        </w:rPr>
        <w:t xml:space="preserve">หักอัตราส่วนลด โดยมีกำหนดคืนเงินต้นทุกเดือน แบ่งออกเป็น </w:t>
      </w:r>
      <w:r w:rsidRPr="002F767A">
        <w:rPr>
          <w:rFonts w:ascii="Angsana New" w:hAnsi="Angsana New"/>
          <w:sz w:val="30"/>
          <w:szCs w:val="30"/>
        </w:rPr>
        <w:t xml:space="preserve">95 </w:t>
      </w:r>
      <w:r w:rsidRPr="002F767A">
        <w:rPr>
          <w:rFonts w:ascii="Angsana New" w:hAnsi="Angsana New" w:hint="cs"/>
          <w:sz w:val="30"/>
          <w:szCs w:val="30"/>
          <w:cs/>
        </w:rPr>
        <w:t xml:space="preserve">งวด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และจะครบกำหนดชำระในเดือนพฤศจิกายน </w:t>
      </w:r>
      <w:r w:rsidRPr="002F767A">
        <w:rPr>
          <w:rFonts w:ascii="Angsana New" w:hAnsi="Angsana New"/>
          <w:spacing w:val="-4"/>
          <w:sz w:val="30"/>
          <w:szCs w:val="30"/>
        </w:rPr>
        <w:t>2567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 </w:t>
      </w:r>
      <w:r w:rsidRPr="002F767A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31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2F767A">
        <w:rPr>
          <w:rFonts w:ascii="Angsana New" w:hAnsi="Angsana New"/>
          <w:spacing w:val="-4"/>
          <w:sz w:val="30"/>
          <w:szCs w:val="30"/>
        </w:rPr>
        <w:t>2565</w:t>
      </w:r>
      <w:r w:rsidRPr="002F767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กลุ่มบริษัทมีวงเงินที่ยังไม่ได้เบิกใช้</w:t>
      </w:r>
      <w:r w:rsidRPr="002F767A">
        <w:rPr>
          <w:rFonts w:ascii="Angsana New" w:hAnsi="Angsana New" w:hint="cs"/>
          <w:sz w:val="30"/>
          <w:szCs w:val="30"/>
          <w:cs/>
        </w:rPr>
        <w:t xml:space="preserve">เป็นจำนวนเงินรวม </w:t>
      </w:r>
      <w:r w:rsidRPr="002F767A">
        <w:rPr>
          <w:rFonts w:ascii="Angsana New" w:hAnsi="Angsana New"/>
          <w:sz w:val="30"/>
          <w:szCs w:val="30"/>
        </w:rPr>
        <w:t xml:space="preserve">200 </w:t>
      </w:r>
      <w:r w:rsidRPr="002F767A">
        <w:rPr>
          <w:rFonts w:ascii="Angsana New" w:hAnsi="Angsana New" w:hint="cs"/>
          <w:sz w:val="30"/>
          <w:szCs w:val="30"/>
          <w:cs/>
        </w:rPr>
        <w:t>ล้านบาท</w:t>
      </w:r>
      <w:r w:rsidRPr="002F767A">
        <w:rPr>
          <w:rFonts w:ascii="Angsana New" w:hAnsi="Angsana New"/>
          <w:sz w:val="30"/>
          <w:szCs w:val="30"/>
        </w:rPr>
        <w:t xml:space="preserve"> </w:t>
      </w:r>
      <w:r w:rsidRPr="002F767A">
        <w:rPr>
          <w:rFonts w:ascii="Angsana New" w:hAnsi="Angsana New"/>
          <w:sz w:val="30"/>
          <w:szCs w:val="30"/>
          <w:cs/>
        </w:rPr>
        <w:t>ภายใต้สัญญาเงินกู้ยืม</w:t>
      </w:r>
      <w:r w:rsidRPr="002F767A">
        <w:rPr>
          <w:rFonts w:ascii="Angsana New" w:hAnsi="Angsana New" w:hint="cs"/>
          <w:sz w:val="30"/>
          <w:szCs w:val="30"/>
          <w:cs/>
        </w:rPr>
        <w:t>ดังกล่าว</w:t>
      </w:r>
      <w:r w:rsidRPr="002F767A">
        <w:rPr>
          <w:rFonts w:ascii="Angsana New" w:hAnsi="Angsana New"/>
          <w:sz w:val="30"/>
          <w:szCs w:val="30"/>
          <w:cs/>
        </w:rPr>
        <w:t>บริษัท</w:t>
      </w:r>
      <w:r w:rsidRPr="002F767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F767A">
        <w:rPr>
          <w:rFonts w:ascii="Angsana New" w:hAnsi="Angsana New"/>
          <w:sz w:val="30"/>
          <w:szCs w:val="30"/>
        </w:rPr>
        <w:t xml:space="preserve">PMCT </w:t>
      </w:r>
      <w:r w:rsidRPr="002F767A">
        <w:rPr>
          <w:rFonts w:ascii="Angsana New" w:hAnsi="Angsana New"/>
          <w:spacing w:val="-2"/>
          <w:sz w:val="30"/>
          <w:szCs w:val="30"/>
          <w:cs/>
        </w:rPr>
        <w:t xml:space="preserve">มีภาระผูกพันบางประการตามที่ระบุในสัญญา เช่น การดำรงสัดส่วนการถือหุ้น </w:t>
      </w:r>
      <w:r w:rsidRPr="002F767A">
        <w:rPr>
          <w:rFonts w:ascii="Angsana New" w:hAnsi="Angsana New" w:hint="cs"/>
          <w:spacing w:val="-2"/>
          <w:sz w:val="30"/>
          <w:szCs w:val="30"/>
          <w:cs/>
        </w:rPr>
        <w:t>การดำรงสัดส่วนทางการเงิน</w:t>
      </w:r>
      <w:r w:rsidRPr="002F767A">
        <w:rPr>
          <w:rFonts w:ascii="Angsana New" w:hAnsi="Angsana New"/>
          <w:spacing w:val="-2"/>
          <w:sz w:val="30"/>
          <w:szCs w:val="30"/>
          <w:cs/>
        </w:rPr>
        <w:t xml:space="preserve"> เป็นต้น</w:t>
      </w:r>
    </w:p>
    <w:p w14:paraId="7A5DE1C3" w14:textId="77777777" w:rsidR="002F767A" w:rsidRP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EAAFE22" w14:textId="77777777" w:rsid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55060">
        <w:rPr>
          <w:rFonts w:ascii="Angsana New" w:hAnsi="Angsana New" w:hint="cs"/>
          <w:spacing w:val="-4"/>
          <w:sz w:val="30"/>
          <w:szCs w:val="30"/>
          <w:cs/>
        </w:rPr>
        <w:t xml:space="preserve">เงินกู้ยืมระยะยาวของบริษัทค้ำประกันโดย </w:t>
      </w:r>
      <w:r w:rsidRPr="00D55060">
        <w:rPr>
          <w:rFonts w:ascii="Angsana New" w:hAnsi="Angsana New"/>
          <w:spacing w:val="-4"/>
          <w:sz w:val="30"/>
          <w:szCs w:val="30"/>
        </w:rPr>
        <w:t>PMCT</w:t>
      </w:r>
      <w:r w:rsidRPr="00D55060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D55060">
        <w:rPr>
          <w:rFonts w:ascii="Angsana New" w:hAnsi="Angsana New"/>
          <w:spacing w:val="-4"/>
          <w:sz w:val="30"/>
          <w:szCs w:val="30"/>
        </w:rPr>
        <w:t xml:space="preserve">PMC Label Materials Pte. Ltd. </w:t>
      </w:r>
      <w:r w:rsidRPr="00D55060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 และ</w:t>
      </w:r>
      <w:r w:rsidRPr="00D55060">
        <w:rPr>
          <w:rFonts w:ascii="Angsana New" w:hAnsi="Angsana New"/>
          <w:spacing w:val="-4"/>
          <w:sz w:val="30"/>
          <w:szCs w:val="30"/>
          <w:cs/>
        </w:rPr>
        <w:br/>
      </w:r>
      <w:r w:rsidRPr="00D55060">
        <w:rPr>
          <w:rFonts w:ascii="Angsana New" w:hAnsi="Angsana New" w:hint="cs"/>
          <w:spacing w:val="-4"/>
          <w:sz w:val="30"/>
          <w:szCs w:val="30"/>
          <w:cs/>
        </w:rPr>
        <w:t>มีสินทรัพย์ที่ใช้เป็นหลักประกัน ได้แก่ สินค้าของบริษัท และสิทธิเรียกร้องที่จะได้รับชำระจากลูกหนี้ของบริษัท และ</w:t>
      </w:r>
      <w:r w:rsidRPr="00D55060">
        <w:rPr>
          <w:rFonts w:ascii="Angsana New" w:hAnsi="Angsana New"/>
          <w:spacing w:val="-4"/>
          <w:sz w:val="30"/>
          <w:szCs w:val="30"/>
          <w:cs/>
        </w:rPr>
        <w:br/>
      </w:r>
      <w:r w:rsidRPr="00D55060">
        <w:rPr>
          <w:rFonts w:ascii="Angsana New" w:hAnsi="Angsana New" w:hint="cs"/>
          <w:spacing w:val="-4"/>
          <w:sz w:val="30"/>
          <w:szCs w:val="30"/>
          <w:cs/>
        </w:rPr>
        <w:t xml:space="preserve">หุ้นของ </w:t>
      </w:r>
      <w:r w:rsidRPr="00D55060">
        <w:rPr>
          <w:rFonts w:ascii="Angsana New" w:hAnsi="Angsana New"/>
          <w:spacing w:val="-4"/>
          <w:sz w:val="30"/>
          <w:szCs w:val="30"/>
        </w:rPr>
        <w:t>PMCT</w:t>
      </w:r>
      <w:r w:rsidRPr="00D55060">
        <w:rPr>
          <w:rFonts w:ascii="Angsana New" w:hAnsi="Angsana New" w:hint="cs"/>
          <w:spacing w:val="-4"/>
          <w:sz w:val="30"/>
          <w:szCs w:val="30"/>
          <w:cs/>
        </w:rPr>
        <w:t xml:space="preserve"> ที่เป็นกรรมสิทธิ์ของบริษัท</w:t>
      </w:r>
    </w:p>
    <w:p w14:paraId="00E447C8" w14:textId="77777777" w:rsidR="002F767A" w:rsidRP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5C67A8B0" w14:textId="77777777" w:rsid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211B2">
        <w:rPr>
          <w:rFonts w:ascii="Angsana New" w:hAnsi="Angsana New" w:hint="cs"/>
          <w:sz w:val="30"/>
          <w:szCs w:val="30"/>
          <w:cs/>
        </w:rPr>
        <w:t xml:space="preserve">เงินกู้ยืมระยะยาวของ </w:t>
      </w:r>
      <w:r w:rsidRPr="006211B2">
        <w:rPr>
          <w:rFonts w:ascii="Angsana New" w:hAnsi="Angsana New"/>
          <w:sz w:val="30"/>
          <w:szCs w:val="30"/>
        </w:rPr>
        <w:t>PMCT</w:t>
      </w:r>
      <w:r w:rsidRPr="006211B2">
        <w:rPr>
          <w:rFonts w:ascii="Angsana New" w:hAnsi="Angsana New" w:hint="cs"/>
          <w:sz w:val="30"/>
          <w:szCs w:val="30"/>
          <w:cs/>
        </w:rPr>
        <w:t xml:space="preserve"> ค้ำประกันโดยบริษัท และ </w:t>
      </w:r>
      <w:r w:rsidRPr="006211B2">
        <w:rPr>
          <w:rFonts w:ascii="Angsana New" w:hAnsi="Angsana New"/>
          <w:sz w:val="30"/>
          <w:szCs w:val="30"/>
        </w:rPr>
        <w:t>PMC Label Materials Pte. Ltd.</w:t>
      </w:r>
      <w:r w:rsidRPr="006211B2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และ</w:t>
      </w:r>
      <w:r>
        <w:rPr>
          <w:rFonts w:ascii="Angsana New" w:hAnsi="Angsana New"/>
          <w:sz w:val="30"/>
          <w:szCs w:val="30"/>
          <w:cs/>
        </w:rPr>
        <w:br/>
      </w:r>
      <w:r w:rsidRPr="006211B2">
        <w:rPr>
          <w:rFonts w:ascii="Angsana New" w:hAnsi="Angsana New" w:hint="cs"/>
          <w:sz w:val="30"/>
          <w:szCs w:val="30"/>
          <w:cs/>
        </w:rPr>
        <w:t xml:space="preserve">มีสินทรัพย์ที่ใช้เป็นหลักประกัน ได้แก่ ที่ดิน อาคาร และเครื่องจักร ซึ่งมีมูลค่าตามบัญชี ณ วันที่ </w:t>
      </w:r>
      <w:r w:rsidRPr="006211B2">
        <w:rPr>
          <w:rFonts w:ascii="Angsana New" w:hAnsi="Angsana New"/>
          <w:sz w:val="30"/>
          <w:szCs w:val="30"/>
        </w:rPr>
        <w:t xml:space="preserve">31 </w:t>
      </w:r>
      <w:r w:rsidRPr="006211B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211B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6211B2">
        <w:rPr>
          <w:rFonts w:ascii="Angsana New" w:hAnsi="Angsana New"/>
          <w:sz w:val="30"/>
          <w:szCs w:val="30"/>
        </w:rPr>
        <w:t xml:space="preserve"> </w:t>
      </w:r>
      <w:r w:rsidRPr="00D55060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43.7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41.1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 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11 </w:t>
      </w:r>
      <w:r w:rsidRPr="002F767A">
        <w:rPr>
          <w:rFonts w:ascii="Angsana New" w:hAnsi="Angsana New" w:hint="cs"/>
          <w:spacing w:val="-4"/>
          <w:sz w:val="30"/>
          <w:szCs w:val="30"/>
          <w:cs/>
        </w:rPr>
        <w:t>บาท ตามลำดับ</w:t>
      </w:r>
      <w:r w:rsidRPr="002F767A">
        <w:rPr>
          <w:rFonts w:ascii="Angsana New" w:hAnsi="Angsana New"/>
          <w:spacing w:val="-4"/>
          <w:sz w:val="30"/>
          <w:szCs w:val="30"/>
        </w:rPr>
        <w:t xml:space="preserve"> </w:t>
      </w:r>
      <w:r w:rsidRPr="002F767A">
        <w:rPr>
          <w:rFonts w:ascii="Angsana New" w:hAnsi="Angsana New"/>
          <w:i/>
          <w:iCs/>
          <w:spacing w:val="-4"/>
          <w:sz w:val="30"/>
          <w:szCs w:val="30"/>
        </w:rPr>
        <w:t xml:space="preserve">(2564: 43.7 </w:t>
      </w:r>
      <w:r w:rsidRPr="002F767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ล้านบาท </w:t>
      </w:r>
      <w:r w:rsidRPr="002F767A">
        <w:rPr>
          <w:rFonts w:ascii="Angsana New" w:hAnsi="Angsana New"/>
          <w:i/>
          <w:iCs/>
          <w:spacing w:val="-4"/>
          <w:sz w:val="30"/>
          <w:szCs w:val="30"/>
        </w:rPr>
        <w:t>45.1</w:t>
      </w:r>
      <w:r w:rsidRPr="002F767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2F767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2F767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Pr="002F767A">
        <w:rPr>
          <w:rFonts w:ascii="Angsana New" w:hAnsi="Angsana New"/>
          <w:i/>
          <w:iCs/>
          <w:spacing w:val="-4"/>
          <w:sz w:val="30"/>
          <w:szCs w:val="30"/>
        </w:rPr>
        <w:t xml:space="preserve">1.2 </w:t>
      </w:r>
      <w:r w:rsidRPr="002F767A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2F767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2F767A">
        <w:rPr>
          <w:rFonts w:ascii="Angsana New" w:hAnsi="Angsana New"/>
          <w:i/>
          <w:iCs/>
          <w:sz w:val="30"/>
          <w:szCs w:val="30"/>
        </w:rPr>
        <w:t>)</w:t>
      </w:r>
      <w:r w:rsidRPr="002F767A">
        <w:rPr>
          <w:rFonts w:ascii="Angsana New" w:hAnsi="Angsana New" w:hint="cs"/>
          <w:sz w:val="30"/>
          <w:szCs w:val="30"/>
          <w:cs/>
        </w:rPr>
        <w:t xml:space="preserve"> รวมถึงสินค้าของ </w:t>
      </w:r>
      <w:r w:rsidRPr="002F767A">
        <w:rPr>
          <w:rFonts w:ascii="Angsana New" w:hAnsi="Angsana New"/>
          <w:sz w:val="30"/>
          <w:szCs w:val="30"/>
        </w:rPr>
        <w:t xml:space="preserve">PMCT </w:t>
      </w:r>
      <w:r w:rsidRPr="002F767A">
        <w:rPr>
          <w:rFonts w:ascii="Angsana New" w:hAnsi="Angsana New" w:hint="cs"/>
          <w:sz w:val="30"/>
          <w:szCs w:val="30"/>
          <w:cs/>
        </w:rPr>
        <w:t>และสิทธิเรียกร้องที่จะได้รับชำระจากลูกหนี้ของ</w:t>
      </w:r>
      <w:r w:rsidRPr="002F767A">
        <w:rPr>
          <w:rFonts w:ascii="Angsana New" w:hAnsi="Angsana New"/>
          <w:sz w:val="30"/>
          <w:szCs w:val="30"/>
        </w:rPr>
        <w:t xml:space="preserve"> PMCT</w:t>
      </w:r>
      <w:r w:rsidRPr="002F767A">
        <w:rPr>
          <w:rFonts w:ascii="Angsana New" w:hAnsi="Angsana New" w:hint="cs"/>
          <w:sz w:val="30"/>
          <w:szCs w:val="30"/>
          <w:cs/>
        </w:rPr>
        <w:t xml:space="preserve"> และหุ้นของ</w:t>
      </w:r>
      <w:r w:rsidRPr="002F767A">
        <w:rPr>
          <w:rFonts w:ascii="Angsana New" w:hAnsi="Angsana New"/>
          <w:sz w:val="30"/>
          <w:szCs w:val="30"/>
        </w:rPr>
        <w:t xml:space="preserve"> PMCT</w:t>
      </w:r>
      <w:r w:rsidRPr="002F767A">
        <w:rPr>
          <w:rFonts w:ascii="Angsana New" w:hAnsi="Angsana New" w:hint="cs"/>
          <w:sz w:val="30"/>
          <w:szCs w:val="30"/>
          <w:cs/>
        </w:rPr>
        <w:t xml:space="preserve"> </w:t>
      </w:r>
      <w:r w:rsidRPr="002F767A">
        <w:rPr>
          <w:rFonts w:ascii="Angsana New" w:hAnsi="Angsana New"/>
          <w:sz w:val="30"/>
          <w:szCs w:val="30"/>
          <w:cs/>
        </w:rPr>
        <w:br/>
      </w:r>
      <w:r w:rsidRPr="002F767A">
        <w:rPr>
          <w:rFonts w:ascii="Angsana New" w:hAnsi="Angsana New" w:hint="cs"/>
          <w:sz w:val="30"/>
          <w:szCs w:val="30"/>
          <w:cs/>
        </w:rPr>
        <w:t>ที่เป็นกรรมสิทธิ์ของบริษัท</w:t>
      </w:r>
    </w:p>
    <w:p w14:paraId="39ACA58C" w14:textId="77777777" w:rsidR="002F767A" w:rsidRP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C0F4214" w14:textId="08544540" w:rsidR="00122B50" w:rsidRPr="002F767A" w:rsidRDefault="00122B50" w:rsidP="002F767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F767A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วันที่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18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Pr="002F767A">
        <w:rPr>
          <w:rFonts w:asciiTheme="majorBidi" w:hAnsiTheme="majorBidi"/>
          <w:sz w:val="30"/>
          <w:szCs w:val="30"/>
          <w:lang w:eastAsia="x-none"/>
        </w:rPr>
        <w:t>2565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2F767A">
        <w:rPr>
          <w:rFonts w:asciiTheme="majorBidi" w:hAnsiTheme="majorBidi"/>
          <w:sz w:val="30"/>
          <w:szCs w:val="30"/>
          <w:lang w:eastAsia="x-none"/>
        </w:rPr>
        <w:t>PMCT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 ได้ลงนามในสัญญาเงินกู้ยืมระยะยาว ซึ่งมีวงเงินรวม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151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>ล้านบาทกับสถาบันการเงินในประเทศแห่งหนึ่ง โดยเงินกู้ยืมระยะยาวดังกล่าวมีวัตถุประสงค์เพื่อใช้เป็นเงินทุนสำหรับการซื้อเครื่องจักร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 (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ดูหมายเหตุข้อ </w:t>
      </w:r>
      <w:r w:rsidRPr="002F767A">
        <w:rPr>
          <w:rFonts w:asciiTheme="majorBidi" w:hAnsiTheme="majorBidi"/>
          <w:sz w:val="30"/>
          <w:szCs w:val="30"/>
          <w:lang w:eastAsia="x-none"/>
        </w:rPr>
        <w:t>2</w:t>
      </w:r>
      <w:r w:rsidR="00623D0A">
        <w:rPr>
          <w:rFonts w:asciiTheme="majorBidi" w:hAnsiTheme="majorBidi"/>
          <w:sz w:val="30"/>
          <w:szCs w:val="30"/>
          <w:lang w:eastAsia="x-none"/>
        </w:rPr>
        <w:t>5</w:t>
      </w:r>
      <w:r w:rsidRPr="002F767A">
        <w:rPr>
          <w:rFonts w:asciiTheme="majorBidi" w:hAnsiTheme="majorBidi"/>
          <w:sz w:val="30"/>
          <w:szCs w:val="30"/>
          <w:lang w:eastAsia="x-none"/>
        </w:rPr>
        <w:t>)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 เงินกู้ยืมระยะยาวดังกล่าวมีอัตราดอกเบี้ยต่อปีเป็นอัตราคงที่สำหรับช่วงระยะเวลา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12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เดือนนับจากวันที่เบิกเงินกู้ครั้งแรก และอัตราดอกเบี้ยต่อปีเท่ากับ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MLR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หักอัตราส่วนลดสำหรับช่วงระยะเวลาตั้งแต่เดือนที่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13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เป็นต้นไป โดยมีกำหนดคืนเงินต้นเป็นจำนวนเท่ากันทุกเดือน แบ่งออกเป็น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44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งวด และเริ่มชำระงวดแรกในเดือนกันยายน </w:t>
      </w:r>
      <w:r w:rsidRPr="002F767A">
        <w:rPr>
          <w:rFonts w:asciiTheme="majorBidi" w:hAnsiTheme="majorBidi"/>
          <w:sz w:val="30"/>
          <w:szCs w:val="30"/>
          <w:lang w:eastAsia="x-none"/>
        </w:rPr>
        <w:t>2566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 ทั้งนี้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ได้ตกลงจะจำนองเครื่องจักรเป็นหลักประกันเงินกู้ยืมระยะยาว เมื่อได้จดทะเบียนกรรมสิทธิ์เครื่องจักรดังกล่าวเสร็จสิ้น นอกจากนี้ 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PMCT </w:t>
      </w:r>
      <w:r w:rsidRPr="002F767A">
        <w:rPr>
          <w:rFonts w:asciiTheme="majorBidi" w:hAnsiTheme="majorBidi" w:hint="cs"/>
          <w:sz w:val="30"/>
          <w:szCs w:val="30"/>
          <w:cs/>
          <w:lang w:eastAsia="x-none"/>
        </w:rPr>
        <w:t>มีภาระผูกพันบางประการตามที่ระบุในสัญญา ซึ่งรวมถึงการดำรงอัตราส่วนทางการเงิน</w:t>
      </w:r>
      <w:r w:rsidRPr="002F767A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2F767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F767A">
        <w:rPr>
          <w:rFonts w:ascii="Angsana New" w:hAnsi="Angsana New"/>
          <w:sz w:val="30"/>
          <w:szCs w:val="30"/>
        </w:rPr>
        <w:t>3</w:t>
      </w:r>
      <w:r w:rsidR="007A3EA5" w:rsidRPr="002F767A">
        <w:rPr>
          <w:rFonts w:ascii="Angsana New" w:hAnsi="Angsana New"/>
          <w:sz w:val="30"/>
          <w:szCs w:val="30"/>
        </w:rPr>
        <w:t>1</w:t>
      </w:r>
      <w:r w:rsidRPr="002F767A">
        <w:rPr>
          <w:rFonts w:ascii="Angsana New" w:hAnsi="Angsana New"/>
          <w:sz w:val="30"/>
          <w:szCs w:val="30"/>
        </w:rPr>
        <w:t xml:space="preserve"> </w:t>
      </w:r>
      <w:r w:rsidR="007A3EA5" w:rsidRPr="002F767A">
        <w:rPr>
          <w:rFonts w:ascii="Angsana New" w:hAnsi="Angsana New" w:hint="cs"/>
          <w:sz w:val="30"/>
          <w:szCs w:val="30"/>
          <w:cs/>
        </w:rPr>
        <w:t>ธันวาคม</w:t>
      </w:r>
      <w:r w:rsidRPr="002F767A">
        <w:rPr>
          <w:rFonts w:ascii="Angsana New" w:hAnsi="Angsana New" w:hint="cs"/>
          <w:sz w:val="30"/>
          <w:szCs w:val="30"/>
          <w:cs/>
        </w:rPr>
        <w:t xml:space="preserve"> </w:t>
      </w:r>
      <w:r w:rsidRPr="002F767A">
        <w:rPr>
          <w:rFonts w:ascii="Angsana New" w:hAnsi="Angsana New"/>
          <w:sz w:val="30"/>
          <w:szCs w:val="30"/>
        </w:rPr>
        <w:t>2565</w:t>
      </w:r>
      <w:r w:rsidRPr="002F767A">
        <w:rPr>
          <w:rFonts w:ascii="Angsana New" w:hAnsi="Angsana New" w:hint="cs"/>
          <w:sz w:val="30"/>
          <w:szCs w:val="30"/>
          <w:cs/>
        </w:rPr>
        <w:t xml:space="preserve"> </w:t>
      </w:r>
      <w:r w:rsidRPr="002F767A">
        <w:rPr>
          <w:rFonts w:ascii="Angsana New" w:hAnsi="Angsana New"/>
          <w:sz w:val="30"/>
          <w:szCs w:val="30"/>
        </w:rPr>
        <w:t xml:space="preserve">PMCT </w:t>
      </w:r>
      <w:r w:rsidRPr="002F767A">
        <w:rPr>
          <w:rFonts w:ascii="Angsana New" w:hAnsi="Angsana New" w:hint="cs"/>
          <w:sz w:val="30"/>
          <w:szCs w:val="30"/>
          <w:cs/>
        </w:rPr>
        <w:t xml:space="preserve">มีวงเงินกู้ยืมระยะยาวดังกล่าวที่ยังไม่ได้เบิกใช้เป็นจำนวน </w:t>
      </w:r>
      <w:r w:rsidRPr="002F767A">
        <w:rPr>
          <w:rFonts w:ascii="Angsana New" w:hAnsi="Angsana New"/>
          <w:sz w:val="30"/>
          <w:szCs w:val="30"/>
        </w:rPr>
        <w:t xml:space="preserve">114.54 </w:t>
      </w:r>
      <w:r w:rsidRPr="002F767A">
        <w:rPr>
          <w:rFonts w:ascii="Angsana New" w:hAnsi="Angsana New" w:hint="cs"/>
          <w:sz w:val="30"/>
          <w:szCs w:val="30"/>
          <w:cs/>
        </w:rPr>
        <w:t>ล้านบาท</w:t>
      </w:r>
    </w:p>
    <w:p w14:paraId="5697A1E1" w14:textId="62275E6A" w:rsidR="002F767A" w:rsidRDefault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highlight w:val="cyan"/>
          <w:lang w:eastAsia="x-none"/>
        </w:rPr>
      </w:pPr>
      <w:r>
        <w:rPr>
          <w:rFonts w:asciiTheme="majorBidi" w:hAnsiTheme="majorBidi"/>
          <w:sz w:val="30"/>
          <w:szCs w:val="30"/>
          <w:highlight w:val="cyan"/>
          <w:lang w:eastAsia="x-none"/>
        </w:rPr>
        <w:br w:type="page"/>
      </w:r>
    </w:p>
    <w:p w14:paraId="18F72C1E" w14:textId="7164C895" w:rsidR="00122B50" w:rsidRDefault="00122B50" w:rsidP="002F767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bookmarkStart w:id="3" w:name="_Hlk118799135"/>
      <w:r w:rsidRPr="007A3EA5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บริษัท เทวกรรมโอสถ จำกัด </w:t>
      </w:r>
      <w:r w:rsidRPr="007A3EA5">
        <w:rPr>
          <w:rFonts w:ascii="Angsana New" w:hAnsi="Angsana New"/>
          <w:spacing w:val="-4"/>
          <w:sz w:val="30"/>
          <w:szCs w:val="30"/>
        </w:rPr>
        <w:t xml:space="preserve">(DVK) </w:t>
      </w:r>
      <w:r w:rsidRPr="007A3EA5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</w:t>
      </w:r>
      <w:r w:rsidRPr="007A3EA5">
        <w:rPr>
          <w:rFonts w:ascii="Angsana New" w:hAnsi="Angsana New"/>
          <w:spacing w:val="-4"/>
          <w:sz w:val="30"/>
          <w:szCs w:val="30"/>
        </w:rPr>
        <w:t xml:space="preserve"> </w:t>
      </w:r>
      <w:r w:rsidRPr="007A3EA5">
        <w:rPr>
          <w:rFonts w:ascii="Angsana New" w:hAnsi="Angsana New" w:hint="cs"/>
          <w:spacing w:val="-4"/>
          <w:sz w:val="30"/>
          <w:szCs w:val="30"/>
          <w:cs/>
        </w:rPr>
        <w:t>ได้ลงนามในสัญญากู้ยืมระ</w:t>
      </w:r>
      <w:r w:rsidR="000E4B35">
        <w:rPr>
          <w:rFonts w:ascii="Angsana New" w:hAnsi="Angsana New" w:hint="cs"/>
          <w:spacing w:val="-4"/>
          <w:sz w:val="30"/>
          <w:szCs w:val="30"/>
          <w:cs/>
        </w:rPr>
        <w:t>ยะ</w:t>
      </w:r>
      <w:r w:rsidRPr="007A3EA5">
        <w:rPr>
          <w:rFonts w:ascii="Angsana New" w:hAnsi="Angsana New" w:hint="cs"/>
          <w:spacing w:val="-4"/>
          <w:sz w:val="30"/>
          <w:szCs w:val="30"/>
          <w:cs/>
        </w:rPr>
        <w:t>ยาวกับธนาคารในประเทศหลายแห่ง</w:t>
      </w:r>
      <w:r w:rsidRPr="007A3EA5">
        <w:rPr>
          <w:rFonts w:ascii="Angsana New" w:hAnsi="Angsana New" w:hint="cs"/>
          <w:sz w:val="30"/>
          <w:szCs w:val="30"/>
          <w:cs/>
        </w:rPr>
        <w:t xml:space="preserve"> โดยมีวัตถุประสงค์เพื่อใช้เป็นทุนหมุนเวียนภายในกิจการ</w:t>
      </w:r>
      <w:r w:rsidRPr="007A3EA5">
        <w:rPr>
          <w:rFonts w:ascii="Angsana New" w:hAnsi="Angsana New"/>
          <w:sz w:val="30"/>
          <w:szCs w:val="30"/>
        </w:rPr>
        <w:t xml:space="preserve"> </w:t>
      </w:r>
      <w:r w:rsidRPr="007A3EA5">
        <w:rPr>
          <w:rFonts w:ascii="Angsana New" w:hAnsi="Angsana New" w:hint="cs"/>
          <w:sz w:val="30"/>
          <w:szCs w:val="30"/>
          <w:cs/>
        </w:rPr>
        <w:t>ทั้งนี้ ณ</w:t>
      </w:r>
      <w:r w:rsidRPr="007A3EA5">
        <w:rPr>
          <w:rFonts w:ascii="Angsana New" w:hAnsi="Angsana New"/>
          <w:sz w:val="30"/>
          <w:szCs w:val="30"/>
        </w:rPr>
        <w:t xml:space="preserve"> </w:t>
      </w:r>
      <w:r w:rsidRPr="007A3EA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A3EA5">
        <w:rPr>
          <w:rFonts w:ascii="Angsana New" w:hAnsi="Angsana New"/>
          <w:sz w:val="30"/>
          <w:szCs w:val="30"/>
        </w:rPr>
        <w:t>3</w:t>
      </w:r>
      <w:r w:rsidR="007A3EA5" w:rsidRPr="007A3EA5">
        <w:rPr>
          <w:rFonts w:ascii="Angsana New" w:hAnsi="Angsana New"/>
          <w:sz w:val="30"/>
          <w:szCs w:val="30"/>
        </w:rPr>
        <w:t>1</w:t>
      </w:r>
      <w:r w:rsidRPr="007A3EA5">
        <w:rPr>
          <w:rFonts w:ascii="Angsana New" w:hAnsi="Angsana New" w:hint="cs"/>
          <w:sz w:val="30"/>
          <w:szCs w:val="30"/>
          <w:cs/>
        </w:rPr>
        <w:t xml:space="preserve"> </w:t>
      </w:r>
      <w:r w:rsidR="007A3EA5" w:rsidRPr="007A3EA5">
        <w:rPr>
          <w:rFonts w:ascii="Angsana New" w:hAnsi="Angsana New" w:hint="cs"/>
          <w:sz w:val="30"/>
          <w:szCs w:val="30"/>
          <w:cs/>
        </w:rPr>
        <w:t>ธันวาคม</w:t>
      </w:r>
      <w:r w:rsidRPr="007A3EA5">
        <w:rPr>
          <w:rFonts w:ascii="Angsana New" w:hAnsi="Angsana New" w:hint="cs"/>
          <w:sz w:val="30"/>
          <w:szCs w:val="30"/>
          <w:cs/>
        </w:rPr>
        <w:t xml:space="preserve"> </w:t>
      </w:r>
      <w:r w:rsidRPr="007A3EA5">
        <w:rPr>
          <w:rFonts w:ascii="Angsana New" w:hAnsi="Angsana New"/>
          <w:sz w:val="30"/>
          <w:szCs w:val="30"/>
        </w:rPr>
        <w:t xml:space="preserve">2565 DVK </w:t>
      </w:r>
      <w:r w:rsidRPr="007A3EA5">
        <w:rPr>
          <w:rFonts w:ascii="Angsana New" w:hAnsi="Angsana New" w:hint="cs"/>
          <w:sz w:val="30"/>
          <w:szCs w:val="30"/>
          <w:cs/>
        </w:rPr>
        <w:t>ได้เบิกใช้เงินกู้</w:t>
      </w:r>
      <w:r w:rsidRPr="007A3EA5">
        <w:rPr>
          <w:rFonts w:ascii="Angsana New" w:hAnsi="Angsana New"/>
          <w:sz w:val="30"/>
          <w:szCs w:val="30"/>
          <w:cs/>
        </w:rPr>
        <w:br/>
      </w:r>
      <w:r w:rsidRPr="007A3EA5">
        <w:rPr>
          <w:rFonts w:ascii="Angsana New" w:hAnsi="Angsana New" w:hint="cs"/>
          <w:sz w:val="30"/>
          <w:szCs w:val="30"/>
          <w:cs/>
        </w:rPr>
        <w:t xml:space="preserve">เต็มจำนวนแล้ว เงินกู้ยืมระยะยาวของ </w:t>
      </w:r>
      <w:r w:rsidRPr="007A3EA5">
        <w:rPr>
          <w:rFonts w:ascii="Angsana New" w:hAnsi="Angsana New"/>
          <w:sz w:val="30"/>
          <w:szCs w:val="30"/>
        </w:rPr>
        <w:t xml:space="preserve">DVK </w:t>
      </w:r>
      <w:r w:rsidRPr="007A3EA5">
        <w:rPr>
          <w:rFonts w:ascii="Angsana New" w:hAnsi="Angsana New" w:hint="cs"/>
          <w:sz w:val="30"/>
          <w:szCs w:val="30"/>
          <w:cs/>
        </w:rPr>
        <w:t xml:space="preserve">มีหลักทรัพย์ที่ใช้เป็นหลักประกัน ได้แก่ </w:t>
      </w:r>
      <w:r w:rsidRPr="007A3EA5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7A3EA5">
        <w:rPr>
          <w:rFonts w:ascii="Angsana New" w:hAnsi="Angsana New" w:hint="cs"/>
          <w:sz w:val="30"/>
          <w:szCs w:val="30"/>
          <w:cs/>
        </w:rPr>
        <w:t xml:space="preserve"> และที่ดินพร้อมสิ่งปลูกสร้าง</w:t>
      </w:r>
      <w:r w:rsidRPr="007A3EA5">
        <w:rPr>
          <w:rFonts w:ascii="Angsana New" w:hAnsi="Angsana New"/>
          <w:sz w:val="30"/>
          <w:szCs w:val="30"/>
          <w:cs/>
        </w:rPr>
        <w:t>ซึ่งมีมูลค่าตามบัญชี</w:t>
      </w:r>
      <w:r w:rsidRPr="007A3EA5">
        <w:rPr>
          <w:rFonts w:ascii="Angsana New" w:hAnsi="Angsana New" w:hint="cs"/>
          <w:sz w:val="30"/>
          <w:szCs w:val="30"/>
          <w:cs/>
        </w:rPr>
        <w:t>ในงบการเงินรวมของกลุ่มบริษัท</w:t>
      </w:r>
      <w:r w:rsidRPr="007A3E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7A3EA5">
        <w:rPr>
          <w:rFonts w:ascii="Angsana New" w:hAnsi="Angsana New"/>
          <w:sz w:val="30"/>
          <w:szCs w:val="30"/>
        </w:rPr>
        <w:t>3</w:t>
      </w:r>
      <w:r w:rsidR="007A3EA5" w:rsidRPr="007A3EA5">
        <w:rPr>
          <w:rFonts w:ascii="Angsana New" w:hAnsi="Angsana New"/>
          <w:sz w:val="30"/>
          <w:szCs w:val="30"/>
        </w:rPr>
        <w:t>1</w:t>
      </w:r>
      <w:r w:rsidRPr="007A3EA5">
        <w:rPr>
          <w:rFonts w:ascii="Angsana New" w:hAnsi="Angsana New"/>
          <w:sz w:val="30"/>
          <w:szCs w:val="30"/>
          <w:cs/>
        </w:rPr>
        <w:t xml:space="preserve"> </w:t>
      </w:r>
      <w:r w:rsidR="007A3EA5" w:rsidRPr="007A3EA5">
        <w:rPr>
          <w:rFonts w:ascii="Angsana New" w:hAnsi="Angsana New" w:hint="cs"/>
          <w:sz w:val="30"/>
          <w:szCs w:val="30"/>
          <w:cs/>
        </w:rPr>
        <w:t>ธันวาคม</w:t>
      </w:r>
      <w:r w:rsidRPr="007A3EA5">
        <w:rPr>
          <w:rFonts w:ascii="Angsana New" w:hAnsi="Angsana New"/>
          <w:sz w:val="30"/>
          <w:szCs w:val="30"/>
          <w:cs/>
        </w:rPr>
        <w:t xml:space="preserve"> </w:t>
      </w:r>
      <w:r w:rsidRPr="007A3EA5">
        <w:rPr>
          <w:rFonts w:ascii="Angsana New" w:hAnsi="Angsana New"/>
          <w:sz w:val="30"/>
          <w:szCs w:val="30"/>
        </w:rPr>
        <w:t>2565</w:t>
      </w:r>
      <w:r w:rsidRPr="007A3EA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A3EA5">
        <w:rPr>
          <w:rFonts w:ascii="Angsana New" w:hAnsi="Angsana New"/>
          <w:spacing w:val="-4"/>
          <w:sz w:val="30"/>
          <w:szCs w:val="30"/>
          <w:cs/>
        </w:rPr>
        <w:br/>
        <w:t>เป็นจำนวน</w:t>
      </w:r>
      <w:r w:rsidRPr="007A3EA5">
        <w:rPr>
          <w:rFonts w:ascii="Angsana New" w:hAnsi="Angsana New"/>
          <w:sz w:val="30"/>
          <w:szCs w:val="30"/>
          <w:cs/>
        </w:rPr>
        <w:t xml:space="preserve"> </w:t>
      </w:r>
      <w:r w:rsidRPr="007A3EA5">
        <w:rPr>
          <w:rFonts w:ascii="Angsana New" w:hAnsi="Angsana New"/>
          <w:sz w:val="30"/>
          <w:szCs w:val="30"/>
        </w:rPr>
        <w:t>14.</w:t>
      </w:r>
      <w:r w:rsidR="008843D7">
        <w:rPr>
          <w:rFonts w:ascii="Angsana New" w:hAnsi="Angsana New"/>
          <w:sz w:val="30"/>
          <w:szCs w:val="30"/>
        </w:rPr>
        <w:t>16</w:t>
      </w:r>
      <w:r w:rsidRPr="007A3EA5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A3EA5">
        <w:rPr>
          <w:rFonts w:ascii="Angsana New" w:hAnsi="Angsana New" w:hint="cs"/>
          <w:sz w:val="30"/>
          <w:szCs w:val="30"/>
          <w:cs/>
        </w:rPr>
        <w:t xml:space="preserve"> </w:t>
      </w:r>
      <w:r w:rsidRPr="0020575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0575D">
        <w:rPr>
          <w:rFonts w:ascii="Angsana New" w:hAnsi="Angsana New"/>
          <w:sz w:val="30"/>
          <w:szCs w:val="30"/>
        </w:rPr>
        <w:t>128.</w:t>
      </w:r>
      <w:r w:rsidR="0020575D" w:rsidRPr="0020575D">
        <w:rPr>
          <w:rFonts w:ascii="Angsana New" w:hAnsi="Angsana New"/>
          <w:sz w:val="30"/>
          <w:szCs w:val="30"/>
        </w:rPr>
        <w:t>02</w:t>
      </w:r>
      <w:r w:rsidRPr="0020575D">
        <w:rPr>
          <w:rFonts w:ascii="Angsana New" w:hAnsi="Angsana New"/>
          <w:sz w:val="30"/>
          <w:szCs w:val="30"/>
        </w:rPr>
        <w:t xml:space="preserve"> </w:t>
      </w:r>
      <w:r w:rsidRPr="0020575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7A3EA5">
        <w:rPr>
          <w:rFonts w:ascii="Angsana New" w:hAnsi="Angsana New"/>
          <w:sz w:val="30"/>
          <w:szCs w:val="30"/>
        </w:rPr>
        <w:t xml:space="preserve"> </w:t>
      </w:r>
      <w:r w:rsidRPr="007A3EA5">
        <w:rPr>
          <w:rFonts w:ascii="Angsana New" w:hAnsi="Angsana New" w:hint="cs"/>
          <w:sz w:val="30"/>
          <w:szCs w:val="30"/>
          <w:cs/>
        </w:rPr>
        <w:t>และมีบรรษัทสินเชื่ออุตสาหกรรมขนาดย่อม (บสย.)</w:t>
      </w:r>
      <w:r w:rsidRPr="007A3EA5">
        <w:rPr>
          <w:rFonts w:ascii="Angsana New" w:hAnsi="Angsana New"/>
          <w:sz w:val="30"/>
          <w:szCs w:val="30"/>
        </w:rPr>
        <w:t xml:space="preserve"> </w:t>
      </w:r>
      <w:r w:rsidRPr="007A3EA5">
        <w:rPr>
          <w:rFonts w:ascii="Angsana New" w:hAnsi="Angsana New" w:hint="cs"/>
          <w:sz w:val="30"/>
          <w:szCs w:val="30"/>
          <w:cs/>
        </w:rPr>
        <w:t>เป็นผู้ค้ำประกัน</w:t>
      </w:r>
    </w:p>
    <w:p w14:paraId="08EAD4F7" w14:textId="77777777" w:rsidR="0066173E" w:rsidRPr="00D66FBB" w:rsidRDefault="0066173E" w:rsidP="006617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16"/>
          <w:szCs w:val="16"/>
          <w:highlight w:val="cyan"/>
          <w:lang w:eastAsia="x-none"/>
        </w:rPr>
      </w:pPr>
    </w:p>
    <w:p w14:paraId="6C83AF7C" w14:textId="768F1AD3" w:rsidR="0066173E" w:rsidRPr="0066173E" w:rsidRDefault="0066173E" w:rsidP="002F767A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66173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6173E">
        <w:rPr>
          <w:rFonts w:ascii="Angsana New" w:hAnsi="Angsana New"/>
          <w:sz w:val="30"/>
          <w:szCs w:val="30"/>
        </w:rPr>
        <w:t>27</w:t>
      </w:r>
      <w:r w:rsidRPr="0066173E">
        <w:rPr>
          <w:rFonts w:ascii="Angsana New" w:hAnsi="Angsana New"/>
          <w:sz w:val="30"/>
          <w:szCs w:val="30"/>
          <w:cs/>
        </w:rPr>
        <w:t xml:space="preserve"> ตุลาคม </w:t>
      </w:r>
      <w:r w:rsidRPr="0066173E">
        <w:rPr>
          <w:rFonts w:ascii="Angsana New" w:hAnsi="Angsana New"/>
          <w:sz w:val="30"/>
          <w:szCs w:val="30"/>
        </w:rPr>
        <w:t xml:space="preserve">2565 </w:t>
      </w:r>
      <w:r w:rsidRPr="0066173E">
        <w:rPr>
          <w:rFonts w:ascii="Angsana New" w:hAnsi="Angsana New"/>
          <w:sz w:val="30"/>
          <w:szCs w:val="30"/>
          <w:cs/>
        </w:rPr>
        <w:t>บริษัท ดีวีเค เฮลท์แคร์ จำกัด (</w:t>
      </w:r>
      <w:r w:rsidRPr="0066173E">
        <w:rPr>
          <w:rFonts w:ascii="Angsana New" w:hAnsi="Angsana New"/>
          <w:sz w:val="30"/>
          <w:szCs w:val="30"/>
        </w:rPr>
        <w:t xml:space="preserve">DHC) </w:t>
      </w:r>
      <w:r w:rsidRPr="0066173E">
        <w:rPr>
          <w:rFonts w:ascii="Angsana New" w:hAnsi="Angsana New"/>
          <w:sz w:val="30"/>
          <w:szCs w:val="30"/>
          <w:cs/>
        </w:rPr>
        <w:t>ซึ่งเป็นบริษัทย่อยทางอ้อม</w:t>
      </w:r>
      <w:r w:rsidRPr="0066173E">
        <w:rPr>
          <w:rFonts w:ascii="Angsana New" w:hAnsi="Angsana New"/>
          <w:sz w:val="30"/>
          <w:szCs w:val="30"/>
        </w:rPr>
        <w:t xml:space="preserve"> </w:t>
      </w:r>
      <w:r w:rsidRPr="0066173E">
        <w:rPr>
          <w:rFonts w:ascii="Angsana New" w:hAnsi="Angsana New"/>
          <w:sz w:val="30"/>
          <w:szCs w:val="30"/>
          <w:cs/>
        </w:rPr>
        <w:t xml:space="preserve">ได้ลงนามในสัญญาเงินกู้ยืมระยะยาวสองฉบับกับสถาบันการเงินในประเทศแห่งหนึ่ง ซึ่งมีวงเงิน </w:t>
      </w:r>
      <w:r w:rsidRPr="0066173E">
        <w:rPr>
          <w:rFonts w:ascii="Angsana New" w:hAnsi="Angsana New"/>
          <w:sz w:val="30"/>
          <w:szCs w:val="30"/>
        </w:rPr>
        <w:t>220</w:t>
      </w:r>
      <w:r w:rsidRPr="0066173E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Pr="0066173E">
        <w:rPr>
          <w:rFonts w:ascii="Angsana New" w:hAnsi="Angsana New"/>
          <w:sz w:val="30"/>
          <w:szCs w:val="30"/>
        </w:rPr>
        <w:t>180</w:t>
      </w:r>
      <w:r w:rsidRPr="0066173E">
        <w:rPr>
          <w:rFonts w:ascii="Angsana New" w:hAnsi="Angsana New"/>
          <w:sz w:val="30"/>
          <w:szCs w:val="30"/>
          <w:cs/>
        </w:rPr>
        <w:t xml:space="preserve"> ล้านบาท ตามลำดับ โดยเงินกู้ยืมดังกล่าวมีวัตถุประสงค์เพื่อใช้เป็นเงินทุนสำหรับการซื้อกลุ่มสินทรัพย์จากบริษัท </w:t>
      </w:r>
      <w:r w:rsidR="0045645A">
        <w:rPr>
          <w:rFonts w:ascii="Angsana New" w:hAnsi="Angsana New"/>
          <w:sz w:val="30"/>
          <w:szCs w:val="30"/>
        </w:rPr>
        <w:br/>
      </w:r>
      <w:r w:rsidRPr="0066173E">
        <w:rPr>
          <w:rFonts w:ascii="Angsana New" w:hAnsi="Angsana New"/>
          <w:sz w:val="30"/>
          <w:szCs w:val="30"/>
          <w:cs/>
        </w:rPr>
        <w:t>นีโอเร็กซ์ กรุ๊ป จำกัด</w:t>
      </w:r>
      <w:r w:rsidR="009A630F">
        <w:rPr>
          <w:rFonts w:ascii="Angsana New" w:hAnsi="Angsana New"/>
          <w:sz w:val="30"/>
          <w:szCs w:val="30"/>
        </w:rPr>
        <w:t xml:space="preserve"> </w:t>
      </w:r>
      <w:r w:rsidR="009A630F" w:rsidRPr="002F767A">
        <w:rPr>
          <w:rFonts w:asciiTheme="majorBidi" w:hAnsiTheme="majorBidi"/>
          <w:sz w:val="30"/>
          <w:szCs w:val="30"/>
          <w:lang w:eastAsia="x-none"/>
        </w:rPr>
        <w:t>(</w:t>
      </w:r>
      <w:r w:rsidR="009A630F" w:rsidRPr="002F767A">
        <w:rPr>
          <w:rFonts w:asciiTheme="majorBidi" w:hAnsiTheme="majorBidi" w:hint="cs"/>
          <w:sz w:val="30"/>
          <w:szCs w:val="30"/>
          <w:cs/>
          <w:lang w:eastAsia="x-none"/>
        </w:rPr>
        <w:t xml:space="preserve">ดูหมายเหตุข้อ </w:t>
      </w:r>
      <w:r w:rsidR="0048378D">
        <w:rPr>
          <w:rFonts w:asciiTheme="majorBidi" w:hAnsiTheme="majorBidi"/>
          <w:sz w:val="30"/>
          <w:szCs w:val="30"/>
          <w:lang w:eastAsia="x-none"/>
        </w:rPr>
        <w:t>4</w:t>
      </w:r>
      <w:r w:rsidR="009A630F" w:rsidRPr="002F767A">
        <w:rPr>
          <w:rFonts w:asciiTheme="majorBidi" w:hAnsiTheme="majorBidi"/>
          <w:sz w:val="30"/>
          <w:szCs w:val="30"/>
          <w:lang w:eastAsia="x-none"/>
        </w:rPr>
        <w:t>)</w:t>
      </w:r>
      <w:r w:rsidRPr="0066173E">
        <w:rPr>
          <w:rFonts w:ascii="Angsana New" w:hAnsi="Angsana New"/>
          <w:sz w:val="30"/>
          <w:szCs w:val="30"/>
          <w:cs/>
        </w:rPr>
        <w:t xml:space="preserve"> และใช้เป็นเงินทุนหมุนเวียนในการดำเนินธุรกิจ เงินกู้ยืมดังกล่าวมีอัตราดอกเบี้ยต่อปีเท่ากับ </w:t>
      </w:r>
      <w:r w:rsidRPr="0066173E">
        <w:rPr>
          <w:rFonts w:ascii="Angsana New" w:hAnsi="Angsana New"/>
          <w:sz w:val="30"/>
          <w:szCs w:val="30"/>
        </w:rPr>
        <w:t xml:space="preserve">MLR </w:t>
      </w:r>
      <w:r w:rsidRPr="0066173E">
        <w:rPr>
          <w:rFonts w:ascii="Angsana New" w:hAnsi="Angsana New"/>
          <w:sz w:val="30"/>
          <w:szCs w:val="30"/>
          <w:cs/>
        </w:rPr>
        <w:t xml:space="preserve">หักอัตราส่วนลด โดยมีกำหนดคืนเงินต้นเป็นจำนวนเท่ากันทุกเดือนแบ่งออกเป็น </w:t>
      </w:r>
      <w:r w:rsidRPr="0066173E">
        <w:rPr>
          <w:rFonts w:ascii="Angsana New" w:hAnsi="Angsana New"/>
          <w:sz w:val="30"/>
          <w:szCs w:val="30"/>
        </w:rPr>
        <w:t>96</w:t>
      </w:r>
      <w:r w:rsidRPr="0066173E">
        <w:rPr>
          <w:rFonts w:ascii="Angsana New" w:hAnsi="Angsana New"/>
          <w:sz w:val="30"/>
          <w:szCs w:val="30"/>
          <w:cs/>
        </w:rPr>
        <w:t xml:space="preserve"> งวด และเริ่มชำระงวดแรกในเดือน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6173E">
        <w:rPr>
          <w:rFonts w:ascii="Angsana New" w:hAnsi="Angsana New"/>
          <w:sz w:val="30"/>
          <w:szCs w:val="30"/>
          <w:cs/>
        </w:rPr>
        <w:t xml:space="preserve"> </w:t>
      </w:r>
      <w:r w:rsidRPr="006617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66173E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66173E">
        <w:rPr>
          <w:rFonts w:ascii="Angsana New" w:hAnsi="Angsana New"/>
          <w:sz w:val="30"/>
          <w:szCs w:val="30"/>
        </w:rPr>
        <w:t xml:space="preserve">DHC </w:t>
      </w:r>
      <w:r w:rsidRPr="0066173E">
        <w:rPr>
          <w:rFonts w:ascii="Angsana New" w:hAnsi="Angsana New"/>
          <w:sz w:val="30"/>
          <w:szCs w:val="30"/>
          <w:cs/>
        </w:rPr>
        <w:t xml:space="preserve">ได้ตกลงจดจำนองที่ดินและสิ่งปลูกสร้าง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</w:r>
      <w:r w:rsidRPr="0066173E">
        <w:rPr>
          <w:rFonts w:ascii="Angsana New" w:hAnsi="Angsana New"/>
          <w:sz w:val="30"/>
          <w:szCs w:val="30"/>
        </w:rPr>
        <w:t xml:space="preserve">DHC </w:t>
      </w:r>
      <w:r w:rsidRPr="0066173E">
        <w:rPr>
          <w:rFonts w:ascii="Angsana New" w:hAnsi="Angsana New"/>
          <w:sz w:val="30"/>
          <w:szCs w:val="30"/>
          <w:cs/>
        </w:rPr>
        <w:t>เป็นหลักประกันเงินกู้ยืม โดยมีบริษัทและ</w:t>
      </w:r>
      <w:r w:rsidRPr="005E00C2">
        <w:rPr>
          <w:rFonts w:ascii="Angsana New" w:hAnsi="Angsana New"/>
          <w:spacing w:val="-4"/>
          <w:sz w:val="30"/>
          <w:szCs w:val="30"/>
        </w:rPr>
        <w:t xml:space="preserve">DVK </w:t>
      </w:r>
      <w:r w:rsidRPr="005E00C2">
        <w:rPr>
          <w:rFonts w:ascii="Angsana New" w:hAnsi="Angsana New"/>
          <w:spacing w:val="-4"/>
          <w:sz w:val="30"/>
          <w:szCs w:val="30"/>
          <w:cs/>
        </w:rPr>
        <w:t xml:space="preserve">เป็นผู้ค้ำประกัน นอกจากนี้ </w:t>
      </w:r>
      <w:r w:rsidRPr="005E00C2">
        <w:rPr>
          <w:rFonts w:ascii="Angsana New" w:hAnsi="Angsana New"/>
          <w:spacing w:val="-4"/>
          <w:sz w:val="30"/>
          <w:szCs w:val="30"/>
        </w:rPr>
        <w:t xml:space="preserve">DHC </w:t>
      </w:r>
      <w:r w:rsidRPr="005E00C2">
        <w:rPr>
          <w:rFonts w:ascii="Angsana New" w:hAnsi="Angsana New"/>
          <w:spacing w:val="-4"/>
          <w:sz w:val="30"/>
          <w:szCs w:val="30"/>
          <w:cs/>
        </w:rPr>
        <w:t>มีภาระผูกพันบางประการตามที่ระบุในสัญญา</w:t>
      </w:r>
      <w:r w:rsidRPr="0066173E">
        <w:rPr>
          <w:rFonts w:ascii="Angsana New" w:hAnsi="Angsana New"/>
          <w:sz w:val="30"/>
          <w:szCs w:val="30"/>
          <w:cs/>
        </w:rPr>
        <w:t xml:space="preserve"> ซึ่งรวมถึงการดำรงอัตราส่วนทางการเงิน และบริษัทต้องดำรงสัดส่วนการถือหุ้นใน </w:t>
      </w:r>
      <w:r w:rsidRPr="0066173E">
        <w:rPr>
          <w:rFonts w:ascii="Angsana New" w:hAnsi="Angsana New"/>
          <w:sz w:val="30"/>
          <w:szCs w:val="30"/>
        </w:rPr>
        <w:t xml:space="preserve">DVK </w:t>
      </w:r>
      <w:r w:rsidRPr="0066173E">
        <w:rPr>
          <w:rFonts w:ascii="Angsana New" w:hAnsi="Angsana New"/>
          <w:sz w:val="30"/>
          <w:szCs w:val="30"/>
          <w:cs/>
        </w:rPr>
        <w:t xml:space="preserve">ไม่ต่ำกว่าร้อยละ </w:t>
      </w:r>
      <w:r w:rsidRPr="0066173E">
        <w:rPr>
          <w:rFonts w:ascii="Angsana New" w:hAnsi="Angsana New"/>
          <w:sz w:val="30"/>
          <w:szCs w:val="30"/>
        </w:rPr>
        <w:t>50</w:t>
      </w:r>
      <w:r w:rsidRPr="0066173E">
        <w:rPr>
          <w:rFonts w:ascii="Angsana New" w:hAnsi="Angsana New"/>
          <w:sz w:val="30"/>
          <w:szCs w:val="30"/>
          <w:cs/>
        </w:rPr>
        <w:t xml:space="preserve"> ของทุนจดทะเบียนทั้งหมดของ </w:t>
      </w:r>
      <w:r w:rsidRPr="0066173E">
        <w:rPr>
          <w:rFonts w:ascii="Angsana New" w:hAnsi="Angsana New"/>
          <w:sz w:val="30"/>
          <w:szCs w:val="30"/>
        </w:rPr>
        <w:t xml:space="preserve">DVK </w:t>
      </w:r>
      <w:r w:rsidRPr="0066173E">
        <w:rPr>
          <w:rFonts w:ascii="Angsana New" w:hAnsi="Angsana New"/>
          <w:sz w:val="30"/>
          <w:szCs w:val="30"/>
          <w:cs/>
        </w:rPr>
        <w:t>ตลอดระยะเวลาของสัญญาเงินกู้ยืมดังกล่าว</w:t>
      </w:r>
    </w:p>
    <w:bookmarkEnd w:id="3"/>
    <w:p w14:paraId="5FCC1A6A" w14:textId="0E33A96C" w:rsidR="004516E2" w:rsidRPr="00D66FBB" w:rsidRDefault="004516E2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4DEDC704" w14:textId="5E37D5E5" w:rsidR="004516E2" w:rsidRPr="00C10DB3" w:rsidRDefault="004516E2" w:rsidP="004516E2">
      <w:pPr>
        <w:ind w:firstLine="540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  <w:lang w:eastAsia="x-none"/>
        </w:rPr>
      </w:pPr>
      <w:r w:rsidRPr="00EB65E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การเปลี่ยนแปลงของหนี้สินที่เกิดจากกิจกรรมจัดหาเงิน</w:t>
      </w:r>
    </w:p>
    <w:p w14:paraId="4BE703B4" w14:textId="77777777" w:rsidR="0069589A" w:rsidRPr="00D66FBB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270"/>
        <w:gridCol w:w="1530"/>
        <w:gridCol w:w="270"/>
        <w:gridCol w:w="1530"/>
      </w:tblGrid>
      <w:tr w:rsidR="001155B7" w:rsidRPr="008034FC" w14:paraId="40203BF1" w14:textId="77777777" w:rsidTr="00EE69E2">
        <w:trPr>
          <w:cantSplit/>
          <w:tblHeader/>
        </w:trPr>
        <w:tc>
          <w:tcPr>
            <w:tcW w:w="4140" w:type="dxa"/>
          </w:tcPr>
          <w:p w14:paraId="244D6E59" w14:textId="77777777" w:rsidR="001155B7" w:rsidRPr="00D66FBB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AA82856" w14:textId="1F1E2975" w:rsidR="001155B7" w:rsidRPr="00D66FBB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A3969" w:rsidRPr="008034FC" w14:paraId="29117C16" w14:textId="77777777" w:rsidTr="00EE69E2">
        <w:trPr>
          <w:cantSplit/>
          <w:tblHeader/>
        </w:trPr>
        <w:tc>
          <w:tcPr>
            <w:tcW w:w="4140" w:type="dxa"/>
          </w:tcPr>
          <w:p w14:paraId="76B808E2" w14:textId="77777777" w:rsidR="00CA3969" w:rsidRPr="00D66FBB" w:rsidRDefault="00CA3969" w:rsidP="00CA39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70E37B" w14:textId="77777777" w:rsidR="001155B7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</w:t>
            </w:r>
          </w:p>
          <w:p w14:paraId="0D39CFD3" w14:textId="1DBDEE6F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54EDA8CE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71CE63" w14:textId="77D58E73" w:rsidR="00CA3969" w:rsidRPr="00D66FBB" w:rsidRDefault="00CA3969" w:rsidP="005C6CAB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</w:t>
            </w:r>
            <w:r w:rsidR="002F767A" w:rsidRPr="00D66FBB"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  <w:br/>
            </w:r>
            <w:r w:rsidRPr="00D66FBB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สัญญาเช่า</w:t>
            </w:r>
          </w:p>
        </w:tc>
        <w:tc>
          <w:tcPr>
            <w:tcW w:w="270" w:type="dxa"/>
          </w:tcPr>
          <w:p w14:paraId="750786DA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231B38" w14:textId="77777777" w:rsidR="005C6CAB" w:rsidRPr="00D66FBB" w:rsidRDefault="005C6CAB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3CCD3FB3" w14:textId="5D24A6E2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1155B7" w:rsidRPr="008034FC" w14:paraId="69261733" w14:textId="77777777" w:rsidTr="00EE69E2">
        <w:trPr>
          <w:cantSplit/>
          <w:tblHeader/>
        </w:trPr>
        <w:tc>
          <w:tcPr>
            <w:tcW w:w="4140" w:type="dxa"/>
          </w:tcPr>
          <w:p w14:paraId="5CEC5110" w14:textId="1469251B" w:rsidR="001155B7" w:rsidRPr="00D66FBB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D985C9F" w14:textId="36CA92A9" w:rsidR="001155B7" w:rsidRPr="00D66FBB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CA3969" w:rsidRPr="008034FC" w14:paraId="53F4B83C" w14:textId="77777777" w:rsidTr="00EE69E2">
        <w:trPr>
          <w:cantSplit/>
        </w:trPr>
        <w:tc>
          <w:tcPr>
            <w:tcW w:w="4140" w:type="dxa"/>
          </w:tcPr>
          <w:p w14:paraId="20AACF9F" w14:textId="3623CBBE" w:rsidR="00CA3969" w:rsidRPr="00D66FBB" w:rsidRDefault="00CA3969" w:rsidP="00CA39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046DB" w:rsidRPr="00D66FB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530" w:type="dxa"/>
            <w:vAlign w:val="bottom"/>
          </w:tcPr>
          <w:p w14:paraId="53EBD1FD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DD712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00958B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5E4B0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D3230F" w14:textId="77777777" w:rsidR="00CA3969" w:rsidRPr="00D66FBB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</w:tr>
      <w:tr w:rsidR="004F5E79" w:rsidRPr="008034FC" w14:paraId="1290F21E" w14:textId="77777777" w:rsidTr="00EE69E2">
        <w:trPr>
          <w:cantSplit/>
        </w:trPr>
        <w:tc>
          <w:tcPr>
            <w:tcW w:w="4140" w:type="dxa"/>
          </w:tcPr>
          <w:p w14:paraId="33EEEA83" w14:textId="77777777" w:rsidR="004F5E79" w:rsidRPr="00D66FBB" w:rsidRDefault="004F5E79" w:rsidP="004F5E7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66F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FA76B4B" w14:textId="73CBCD10" w:rsidR="004F5E79" w:rsidRPr="00D66FBB" w:rsidRDefault="004F5E79" w:rsidP="004F5E79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/>
              </w:rPr>
              <w:t>463,631</w:t>
            </w:r>
          </w:p>
        </w:tc>
        <w:tc>
          <w:tcPr>
            <w:tcW w:w="270" w:type="dxa"/>
            <w:vAlign w:val="bottom"/>
          </w:tcPr>
          <w:p w14:paraId="49F6CDAE" w14:textId="77777777" w:rsidR="004F5E79" w:rsidRPr="00D66FBB" w:rsidRDefault="004F5E79" w:rsidP="004F5E7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3D6035" w14:textId="6C86C503" w:rsidR="004F5E79" w:rsidRPr="00D66FBB" w:rsidRDefault="004F5E79" w:rsidP="004F5E79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43,065</w:t>
            </w:r>
          </w:p>
        </w:tc>
        <w:tc>
          <w:tcPr>
            <w:tcW w:w="270" w:type="dxa"/>
          </w:tcPr>
          <w:p w14:paraId="79A09C7B" w14:textId="77777777" w:rsidR="004F5E79" w:rsidRPr="00D66FBB" w:rsidRDefault="004F5E79" w:rsidP="004F5E7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1A0029C" w14:textId="0940FB01" w:rsidR="004F5E79" w:rsidRPr="00D66FBB" w:rsidRDefault="004F5E7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506,696</w:t>
            </w:r>
          </w:p>
        </w:tc>
      </w:tr>
      <w:tr w:rsidR="00CA3969" w:rsidRPr="008034FC" w14:paraId="7E8FAD3D" w14:textId="77777777" w:rsidTr="00EE69E2">
        <w:trPr>
          <w:cantSplit/>
        </w:trPr>
        <w:tc>
          <w:tcPr>
            <w:tcW w:w="4140" w:type="dxa"/>
          </w:tcPr>
          <w:p w14:paraId="5DA51B66" w14:textId="6AAC146F" w:rsidR="00CA3969" w:rsidRPr="00D66FBB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19023B" w14:textId="2FA69A29" w:rsidR="00CA3969" w:rsidRPr="00D66FBB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602946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C1C5418" w14:textId="6CFC8C7D" w:rsidR="00CA3969" w:rsidRPr="00D66FBB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5D30B9C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37AF180" w14:textId="25D4BA51" w:rsidR="00DC2E83" w:rsidRPr="00D66FBB" w:rsidRDefault="00DC2E83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D23F7" w:rsidRPr="008034FC" w14:paraId="23711E03" w14:textId="77777777" w:rsidTr="00EE69E2">
        <w:trPr>
          <w:cantSplit/>
        </w:trPr>
        <w:tc>
          <w:tcPr>
            <w:tcW w:w="4140" w:type="dxa"/>
          </w:tcPr>
          <w:p w14:paraId="03FE7131" w14:textId="3A4FB936" w:rsidR="005D23F7" w:rsidRPr="00D66FBB" w:rsidRDefault="005D23F7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การชำระเงินต้น</w:t>
            </w:r>
          </w:p>
        </w:tc>
        <w:tc>
          <w:tcPr>
            <w:tcW w:w="1530" w:type="dxa"/>
            <w:vAlign w:val="bottom"/>
          </w:tcPr>
          <w:p w14:paraId="53492277" w14:textId="02609A06" w:rsidR="005D23F7" w:rsidRPr="00D66FBB" w:rsidRDefault="00007C0C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(394,713)</w:t>
            </w:r>
          </w:p>
        </w:tc>
        <w:tc>
          <w:tcPr>
            <w:tcW w:w="270" w:type="dxa"/>
            <w:vAlign w:val="bottom"/>
          </w:tcPr>
          <w:p w14:paraId="37BC1BE1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68648C0" w14:textId="7CD4A150" w:rsidR="005D23F7" w:rsidRPr="00D66FBB" w:rsidRDefault="004F5E79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(10,884)</w:t>
            </w:r>
          </w:p>
        </w:tc>
        <w:tc>
          <w:tcPr>
            <w:tcW w:w="270" w:type="dxa"/>
          </w:tcPr>
          <w:p w14:paraId="28A1C891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1981BD8" w14:textId="0705B738" w:rsidR="005D23F7" w:rsidRPr="00D66FBB" w:rsidRDefault="00D77EE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(405,597)</w:t>
            </w:r>
          </w:p>
        </w:tc>
      </w:tr>
      <w:tr w:rsidR="005D23F7" w:rsidRPr="008034FC" w14:paraId="29255E9F" w14:textId="77777777" w:rsidTr="00EE69E2">
        <w:trPr>
          <w:cantSplit/>
        </w:trPr>
        <w:tc>
          <w:tcPr>
            <w:tcW w:w="4140" w:type="dxa"/>
          </w:tcPr>
          <w:p w14:paraId="4E285BAE" w14:textId="3F74C7F6" w:rsidR="005D23F7" w:rsidRPr="00D66FBB" w:rsidRDefault="005D23F7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30" w:type="dxa"/>
            <w:vAlign w:val="bottom"/>
          </w:tcPr>
          <w:p w14:paraId="7D5202CA" w14:textId="7E974923" w:rsidR="005D23F7" w:rsidRPr="00D66FBB" w:rsidRDefault="00007C0C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4F5E79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</w:t>
            </w:r>
            <w:r w:rsidR="00B403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4204C1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5BD463D" w14:textId="084ABBF6" w:rsidR="005D23F7" w:rsidRPr="00D66FBB" w:rsidRDefault="004F5E79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(2,026)</w:t>
            </w:r>
          </w:p>
        </w:tc>
        <w:tc>
          <w:tcPr>
            <w:tcW w:w="270" w:type="dxa"/>
          </w:tcPr>
          <w:p w14:paraId="593C821A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1580786" w14:textId="62A5D5D0" w:rsidR="005D23F7" w:rsidRPr="00D66FBB" w:rsidRDefault="004F5E7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D77EE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D77EE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69</w:t>
            </w:r>
            <w:r w:rsidR="00B403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007C0C" w:rsidRPr="008034FC" w14:paraId="5EA05864" w14:textId="77777777" w:rsidTr="00EE69E2">
        <w:trPr>
          <w:cantSplit/>
        </w:trPr>
        <w:tc>
          <w:tcPr>
            <w:tcW w:w="4140" w:type="dxa"/>
          </w:tcPr>
          <w:p w14:paraId="51073F5C" w14:textId="4ECF5898" w:rsidR="00007C0C" w:rsidRPr="00D66FBB" w:rsidRDefault="00007C0C" w:rsidP="00007C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E167BA0" w14:textId="071BE8C8" w:rsidR="00007C0C" w:rsidRPr="00D66FBB" w:rsidRDefault="00007C0C" w:rsidP="00007C0C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="00B7288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B7288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144</w:t>
            </w:r>
          </w:p>
        </w:tc>
        <w:tc>
          <w:tcPr>
            <w:tcW w:w="270" w:type="dxa"/>
            <w:vAlign w:val="bottom"/>
          </w:tcPr>
          <w:p w14:paraId="5F915C60" w14:textId="77777777" w:rsidR="00007C0C" w:rsidRPr="00D66FBB" w:rsidRDefault="00007C0C" w:rsidP="00007C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691B201" w14:textId="5D93A727" w:rsidR="00007C0C" w:rsidRPr="00D66FBB" w:rsidRDefault="00007C0C" w:rsidP="00007C0C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3,231</w:t>
            </w:r>
          </w:p>
        </w:tc>
        <w:tc>
          <w:tcPr>
            <w:tcW w:w="270" w:type="dxa"/>
          </w:tcPr>
          <w:p w14:paraId="7E66B61D" w14:textId="77777777" w:rsidR="00007C0C" w:rsidRPr="00D66FBB" w:rsidRDefault="00007C0C" w:rsidP="00007C0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5656A00" w14:textId="0B2C5B2E" w:rsidR="00007C0C" w:rsidRPr="00D66FBB" w:rsidRDefault="00D77EE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785,086</w:t>
            </w:r>
          </w:p>
        </w:tc>
      </w:tr>
      <w:tr w:rsidR="005D23F7" w:rsidRPr="008034FC" w14:paraId="2611A75F" w14:textId="77777777" w:rsidTr="00EE69E2">
        <w:trPr>
          <w:cantSplit/>
        </w:trPr>
        <w:tc>
          <w:tcPr>
            <w:tcW w:w="4140" w:type="dxa"/>
          </w:tcPr>
          <w:p w14:paraId="45992C2F" w14:textId="4F322D91" w:rsidR="005D23F7" w:rsidRPr="00D66FBB" w:rsidRDefault="005D23F7" w:rsidP="005D23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30" w:type="dxa"/>
            <w:vAlign w:val="bottom"/>
          </w:tcPr>
          <w:p w14:paraId="2040F1C6" w14:textId="302B1D4B" w:rsidR="005D23F7" w:rsidRPr="00D66FBB" w:rsidRDefault="004F5E79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</w:t>
            </w:r>
            <w:r w:rsidR="00B403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6880594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B4AF800" w14:textId="5B2C3525" w:rsidR="005D23F7" w:rsidRPr="00D66FBB" w:rsidRDefault="004F5E79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2,026</w:t>
            </w:r>
          </w:p>
        </w:tc>
        <w:tc>
          <w:tcPr>
            <w:tcW w:w="270" w:type="dxa"/>
          </w:tcPr>
          <w:p w14:paraId="6618EDF1" w14:textId="77777777" w:rsidR="005D23F7" w:rsidRPr="00D66FBB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6D1D80" w14:textId="4CBCFD59" w:rsidR="005D23F7" w:rsidRPr="00D66FBB" w:rsidRDefault="00D77EE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2,69</w:t>
            </w:r>
            <w:r w:rsidR="00B4033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5D23F7" w:rsidRPr="008034FC" w14:paraId="271B287A" w14:textId="77777777" w:rsidTr="00EE69E2">
        <w:trPr>
          <w:cantSplit/>
        </w:trPr>
        <w:tc>
          <w:tcPr>
            <w:tcW w:w="4140" w:type="dxa"/>
          </w:tcPr>
          <w:p w14:paraId="1A9C8BD7" w14:textId="51A851C4" w:rsidR="005D23F7" w:rsidRPr="00D66FBB" w:rsidRDefault="005D23F7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02AD8423" w14:textId="77777777" w:rsidR="005D23F7" w:rsidRPr="00D66FBB" w:rsidRDefault="005D23F7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B2DBB3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9A34995" w14:textId="77777777" w:rsidR="005D23F7" w:rsidRPr="00D66FBB" w:rsidRDefault="005D23F7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84AA4A9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9B9E79" w14:textId="77777777" w:rsidR="005D23F7" w:rsidRPr="00D66FBB" w:rsidRDefault="005D23F7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D23F7" w:rsidRPr="008034FC" w14:paraId="63D223F1" w14:textId="77777777" w:rsidTr="00EE69E2">
        <w:trPr>
          <w:cantSplit/>
        </w:trPr>
        <w:tc>
          <w:tcPr>
            <w:tcW w:w="4140" w:type="dxa"/>
          </w:tcPr>
          <w:p w14:paraId="5CFBE687" w14:textId="20FB21CE" w:rsidR="005D23F7" w:rsidRPr="00D66FBB" w:rsidRDefault="005D23F7" w:rsidP="005D23F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6C7A0B5" w14:textId="571B5ED3" w:rsidR="005D23F7" w:rsidRPr="00D66FBB" w:rsidRDefault="004F5E7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6D2D85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E784B7E" w14:textId="66F89EC8" w:rsidR="005D23F7" w:rsidRPr="00D66FBB" w:rsidRDefault="004F5E7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(1,143)</w:t>
            </w:r>
          </w:p>
        </w:tc>
        <w:tc>
          <w:tcPr>
            <w:tcW w:w="270" w:type="dxa"/>
          </w:tcPr>
          <w:p w14:paraId="27F4E423" w14:textId="77777777" w:rsidR="005D23F7" w:rsidRPr="00D66FBB" w:rsidRDefault="005D23F7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8E0D180" w14:textId="3DCB6F74" w:rsidR="005D23F7" w:rsidRPr="00D66FBB" w:rsidRDefault="004F5E7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(1,143)</w:t>
            </w:r>
          </w:p>
        </w:tc>
      </w:tr>
      <w:tr w:rsidR="00CA3969" w:rsidRPr="008034FC" w14:paraId="77EA5611" w14:textId="77777777" w:rsidTr="00EE69E2">
        <w:trPr>
          <w:cantSplit/>
        </w:trPr>
        <w:tc>
          <w:tcPr>
            <w:tcW w:w="4140" w:type="dxa"/>
          </w:tcPr>
          <w:p w14:paraId="60077B4E" w14:textId="3CC0A649" w:rsidR="00CA3969" w:rsidRPr="00D66FBB" w:rsidRDefault="004F5E7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/>
                <w:sz w:val="26"/>
                <w:szCs w:val="26"/>
                <w:cs/>
              </w:rPr>
              <w:t>การเปลี่ยนแปลงที่เกิด</w:t>
            </w: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จากการซื้อธุรกิจ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124B9C" w14:textId="3FE9735C" w:rsidR="00CA3969" w:rsidRPr="00D66FBB" w:rsidRDefault="00B72883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34,711</w:t>
            </w:r>
          </w:p>
        </w:tc>
        <w:tc>
          <w:tcPr>
            <w:tcW w:w="270" w:type="dxa"/>
            <w:vAlign w:val="bottom"/>
          </w:tcPr>
          <w:p w14:paraId="7C9F935B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0E50C36" w14:textId="784DBD01" w:rsidR="00CA3969" w:rsidRPr="00D66FBB" w:rsidRDefault="004F5E7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  <w:tc>
          <w:tcPr>
            <w:tcW w:w="270" w:type="dxa"/>
          </w:tcPr>
          <w:p w14:paraId="3E123AB9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63B381" w14:textId="67E4DC97" w:rsidR="00CA3969" w:rsidRPr="00D66FBB" w:rsidRDefault="004F5E7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</w:rPr>
              <w:t>915</w:t>
            </w:r>
          </w:p>
        </w:tc>
      </w:tr>
      <w:tr w:rsidR="00CA3969" w:rsidRPr="008034FC" w14:paraId="167843AF" w14:textId="77777777" w:rsidTr="00EE69E2">
        <w:trPr>
          <w:cantSplit/>
        </w:trPr>
        <w:tc>
          <w:tcPr>
            <w:tcW w:w="4140" w:type="dxa"/>
          </w:tcPr>
          <w:p w14:paraId="73F4D431" w14:textId="77777777" w:rsidR="00CA3969" w:rsidRPr="00D66FBB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4C1F" w14:textId="6FA48371" w:rsidR="00CA3969" w:rsidRPr="00D66FBB" w:rsidRDefault="004F5E7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66FB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850,773</w:t>
            </w:r>
          </w:p>
        </w:tc>
        <w:tc>
          <w:tcPr>
            <w:tcW w:w="270" w:type="dxa"/>
            <w:vAlign w:val="bottom"/>
          </w:tcPr>
          <w:p w14:paraId="3667CEAD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883B" w14:textId="45C25739" w:rsidR="00CA3969" w:rsidRPr="00D66FBB" w:rsidRDefault="004F5E7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35,184</w:t>
            </w:r>
          </w:p>
        </w:tc>
        <w:tc>
          <w:tcPr>
            <w:tcW w:w="270" w:type="dxa"/>
          </w:tcPr>
          <w:p w14:paraId="432720EA" w14:textId="77777777" w:rsidR="00CA3969" w:rsidRPr="00D66FBB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96E9" w14:textId="6916A95B" w:rsidR="00CA3969" w:rsidRPr="00D66FBB" w:rsidRDefault="004F5E7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66F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885,957</w:t>
            </w:r>
          </w:p>
        </w:tc>
      </w:tr>
      <w:tr w:rsidR="00893275" w:rsidRPr="008034FC" w14:paraId="26F9D33D" w14:textId="77777777" w:rsidTr="00EE69E2">
        <w:trPr>
          <w:cantSplit/>
        </w:trPr>
        <w:tc>
          <w:tcPr>
            <w:tcW w:w="4140" w:type="dxa"/>
          </w:tcPr>
          <w:p w14:paraId="1EC95EA7" w14:textId="001C740A" w:rsidR="00893275" w:rsidRPr="00D66FBB" w:rsidRDefault="00893275" w:rsidP="00893275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 w:rsidR="00D046DB" w:rsidRPr="00D66FB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vAlign w:val="bottom"/>
          </w:tcPr>
          <w:p w14:paraId="2E40EA7C" w14:textId="77777777" w:rsidR="00893275" w:rsidRPr="00D66FBB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30C04E" w14:textId="77777777" w:rsidR="00893275" w:rsidRPr="00D66FBB" w:rsidRDefault="00893275" w:rsidP="0089327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F4E48FA" w14:textId="77777777" w:rsidR="00893275" w:rsidRPr="00D66FBB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527417" w14:textId="77777777" w:rsidR="00893275" w:rsidRPr="00D66FBB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B3C64F5" w14:textId="77777777" w:rsidR="00893275" w:rsidRPr="00D66FBB" w:rsidRDefault="00893275" w:rsidP="00893275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046DB" w:rsidRPr="008034FC" w14:paraId="3A869E6C" w14:textId="77777777" w:rsidTr="00EE69E2">
        <w:trPr>
          <w:cantSplit/>
        </w:trPr>
        <w:tc>
          <w:tcPr>
            <w:tcW w:w="4140" w:type="dxa"/>
          </w:tcPr>
          <w:p w14:paraId="59298288" w14:textId="48F7351E" w:rsidR="00D046DB" w:rsidRPr="00D66FBB" w:rsidRDefault="00D046DB" w:rsidP="00D046DB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D66FBB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</w:tcPr>
          <w:p w14:paraId="28817E2A" w14:textId="54BFC843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/>
              </w:rPr>
              <w:t>553,535</w:t>
            </w:r>
          </w:p>
        </w:tc>
        <w:tc>
          <w:tcPr>
            <w:tcW w:w="270" w:type="dxa"/>
          </w:tcPr>
          <w:p w14:paraId="63B405F5" w14:textId="77777777" w:rsidR="00D046DB" w:rsidRPr="00D66FBB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</w:tcPr>
          <w:p w14:paraId="0C557D0C" w14:textId="32B4C428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/>
              </w:rPr>
              <w:t>38,174</w:t>
            </w:r>
          </w:p>
        </w:tc>
        <w:tc>
          <w:tcPr>
            <w:tcW w:w="270" w:type="dxa"/>
          </w:tcPr>
          <w:p w14:paraId="46AADE32" w14:textId="77777777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41AFDC8" w14:textId="3EA25ECE" w:rsidR="00D046DB" w:rsidRPr="00D66FBB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/>
              </w:rPr>
              <w:t>591,709</w:t>
            </w:r>
          </w:p>
        </w:tc>
      </w:tr>
      <w:tr w:rsidR="00D046DB" w:rsidRPr="008034FC" w14:paraId="660792A3" w14:textId="77777777" w:rsidTr="00EE69E2">
        <w:trPr>
          <w:cantSplit/>
        </w:trPr>
        <w:tc>
          <w:tcPr>
            <w:tcW w:w="4140" w:type="dxa"/>
          </w:tcPr>
          <w:p w14:paraId="59787AFC" w14:textId="7F61EC1D" w:rsidR="00D046DB" w:rsidRPr="00D66FBB" w:rsidRDefault="00D046DB" w:rsidP="00D046D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7E130902" w14:textId="35691840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1D65E1" w14:textId="77777777" w:rsidR="00D046DB" w:rsidRPr="00D66FBB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CDA4BB7" w14:textId="3344E3FB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D97A9BD" w14:textId="77777777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4B17AAFD" w14:textId="74EAEA0C" w:rsidR="00D046DB" w:rsidRPr="00D66FBB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3902C4" w:rsidRPr="008034FC" w14:paraId="2BFAB73E" w14:textId="77777777" w:rsidTr="00EE69E2">
        <w:trPr>
          <w:cantSplit/>
        </w:trPr>
        <w:tc>
          <w:tcPr>
            <w:tcW w:w="4140" w:type="dxa"/>
          </w:tcPr>
          <w:p w14:paraId="272C93AC" w14:textId="7AFBA369" w:rsidR="003902C4" w:rsidRPr="00D66FBB" w:rsidRDefault="003902C4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การชำระเงินต้น</w:t>
            </w:r>
          </w:p>
        </w:tc>
        <w:tc>
          <w:tcPr>
            <w:tcW w:w="1530" w:type="dxa"/>
            <w:vAlign w:val="bottom"/>
          </w:tcPr>
          <w:p w14:paraId="7429F6FC" w14:textId="106CDA81" w:rsidR="003902C4" w:rsidRPr="00D66FBB" w:rsidRDefault="006B5570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07C0C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211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007C0C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337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8F52905" w14:textId="77777777" w:rsidR="003902C4" w:rsidRPr="00D66FBB" w:rsidRDefault="003902C4" w:rsidP="003902C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403367E1" w14:textId="2E0F0CAB" w:rsidR="003902C4" w:rsidRPr="00D66FBB" w:rsidRDefault="00007C0C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(8,754)</w:t>
            </w:r>
          </w:p>
        </w:tc>
        <w:tc>
          <w:tcPr>
            <w:tcW w:w="270" w:type="dxa"/>
          </w:tcPr>
          <w:p w14:paraId="0F24EC05" w14:textId="77777777" w:rsidR="003902C4" w:rsidRPr="00D66FBB" w:rsidRDefault="003902C4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167F4805" w14:textId="028E83D3" w:rsidR="003902C4" w:rsidRPr="00D66FBB" w:rsidRDefault="005E6F4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(220,091)</w:t>
            </w:r>
          </w:p>
        </w:tc>
      </w:tr>
      <w:tr w:rsidR="003902C4" w:rsidRPr="008034FC" w14:paraId="51C203E0" w14:textId="77777777" w:rsidTr="00EE69E2">
        <w:trPr>
          <w:cantSplit/>
        </w:trPr>
        <w:tc>
          <w:tcPr>
            <w:tcW w:w="4140" w:type="dxa"/>
          </w:tcPr>
          <w:p w14:paraId="4C548DAE" w14:textId="22B8F7D8" w:rsidR="003902C4" w:rsidRPr="00D66FBB" w:rsidRDefault="003902C4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530" w:type="dxa"/>
            <w:vAlign w:val="bottom"/>
          </w:tcPr>
          <w:p w14:paraId="62CC22FA" w14:textId="2E107111" w:rsidR="003902C4" w:rsidRPr="00D66FBB" w:rsidRDefault="006B5570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(55</w:t>
            </w:r>
            <w:r w:rsidR="00007C0C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C66B7B2" w14:textId="77777777" w:rsidR="003902C4" w:rsidRPr="00D66FBB" w:rsidRDefault="003902C4" w:rsidP="003902C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BA21091" w14:textId="00061F63" w:rsidR="003902C4" w:rsidRPr="00D66FBB" w:rsidRDefault="00007C0C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</w:t>
            </w:r>
            <w:r w:rsidR="005E6F49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5E6F49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79)</w:t>
            </w:r>
          </w:p>
        </w:tc>
        <w:tc>
          <w:tcPr>
            <w:tcW w:w="270" w:type="dxa"/>
          </w:tcPr>
          <w:p w14:paraId="3362498B" w14:textId="77777777" w:rsidR="003902C4" w:rsidRPr="00D66FBB" w:rsidRDefault="003902C4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5CAC1C2E" w14:textId="5F3A4DB9" w:rsidR="003902C4" w:rsidRPr="00D66FBB" w:rsidRDefault="005E6F4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(2,834)</w:t>
            </w:r>
          </w:p>
        </w:tc>
      </w:tr>
      <w:tr w:rsidR="00007C0C" w:rsidRPr="008034FC" w14:paraId="4EE0DF14" w14:textId="77777777" w:rsidTr="00EE69E2">
        <w:trPr>
          <w:cantSplit/>
        </w:trPr>
        <w:tc>
          <w:tcPr>
            <w:tcW w:w="4140" w:type="dxa"/>
          </w:tcPr>
          <w:p w14:paraId="6AA51DD7" w14:textId="3AF0D30B" w:rsidR="00007C0C" w:rsidRPr="00D66FBB" w:rsidRDefault="00007C0C" w:rsidP="00007C0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B76BADD" w14:textId="5117C6C9" w:rsidR="00007C0C" w:rsidRPr="00D66FBB" w:rsidRDefault="00007C0C" w:rsidP="00007C0C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121,433</w:t>
            </w:r>
          </w:p>
        </w:tc>
        <w:tc>
          <w:tcPr>
            <w:tcW w:w="270" w:type="dxa"/>
            <w:vAlign w:val="bottom"/>
          </w:tcPr>
          <w:p w14:paraId="74EB907D" w14:textId="77777777" w:rsidR="00007C0C" w:rsidRPr="00D66FBB" w:rsidRDefault="00007C0C" w:rsidP="00007C0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C13144F" w14:textId="7B8248FC" w:rsidR="00007C0C" w:rsidRPr="00D66FBB" w:rsidRDefault="00007C0C" w:rsidP="00007C0C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</w:t>
            </w:r>
            <w:r w:rsidR="005E6F49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52FEC8C7" w14:textId="77777777" w:rsidR="00007C0C" w:rsidRPr="00D66FBB" w:rsidRDefault="00007C0C" w:rsidP="00007C0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13696F56" w14:textId="66264EA6" w:rsidR="00007C0C" w:rsidRPr="00D66FBB" w:rsidRDefault="005E6F4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135,726</w:t>
            </w:r>
          </w:p>
        </w:tc>
      </w:tr>
      <w:tr w:rsidR="003902C4" w:rsidRPr="008034FC" w14:paraId="04A7FA15" w14:textId="77777777" w:rsidTr="00EE69E2">
        <w:trPr>
          <w:cantSplit/>
        </w:trPr>
        <w:tc>
          <w:tcPr>
            <w:tcW w:w="4140" w:type="dxa"/>
          </w:tcPr>
          <w:p w14:paraId="1DCF5D1C" w14:textId="6CD987E6" w:rsidR="003902C4" w:rsidRPr="00D66FBB" w:rsidRDefault="003902C4" w:rsidP="003902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30" w:type="dxa"/>
            <w:vAlign w:val="bottom"/>
          </w:tcPr>
          <w:p w14:paraId="3733CF2B" w14:textId="55337CBB" w:rsidR="003902C4" w:rsidRPr="00D66FBB" w:rsidRDefault="006B5570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</w:t>
            </w:r>
            <w:r w:rsidR="00007C0C"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99F6FD9" w14:textId="77777777" w:rsidR="003902C4" w:rsidRPr="00D66FBB" w:rsidRDefault="003902C4" w:rsidP="003902C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492BFC2" w14:textId="75A615E6" w:rsidR="003902C4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2,279</w:t>
            </w:r>
          </w:p>
        </w:tc>
        <w:tc>
          <w:tcPr>
            <w:tcW w:w="270" w:type="dxa"/>
          </w:tcPr>
          <w:p w14:paraId="1CD34CD8" w14:textId="77777777" w:rsidR="003902C4" w:rsidRPr="00D66FBB" w:rsidRDefault="003902C4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7137CC5D" w14:textId="6442993B" w:rsidR="003902C4" w:rsidRPr="00D66FBB" w:rsidRDefault="005E6F4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2,834</w:t>
            </w:r>
          </w:p>
        </w:tc>
      </w:tr>
      <w:tr w:rsidR="005E6F49" w:rsidRPr="008034FC" w14:paraId="2C299B13" w14:textId="77777777" w:rsidTr="00EE69E2">
        <w:trPr>
          <w:cantSplit/>
        </w:trPr>
        <w:tc>
          <w:tcPr>
            <w:tcW w:w="4140" w:type="dxa"/>
          </w:tcPr>
          <w:p w14:paraId="0A04BC59" w14:textId="4CB34F95" w:rsidR="005E6F49" w:rsidRPr="00D66FBB" w:rsidRDefault="005E6F49" w:rsidP="003902C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72BA53EF" w14:textId="77777777" w:rsidR="005E6F49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32DB1A" w14:textId="77777777" w:rsidR="005E6F49" w:rsidRPr="00D66FBB" w:rsidRDefault="005E6F49" w:rsidP="003902C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470C6836" w14:textId="77777777" w:rsidR="005E6F49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206AB85" w14:textId="77777777" w:rsidR="005E6F49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14EEE73C" w14:textId="77777777" w:rsidR="005E6F49" w:rsidRPr="00D66FBB" w:rsidRDefault="005E6F4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E6F49" w:rsidRPr="008034FC" w14:paraId="16E639AA" w14:textId="77777777" w:rsidTr="00EE69E2">
        <w:trPr>
          <w:cantSplit/>
        </w:trPr>
        <w:tc>
          <w:tcPr>
            <w:tcW w:w="4140" w:type="dxa"/>
          </w:tcPr>
          <w:p w14:paraId="5030F588" w14:textId="45D4DB4E" w:rsidR="005E6F49" w:rsidRPr="00D66FBB" w:rsidRDefault="005E6F49" w:rsidP="005E6F4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Theme="majorBidi" w:hAnsiTheme="majorBidi"/>
                <w:sz w:val="26"/>
                <w:szCs w:val="26"/>
                <w:cs/>
              </w:rPr>
            </w:pPr>
            <w:r w:rsidRPr="00D66FBB">
              <w:rPr>
                <w:rFonts w:asciiTheme="majorBidi" w:hAnsiTheme="majorBidi" w:hint="cs"/>
                <w:sz w:val="26"/>
                <w:szCs w:val="26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148476A" w14:textId="4F0BD43B" w:rsidR="005E6F49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85B4A" w14:textId="77777777" w:rsidR="005E6F49" w:rsidRPr="00D66FBB" w:rsidRDefault="005E6F49" w:rsidP="003902C4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902FF0D" w14:textId="6ED7142A" w:rsidR="005E6F49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</w:t>
            </w:r>
            <w:r w:rsidR="00D77EE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FF5A82" w14:textId="77777777" w:rsidR="005E6F49" w:rsidRPr="00D66FBB" w:rsidRDefault="005E6F49" w:rsidP="003902C4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293FFD54" w14:textId="084DAACC" w:rsidR="005E6F49" w:rsidRPr="00D66FBB" w:rsidRDefault="005E6F4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</w:t>
            </w:r>
            <w:r w:rsidR="00D77EE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</w:t>
            </w:r>
            <w:r w:rsidRPr="00D66F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D046DB" w:rsidRPr="008034FC" w14:paraId="64C06557" w14:textId="77777777" w:rsidTr="00EE69E2">
        <w:trPr>
          <w:cantSplit/>
        </w:trPr>
        <w:tc>
          <w:tcPr>
            <w:tcW w:w="4140" w:type="dxa"/>
          </w:tcPr>
          <w:p w14:paraId="4B91522D" w14:textId="0F15A2AB" w:rsidR="00D046DB" w:rsidRPr="00D66FBB" w:rsidRDefault="00D046DB" w:rsidP="00D046DB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D66F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A75D2" w14:textId="1F8A41AB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D66FB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463,631</w:t>
            </w:r>
          </w:p>
        </w:tc>
        <w:tc>
          <w:tcPr>
            <w:tcW w:w="270" w:type="dxa"/>
            <w:vAlign w:val="bottom"/>
          </w:tcPr>
          <w:p w14:paraId="25C0BBAA" w14:textId="77777777" w:rsidR="00D046DB" w:rsidRPr="00D66FBB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32B6" w14:textId="7CE90F61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D66F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43,065</w:t>
            </w:r>
          </w:p>
        </w:tc>
        <w:tc>
          <w:tcPr>
            <w:tcW w:w="270" w:type="dxa"/>
          </w:tcPr>
          <w:p w14:paraId="196254AC" w14:textId="77777777" w:rsidR="00D046DB" w:rsidRPr="00D66FBB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71B54" w14:textId="5F112662" w:rsidR="00D046DB" w:rsidRPr="00D66FBB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D66F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506,696</w:t>
            </w:r>
          </w:p>
        </w:tc>
      </w:tr>
    </w:tbl>
    <w:p w14:paraId="478850D3" w14:textId="320BC096" w:rsidR="008B6F37" w:rsidRPr="007772B8" w:rsidRDefault="008B6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yellow"/>
          <w:cs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9589A" w:rsidRPr="00321B98" w14:paraId="02C8CD7B" w14:textId="77777777" w:rsidTr="005C6CAB">
        <w:trPr>
          <w:cantSplit/>
          <w:tblHeader/>
        </w:trPr>
        <w:tc>
          <w:tcPr>
            <w:tcW w:w="3780" w:type="dxa"/>
          </w:tcPr>
          <w:p w14:paraId="50EAF0A1" w14:textId="77777777" w:rsidR="0069589A" w:rsidRPr="008B6F37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601E3AF6" w14:textId="77777777" w:rsidR="0069589A" w:rsidRPr="008B6F37" w:rsidRDefault="0069589A" w:rsidP="005B5B2A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1B98" w:rsidRPr="00321B98" w14:paraId="0DDF08D4" w14:textId="77777777" w:rsidTr="005C6CAB">
        <w:trPr>
          <w:cantSplit/>
          <w:tblHeader/>
        </w:trPr>
        <w:tc>
          <w:tcPr>
            <w:tcW w:w="3780" w:type="dxa"/>
          </w:tcPr>
          <w:p w14:paraId="6C7FA08D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3F3C41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14:paraId="4FF78445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2A10DD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เงินกู้ยืมจากกิจการ</w:t>
            </w:r>
          </w:p>
          <w:p w14:paraId="659A323E" w14:textId="3CA81493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270" w:type="dxa"/>
            <w:vAlign w:val="bottom"/>
          </w:tcPr>
          <w:p w14:paraId="678652EE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94991B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</w:t>
            </w:r>
          </w:p>
          <w:p w14:paraId="27286F92" w14:textId="1828D4A9" w:rsidR="00321B98" w:rsidRPr="008B6F37" w:rsidRDefault="00321B98" w:rsidP="005C6CAB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สัญญาเช่า</w:t>
            </w:r>
            <w:r w:rsidRPr="008B6F37"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54CF839" w14:textId="7777777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E1CE9A8" w14:textId="77777777" w:rsidR="005C6CAB" w:rsidRPr="008B6F37" w:rsidRDefault="005C6CAB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7F80A85B" w14:textId="77777777" w:rsidR="005C6CAB" w:rsidRPr="008B6F37" w:rsidRDefault="005C6CAB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76D2BE64" w14:textId="263CA487" w:rsidR="00321B98" w:rsidRPr="008B6F37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321B98" w:rsidRPr="00321B98" w14:paraId="4EEB432E" w14:textId="77777777" w:rsidTr="005C6CAB">
        <w:trPr>
          <w:cantSplit/>
          <w:tblHeader/>
        </w:trPr>
        <w:tc>
          <w:tcPr>
            <w:tcW w:w="3780" w:type="dxa"/>
          </w:tcPr>
          <w:p w14:paraId="4062624A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19619058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8B6F3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321B98" w:rsidRPr="00321B98" w14:paraId="14861769" w14:textId="77777777" w:rsidTr="005C6CAB">
        <w:trPr>
          <w:cantSplit/>
        </w:trPr>
        <w:tc>
          <w:tcPr>
            <w:tcW w:w="3780" w:type="dxa"/>
          </w:tcPr>
          <w:p w14:paraId="327D12EE" w14:textId="006F1D0D" w:rsidR="00321B98" w:rsidRPr="008B6F37" w:rsidRDefault="00C65C75" w:rsidP="00321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B6F3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D046DB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5490" w:type="dxa"/>
            <w:gridSpan w:val="7"/>
          </w:tcPr>
          <w:p w14:paraId="034BF86D" w14:textId="77777777" w:rsidR="00321B98" w:rsidRPr="008B6F37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</w:tr>
      <w:tr w:rsidR="00DA0FA1" w:rsidRPr="00321B98" w14:paraId="01D61C15" w14:textId="77777777" w:rsidTr="005C6CAB">
        <w:trPr>
          <w:cantSplit/>
        </w:trPr>
        <w:tc>
          <w:tcPr>
            <w:tcW w:w="3780" w:type="dxa"/>
          </w:tcPr>
          <w:p w14:paraId="773CD842" w14:textId="77777777" w:rsidR="00DA0FA1" w:rsidRPr="008B6F37" w:rsidRDefault="00DA0FA1" w:rsidP="00DA0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44146E5" w14:textId="5CC2EF52" w:rsidR="00DA0FA1" w:rsidRPr="00DA0FA1" w:rsidRDefault="00DA0FA1" w:rsidP="00DA0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  <w:lang w:val="en-US"/>
              </w:rPr>
              <w:t>147,978</w:t>
            </w:r>
          </w:p>
        </w:tc>
        <w:tc>
          <w:tcPr>
            <w:tcW w:w="270" w:type="dxa"/>
            <w:vAlign w:val="bottom"/>
          </w:tcPr>
          <w:p w14:paraId="0749C731" w14:textId="77777777" w:rsidR="00DA0FA1" w:rsidRPr="00DA0FA1" w:rsidRDefault="00DA0FA1" w:rsidP="00DA0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6B49FD" w14:textId="3D640D2F" w:rsidR="00DA0FA1" w:rsidRPr="00DA0FA1" w:rsidRDefault="00DA0FA1" w:rsidP="00DA0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</w:rPr>
              <w:t>107,240</w:t>
            </w:r>
          </w:p>
        </w:tc>
        <w:tc>
          <w:tcPr>
            <w:tcW w:w="270" w:type="dxa"/>
            <w:vAlign w:val="bottom"/>
          </w:tcPr>
          <w:p w14:paraId="130248AD" w14:textId="77777777" w:rsidR="00DA0FA1" w:rsidRPr="00DA0FA1" w:rsidRDefault="00DA0FA1" w:rsidP="00DA0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AADF8D" w14:textId="425A893C" w:rsidR="00DA0FA1" w:rsidRPr="00DA0FA1" w:rsidRDefault="00DA0FA1" w:rsidP="00DA0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25,135</w:t>
            </w:r>
          </w:p>
        </w:tc>
        <w:tc>
          <w:tcPr>
            <w:tcW w:w="270" w:type="dxa"/>
          </w:tcPr>
          <w:p w14:paraId="0B4F01BD" w14:textId="77777777" w:rsidR="00DA0FA1" w:rsidRPr="00DA0FA1" w:rsidRDefault="00DA0FA1" w:rsidP="00DA0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025725" w14:textId="264F8F60" w:rsidR="00DA0FA1" w:rsidRPr="00DA0FA1" w:rsidRDefault="00DA0FA1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DA0FA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280,353</w:t>
            </w:r>
          </w:p>
        </w:tc>
      </w:tr>
      <w:tr w:rsidR="00321B98" w:rsidRPr="00321B98" w14:paraId="7D5BB5FD" w14:textId="77777777" w:rsidTr="005C6CAB">
        <w:trPr>
          <w:cantSplit/>
        </w:trPr>
        <w:tc>
          <w:tcPr>
            <w:tcW w:w="3780" w:type="dxa"/>
          </w:tcPr>
          <w:p w14:paraId="0E000C00" w14:textId="4D5E2186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14:paraId="32D92296" w14:textId="08C2BBCE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10A304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4AB814" w14:textId="28D4DA2D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4B91F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BEBCA5" w14:textId="7C8581E3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757CC5F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704C73A" w14:textId="754894E8" w:rsidR="00643C78" w:rsidRPr="008B6F37" w:rsidRDefault="00643C78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D23F7" w:rsidRPr="00321B98" w14:paraId="421FD801" w14:textId="77777777" w:rsidTr="005C6CAB">
        <w:trPr>
          <w:cantSplit/>
        </w:trPr>
        <w:tc>
          <w:tcPr>
            <w:tcW w:w="3780" w:type="dxa"/>
          </w:tcPr>
          <w:p w14:paraId="5AC1EACA" w14:textId="5B79CF62" w:rsidR="005D23F7" w:rsidRPr="005D23F7" w:rsidRDefault="005D23F7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D23F7">
              <w:rPr>
                <w:rFonts w:asciiTheme="majorBidi" w:hAnsiTheme="majorBidi" w:hint="cs"/>
                <w:sz w:val="26"/>
                <w:szCs w:val="26"/>
                <w:cs/>
              </w:rPr>
              <w:t>การชำระเงินต้น</w:t>
            </w:r>
          </w:p>
        </w:tc>
        <w:tc>
          <w:tcPr>
            <w:tcW w:w="1170" w:type="dxa"/>
            <w:vAlign w:val="bottom"/>
          </w:tcPr>
          <w:p w14:paraId="5C59215F" w14:textId="360DE6BF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007C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32,134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262191E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6A8B68" w14:textId="25696F6F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(107,240)</w:t>
            </w:r>
          </w:p>
        </w:tc>
        <w:tc>
          <w:tcPr>
            <w:tcW w:w="270" w:type="dxa"/>
            <w:vAlign w:val="bottom"/>
          </w:tcPr>
          <w:p w14:paraId="5A730A1E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580BF9" w14:textId="46CCCC80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(4,192)</w:t>
            </w:r>
          </w:p>
        </w:tc>
        <w:tc>
          <w:tcPr>
            <w:tcW w:w="270" w:type="dxa"/>
          </w:tcPr>
          <w:p w14:paraId="6ED01896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04C171F" w14:textId="0264E6BE" w:rsidR="005D23F7" w:rsidRPr="008B6F37" w:rsidRDefault="00B90261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</w:t>
            </w:r>
            <w:r w:rsidR="00007C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3,566)</w:t>
            </w:r>
          </w:p>
        </w:tc>
      </w:tr>
      <w:tr w:rsidR="005D23F7" w:rsidRPr="00321B98" w14:paraId="7D4FCCB2" w14:textId="77777777" w:rsidTr="005C6CAB">
        <w:trPr>
          <w:cantSplit/>
        </w:trPr>
        <w:tc>
          <w:tcPr>
            <w:tcW w:w="3780" w:type="dxa"/>
          </w:tcPr>
          <w:p w14:paraId="38578677" w14:textId="6B15D8E9" w:rsidR="005D23F7" w:rsidRPr="005D23F7" w:rsidRDefault="005D23F7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D23F7">
              <w:rPr>
                <w:rFonts w:asciiTheme="majorBidi" w:hAnsiTheme="majorBidi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10CE6012" w14:textId="1F7DC974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(126)</w:t>
            </w:r>
          </w:p>
        </w:tc>
        <w:tc>
          <w:tcPr>
            <w:tcW w:w="270" w:type="dxa"/>
            <w:vAlign w:val="bottom"/>
          </w:tcPr>
          <w:p w14:paraId="58484809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0075A2" w14:textId="58E4C678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4ADA50F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A22F27" w14:textId="3A1C8F17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(1,353)</w:t>
            </w:r>
          </w:p>
        </w:tc>
        <w:tc>
          <w:tcPr>
            <w:tcW w:w="270" w:type="dxa"/>
          </w:tcPr>
          <w:p w14:paraId="1CF7CB01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6933A50D" w14:textId="00D05B81" w:rsidR="005D23F7" w:rsidRPr="008B6F37" w:rsidRDefault="00B90261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(1,479)</w:t>
            </w:r>
          </w:p>
        </w:tc>
      </w:tr>
      <w:tr w:rsidR="00EB65EC" w:rsidRPr="00321B98" w14:paraId="474904C6" w14:textId="77777777" w:rsidTr="005C6CAB">
        <w:trPr>
          <w:cantSplit/>
        </w:trPr>
        <w:tc>
          <w:tcPr>
            <w:tcW w:w="3780" w:type="dxa"/>
          </w:tcPr>
          <w:p w14:paraId="338FE246" w14:textId="59E75DF5" w:rsidR="00EB65EC" w:rsidRPr="00EB65EC" w:rsidRDefault="00007C0C" w:rsidP="00EB65E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1E85B04" w14:textId="69AEF936" w:rsidR="00EB65EC" w:rsidRDefault="00007C0C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30,000</w:t>
            </w:r>
          </w:p>
        </w:tc>
        <w:tc>
          <w:tcPr>
            <w:tcW w:w="270" w:type="dxa"/>
            <w:vAlign w:val="bottom"/>
          </w:tcPr>
          <w:p w14:paraId="39F87C26" w14:textId="77777777" w:rsidR="00EB65EC" w:rsidRPr="008B6F37" w:rsidRDefault="00EB65EC" w:rsidP="00EB65E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BF9387" w14:textId="327519E4" w:rsidR="00EB65EC" w:rsidRDefault="00EB65EC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C8B4DBA" w14:textId="77777777" w:rsidR="00EB65EC" w:rsidRPr="008B6F37" w:rsidRDefault="00EB65EC" w:rsidP="00EB65E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731AE6F" w14:textId="516F15C5" w:rsidR="00EB65EC" w:rsidRDefault="00EB65EC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1,464</w:t>
            </w:r>
          </w:p>
        </w:tc>
        <w:tc>
          <w:tcPr>
            <w:tcW w:w="270" w:type="dxa"/>
          </w:tcPr>
          <w:p w14:paraId="47FDDEAC" w14:textId="77777777" w:rsidR="00EB65EC" w:rsidRPr="008B6F37" w:rsidRDefault="00EB65EC" w:rsidP="00EB65E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71543A2F" w14:textId="269E1A18" w:rsidR="00EB65EC" w:rsidRDefault="00D77EE9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="00EB65E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1,464</w:t>
            </w:r>
          </w:p>
        </w:tc>
      </w:tr>
      <w:tr w:rsidR="005D23F7" w:rsidRPr="00321B98" w14:paraId="21DDC45D" w14:textId="77777777" w:rsidTr="005C6CAB">
        <w:trPr>
          <w:cantSplit/>
        </w:trPr>
        <w:tc>
          <w:tcPr>
            <w:tcW w:w="3780" w:type="dxa"/>
          </w:tcPr>
          <w:p w14:paraId="4BFF5930" w14:textId="402F5B94" w:rsidR="005D23F7" w:rsidRPr="005D23F7" w:rsidRDefault="005D23F7" w:rsidP="005D23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D23F7"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1E0D72DD" w14:textId="4D9182C4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04FC4C66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0B9CCD" w14:textId="5B9EDEEE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E8B43B4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FB14B6C" w14:textId="68107A18" w:rsidR="005D23F7" w:rsidRPr="008B6F37" w:rsidRDefault="00B90261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1,353</w:t>
            </w:r>
          </w:p>
        </w:tc>
        <w:tc>
          <w:tcPr>
            <w:tcW w:w="270" w:type="dxa"/>
          </w:tcPr>
          <w:p w14:paraId="0FA751F8" w14:textId="77777777" w:rsidR="005D23F7" w:rsidRPr="008B6F37" w:rsidRDefault="005D23F7" w:rsidP="005D23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1004181" w14:textId="29499F2A" w:rsidR="005D23F7" w:rsidRPr="008B6F37" w:rsidRDefault="00B90261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1,479</w:t>
            </w:r>
          </w:p>
        </w:tc>
      </w:tr>
      <w:tr w:rsidR="00321B98" w:rsidRPr="00321B98" w14:paraId="22989264" w14:textId="77777777" w:rsidTr="005C6CAB">
        <w:trPr>
          <w:cantSplit/>
        </w:trPr>
        <w:tc>
          <w:tcPr>
            <w:tcW w:w="3780" w:type="dxa"/>
          </w:tcPr>
          <w:p w14:paraId="4C8C65FD" w14:textId="77777777" w:rsidR="00321B98" w:rsidRPr="008B6F37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17F3D" w14:textId="084B5FD9" w:rsidR="00321B98" w:rsidRPr="008B6F37" w:rsidRDefault="00B9026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145,844</w:t>
            </w:r>
          </w:p>
        </w:tc>
        <w:tc>
          <w:tcPr>
            <w:tcW w:w="270" w:type="dxa"/>
            <w:vAlign w:val="bottom"/>
          </w:tcPr>
          <w:p w14:paraId="22EB2951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E051" w14:textId="0D87BFE7" w:rsidR="00321B98" w:rsidRPr="008B6F37" w:rsidRDefault="00B9026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565FBD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3A71B" w14:textId="11CC2D25" w:rsidR="00321B98" w:rsidRPr="008B6F37" w:rsidRDefault="00B90261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22,407</w:t>
            </w:r>
          </w:p>
        </w:tc>
        <w:tc>
          <w:tcPr>
            <w:tcW w:w="270" w:type="dxa"/>
          </w:tcPr>
          <w:p w14:paraId="3C4EA1A8" w14:textId="77777777" w:rsidR="00321B98" w:rsidRPr="008B6F37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C849F" w14:textId="7EBFD876" w:rsidR="00321B98" w:rsidRPr="008B6F37" w:rsidRDefault="00B90261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168,251</w:t>
            </w:r>
          </w:p>
        </w:tc>
      </w:tr>
      <w:tr w:rsidR="00321B98" w:rsidRPr="00321B98" w14:paraId="392A50DD" w14:textId="77777777" w:rsidTr="005C6CAB">
        <w:trPr>
          <w:cantSplit/>
        </w:trPr>
        <w:tc>
          <w:tcPr>
            <w:tcW w:w="3780" w:type="dxa"/>
          </w:tcPr>
          <w:p w14:paraId="5234DCDF" w14:textId="77777777" w:rsidR="00321B98" w:rsidRPr="002315F5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510A28FC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D31A73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6AA6B84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2EB9A92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3959102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BE8B586" w14:textId="77777777" w:rsidR="00321B98" w:rsidRPr="002315F5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889E35" w14:textId="77777777" w:rsidR="00321B98" w:rsidRPr="002315F5" w:rsidRDefault="00321B98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5C6CAB" w:rsidRPr="00321B98" w14:paraId="244D9438" w14:textId="77777777" w:rsidTr="005C6CAB">
        <w:trPr>
          <w:cantSplit/>
        </w:trPr>
        <w:tc>
          <w:tcPr>
            <w:tcW w:w="3780" w:type="dxa"/>
          </w:tcPr>
          <w:p w14:paraId="617A109F" w14:textId="78C3EA31" w:rsidR="005C6CAB" w:rsidRPr="008B6F37" w:rsidRDefault="005C6CAB" w:rsidP="00A9487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8B6F3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D046D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22DC8C4A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FEB546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7CEF5C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7675B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44CAC0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A230688" w14:textId="77777777" w:rsidR="005C6CAB" w:rsidRPr="008B6F37" w:rsidRDefault="005C6CAB" w:rsidP="00A9487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CBE86FE" w14:textId="77777777" w:rsidR="005C6CAB" w:rsidRPr="008B6F37" w:rsidRDefault="005C6CA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046DB" w:rsidRPr="00321B98" w14:paraId="073AB7DC" w14:textId="77777777" w:rsidTr="005C6CAB">
        <w:trPr>
          <w:cantSplit/>
        </w:trPr>
        <w:tc>
          <w:tcPr>
            <w:tcW w:w="3780" w:type="dxa"/>
          </w:tcPr>
          <w:p w14:paraId="2EEBBFBF" w14:textId="37CF1028" w:rsidR="00D046DB" w:rsidRPr="008B6F37" w:rsidRDefault="00D046DB" w:rsidP="00D046DB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B6F3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527D8A2" w14:textId="22149F41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174,612</w:t>
            </w:r>
          </w:p>
        </w:tc>
        <w:tc>
          <w:tcPr>
            <w:tcW w:w="270" w:type="dxa"/>
            <w:vAlign w:val="bottom"/>
          </w:tcPr>
          <w:p w14:paraId="04AE74F4" w14:textId="77777777" w:rsidR="00D046DB" w:rsidRPr="008B6F3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C96DAA" w14:textId="67D576E2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438,320</w:t>
            </w:r>
          </w:p>
        </w:tc>
        <w:tc>
          <w:tcPr>
            <w:tcW w:w="270" w:type="dxa"/>
            <w:vAlign w:val="bottom"/>
          </w:tcPr>
          <w:p w14:paraId="5180CF00" w14:textId="77777777" w:rsidR="00D046DB" w:rsidRPr="008B6F3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5920E56" w14:textId="1402451B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29,187</w:t>
            </w:r>
          </w:p>
        </w:tc>
        <w:tc>
          <w:tcPr>
            <w:tcW w:w="270" w:type="dxa"/>
          </w:tcPr>
          <w:p w14:paraId="5F3CE330" w14:textId="77777777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DE4A27F" w14:textId="48D079BF" w:rsidR="00D046DB" w:rsidRPr="008B6F37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642,119</w:t>
            </w:r>
          </w:p>
        </w:tc>
      </w:tr>
      <w:tr w:rsidR="00D046DB" w:rsidRPr="00321B98" w14:paraId="10AFECF6" w14:textId="77777777" w:rsidTr="005C6CAB">
        <w:trPr>
          <w:cantSplit/>
        </w:trPr>
        <w:tc>
          <w:tcPr>
            <w:tcW w:w="3780" w:type="dxa"/>
          </w:tcPr>
          <w:p w14:paraId="72AC1E9A" w14:textId="2F38EB38" w:rsidR="00D046DB" w:rsidRPr="00932A47" w:rsidRDefault="00D046DB" w:rsidP="00D046DB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14:paraId="501EF62D" w14:textId="58686D92" w:rsidR="00D046DB" w:rsidRPr="00932A4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D6FC7B" w14:textId="77777777" w:rsidR="00D046DB" w:rsidRPr="00932A4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8A0D63F" w14:textId="4EA775FE" w:rsidR="00D046DB" w:rsidRPr="00932A4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80761" w14:textId="77777777" w:rsidR="00D046DB" w:rsidRPr="00932A4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4FDB93" w14:textId="4FFE8D02" w:rsidR="00D046DB" w:rsidRPr="00932A4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5A746E3" w14:textId="77777777" w:rsidR="00D046DB" w:rsidRPr="00932A4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0971FE9" w14:textId="58A8A255" w:rsidR="00D046DB" w:rsidRPr="00932A47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932A47" w:rsidRPr="00321B98" w14:paraId="22AA1B5B" w14:textId="77777777" w:rsidTr="005C6CAB">
        <w:trPr>
          <w:cantSplit/>
        </w:trPr>
        <w:tc>
          <w:tcPr>
            <w:tcW w:w="3780" w:type="dxa"/>
          </w:tcPr>
          <w:p w14:paraId="4E4EE283" w14:textId="701C7E67" w:rsidR="00932A47" w:rsidRPr="00932A47" w:rsidRDefault="00932A47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7">
              <w:rPr>
                <w:rFonts w:asciiTheme="majorBidi" w:hAnsiTheme="majorBidi" w:hint="cs"/>
                <w:sz w:val="26"/>
                <w:szCs w:val="26"/>
                <w:cs/>
              </w:rPr>
              <w:t>การชำระเงินต้น</w:t>
            </w:r>
          </w:p>
        </w:tc>
        <w:tc>
          <w:tcPr>
            <w:tcW w:w="1170" w:type="dxa"/>
            <w:vAlign w:val="bottom"/>
          </w:tcPr>
          <w:p w14:paraId="4354A145" w14:textId="0AE0F7B0" w:rsidR="00932A47" w:rsidRPr="00932A47" w:rsidRDefault="003902C4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(26,634)</w:t>
            </w:r>
          </w:p>
        </w:tc>
        <w:tc>
          <w:tcPr>
            <w:tcW w:w="270" w:type="dxa"/>
            <w:vAlign w:val="bottom"/>
          </w:tcPr>
          <w:p w14:paraId="20BB9A34" w14:textId="77777777" w:rsidR="00932A47" w:rsidRPr="00932A47" w:rsidRDefault="00932A47" w:rsidP="00932A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1770F7" w14:textId="4E52843A" w:rsidR="00932A47" w:rsidRPr="00932A47" w:rsidRDefault="003902C4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32A47">
              <w:rPr>
                <w:rFonts w:ascii="Angsana New" w:hAnsi="Angsana New" w:cs="Angsana New"/>
                <w:sz w:val="26"/>
                <w:szCs w:val="26"/>
                <w:lang w:val="en-US"/>
              </w:rPr>
              <w:t>(331,080)</w:t>
            </w:r>
          </w:p>
        </w:tc>
        <w:tc>
          <w:tcPr>
            <w:tcW w:w="270" w:type="dxa"/>
            <w:vAlign w:val="bottom"/>
          </w:tcPr>
          <w:p w14:paraId="165596CA" w14:textId="77777777" w:rsidR="00932A47" w:rsidRPr="00932A47" w:rsidRDefault="00932A47" w:rsidP="00932A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67BCD" w14:textId="4A720802" w:rsidR="00932A47" w:rsidRPr="00932A47" w:rsidRDefault="003902C4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32A4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Pr="00932A4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05</w:t>
            </w:r>
            <w:r w:rsidRPr="00932A4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2)</w:t>
            </w:r>
          </w:p>
        </w:tc>
        <w:tc>
          <w:tcPr>
            <w:tcW w:w="270" w:type="dxa"/>
          </w:tcPr>
          <w:p w14:paraId="7E485F0E" w14:textId="77777777" w:rsidR="00932A47" w:rsidRPr="00932A47" w:rsidRDefault="00932A47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9739865" w14:textId="6B4838C5" w:rsidR="00932A47" w:rsidRPr="00932A47" w:rsidRDefault="003902C4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(361,766)</w:t>
            </w:r>
          </w:p>
        </w:tc>
      </w:tr>
      <w:tr w:rsidR="00932A47" w:rsidRPr="00321B98" w14:paraId="7DC1FA88" w14:textId="77777777" w:rsidTr="005C6CAB">
        <w:trPr>
          <w:cantSplit/>
        </w:trPr>
        <w:tc>
          <w:tcPr>
            <w:tcW w:w="3780" w:type="dxa"/>
          </w:tcPr>
          <w:p w14:paraId="19610C1E" w14:textId="102A2CC8" w:rsidR="00932A47" w:rsidRPr="00932A47" w:rsidRDefault="00932A47" w:rsidP="00EB25A9">
            <w:pPr>
              <w:pStyle w:val="ListParagraph"/>
              <w:numPr>
                <w:ilvl w:val="0"/>
                <w:numId w:val="14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32A47">
              <w:rPr>
                <w:rFonts w:asciiTheme="majorBidi" w:hAnsiTheme="majorBidi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3B1A8E00" w14:textId="6EFEB9D1" w:rsidR="00932A47" w:rsidRPr="00932A47" w:rsidRDefault="003902C4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(126)</w:t>
            </w:r>
          </w:p>
        </w:tc>
        <w:tc>
          <w:tcPr>
            <w:tcW w:w="270" w:type="dxa"/>
            <w:vAlign w:val="bottom"/>
          </w:tcPr>
          <w:p w14:paraId="04C66B33" w14:textId="77777777" w:rsidR="00932A47" w:rsidRPr="00932A47" w:rsidRDefault="00932A47" w:rsidP="00932A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0B24CC" w14:textId="096671B6" w:rsidR="00932A47" w:rsidRPr="00932A47" w:rsidRDefault="003902C4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58F7277" w14:textId="77777777" w:rsidR="00932A47" w:rsidRPr="00932A47" w:rsidRDefault="00932A47" w:rsidP="00932A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26F63A" w14:textId="36E3B522" w:rsidR="00932A47" w:rsidRPr="00932A47" w:rsidRDefault="003902C4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(1,620)</w:t>
            </w:r>
          </w:p>
        </w:tc>
        <w:tc>
          <w:tcPr>
            <w:tcW w:w="270" w:type="dxa"/>
          </w:tcPr>
          <w:p w14:paraId="50C0F559" w14:textId="77777777" w:rsidR="00932A47" w:rsidRPr="00932A47" w:rsidRDefault="00932A47" w:rsidP="00932A4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5912EED" w14:textId="10C2CC68" w:rsidR="00932A47" w:rsidRPr="00932A47" w:rsidRDefault="003902C4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(1,746)</w:t>
            </w:r>
          </w:p>
        </w:tc>
      </w:tr>
      <w:tr w:rsidR="00D046DB" w:rsidRPr="00321B98" w14:paraId="6F155E12" w14:textId="77777777" w:rsidTr="005C6CAB">
        <w:trPr>
          <w:cantSplit/>
        </w:trPr>
        <w:tc>
          <w:tcPr>
            <w:tcW w:w="3780" w:type="dxa"/>
          </w:tcPr>
          <w:p w14:paraId="37F21CBE" w14:textId="4C8347E3" w:rsidR="00D046DB" w:rsidRPr="005D23F7" w:rsidRDefault="00932A47" w:rsidP="00D046DB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5D23F7">
              <w:rPr>
                <w:rFonts w:asciiTheme="majorBidi" w:hAnsiTheme="majorBidi" w:hint="cs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45787E" w14:textId="06CEB948" w:rsidR="00D046DB" w:rsidRPr="005D23F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3902C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2A2C60F4" w14:textId="77777777" w:rsidR="00D046DB" w:rsidRPr="005D23F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028B1" w14:textId="6C95C8BB" w:rsidR="00D046DB" w:rsidRPr="005D23F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3902C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75BCAE" w14:textId="77777777" w:rsidR="00D046DB" w:rsidRPr="005D23F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449C2" w14:textId="19343F1C" w:rsidR="00D046DB" w:rsidRPr="003902C4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902C4">
              <w:rPr>
                <w:rFonts w:ascii="Angsana New" w:hAnsi="Angsana New" w:cs="Angsana New"/>
                <w:sz w:val="26"/>
                <w:szCs w:val="26"/>
              </w:rPr>
              <w:t>1,620</w:t>
            </w:r>
          </w:p>
        </w:tc>
        <w:tc>
          <w:tcPr>
            <w:tcW w:w="270" w:type="dxa"/>
          </w:tcPr>
          <w:p w14:paraId="7A1E7C8D" w14:textId="77777777" w:rsidR="00D046DB" w:rsidRPr="003902C4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9D2EB2" w14:textId="51142B5D" w:rsidR="00D046DB" w:rsidRPr="003902C4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902C4">
              <w:rPr>
                <w:rFonts w:ascii="Angsana New" w:hAnsi="Angsana New" w:cs="Angsana New"/>
                <w:sz w:val="26"/>
                <w:szCs w:val="26"/>
                <w:lang w:bidi="th-TH"/>
              </w:rPr>
              <w:t>1,746</w:t>
            </w:r>
          </w:p>
        </w:tc>
      </w:tr>
      <w:tr w:rsidR="00D046DB" w:rsidRPr="00321B98" w14:paraId="4DE6DBED" w14:textId="77777777" w:rsidTr="005C6CAB">
        <w:trPr>
          <w:cantSplit/>
        </w:trPr>
        <w:tc>
          <w:tcPr>
            <w:tcW w:w="3780" w:type="dxa"/>
          </w:tcPr>
          <w:p w14:paraId="48225F80" w14:textId="3AA7E600" w:rsidR="00D046DB" w:rsidRPr="008B6F37" w:rsidRDefault="00D046DB" w:rsidP="00D046DB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8B6F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8BF0" w14:textId="0E6D3DC2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147,978</w:t>
            </w:r>
          </w:p>
        </w:tc>
        <w:tc>
          <w:tcPr>
            <w:tcW w:w="270" w:type="dxa"/>
            <w:vAlign w:val="bottom"/>
          </w:tcPr>
          <w:p w14:paraId="1B23593F" w14:textId="77777777" w:rsidR="00D046DB" w:rsidRPr="008B6F3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37E4F" w14:textId="2AE8271D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107,240</w:t>
            </w:r>
          </w:p>
        </w:tc>
        <w:tc>
          <w:tcPr>
            <w:tcW w:w="270" w:type="dxa"/>
            <w:vAlign w:val="bottom"/>
          </w:tcPr>
          <w:p w14:paraId="0AB16DED" w14:textId="77777777" w:rsidR="00D046DB" w:rsidRPr="008B6F37" w:rsidRDefault="00D046DB" w:rsidP="00D046D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2CCAD" w14:textId="2A203156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25,135</w:t>
            </w:r>
          </w:p>
        </w:tc>
        <w:tc>
          <w:tcPr>
            <w:tcW w:w="270" w:type="dxa"/>
          </w:tcPr>
          <w:p w14:paraId="5902EFCC" w14:textId="77777777" w:rsidR="00D046DB" w:rsidRPr="008B6F37" w:rsidRDefault="00D046DB" w:rsidP="00D046DB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654FA" w14:textId="289B1F74" w:rsidR="00D046DB" w:rsidRPr="008B6F37" w:rsidRDefault="00D046DB" w:rsidP="00EE69E2">
            <w:pPr>
              <w:pStyle w:val="acctfourfigures"/>
              <w:shd w:val="clear" w:color="auto" w:fill="FFFFFF"/>
              <w:tabs>
                <w:tab w:val="clear" w:pos="765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280,353</w:t>
            </w:r>
          </w:p>
        </w:tc>
      </w:tr>
    </w:tbl>
    <w:p w14:paraId="2508CE92" w14:textId="1265D30A" w:rsidR="00F222F8" w:rsidRPr="00B90A16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90A16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เจ้าหนี้อื่น</w:t>
      </w:r>
    </w:p>
    <w:p w14:paraId="5DE98676" w14:textId="77777777" w:rsidR="00BA5A30" w:rsidRPr="005E00C2" w:rsidRDefault="00BA5A30" w:rsidP="00BA5A30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83"/>
        <w:gridCol w:w="1185"/>
        <w:gridCol w:w="254"/>
        <w:gridCol w:w="1190"/>
        <w:gridCol w:w="273"/>
        <w:gridCol w:w="1168"/>
        <w:gridCol w:w="254"/>
        <w:gridCol w:w="1185"/>
      </w:tblGrid>
      <w:tr w:rsidR="00504F5D" w:rsidRPr="009664BA" w14:paraId="59F9A8BF" w14:textId="77777777" w:rsidTr="00485BEC">
        <w:trPr>
          <w:tblHeader/>
        </w:trPr>
        <w:tc>
          <w:tcPr>
            <w:tcW w:w="1552" w:type="pct"/>
          </w:tcPr>
          <w:p w14:paraId="62D84B62" w14:textId="77777777"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1ED0EBB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4FF04BCF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0992D1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1F63FD5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4F5D" w:rsidRPr="009664BA" w14:paraId="117D96D8" w14:textId="77777777" w:rsidTr="00485BEC">
        <w:trPr>
          <w:tblHeader/>
        </w:trPr>
        <w:tc>
          <w:tcPr>
            <w:tcW w:w="1552" w:type="pct"/>
          </w:tcPr>
          <w:p w14:paraId="59CB9A8D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14:paraId="72F4F407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14:paraId="3A42A475" w14:textId="32CA0FF6" w:rsidR="00504F5D" w:rsidRPr="00FF3CFB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29ABF658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5165FA4" w14:textId="188A8896" w:rsidR="00504F5D" w:rsidRPr="00FF3CFB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47" w:type="pct"/>
          </w:tcPr>
          <w:p w14:paraId="065FEFF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85CB52" w14:textId="341EADE5" w:rsidR="00504F5D" w:rsidRPr="00FF3CFB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</w:tcPr>
          <w:p w14:paraId="0CD5D48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47A47A" w14:textId="1E47F0C4" w:rsidR="00504F5D" w:rsidRPr="00FF3CFB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504F5D" w:rsidRPr="009664BA" w14:paraId="19B1D95E" w14:textId="77777777" w:rsidTr="0061113C">
        <w:trPr>
          <w:tblHeader/>
        </w:trPr>
        <w:tc>
          <w:tcPr>
            <w:tcW w:w="1552" w:type="pct"/>
          </w:tcPr>
          <w:p w14:paraId="1A108AA1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07A308C6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149455F2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13C" w:rsidRPr="009664BA" w14:paraId="74A212FB" w14:textId="77777777" w:rsidTr="005B7538">
        <w:tc>
          <w:tcPr>
            <w:tcW w:w="1552" w:type="pct"/>
          </w:tcPr>
          <w:p w14:paraId="05D485D9" w14:textId="7A7EC269" w:rsidR="0061113C" w:rsidRPr="0061113C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76" w:type="pct"/>
          </w:tcPr>
          <w:p w14:paraId="451F8C3B" w14:textId="77777777" w:rsidR="0061113C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14:paraId="66538853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DA1D0A3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33CDDA0D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B330095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EAA487D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5ABE710" w14:textId="77777777" w:rsidR="0061113C" w:rsidRPr="009664BA" w:rsidRDefault="0061113C" w:rsidP="006A29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CC09D4" w14:textId="77777777" w:rsidR="0061113C" w:rsidRDefault="0061113C" w:rsidP="006A2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CFB" w:rsidRPr="009664BA" w14:paraId="2BF77CEF" w14:textId="77777777" w:rsidTr="005B7538">
        <w:tc>
          <w:tcPr>
            <w:tcW w:w="1552" w:type="pct"/>
          </w:tcPr>
          <w:p w14:paraId="56ECA451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6" w:type="pct"/>
          </w:tcPr>
          <w:p w14:paraId="4F68A7F8" w14:textId="09EDD60E" w:rsidR="00FF3CFB" w:rsidRPr="002C6346" w:rsidRDefault="006048F0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00A830" w14:textId="411DD19B" w:rsidR="00FF3CFB" w:rsidRPr="005B7538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E00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37" w:type="pct"/>
          </w:tcPr>
          <w:p w14:paraId="1D412423" w14:textId="77777777" w:rsidR="00FF3CFB" w:rsidRPr="005B7538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7141F5D" w14:textId="53194232" w:rsidR="00FF3CFB" w:rsidRPr="005B7538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7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47" w:type="pct"/>
          </w:tcPr>
          <w:p w14:paraId="0A042C06" w14:textId="77777777" w:rsidR="00FF3CFB" w:rsidRPr="005B7538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9919C" w14:textId="7EAF054A" w:rsidR="00FF3CFB" w:rsidRPr="005B7538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37" w:type="pct"/>
          </w:tcPr>
          <w:p w14:paraId="38F3E6B0" w14:textId="77777777" w:rsidR="00FF3CFB" w:rsidRPr="005B7538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FE5BFAE" w14:textId="20B258E7" w:rsidR="00FF3CFB" w:rsidRPr="005B7538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75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F3CFB" w:rsidRPr="00940E36" w14:paraId="74BBF2D2" w14:textId="77777777" w:rsidTr="005B7538">
        <w:tc>
          <w:tcPr>
            <w:tcW w:w="1552" w:type="pct"/>
          </w:tcPr>
          <w:p w14:paraId="5080A714" w14:textId="77777777" w:rsidR="00FF3CFB" w:rsidRPr="00F064A7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76" w:type="pct"/>
          </w:tcPr>
          <w:p w14:paraId="72968454" w14:textId="77777777" w:rsidR="00FF3CFB" w:rsidRPr="00F064A7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35F7118" w14:textId="77777777" w:rsidR="00FF3CFB" w:rsidRPr="00F064A7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4F8272D2" w14:textId="77777777" w:rsidR="00FF3CFB" w:rsidRPr="00F064A7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5A7BB89B" w14:textId="77777777" w:rsidR="00FF3CFB" w:rsidRPr="00F064A7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5765F5BD" w14:textId="77777777" w:rsidR="00FF3CFB" w:rsidRPr="00F064A7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D912EEB" w14:textId="77777777" w:rsidR="00FF3CFB" w:rsidRPr="00F064A7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" w:type="pct"/>
          </w:tcPr>
          <w:p w14:paraId="45C1F6B7" w14:textId="77777777" w:rsidR="00FF3CFB" w:rsidRPr="00F064A7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3D22A25F" w14:textId="77777777" w:rsidR="00FF3CFB" w:rsidRPr="00F064A7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FF3CFB" w:rsidRPr="009664BA" w14:paraId="544C8CB2" w14:textId="77777777" w:rsidTr="00485BEC">
        <w:tc>
          <w:tcPr>
            <w:tcW w:w="1552" w:type="pct"/>
          </w:tcPr>
          <w:p w14:paraId="695F5A19" w14:textId="30F0F5BB" w:rsidR="00FF3CFB" w:rsidRPr="007B235D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76" w:type="pct"/>
          </w:tcPr>
          <w:p w14:paraId="0A105C02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0A673EC" w14:textId="77777777" w:rsidR="00FF3CFB" w:rsidRPr="002A71C0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CB9EB3D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3828072" w14:textId="77777777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0863D80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8F23828" w14:textId="77777777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F613C81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05B294F" w14:textId="77777777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CFB" w:rsidRPr="009664BA" w14:paraId="4EE5601C" w14:textId="77777777" w:rsidTr="0061113C">
        <w:tc>
          <w:tcPr>
            <w:tcW w:w="1552" w:type="pct"/>
          </w:tcPr>
          <w:p w14:paraId="63D863CE" w14:textId="77777777" w:rsidR="00FF3CFB" w:rsidRPr="00657DFF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14:paraId="7F79D2E3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F9C54BC" w14:textId="3D50332C" w:rsidR="00FF3CFB" w:rsidRPr="002A71C0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28,871</w:t>
            </w:r>
          </w:p>
        </w:tc>
        <w:tc>
          <w:tcPr>
            <w:tcW w:w="137" w:type="pct"/>
          </w:tcPr>
          <w:p w14:paraId="2B6B9D52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A7F115A" w14:textId="19631E4A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12,204</w:t>
            </w:r>
          </w:p>
        </w:tc>
        <w:tc>
          <w:tcPr>
            <w:tcW w:w="147" w:type="pct"/>
          </w:tcPr>
          <w:p w14:paraId="57C99D3C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CA1E415" w14:textId="63008ECC" w:rsidR="00FF3CFB" w:rsidRPr="009664BA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7,306</w:t>
            </w:r>
          </w:p>
        </w:tc>
        <w:tc>
          <w:tcPr>
            <w:tcW w:w="137" w:type="pct"/>
          </w:tcPr>
          <w:p w14:paraId="19B7D8F1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D0A4AD3" w14:textId="013D2EC3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4,409</w:t>
            </w:r>
          </w:p>
        </w:tc>
      </w:tr>
      <w:tr w:rsidR="00320F26" w:rsidRPr="009664BA" w14:paraId="05BFD20D" w14:textId="77777777" w:rsidTr="000B190E">
        <w:tc>
          <w:tcPr>
            <w:tcW w:w="1552" w:type="pct"/>
          </w:tcPr>
          <w:p w14:paraId="1DA3992F" w14:textId="548D862D" w:rsidR="00320F26" w:rsidRDefault="00320F26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476" w:type="pct"/>
          </w:tcPr>
          <w:p w14:paraId="283863D0" w14:textId="77777777" w:rsidR="00320F26" w:rsidRPr="009664BA" w:rsidRDefault="00320F26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1659DDD5" w14:textId="5ECB7783" w:rsidR="00320F26" w:rsidRDefault="00320F26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5,265</w:t>
            </w:r>
          </w:p>
        </w:tc>
        <w:tc>
          <w:tcPr>
            <w:tcW w:w="137" w:type="pct"/>
          </w:tcPr>
          <w:p w14:paraId="10A001DC" w14:textId="77777777" w:rsidR="00320F26" w:rsidRPr="009664BA" w:rsidRDefault="00320F26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574015A" w14:textId="74E0DB58" w:rsidR="00320F26" w:rsidRDefault="00320F26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64CEE2" w14:textId="77777777" w:rsidR="00320F26" w:rsidRPr="009664BA" w:rsidRDefault="00320F26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C61913C" w14:textId="714BBF65" w:rsidR="00320F26" w:rsidRDefault="00320F26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0DA288" w14:textId="77777777" w:rsidR="00320F26" w:rsidRPr="009664BA" w:rsidRDefault="00320F26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4211F71" w14:textId="01FA6C6C" w:rsidR="00320F26" w:rsidRDefault="00320F26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CFB" w:rsidRPr="009664BA" w14:paraId="55E7E435" w14:textId="77777777" w:rsidTr="000B190E">
        <w:tc>
          <w:tcPr>
            <w:tcW w:w="1552" w:type="pct"/>
          </w:tcPr>
          <w:p w14:paraId="635D2D3B" w14:textId="7B48351C" w:rsidR="00FF3CFB" w:rsidRPr="009664BA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476" w:type="pct"/>
          </w:tcPr>
          <w:p w14:paraId="089D2759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FFB3EED" w14:textId="36EDA43F" w:rsidR="00FF3CFB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  <w:tc>
          <w:tcPr>
            <w:tcW w:w="137" w:type="pct"/>
          </w:tcPr>
          <w:p w14:paraId="34A9C96A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A0ADA3" w14:textId="77F8B37F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7,585</w:t>
            </w:r>
          </w:p>
        </w:tc>
        <w:tc>
          <w:tcPr>
            <w:tcW w:w="147" w:type="pct"/>
          </w:tcPr>
          <w:p w14:paraId="5F324704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DB4796" w14:textId="21F364DC" w:rsidR="00FF3CFB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  <w:tc>
          <w:tcPr>
            <w:tcW w:w="137" w:type="pct"/>
          </w:tcPr>
          <w:p w14:paraId="455604E2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061F35" w14:textId="29634334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3,619</w:t>
            </w:r>
          </w:p>
        </w:tc>
      </w:tr>
      <w:tr w:rsidR="00840BC7" w:rsidRPr="009664BA" w14:paraId="276ED45C" w14:textId="77777777" w:rsidTr="000B190E">
        <w:tc>
          <w:tcPr>
            <w:tcW w:w="1552" w:type="pct"/>
          </w:tcPr>
          <w:p w14:paraId="65991FD6" w14:textId="070B907D" w:rsidR="00840BC7" w:rsidRDefault="00840BC7" w:rsidP="00840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476" w:type="pct"/>
          </w:tcPr>
          <w:p w14:paraId="3E674848" w14:textId="77777777" w:rsidR="00840BC7" w:rsidRPr="009664BA" w:rsidRDefault="00840BC7" w:rsidP="008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1B4CCF72" w14:textId="61B2B13F" w:rsidR="00840BC7" w:rsidRDefault="00840BC7" w:rsidP="00840BC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1,889</w:t>
            </w:r>
          </w:p>
        </w:tc>
        <w:tc>
          <w:tcPr>
            <w:tcW w:w="137" w:type="pct"/>
          </w:tcPr>
          <w:p w14:paraId="6CBF015B" w14:textId="77777777" w:rsidR="00840BC7" w:rsidRPr="009664BA" w:rsidRDefault="00840BC7" w:rsidP="008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6A4020E" w14:textId="1F46B3AD" w:rsidR="00840BC7" w:rsidRDefault="00840BC7" w:rsidP="00840BC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EFD8FC" w14:textId="77777777" w:rsidR="00840BC7" w:rsidRPr="009664BA" w:rsidRDefault="00840BC7" w:rsidP="008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86405CC" w14:textId="7667BC00" w:rsidR="00840BC7" w:rsidRDefault="00840BC7" w:rsidP="00840BC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03F6389" w14:textId="77777777" w:rsidR="00840BC7" w:rsidRPr="009664BA" w:rsidRDefault="00840BC7" w:rsidP="00840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DA6558" w14:textId="04A44922" w:rsidR="00840BC7" w:rsidRDefault="00840BC7" w:rsidP="00840BC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CFB" w:rsidRPr="009664BA" w14:paraId="3676160D" w14:textId="77777777" w:rsidTr="000B190E">
        <w:tc>
          <w:tcPr>
            <w:tcW w:w="1552" w:type="pct"/>
          </w:tcPr>
          <w:p w14:paraId="50A4FBBF" w14:textId="77777777" w:rsidR="00FF3CFB" w:rsidRPr="009664BA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76" w:type="pct"/>
          </w:tcPr>
          <w:p w14:paraId="645AA59A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48FEF46" w14:textId="530C67FB" w:rsidR="00FF3CFB" w:rsidRPr="002A71C0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1,715</w:t>
            </w:r>
          </w:p>
        </w:tc>
        <w:tc>
          <w:tcPr>
            <w:tcW w:w="137" w:type="pct"/>
          </w:tcPr>
          <w:p w14:paraId="20DAFA3E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BBEDDA4" w14:textId="122D3038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  <w:tc>
          <w:tcPr>
            <w:tcW w:w="147" w:type="pct"/>
          </w:tcPr>
          <w:p w14:paraId="34498A23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44524FA" w14:textId="7769ECA7" w:rsidR="00FF3CFB" w:rsidRPr="009664BA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1,610</w:t>
            </w:r>
          </w:p>
        </w:tc>
        <w:tc>
          <w:tcPr>
            <w:tcW w:w="137" w:type="pct"/>
          </w:tcPr>
          <w:p w14:paraId="6BA85080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3253BDB" w14:textId="42FBBDFC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2,741</w:t>
            </w:r>
          </w:p>
        </w:tc>
      </w:tr>
      <w:tr w:rsidR="00FF3CFB" w:rsidRPr="009664BA" w14:paraId="76D4F431" w14:textId="77777777" w:rsidTr="000B190E">
        <w:trPr>
          <w:trHeight w:val="70"/>
        </w:trPr>
        <w:tc>
          <w:tcPr>
            <w:tcW w:w="1552" w:type="pct"/>
          </w:tcPr>
          <w:p w14:paraId="38DAC298" w14:textId="3D44C918" w:rsidR="00FF3CFB" w:rsidRPr="000B190E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76" w:type="pct"/>
          </w:tcPr>
          <w:p w14:paraId="3B682433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25419058" w14:textId="7B5BD3F2" w:rsidR="00FF3CFB" w:rsidRPr="005B7538" w:rsidRDefault="00840BC7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6048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37" w:type="pct"/>
          </w:tcPr>
          <w:p w14:paraId="5F4B554F" w14:textId="77777777" w:rsidR="00FF3CFB" w:rsidRPr="005B7538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814B3A1" w14:textId="089CCD43" w:rsidR="00FF3CFB" w:rsidRPr="005B7538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B753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B753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7D3C11F5" w14:textId="77777777" w:rsidR="00FF3CFB" w:rsidRPr="005B7538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489E87B" w14:textId="29807336" w:rsidR="00FF3CFB" w:rsidRPr="005B7538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4,014</w:t>
            </w:r>
          </w:p>
        </w:tc>
        <w:tc>
          <w:tcPr>
            <w:tcW w:w="137" w:type="pct"/>
          </w:tcPr>
          <w:p w14:paraId="39A86F8E" w14:textId="77777777" w:rsidR="00FF3CFB" w:rsidRPr="005B7538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CC6F42" w14:textId="761F6892" w:rsidR="00FF3CFB" w:rsidRPr="005B7538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3,536</w:t>
            </w:r>
          </w:p>
        </w:tc>
      </w:tr>
      <w:tr w:rsidR="00FF3CFB" w:rsidRPr="009664BA" w14:paraId="513DBACE" w14:textId="77777777" w:rsidTr="000B190E">
        <w:trPr>
          <w:trHeight w:val="70"/>
        </w:trPr>
        <w:tc>
          <w:tcPr>
            <w:tcW w:w="1552" w:type="pct"/>
          </w:tcPr>
          <w:p w14:paraId="75FC0F6B" w14:textId="77777777" w:rsidR="00FF3CFB" w:rsidRPr="009664BA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" w:type="pct"/>
          </w:tcPr>
          <w:p w14:paraId="61E8697D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2C23D6B9" w14:textId="6B6E21A4" w:rsidR="00FF3CFB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12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2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137" w:type="pct"/>
          </w:tcPr>
          <w:p w14:paraId="75F149C6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44A83793" w14:textId="4C0120F3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31,878</w:t>
            </w:r>
          </w:p>
        </w:tc>
        <w:tc>
          <w:tcPr>
            <w:tcW w:w="147" w:type="pct"/>
          </w:tcPr>
          <w:p w14:paraId="0468EBFB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831AD09" w14:textId="7760607F" w:rsidR="00FF3CFB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14,587</w:t>
            </w:r>
          </w:p>
        </w:tc>
        <w:tc>
          <w:tcPr>
            <w:tcW w:w="137" w:type="pct"/>
          </w:tcPr>
          <w:p w14:paraId="34C81C98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BFDC364" w14:textId="2B64982A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14,305</w:t>
            </w:r>
          </w:p>
        </w:tc>
      </w:tr>
      <w:tr w:rsidR="00FF3CFB" w:rsidRPr="009664BA" w14:paraId="014DB595" w14:textId="77777777" w:rsidTr="000B190E">
        <w:trPr>
          <w:trHeight w:val="70"/>
        </w:trPr>
        <w:tc>
          <w:tcPr>
            <w:tcW w:w="1552" w:type="pct"/>
          </w:tcPr>
          <w:p w14:paraId="5A2A255F" w14:textId="19EECF0B" w:rsidR="00FF3CFB" w:rsidRPr="009664BA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76" w:type="pct"/>
          </w:tcPr>
          <w:p w14:paraId="1DE8A2A1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0B3AA4C" w14:textId="2C64DEF6" w:rsidR="00FF3CFB" w:rsidRPr="002A71C0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12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2C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37" w:type="pct"/>
          </w:tcPr>
          <w:p w14:paraId="0798D4BE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D263A2B" w14:textId="30293DB3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32,129</w:t>
            </w:r>
          </w:p>
        </w:tc>
        <w:tc>
          <w:tcPr>
            <w:tcW w:w="147" w:type="pct"/>
          </w:tcPr>
          <w:p w14:paraId="0E924AFE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1D53B96C" w14:textId="2B5C4357" w:rsidR="00FF3CFB" w:rsidRPr="009664BA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14,721</w:t>
            </w:r>
          </w:p>
        </w:tc>
        <w:tc>
          <w:tcPr>
            <w:tcW w:w="137" w:type="pct"/>
          </w:tcPr>
          <w:p w14:paraId="2FFD167A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B5404ED" w14:textId="05210BFE" w:rsidR="00FF3CFB" w:rsidRPr="009664BA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14,305</w:t>
            </w:r>
          </w:p>
        </w:tc>
      </w:tr>
      <w:tr w:rsidR="00FF3CFB" w:rsidRPr="009664BA" w14:paraId="6956DDC3" w14:textId="77777777" w:rsidTr="00F064A7">
        <w:trPr>
          <w:trHeight w:val="70"/>
        </w:trPr>
        <w:tc>
          <w:tcPr>
            <w:tcW w:w="1552" w:type="pct"/>
          </w:tcPr>
          <w:p w14:paraId="27CEF50E" w14:textId="77777777" w:rsidR="00FF3CFB" w:rsidRPr="00406355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6" w:type="pct"/>
          </w:tcPr>
          <w:p w14:paraId="499BD222" w14:textId="77777777" w:rsidR="00FF3CFB" w:rsidRPr="00406355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79D93718" w14:textId="77777777" w:rsidR="00FF3CFB" w:rsidRPr="00406355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1D237E45" w14:textId="77777777" w:rsidR="00FF3CFB" w:rsidRPr="00406355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75AFDBEE" w14:textId="77777777" w:rsidR="00FF3CFB" w:rsidRPr="00406355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6952282" w14:textId="77777777" w:rsidR="00FF3CFB" w:rsidRPr="00406355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5259C88A" w14:textId="77777777" w:rsidR="00FF3CFB" w:rsidRPr="00406355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pct"/>
          </w:tcPr>
          <w:p w14:paraId="596F44F3" w14:textId="77777777" w:rsidR="00FF3CFB" w:rsidRPr="00406355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CB510EC" w14:textId="77777777" w:rsidR="00FF3CFB" w:rsidRPr="00406355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3CFB" w:rsidRPr="009664BA" w14:paraId="405AD559" w14:textId="77777777" w:rsidTr="005B7538">
        <w:trPr>
          <w:trHeight w:val="70"/>
        </w:trPr>
        <w:tc>
          <w:tcPr>
            <w:tcW w:w="1552" w:type="pct"/>
          </w:tcPr>
          <w:p w14:paraId="3DEAD888" w14:textId="233D8836" w:rsidR="00FF3CFB" w:rsidRPr="0061113C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476" w:type="pct"/>
          </w:tcPr>
          <w:p w14:paraId="7581BEB5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D7E15C6" w14:textId="4A195444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91615B0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F4AC2BA" w14:textId="22C3BC3E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1D1F7B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24D7739" w14:textId="1B6C3F43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0E36865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F28EEB7" w14:textId="48B679D2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3CFB" w:rsidRPr="009664BA" w14:paraId="3CD120FA" w14:textId="77777777" w:rsidTr="005B7538">
        <w:trPr>
          <w:trHeight w:val="70"/>
        </w:trPr>
        <w:tc>
          <w:tcPr>
            <w:tcW w:w="1552" w:type="pct"/>
          </w:tcPr>
          <w:p w14:paraId="4957BE4A" w14:textId="489645B5" w:rsidR="00FF3CFB" w:rsidRPr="009664BA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76" w:type="pct"/>
          </w:tcPr>
          <w:p w14:paraId="462BF6A6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FA20903" w14:textId="4F0C3AA1" w:rsidR="00FF3CFB" w:rsidRPr="006048F0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7" w:type="pct"/>
          </w:tcPr>
          <w:p w14:paraId="26406F3D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10F84504" w14:textId="212D7B76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47" w:type="pct"/>
          </w:tcPr>
          <w:p w14:paraId="1F7C535E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7F96F75D" w14:textId="2280C454" w:rsidR="00FF3CFB" w:rsidRPr="006048F0" w:rsidRDefault="006048F0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7" w:type="pct"/>
          </w:tcPr>
          <w:p w14:paraId="5D9CB028" w14:textId="77777777" w:rsidR="00FF3CFB" w:rsidRPr="009664BA" w:rsidRDefault="00FF3CFB" w:rsidP="00FF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F1ED4A8" w14:textId="27636880" w:rsidR="00FF3CFB" w:rsidRDefault="00FF3CFB" w:rsidP="00FF3C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</w:tr>
    </w:tbl>
    <w:p w14:paraId="463E0236" w14:textId="77777777" w:rsidR="00AD3DB0" w:rsidRDefault="00AD3DB0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A917F" w14:textId="5785E20D" w:rsidR="00BD4DCF" w:rsidRDefault="00BD4DCF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0ACB">
        <w:rPr>
          <w:rFonts w:ascii="Angsana New" w:hAnsi="Angsana New"/>
          <w:sz w:val="30"/>
          <w:szCs w:val="30"/>
          <w:cs/>
        </w:rPr>
        <w:t>เงินลงทุนค้างจ่าย</w:t>
      </w:r>
      <w:r w:rsidR="00130ACB" w:rsidRPr="00130ACB">
        <w:rPr>
          <w:rFonts w:ascii="Angsana New" w:hAnsi="Angsana New" w:hint="cs"/>
          <w:sz w:val="30"/>
          <w:szCs w:val="30"/>
          <w:cs/>
        </w:rPr>
        <w:t xml:space="preserve">เป็นรายการจากการซื้อบริษัทย่อยในปี </w:t>
      </w:r>
      <w:r w:rsidR="00130ACB" w:rsidRPr="00130ACB">
        <w:rPr>
          <w:rFonts w:ascii="Angsana New" w:hAnsi="Angsana New"/>
          <w:sz w:val="30"/>
          <w:szCs w:val="30"/>
        </w:rPr>
        <w:t xml:space="preserve">2562 </w:t>
      </w:r>
      <w:r w:rsidR="00130ACB" w:rsidRPr="00130ACB">
        <w:rPr>
          <w:rFonts w:ascii="Angsana New" w:hAnsi="Angsana New" w:hint="cs"/>
          <w:sz w:val="30"/>
          <w:szCs w:val="30"/>
          <w:cs/>
        </w:rPr>
        <w:t>โดย</w:t>
      </w:r>
      <w:r w:rsidRPr="00130ACB">
        <w:rPr>
          <w:rFonts w:ascii="Angsana New" w:hAnsi="Angsana New"/>
          <w:sz w:val="30"/>
          <w:szCs w:val="30"/>
          <w:cs/>
        </w:rPr>
        <w:t>จะจ่ายให้กับผู้ถือหุ้นเดิมที่ขายหุ้นให้กับบริษัทตามข้อตกลงในสัญญาซื้อขายหุ้นเมื่อบรรลุเงื่อนไขตามที่กำหนดไว้ โดย</w:t>
      </w:r>
      <w:r w:rsidR="005B7538">
        <w:rPr>
          <w:rFonts w:ascii="Angsana New" w:hAnsi="Angsana New" w:hint="cs"/>
          <w:sz w:val="30"/>
          <w:szCs w:val="30"/>
          <w:cs/>
        </w:rPr>
        <w:t>จะ</w:t>
      </w:r>
      <w:r w:rsidRPr="00130ACB">
        <w:rPr>
          <w:rFonts w:ascii="Angsana New" w:hAnsi="Angsana New"/>
          <w:sz w:val="30"/>
          <w:szCs w:val="30"/>
          <w:cs/>
        </w:rPr>
        <w:t xml:space="preserve">แบ่งจ่ายชำระเป็น </w:t>
      </w:r>
      <w:r w:rsidR="00647E94" w:rsidRPr="00130ACB">
        <w:rPr>
          <w:rFonts w:ascii="Angsana New" w:hAnsi="Angsana New"/>
          <w:sz w:val="30"/>
          <w:szCs w:val="30"/>
        </w:rPr>
        <w:t>2</w:t>
      </w:r>
      <w:r w:rsidRPr="00130ACB">
        <w:rPr>
          <w:rFonts w:ascii="Angsana New" w:hAnsi="Angsana New"/>
          <w:sz w:val="30"/>
          <w:szCs w:val="30"/>
          <w:cs/>
        </w:rPr>
        <w:t xml:space="preserve"> งวด</w:t>
      </w:r>
    </w:p>
    <w:p w14:paraId="23DED0D9" w14:textId="77777777" w:rsidR="005B7538" w:rsidRPr="005E00C2" w:rsidRDefault="005B7538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102B3" w14:textId="685AB857" w:rsidR="00156E34" w:rsidRPr="00FF43B4" w:rsidRDefault="00156E3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5EED61D" w14:textId="77777777" w:rsidR="001C57F7" w:rsidRPr="005E00C2" w:rsidRDefault="001C5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698D16E" w14:textId="77777777" w:rsidR="00C869EE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A739F6" w14:textId="77777777" w:rsidR="00C869EE" w:rsidRPr="005E00C2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D675367" w14:textId="655250E8" w:rsidR="00460EEB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DA4174">
        <w:rPr>
          <w:rFonts w:asciiTheme="majorBidi" w:hAnsiTheme="majorBidi" w:cstheme="majorBidi"/>
          <w:sz w:val="30"/>
          <w:szCs w:val="30"/>
          <w:cs/>
        </w:rPr>
        <w:t>งาน</w:t>
      </w:r>
      <w:r w:rsidR="00503038" w:rsidRPr="00DA4174">
        <w:rPr>
          <w:rFonts w:asciiTheme="majorBidi" w:hAnsiTheme="majorBidi" w:cstheme="majorBidi"/>
          <w:sz w:val="30"/>
          <w:szCs w:val="30"/>
        </w:rPr>
        <w:t xml:space="preserve"> 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A4174" w:rsidRPr="00DA41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7760222" w14:textId="7EF1BC67" w:rsidR="007B634D" w:rsidRDefault="007B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3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158"/>
        <w:gridCol w:w="236"/>
        <w:gridCol w:w="1212"/>
        <w:gridCol w:w="261"/>
        <w:gridCol w:w="1176"/>
        <w:gridCol w:w="261"/>
        <w:gridCol w:w="1227"/>
      </w:tblGrid>
      <w:tr w:rsidR="001C57F7" w:rsidRPr="00623946" w14:paraId="1072161E" w14:textId="77777777" w:rsidTr="00EB3047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66BB9C1" w14:textId="34F16EB5" w:rsidR="001C57F7" w:rsidRPr="001C57F7" w:rsidRDefault="00460EEB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1C57F7" w:rsidRPr="0094755F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1C57F7" w:rsidRPr="001C57F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2DC1ED6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  <w:vAlign w:val="bottom"/>
          </w:tcPr>
          <w:p w14:paraId="03BCEBB9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1ABDC3F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92D0DAA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19" w:rsidRPr="00623946" w14:paraId="2A470E53" w14:textId="77777777" w:rsidTr="00EB3047">
        <w:trPr>
          <w:tblHeader/>
        </w:trPr>
        <w:tc>
          <w:tcPr>
            <w:tcW w:w="2880" w:type="dxa"/>
            <w:vMerge/>
            <w:shd w:val="clear" w:color="auto" w:fill="auto"/>
          </w:tcPr>
          <w:p w14:paraId="03C741D6" w14:textId="77777777" w:rsidR="001C57F7" w:rsidRPr="001C57F7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35666B" w14:textId="1C0F8117" w:rsidR="001C57F7" w:rsidRPr="00623946" w:rsidRDefault="007B634D" w:rsidP="007B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4" w:hanging="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58" w:type="dxa"/>
            <w:vAlign w:val="bottom"/>
          </w:tcPr>
          <w:p w14:paraId="31A6C8C6" w14:textId="235E17ED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6712CB8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ECD720D" w14:textId="0A219244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  <w:vAlign w:val="bottom"/>
          </w:tcPr>
          <w:p w14:paraId="4A9D231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957A59D" w14:textId="0384AAD6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1" w:type="dxa"/>
            <w:vAlign w:val="bottom"/>
          </w:tcPr>
          <w:p w14:paraId="0279285E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0E57B1" w14:textId="288794EF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06EA0" w:rsidRPr="00623946" w14:paraId="1F2E76CE" w14:textId="77777777" w:rsidTr="00EB3047">
        <w:trPr>
          <w:tblHeader/>
        </w:trPr>
        <w:tc>
          <w:tcPr>
            <w:tcW w:w="2880" w:type="dxa"/>
          </w:tcPr>
          <w:p w14:paraId="02FD5BA6" w14:textId="77777777" w:rsidR="00406EA0" w:rsidRPr="00623946" w:rsidRDefault="00406EA0" w:rsidP="007653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B1AC72" w14:textId="77777777"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31" w:type="dxa"/>
            <w:gridSpan w:val="7"/>
          </w:tcPr>
          <w:p w14:paraId="573173A5" w14:textId="10FB3AA7" w:rsidR="00406EA0" w:rsidRPr="00623946" w:rsidRDefault="006C2236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proofErr w:type="gramStart"/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="0023123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rtl/>
              </w:rPr>
              <w:t>(</w:t>
            </w:r>
            <w:proofErr w:type="gramEnd"/>
          </w:p>
        </w:tc>
      </w:tr>
      <w:tr w:rsidR="00DD56AD" w:rsidRPr="00623946" w14:paraId="4A96672A" w14:textId="77777777" w:rsidTr="00EB3047">
        <w:tc>
          <w:tcPr>
            <w:tcW w:w="2880" w:type="dxa"/>
          </w:tcPr>
          <w:p w14:paraId="54908BF6" w14:textId="77777777" w:rsidR="00DD56AD" w:rsidRPr="00623946" w:rsidRDefault="00DD56AD" w:rsidP="00DD56AD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8562F03" w14:textId="77777777" w:rsidR="00DD56AD" w:rsidRPr="00623946" w:rsidRDefault="00DD56A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D566D58" w14:textId="02FC382E" w:rsidR="00DD56AD" w:rsidRPr="007B634D" w:rsidRDefault="007B634D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634D">
              <w:rPr>
                <w:rFonts w:asciiTheme="majorBidi" w:hAnsiTheme="majorBidi" w:cstheme="majorBidi"/>
                <w:sz w:val="30"/>
                <w:szCs w:val="30"/>
              </w:rPr>
              <w:t>23,673</w:t>
            </w:r>
          </w:p>
        </w:tc>
        <w:tc>
          <w:tcPr>
            <w:tcW w:w="236" w:type="dxa"/>
          </w:tcPr>
          <w:p w14:paraId="67AD87FB" w14:textId="77777777" w:rsidR="00DD56AD" w:rsidRPr="00623946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7469F2C" w14:textId="262AAE82" w:rsidR="00DD56AD" w:rsidRPr="00623946" w:rsidRDefault="00DD56A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19,552</w:t>
            </w:r>
          </w:p>
        </w:tc>
        <w:tc>
          <w:tcPr>
            <w:tcW w:w="261" w:type="dxa"/>
          </w:tcPr>
          <w:p w14:paraId="3B551F8B" w14:textId="77777777" w:rsidR="00DD56AD" w:rsidRPr="00623946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A7F90D" w14:textId="756FBB04" w:rsidR="00DD56AD" w:rsidRPr="007B634D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B634D">
              <w:rPr>
                <w:rFonts w:asciiTheme="majorBidi" w:hAnsiTheme="majorBidi" w:cstheme="majorBidi"/>
                <w:sz w:val="30"/>
                <w:szCs w:val="30"/>
              </w:rPr>
              <w:t>19,291</w:t>
            </w:r>
          </w:p>
        </w:tc>
        <w:tc>
          <w:tcPr>
            <w:tcW w:w="261" w:type="dxa"/>
          </w:tcPr>
          <w:p w14:paraId="060A5499" w14:textId="77777777" w:rsidR="00DD56AD" w:rsidRPr="00623946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5C2222" w14:textId="11E4BC68" w:rsidR="00DD56AD" w:rsidRPr="00623946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15,641</w:t>
            </w:r>
          </w:p>
        </w:tc>
      </w:tr>
      <w:tr w:rsidR="00DD56AD" w:rsidRPr="00623946" w14:paraId="7822733B" w14:textId="77777777" w:rsidTr="00EB3047">
        <w:tc>
          <w:tcPr>
            <w:tcW w:w="2880" w:type="dxa"/>
          </w:tcPr>
          <w:p w14:paraId="1CD383CE" w14:textId="77777777" w:rsidR="00DD56AD" w:rsidRPr="00EC4215" w:rsidRDefault="00DD56AD" w:rsidP="00DD56A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797446C1" w14:textId="77777777" w:rsidR="00DD56AD" w:rsidRPr="00420CE3" w:rsidRDefault="00DD56A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CCB60E8" w14:textId="77777777" w:rsidR="00DD56AD" w:rsidRPr="00420CE3" w:rsidRDefault="00DD56AD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1519BCB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52D289CB" w14:textId="77777777" w:rsidR="00DD56AD" w:rsidRPr="00420CE3" w:rsidRDefault="00DD56A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71FD22C9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2C6465" w14:textId="77777777" w:rsidR="00DD56AD" w:rsidRPr="00420CE3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D143569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B51B1E5" w14:textId="77777777" w:rsidR="00DD56AD" w:rsidRPr="00420CE3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D56AD" w:rsidRPr="00623946" w14:paraId="2CEF4349" w14:textId="77777777" w:rsidTr="00EB3047">
        <w:tc>
          <w:tcPr>
            <w:tcW w:w="2880" w:type="dxa"/>
          </w:tcPr>
          <w:p w14:paraId="5CABA4DB" w14:textId="77777777" w:rsidR="00DD56AD" w:rsidRPr="00420CE3" w:rsidRDefault="00DD56AD" w:rsidP="00DD56A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Pr="00420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00" w:type="dxa"/>
          </w:tcPr>
          <w:p w14:paraId="3FE03A4E" w14:textId="77777777" w:rsidR="00DD56AD" w:rsidRPr="00420CE3" w:rsidRDefault="00DD56A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18298686" w14:textId="4904730C" w:rsidR="00DD56AD" w:rsidRPr="00F76F87" w:rsidRDefault="00F76F87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3,066</w:t>
            </w:r>
          </w:p>
        </w:tc>
        <w:tc>
          <w:tcPr>
            <w:tcW w:w="236" w:type="dxa"/>
          </w:tcPr>
          <w:p w14:paraId="0C1A8166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FE2DACD" w14:textId="0A4BAC0E" w:rsidR="00DD56AD" w:rsidRPr="00420CE3" w:rsidRDefault="00DD56A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3,623</w:t>
            </w:r>
          </w:p>
        </w:tc>
        <w:tc>
          <w:tcPr>
            <w:tcW w:w="261" w:type="dxa"/>
          </w:tcPr>
          <w:p w14:paraId="6CF0E5E1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C8DE" w14:textId="41E2229F" w:rsidR="00DD56AD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1,886</w:t>
            </w:r>
          </w:p>
        </w:tc>
        <w:tc>
          <w:tcPr>
            <w:tcW w:w="261" w:type="dxa"/>
          </w:tcPr>
          <w:p w14:paraId="22B9EEA7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20535D6" w14:textId="570411BC" w:rsidR="00DD56AD" w:rsidRPr="00420CE3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3,277</w:t>
            </w:r>
          </w:p>
        </w:tc>
      </w:tr>
      <w:tr w:rsidR="00DD56AD" w:rsidRPr="00623946" w14:paraId="5DDA95B4" w14:textId="77777777" w:rsidTr="007B2C91">
        <w:tc>
          <w:tcPr>
            <w:tcW w:w="2880" w:type="dxa"/>
          </w:tcPr>
          <w:p w14:paraId="16B75339" w14:textId="77777777" w:rsidR="00DD56AD" w:rsidRPr="00420CE3" w:rsidRDefault="00DD56AD" w:rsidP="00DD56A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12007A77" w14:textId="77777777" w:rsidR="00DD56AD" w:rsidRPr="00420CE3" w:rsidRDefault="00DD56A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766E905" w14:textId="7090C4B2" w:rsidR="00DD56AD" w:rsidRPr="00420CE3" w:rsidRDefault="00F76F87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36" w:type="dxa"/>
          </w:tcPr>
          <w:p w14:paraId="02062ABB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A1E71B" w14:textId="6A52E0EC" w:rsidR="00DD56AD" w:rsidRPr="00420CE3" w:rsidRDefault="00DD56A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  <w:tc>
          <w:tcPr>
            <w:tcW w:w="261" w:type="dxa"/>
          </w:tcPr>
          <w:p w14:paraId="7B2BBFDD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6C75F3" w14:textId="66F92D79" w:rsidR="00DD56AD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</w:t>
            </w:r>
          </w:p>
        </w:tc>
        <w:tc>
          <w:tcPr>
            <w:tcW w:w="261" w:type="dxa"/>
          </w:tcPr>
          <w:p w14:paraId="53F5BE12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89ADBB" w14:textId="11119D99" w:rsidR="00DD56AD" w:rsidRPr="00420CE3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373</w:t>
            </w:r>
          </w:p>
        </w:tc>
      </w:tr>
      <w:tr w:rsidR="007B634D" w:rsidRPr="00623946" w14:paraId="3D063C83" w14:textId="77777777" w:rsidTr="007B2C91">
        <w:tc>
          <w:tcPr>
            <w:tcW w:w="2880" w:type="dxa"/>
          </w:tcPr>
          <w:p w14:paraId="640A4374" w14:textId="28205713" w:rsidR="007B634D" w:rsidRPr="007B2C91" w:rsidRDefault="007B634D" w:rsidP="00DD56A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78CAB2D2" w14:textId="77777777" w:rsidR="007B634D" w:rsidRPr="00420CE3" w:rsidRDefault="007B634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33B21E5" w14:textId="77777777" w:rsidR="007B634D" w:rsidRDefault="007B634D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900E8E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578B388C" w14:textId="77777777" w:rsidR="007B634D" w:rsidRPr="00420CE3" w:rsidRDefault="007B634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054055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81BED1" w14:textId="77777777" w:rsidR="007B634D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B822BC5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D60838" w14:textId="77777777" w:rsidR="007B634D" w:rsidRPr="00420CE3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34D" w:rsidRPr="00623946" w14:paraId="21152CF2" w14:textId="77777777" w:rsidTr="007B2C91">
        <w:tc>
          <w:tcPr>
            <w:tcW w:w="2880" w:type="dxa"/>
          </w:tcPr>
          <w:p w14:paraId="334C4435" w14:textId="5E3E8280" w:rsidR="007B634D" w:rsidRPr="007B2C91" w:rsidRDefault="007B634D" w:rsidP="00DD56A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DE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</w:t>
            </w:r>
          </w:p>
        </w:tc>
        <w:tc>
          <w:tcPr>
            <w:tcW w:w="900" w:type="dxa"/>
          </w:tcPr>
          <w:p w14:paraId="0FE17E32" w14:textId="77777777" w:rsidR="007B634D" w:rsidRPr="00420CE3" w:rsidRDefault="007B634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8B30EF1" w14:textId="77777777" w:rsidR="007B634D" w:rsidRDefault="007B634D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511807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A13B4A4" w14:textId="77777777" w:rsidR="007B634D" w:rsidRPr="00420CE3" w:rsidRDefault="007B634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105A0DD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FF91B59" w14:textId="77777777" w:rsidR="007B634D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29AEFBC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BE74D" w14:textId="77777777" w:rsidR="007B634D" w:rsidRPr="00420CE3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634D" w:rsidRPr="00623946" w14:paraId="6D06E75F" w14:textId="77777777" w:rsidTr="007B2C91">
        <w:tc>
          <w:tcPr>
            <w:tcW w:w="2880" w:type="dxa"/>
          </w:tcPr>
          <w:p w14:paraId="446A0DB1" w14:textId="6C47801E" w:rsidR="007B634D" w:rsidRPr="007B2C91" w:rsidRDefault="007B634D" w:rsidP="007B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56FDE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339C079C" w14:textId="77777777" w:rsidR="007B634D" w:rsidRPr="00420CE3" w:rsidRDefault="007B634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DCAA04" w14:textId="77777777" w:rsidR="007B634D" w:rsidRDefault="007B634D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7313B9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30C889DB" w14:textId="77777777" w:rsidR="007B634D" w:rsidRPr="00420CE3" w:rsidRDefault="007B634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85D74BF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4833A" w14:textId="77777777" w:rsidR="007B634D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93B189E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B2C4959" w14:textId="77777777" w:rsidR="007B634D" w:rsidRPr="00420CE3" w:rsidRDefault="007B634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6F87" w:rsidRPr="00623946" w14:paraId="6FFCEB70" w14:textId="77777777" w:rsidTr="007B2C91">
        <w:tc>
          <w:tcPr>
            <w:tcW w:w="2880" w:type="dxa"/>
          </w:tcPr>
          <w:p w14:paraId="708D340B" w14:textId="11B53DEE" w:rsidR="00F76F87" w:rsidRPr="00F76F87" w:rsidRDefault="00F76F87" w:rsidP="00F76F87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76F8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</w:tcPr>
          <w:p w14:paraId="7412782D" w14:textId="77777777" w:rsidR="00F76F87" w:rsidRPr="00420CE3" w:rsidRDefault="00F76F87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99476B" w14:textId="36E9F62B" w:rsidR="00F76F87" w:rsidRDefault="00053982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3,141</w:t>
            </w:r>
          </w:p>
        </w:tc>
        <w:tc>
          <w:tcPr>
            <w:tcW w:w="236" w:type="dxa"/>
          </w:tcPr>
          <w:p w14:paraId="2A558B18" w14:textId="77777777" w:rsidR="00F76F87" w:rsidRPr="00420CE3" w:rsidRDefault="00F76F87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2EC5EC8A" w14:textId="6D2A3074" w:rsidR="00F76F87" w:rsidRPr="00420CE3" w:rsidRDefault="00053982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A103548" w14:textId="77777777" w:rsidR="00F76F87" w:rsidRPr="00420CE3" w:rsidRDefault="00F76F87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AD9127A" w14:textId="77F40C86" w:rsidR="00F76F87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3,141</w:t>
            </w:r>
          </w:p>
        </w:tc>
        <w:tc>
          <w:tcPr>
            <w:tcW w:w="261" w:type="dxa"/>
          </w:tcPr>
          <w:p w14:paraId="54A6ADF5" w14:textId="77777777" w:rsidR="00F76F87" w:rsidRPr="00420CE3" w:rsidRDefault="00F76F87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96C6F77" w14:textId="7181DA1C" w:rsidR="00F76F87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34D" w:rsidRPr="00623946" w14:paraId="17BF69F2" w14:textId="77777777" w:rsidTr="007B2C91">
        <w:tc>
          <w:tcPr>
            <w:tcW w:w="2880" w:type="dxa"/>
          </w:tcPr>
          <w:p w14:paraId="79F641A3" w14:textId="2385AD4E" w:rsidR="007B634D" w:rsidRPr="007B634D" w:rsidRDefault="007B634D" w:rsidP="007B634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7740F98E" w14:textId="77777777" w:rsidR="007B634D" w:rsidRPr="00420CE3" w:rsidRDefault="007B634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2B2B9CB" w14:textId="59E55542" w:rsidR="007B634D" w:rsidRDefault="00053982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(1,869)</w:t>
            </w:r>
          </w:p>
        </w:tc>
        <w:tc>
          <w:tcPr>
            <w:tcW w:w="236" w:type="dxa"/>
          </w:tcPr>
          <w:p w14:paraId="6D8E684D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B443DB9" w14:textId="0691C6E2" w:rsidR="007B634D" w:rsidRPr="00420CE3" w:rsidRDefault="00053982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4009D79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6A61ECC" w14:textId="0438EAD4" w:rsidR="007B634D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(1,557)</w:t>
            </w:r>
          </w:p>
        </w:tc>
        <w:tc>
          <w:tcPr>
            <w:tcW w:w="261" w:type="dxa"/>
          </w:tcPr>
          <w:p w14:paraId="1DF84AE8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5E751B" w14:textId="1D99668D" w:rsidR="007B634D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634D" w:rsidRPr="00623946" w14:paraId="21F74332" w14:textId="77777777" w:rsidTr="007B2C91">
        <w:tc>
          <w:tcPr>
            <w:tcW w:w="2880" w:type="dxa"/>
          </w:tcPr>
          <w:p w14:paraId="25503A4A" w14:textId="3C881961" w:rsidR="007B634D" w:rsidRPr="007B634D" w:rsidRDefault="007B634D" w:rsidP="007B634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7B634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</w:t>
            </w:r>
            <w:r w:rsidRPr="007B63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  <w:r w:rsidRPr="007B634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900" w:type="dxa"/>
          </w:tcPr>
          <w:p w14:paraId="11D8E667" w14:textId="77777777" w:rsidR="007B634D" w:rsidRPr="00420CE3" w:rsidRDefault="007B634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490BB5C4" w14:textId="150BB58B" w:rsidR="007B634D" w:rsidRDefault="00053982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(6,310)</w:t>
            </w:r>
          </w:p>
        </w:tc>
        <w:tc>
          <w:tcPr>
            <w:tcW w:w="236" w:type="dxa"/>
          </w:tcPr>
          <w:p w14:paraId="6148EA75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5576491" w14:textId="21877F94" w:rsidR="007B634D" w:rsidRPr="00420CE3" w:rsidRDefault="00053982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4B9F541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2D028BA4" w14:textId="01A20306" w:rsidR="007B634D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(5,254)</w:t>
            </w:r>
          </w:p>
        </w:tc>
        <w:tc>
          <w:tcPr>
            <w:tcW w:w="261" w:type="dxa"/>
          </w:tcPr>
          <w:p w14:paraId="55B3E1ED" w14:textId="77777777" w:rsidR="007B634D" w:rsidRPr="00420CE3" w:rsidRDefault="007B634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0EF28A5" w14:textId="20FFE4CC" w:rsidR="007B634D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53982" w:rsidRPr="00623946" w14:paraId="0D4CD0BD" w14:textId="77777777" w:rsidTr="007B2C91">
        <w:tc>
          <w:tcPr>
            <w:tcW w:w="2880" w:type="dxa"/>
          </w:tcPr>
          <w:p w14:paraId="28D5918E" w14:textId="46F0C001" w:rsidR="00053982" w:rsidRPr="00053982" w:rsidRDefault="00053982" w:rsidP="00DD56A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900" w:type="dxa"/>
          </w:tcPr>
          <w:p w14:paraId="243DB267" w14:textId="0C7E6824" w:rsidR="00053982" w:rsidRPr="009B11D7" w:rsidRDefault="009B11D7" w:rsidP="009B11D7">
            <w:pPr>
              <w:pStyle w:val="acctfourfigures"/>
              <w:tabs>
                <w:tab w:val="clear" w:pos="765"/>
              </w:tabs>
              <w:spacing w:line="240" w:lineRule="atLeast"/>
              <w:ind w:left="-79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B11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58" w:type="dxa"/>
          </w:tcPr>
          <w:p w14:paraId="6DF1EDA3" w14:textId="3C5E8325" w:rsidR="00053982" w:rsidRPr="00053982" w:rsidRDefault="00053982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5,987</w:t>
            </w:r>
          </w:p>
        </w:tc>
        <w:tc>
          <w:tcPr>
            <w:tcW w:w="236" w:type="dxa"/>
          </w:tcPr>
          <w:p w14:paraId="75366658" w14:textId="77777777" w:rsidR="00053982" w:rsidRPr="00420CE3" w:rsidRDefault="00053982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3013FF8" w14:textId="235791D2" w:rsidR="00053982" w:rsidRDefault="00053982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1FFECA1" w14:textId="77777777" w:rsidR="00053982" w:rsidRPr="00420CE3" w:rsidRDefault="00053982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225A6AA" w14:textId="3F5AB214" w:rsidR="00053982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2977C138" w14:textId="77777777" w:rsidR="00053982" w:rsidRPr="00420CE3" w:rsidRDefault="00053982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23C45C0" w14:textId="13F93B15" w:rsidR="00053982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D56AD" w:rsidRPr="00623946" w14:paraId="635BD938" w14:textId="77777777" w:rsidTr="007B2C91">
        <w:tc>
          <w:tcPr>
            <w:tcW w:w="2880" w:type="dxa"/>
          </w:tcPr>
          <w:p w14:paraId="4910934B" w14:textId="77777777" w:rsidR="00DD56AD" w:rsidRPr="00053982" w:rsidRDefault="00DD56AD" w:rsidP="00DD56A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9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1BEF8D4C" w14:textId="77777777" w:rsidR="00DD56AD" w:rsidRPr="00420CE3" w:rsidRDefault="00DD56A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00C6969" w14:textId="4A2BB935" w:rsidR="00DD56AD" w:rsidRPr="00420CE3" w:rsidRDefault="00053982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36" w:type="dxa"/>
          </w:tcPr>
          <w:p w14:paraId="0734C1F5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E017B32" w14:textId="6F0ECAE4" w:rsidR="00DD56AD" w:rsidRPr="00420CE3" w:rsidRDefault="00DD56A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9DFE090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CB6E561" w14:textId="65776522" w:rsidR="00DD56AD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(29)</w:t>
            </w:r>
          </w:p>
        </w:tc>
        <w:tc>
          <w:tcPr>
            <w:tcW w:w="261" w:type="dxa"/>
          </w:tcPr>
          <w:p w14:paraId="1F8A97C0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2EC6E9A" w14:textId="4C78898D" w:rsidR="00DD56AD" w:rsidRPr="00420CE3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D56AD" w:rsidRPr="00623946" w14:paraId="0202F5EC" w14:textId="77777777" w:rsidTr="00EB3047">
        <w:tc>
          <w:tcPr>
            <w:tcW w:w="2880" w:type="dxa"/>
          </w:tcPr>
          <w:p w14:paraId="412710AB" w14:textId="77777777" w:rsidR="00DD56AD" w:rsidRPr="00420CE3" w:rsidRDefault="00DD56AD" w:rsidP="00DD56AD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2B73CB3" w14:textId="77777777" w:rsidR="00DD56AD" w:rsidRPr="00420CE3" w:rsidRDefault="00DD56AD" w:rsidP="00DD56A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A06AEF" w14:textId="0F4D1050" w:rsidR="00DD56AD" w:rsidRPr="00420CE3" w:rsidRDefault="00053982" w:rsidP="00DD56A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28,121</w:t>
            </w:r>
          </w:p>
        </w:tc>
        <w:tc>
          <w:tcPr>
            <w:tcW w:w="236" w:type="dxa"/>
          </w:tcPr>
          <w:p w14:paraId="17330661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B886985" w14:textId="4BA547DE" w:rsidR="00DD56AD" w:rsidRPr="00420CE3" w:rsidRDefault="00DD56AD" w:rsidP="00DD56AD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23,673</w:t>
            </w:r>
          </w:p>
        </w:tc>
        <w:tc>
          <w:tcPr>
            <w:tcW w:w="261" w:type="dxa"/>
          </w:tcPr>
          <w:p w14:paraId="5B44C238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BD34E" w14:textId="629A2A13" w:rsidR="00DD56AD" w:rsidRPr="00420CE3" w:rsidRDefault="00053982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17,798</w:t>
            </w:r>
          </w:p>
        </w:tc>
        <w:tc>
          <w:tcPr>
            <w:tcW w:w="261" w:type="dxa"/>
          </w:tcPr>
          <w:p w14:paraId="474645EE" w14:textId="77777777" w:rsidR="00DD56AD" w:rsidRPr="00420CE3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DF59932" w14:textId="40AB74E6" w:rsidR="00DD56AD" w:rsidRPr="00420CE3" w:rsidRDefault="00DD56AD" w:rsidP="00DD56A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19,291</w:t>
            </w:r>
          </w:p>
        </w:tc>
      </w:tr>
    </w:tbl>
    <w:p w14:paraId="17DC1D14" w14:textId="0ADFB01E" w:rsidR="003B7A7B" w:rsidRPr="00AD3DB0" w:rsidRDefault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14:paraId="6D706252" w14:textId="77777777" w:rsidTr="002E7BC7">
        <w:trPr>
          <w:tblHeader/>
        </w:trPr>
        <w:tc>
          <w:tcPr>
            <w:tcW w:w="3780" w:type="dxa"/>
            <w:vMerge w:val="restart"/>
          </w:tcPr>
          <w:p w14:paraId="49826920" w14:textId="77777777" w:rsidR="00D47A6B" w:rsidRPr="00D47A6B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2B07E00C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AE3A8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06C7FD1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6B" w:rsidRPr="00623946" w14:paraId="404C4F62" w14:textId="77777777" w:rsidTr="00EC4215">
        <w:trPr>
          <w:tblHeader/>
        </w:trPr>
        <w:tc>
          <w:tcPr>
            <w:tcW w:w="3780" w:type="dxa"/>
            <w:vMerge/>
          </w:tcPr>
          <w:p w14:paraId="0B78C520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2F0E4E" w14:textId="03E3F603" w:rsidR="00D47A6B" w:rsidRPr="00EC4215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48A39" w14:textId="77777777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7775E9" w14:textId="47A5FAA8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8F3573E" w14:textId="77777777" w:rsidR="00D47A6B" w:rsidRPr="00EC4215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A66B912" w14:textId="6F46E35A" w:rsidR="00D47A6B" w:rsidRPr="00EC4215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11D6AF53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10B713" w14:textId="711FAB33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575A5" w:rsidRPr="00623946" w14:paraId="7FD93B5A" w14:textId="77777777" w:rsidTr="002E7BC7">
        <w:trPr>
          <w:tblHeader/>
        </w:trPr>
        <w:tc>
          <w:tcPr>
            <w:tcW w:w="3780" w:type="dxa"/>
          </w:tcPr>
          <w:p w14:paraId="4A8E49A1" w14:textId="77777777"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AB75F6" w14:textId="77777777" w:rsidR="002575A5" w:rsidRPr="00623946" w:rsidRDefault="002575A5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53982" w:rsidRPr="00623946" w14:paraId="55A4CA85" w14:textId="77777777" w:rsidTr="002E7BC7">
        <w:tc>
          <w:tcPr>
            <w:tcW w:w="3780" w:type="dxa"/>
          </w:tcPr>
          <w:p w14:paraId="4BC6D57E" w14:textId="77777777" w:rsidR="00053982" w:rsidRPr="00623946" w:rsidRDefault="00053982" w:rsidP="000539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14:paraId="25F92EE6" w14:textId="74D8132F" w:rsidR="00053982" w:rsidRPr="00EC4215" w:rsidRDefault="00927766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</w:t>
            </w:r>
            <w:r w:rsidR="00053982"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- </w:t>
            </w:r>
            <w:r w:rsidR="00053982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</w:t>
            </w:r>
            <w:r w:rsidR="00975771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6388E526" w14:textId="77777777" w:rsidR="00053982" w:rsidRPr="00EC4215" w:rsidRDefault="00053982" w:rsidP="0005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BDA78" w14:textId="198E0331" w:rsidR="00053982" w:rsidRPr="00EC4215" w:rsidRDefault="00053982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2.64</w:t>
            </w: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-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3.19</w:t>
            </w:r>
          </w:p>
        </w:tc>
        <w:tc>
          <w:tcPr>
            <w:tcW w:w="236" w:type="dxa"/>
          </w:tcPr>
          <w:p w14:paraId="4888E424" w14:textId="77777777" w:rsidR="00053982" w:rsidRPr="00EC4215" w:rsidRDefault="00053982" w:rsidP="0005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51BE9" w14:textId="1D7F5B08" w:rsidR="00053982" w:rsidRPr="00EC4215" w:rsidRDefault="00975771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</w:t>
            </w:r>
            <w:r w:rsidR="00927766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72C8386" w14:textId="77777777" w:rsidR="00053982" w:rsidRPr="00623946" w:rsidRDefault="00053982" w:rsidP="0005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8945" w14:textId="09435216" w:rsidR="00053982" w:rsidRPr="00623946" w:rsidRDefault="00053982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</w:tr>
      <w:tr w:rsidR="00053982" w:rsidRPr="00623946" w14:paraId="4D8BC9F8" w14:textId="77777777" w:rsidTr="002E7BC7">
        <w:tc>
          <w:tcPr>
            <w:tcW w:w="3780" w:type="dxa"/>
          </w:tcPr>
          <w:p w14:paraId="2DFA41D6" w14:textId="77777777" w:rsidR="00053982" w:rsidRPr="00623946" w:rsidRDefault="00053982" w:rsidP="0005398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14:paraId="74BC6955" w14:textId="32CEAC3D" w:rsidR="00053982" w:rsidRPr="00EC4215" w:rsidRDefault="00053982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7B21E3BA" w14:textId="77777777" w:rsidR="00053982" w:rsidRPr="00EC4215" w:rsidRDefault="00053982" w:rsidP="0005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A4E87" w14:textId="11B2E437" w:rsidR="00053982" w:rsidRPr="00EC4215" w:rsidRDefault="00053982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181389E8" w14:textId="77777777" w:rsidR="00053982" w:rsidRPr="00EC4215" w:rsidRDefault="00053982" w:rsidP="0005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9E3C3C" w14:textId="3A7A79D3" w:rsidR="00053982" w:rsidRPr="00EC4215" w:rsidRDefault="00975771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053982" w:rsidRPr="00EC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</w:tcPr>
          <w:p w14:paraId="1179910F" w14:textId="77777777" w:rsidR="00053982" w:rsidRPr="00623946" w:rsidRDefault="00053982" w:rsidP="0005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E95F5" w14:textId="7858C4D0" w:rsidR="00053982" w:rsidRPr="00623946" w:rsidRDefault="00053982" w:rsidP="000539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42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</w:tbl>
    <w:p w14:paraId="4750EEF5" w14:textId="77777777" w:rsidR="00DD56AD" w:rsidRPr="00AD3DB0" w:rsidRDefault="00DD56AD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8BB821" w14:textId="66F7B112"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14:paraId="4623C000" w14:textId="77777777" w:rsidR="002575A5" w:rsidRPr="00AD3DB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64899D22" w14:textId="2DD22C43" w:rsidR="002575A5" w:rsidRPr="00640618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65C7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301AF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0A3E9F">
        <w:rPr>
          <w:rFonts w:asciiTheme="majorBidi" w:hAnsiTheme="majorBidi" w:cstheme="majorBidi"/>
          <w:spacing w:val="-2"/>
          <w:sz w:val="30"/>
          <w:szCs w:val="30"/>
          <w:cs/>
        </w:rPr>
        <w:t>ไว้เป็น</w:t>
      </w:r>
      <w:r w:rsidR="00640618" w:rsidRPr="000A3E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A3E9F" w:rsidRPr="000A3E9F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E81CC3" w:rsidRPr="000A3E9F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0A3E9F" w:rsidRPr="000A3E9F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7577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301AF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81CC3"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50303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- 14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</w:t>
      </w:r>
      <w:r w:rsidRPr="0064061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2861F78C" w14:textId="1AD5AF7C" w:rsidR="00DD56AD" w:rsidRPr="00AD3DB0" w:rsidRDefault="00DD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4AF544DF" w14:textId="06EC0AAB" w:rsidR="002575A5" w:rsidRPr="00E37AB3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E37AB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E5FFDB9" w14:textId="77777777" w:rsidR="002575A5" w:rsidRPr="00AD3DB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  <w:cs/>
        </w:rPr>
      </w:pPr>
    </w:p>
    <w:p w14:paraId="03956C77" w14:textId="4968A004"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DCF97F0" w14:textId="77777777" w:rsidR="003969B2" w:rsidRPr="00C226DF" w:rsidRDefault="003969B2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7186BBE" w14:textId="77777777" w:rsidTr="00481D1C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14:paraId="3285C50A" w14:textId="65F02020"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</w:t>
            </w:r>
            <w:r w:rsidR="00373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E4DDA9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1D1C" w:rsidRPr="005C61E7" w14:paraId="0B92CDD2" w14:textId="77777777" w:rsidTr="00A5219D">
        <w:trPr>
          <w:trHeight w:val="20"/>
          <w:tblHeader/>
        </w:trPr>
        <w:tc>
          <w:tcPr>
            <w:tcW w:w="3780" w:type="dxa"/>
            <w:vMerge/>
          </w:tcPr>
          <w:p w14:paraId="7EEA3F92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7B95C570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C44E34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F8E5BF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5219D" w:rsidRPr="005C61E7" w14:paraId="51C6170F" w14:textId="77777777" w:rsidTr="00A5219D">
        <w:trPr>
          <w:trHeight w:val="20"/>
          <w:tblHeader/>
        </w:trPr>
        <w:tc>
          <w:tcPr>
            <w:tcW w:w="3780" w:type="dxa"/>
          </w:tcPr>
          <w:p w14:paraId="19EEA777" w14:textId="77777777" w:rsidR="00A5219D" w:rsidRPr="00A5219D" w:rsidRDefault="00A5219D" w:rsidP="00B823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739B4037" w14:textId="2820C38F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25FB82D5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D6DACE" w14:textId="3A3DEF8D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1994D7DF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A40FA" w14:textId="42FFD88D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60BB526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31563B" w14:textId="25A34E44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5219D" w:rsidRPr="005C61E7" w14:paraId="4482C76B" w14:textId="77777777" w:rsidTr="00A5219D">
        <w:trPr>
          <w:trHeight w:val="20"/>
          <w:tblHeader/>
        </w:trPr>
        <w:tc>
          <w:tcPr>
            <w:tcW w:w="3780" w:type="dxa"/>
          </w:tcPr>
          <w:p w14:paraId="376F7D95" w14:textId="77777777" w:rsidR="00A5219D" w:rsidRPr="00A5219D" w:rsidRDefault="00A5219D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B317C85" w14:textId="77777777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81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56AD" w:rsidRPr="005C61E7" w14:paraId="2A5ABAC2" w14:textId="77777777" w:rsidTr="00A5219D">
        <w:trPr>
          <w:trHeight w:val="20"/>
        </w:trPr>
        <w:tc>
          <w:tcPr>
            <w:tcW w:w="3780" w:type="dxa"/>
          </w:tcPr>
          <w:p w14:paraId="68292A30" w14:textId="2FA727B5" w:rsidR="00DD56AD" w:rsidRPr="00A5219D" w:rsidRDefault="00DD56AD" w:rsidP="00DD56A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0E4456DF" w14:textId="59735933" w:rsidR="00DD56AD" w:rsidRPr="00A5219D" w:rsidRDefault="00975771" w:rsidP="00DD56A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(2,76</w:t>
            </w:r>
            <w:r w:rsidR="00927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EC55DE9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4B096A0" w14:textId="19A13697" w:rsidR="00DD56AD" w:rsidRPr="00A5219D" w:rsidRDefault="00DD56AD" w:rsidP="00DD56A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(1,897)</w:t>
            </w:r>
          </w:p>
        </w:tc>
        <w:tc>
          <w:tcPr>
            <w:tcW w:w="236" w:type="dxa"/>
            <w:vAlign w:val="center"/>
          </w:tcPr>
          <w:p w14:paraId="258F5005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FD85C5" w14:textId="2D6A82F5" w:rsidR="00DD56AD" w:rsidRPr="00A5219D" w:rsidRDefault="00975771" w:rsidP="00DD56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  <w:tc>
          <w:tcPr>
            <w:tcW w:w="236" w:type="dxa"/>
            <w:vAlign w:val="center"/>
          </w:tcPr>
          <w:p w14:paraId="6A0181A6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6D7A827" w14:textId="10A23DB8" w:rsidR="00DD56AD" w:rsidRPr="00A5219D" w:rsidRDefault="00DD56AD" w:rsidP="00DD5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2,181</w:t>
            </w:r>
          </w:p>
        </w:tc>
      </w:tr>
      <w:tr w:rsidR="00DD56AD" w:rsidRPr="005C61E7" w14:paraId="0E1D1490" w14:textId="77777777" w:rsidTr="00A5219D">
        <w:trPr>
          <w:trHeight w:val="20"/>
        </w:trPr>
        <w:tc>
          <w:tcPr>
            <w:tcW w:w="3780" w:type="dxa"/>
          </w:tcPr>
          <w:p w14:paraId="75BB6F1A" w14:textId="23A2E417" w:rsidR="00DD56AD" w:rsidRPr="00A5219D" w:rsidRDefault="00DD56AD" w:rsidP="00DD56A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32A2355A" w14:textId="302111C5" w:rsidR="00DD56AD" w:rsidRPr="00A5219D" w:rsidRDefault="00975771" w:rsidP="00DD56A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3,063</w:t>
            </w:r>
          </w:p>
        </w:tc>
        <w:tc>
          <w:tcPr>
            <w:tcW w:w="233" w:type="dxa"/>
          </w:tcPr>
          <w:p w14:paraId="13E58FBF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8C841E4" w14:textId="26033F98" w:rsidR="00DD56AD" w:rsidRPr="00A5219D" w:rsidRDefault="00DD56AD" w:rsidP="00DD56A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2,704</w:t>
            </w:r>
          </w:p>
        </w:tc>
        <w:tc>
          <w:tcPr>
            <w:tcW w:w="236" w:type="dxa"/>
          </w:tcPr>
          <w:p w14:paraId="6594A7CF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A431" w14:textId="0CB81F87" w:rsidR="00DD56AD" w:rsidRPr="00A5219D" w:rsidRDefault="00975771" w:rsidP="00DD56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(2,663)</w:t>
            </w:r>
          </w:p>
        </w:tc>
        <w:tc>
          <w:tcPr>
            <w:tcW w:w="236" w:type="dxa"/>
          </w:tcPr>
          <w:p w14:paraId="1B05A62C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C4AC91" w14:textId="4FA88A82" w:rsidR="00DD56AD" w:rsidRPr="00A5219D" w:rsidRDefault="00DD56AD" w:rsidP="00DD5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(2,347)</w:t>
            </w:r>
          </w:p>
        </w:tc>
      </w:tr>
    </w:tbl>
    <w:p w14:paraId="2CD66880" w14:textId="77777777" w:rsidR="00485F29" w:rsidRPr="00C226DF" w:rsidRDefault="00485F29" w:rsidP="00A3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0215463" w14:textId="77777777" w:rsidTr="00B82331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14:paraId="092E4E9D" w14:textId="19D0D4C6"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EE54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8A9921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14:paraId="6126E6CD" w14:textId="77777777" w:rsidTr="00B82331">
        <w:trPr>
          <w:trHeight w:val="20"/>
          <w:tblHeader/>
        </w:trPr>
        <w:tc>
          <w:tcPr>
            <w:tcW w:w="3780" w:type="dxa"/>
            <w:vMerge/>
          </w:tcPr>
          <w:p w14:paraId="49AF4C28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5096D7A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B9BE15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31BE0086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03038" w:rsidRPr="005C61E7" w14:paraId="1213CEDB" w14:textId="77777777" w:rsidTr="00B82331">
        <w:trPr>
          <w:trHeight w:val="20"/>
          <w:tblHeader/>
        </w:trPr>
        <w:tc>
          <w:tcPr>
            <w:tcW w:w="3780" w:type="dxa"/>
          </w:tcPr>
          <w:p w14:paraId="2C71234F" w14:textId="77777777" w:rsidR="00503038" w:rsidRPr="00A5219D" w:rsidRDefault="00503038" w:rsidP="005030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0B646991" w14:textId="2894C22D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3" w:type="dxa"/>
          </w:tcPr>
          <w:p w14:paraId="26328751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7DE545" w14:textId="46D1583B" w:rsidR="00503038" w:rsidRPr="00A5219D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27D186C6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C1367" w14:textId="7BE22519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1F1161C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9F2C9" w14:textId="3EAF9190" w:rsidR="00503038" w:rsidRPr="00E37AB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481D1C" w:rsidRPr="005C61E7" w14:paraId="1488E3C3" w14:textId="77777777" w:rsidTr="00B82331">
        <w:trPr>
          <w:trHeight w:val="20"/>
          <w:tblHeader/>
        </w:trPr>
        <w:tc>
          <w:tcPr>
            <w:tcW w:w="3780" w:type="dxa"/>
          </w:tcPr>
          <w:p w14:paraId="1CF36620" w14:textId="77777777" w:rsidR="00481D1C" w:rsidRPr="00A5219D" w:rsidRDefault="00481D1C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0A1A6CD" w14:textId="77777777"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D56AD" w:rsidRPr="005C61E7" w14:paraId="1B12199C" w14:textId="77777777" w:rsidTr="00B82331">
        <w:trPr>
          <w:trHeight w:val="20"/>
        </w:trPr>
        <w:tc>
          <w:tcPr>
            <w:tcW w:w="3780" w:type="dxa"/>
          </w:tcPr>
          <w:p w14:paraId="629668C9" w14:textId="20824BFF" w:rsidR="00DD56AD" w:rsidRPr="00A5219D" w:rsidRDefault="00DD56AD" w:rsidP="00DD56A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3F3EC2A8" w14:textId="6880625A" w:rsidR="00DD56AD" w:rsidRPr="00A5219D" w:rsidRDefault="00975771" w:rsidP="00DD56A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</w:t>
            </w:r>
            <w:r w:rsidR="00927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5BE867D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3A52FC" w14:textId="1B15E22C" w:rsidR="00DD56AD" w:rsidRPr="00A5219D" w:rsidRDefault="00DD56AD" w:rsidP="00DD56A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(1,355)</w:t>
            </w:r>
          </w:p>
        </w:tc>
        <w:tc>
          <w:tcPr>
            <w:tcW w:w="236" w:type="dxa"/>
            <w:vAlign w:val="center"/>
          </w:tcPr>
          <w:p w14:paraId="2D8E64C4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C772A" w14:textId="6BA81A0C" w:rsidR="00DD56AD" w:rsidRPr="00A5219D" w:rsidRDefault="00975771" w:rsidP="00DD56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1,786</w:t>
            </w:r>
          </w:p>
        </w:tc>
        <w:tc>
          <w:tcPr>
            <w:tcW w:w="236" w:type="dxa"/>
            <w:vAlign w:val="center"/>
          </w:tcPr>
          <w:p w14:paraId="3B34566F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1E4A16F" w14:textId="5D1EC25B" w:rsidR="00DD56AD" w:rsidRPr="00A5219D" w:rsidRDefault="00DD56AD" w:rsidP="00DD5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</w:tr>
      <w:tr w:rsidR="00DD56AD" w:rsidRPr="005C61E7" w14:paraId="26E8C80A" w14:textId="77777777" w:rsidTr="00B82331">
        <w:trPr>
          <w:trHeight w:val="20"/>
        </w:trPr>
        <w:tc>
          <w:tcPr>
            <w:tcW w:w="3780" w:type="dxa"/>
          </w:tcPr>
          <w:p w14:paraId="206D39EF" w14:textId="39F1F872" w:rsidR="00DD56AD" w:rsidRPr="00A5219D" w:rsidRDefault="00DD56AD" w:rsidP="00DD56A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19544B83" w14:textId="4F2FCAD2" w:rsidR="00DD56AD" w:rsidRPr="00A5219D" w:rsidRDefault="00975771" w:rsidP="00DD56A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1,663</w:t>
            </w:r>
          </w:p>
        </w:tc>
        <w:tc>
          <w:tcPr>
            <w:tcW w:w="233" w:type="dxa"/>
          </w:tcPr>
          <w:p w14:paraId="51E19138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8CE6C3" w14:textId="580634A4" w:rsidR="00DD56AD" w:rsidRPr="00A5219D" w:rsidRDefault="00DD56AD" w:rsidP="00DD56A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1,963</w:t>
            </w:r>
          </w:p>
        </w:tc>
        <w:tc>
          <w:tcPr>
            <w:tcW w:w="236" w:type="dxa"/>
          </w:tcPr>
          <w:p w14:paraId="197DA361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803B" w14:textId="14FDD149" w:rsidR="00DD56AD" w:rsidRPr="00A5219D" w:rsidRDefault="00975771" w:rsidP="00DD56A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(1,460)</w:t>
            </w:r>
          </w:p>
        </w:tc>
        <w:tc>
          <w:tcPr>
            <w:tcW w:w="236" w:type="dxa"/>
          </w:tcPr>
          <w:p w14:paraId="62D10F8E" w14:textId="77777777" w:rsidR="00DD56AD" w:rsidRPr="00A5219D" w:rsidRDefault="00DD56AD" w:rsidP="00DD5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4E964D" w14:textId="74937055" w:rsidR="00DD56AD" w:rsidRPr="00A5219D" w:rsidRDefault="00DD56AD" w:rsidP="00DD56A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(1,722)</w:t>
            </w:r>
          </w:p>
        </w:tc>
      </w:tr>
    </w:tbl>
    <w:p w14:paraId="04337AF0" w14:textId="4059E176" w:rsidR="00256B3B" w:rsidRDefault="00256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eastAsia="x-none"/>
        </w:rPr>
      </w:pPr>
    </w:p>
    <w:p w14:paraId="79085EE8" w14:textId="52E22E87" w:rsidR="000345CF" w:rsidRDefault="000345CF" w:rsidP="007F7CD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14:paraId="512DF293" w14:textId="60663D64" w:rsidR="000345CF" w:rsidRPr="00C226DF" w:rsidRDefault="000345CF" w:rsidP="000345CF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FC17BF" w:rsidRPr="007A06A8" w14:paraId="6D2CA1B5" w14:textId="77777777" w:rsidTr="00D92376">
        <w:trPr>
          <w:tblHeader/>
        </w:trPr>
        <w:tc>
          <w:tcPr>
            <w:tcW w:w="2700" w:type="dxa"/>
          </w:tcPr>
          <w:p w14:paraId="48679692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08464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D7D6A4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F625CF7" w14:textId="432930D1" w:rsidR="00FC17BF" w:rsidRPr="008F626F" w:rsidRDefault="00C65C75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B95344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603DC70" w14:textId="7C0B239F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56A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C17BF" w:rsidRPr="007A06A8" w14:paraId="55BDEC1C" w14:textId="77777777" w:rsidTr="00D92376">
        <w:trPr>
          <w:tblHeader/>
        </w:trPr>
        <w:tc>
          <w:tcPr>
            <w:tcW w:w="2700" w:type="dxa"/>
          </w:tcPr>
          <w:p w14:paraId="6444819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32D0408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006FE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12E2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E4947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B1F79B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18CF99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9BE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78E82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6EB25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C17BF" w:rsidRPr="007A06A8" w14:paraId="3AEB6CFD" w14:textId="77777777" w:rsidTr="00D92376">
        <w:trPr>
          <w:tblHeader/>
        </w:trPr>
        <w:tc>
          <w:tcPr>
            <w:tcW w:w="2700" w:type="dxa"/>
          </w:tcPr>
          <w:p w14:paraId="7217C2E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D758F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B3ADD0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1FED9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C17BF" w:rsidRPr="007A06A8" w14:paraId="773053F3" w14:textId="77777777" w:rsidTr="00D92376">
        <w:tc>
          <w:tcPr>
            <w:tcW w:w="2700" w:type="dxa"/>
          </w:tcPr>
          <w:p w14:paraId="74C0EE4A" w14:textId="77777777" w:rsidR="00FC17BF" w:rsidRPr="008F626F" w:rsidRDefault="00FC17BF" w:rsidP="0083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88278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BA2D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1AF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6ADBF5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29324C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F5F56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D347FB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D357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7C793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0B14F6B0" w14:textId="77777777" w:rsidTr="00D92376">
        <w:tc>
          <w:tcPr>
            <w:tcW w:w="2700" w:type="dxa"/>
          </w:tcPr>
          <w:p w14:paraId="141193B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15D29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FDE09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5FAF9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3A2A00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96A327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1EF1B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C0EA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B5C1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97B88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308" w:rsidRPr="007A06A8" w14:paraId="1FDEBFB6" w14:textId="77777777" w:rsidTr="00D92376">
        <w:tc>
          <w:tcPr>
            <w:tcW w:w="2700" w:type="dxa"/>
          </w:tcPr>
          <w:p w14:paraId="3E486F17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BDAA52F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00087E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528C89" w14:textId="7BD3FF7B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457,999</w:t>
            </w:r>
          </w:p>
        </w:tc>
        <w:tc>
          <w:tcPr>
            <w:tcW w:w="269" w:type="dxa"/>
          </w:tcPr>
          <w:p w14:paraId="23E6378B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ED85D1" w14:textId="0EFD030E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228,999</w:t>
            </w:r>
          </w:p>
        </w:tc>
        <w:tc>
          <w:tcPr>
            <w:tcW w:w="270" w:type="dxa"/>
          </w:tcPr>
          <w:p w14:paraId="20339737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3CEF38" w14:textId="0F8AA3C9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09FD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</w:t>
            </w:r>
            <w:r w:rsidRPr="00F922A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1AB23A2C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6E6328" w14:textId="0297A175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179,000</w:t>
            </w:r>
          </w:p>
        </w:tc>
      </w:tr>
      <w:tr w:rsidR="00C45308" w:rsidRPr="007A06A8" w14:paraId="704745C5" w14:textId="77777777" w:rsidTr="00D92376">
        <w:tc>
          <w:tcPr>
            <w:tcW w:w="2700" w:type="dxa"/>
          </w:tcPr>
          <w:p w14:paraId="3F6D7C37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6430E50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90614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BB0022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011481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57C983E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95445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2BB6D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D0EB3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59DB84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C45308" w:rsidRPr="009310BB" w14:paraId="54403DCE" w14:textId="77777777" w:rsidTr="00D92376">
        <w:tc>
          <w:tcPr>
            <w:tcW w:w="2700" w:type="dxa"/>
          </w:tcPr>
          <w:p w14:paraId="794C8947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3B6C98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AC1CA2C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5FAB7" w14:textId="1B6ADCD2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69" w:type="dxa"/>
          </w:tcPr>
          <w:p w14:paraId="741FF434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E851CD" w14:textId="6DA6289F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6CFF5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B4C378" w14:textId="0992C11D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(28,001)</w:t>
            </w:r>
          </w:p>
        </w:tc>
        <w:tc>
          <w:tcPr>
            <w:tcW w:w="270" w:type="dxa"/>
          </w:tcPr>
          <w:p w14:paraId="40BBA7CA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20B803" w14:textId="5601CFA3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(14,001)</w:t>
            </w:r>
          </w:p>
        </w:tc>
      </w:tr>
      <w:tr w:rsidR="00C45308" w:rsidRPr="007A06A8" w14:paraId="6F05449B" w14:textId="77777777" w:rsidTr="00D92376">
        <w:trPr>
          <w:trHeight w:val="272"/>
        </w:trPr>
        <w:tc>
          <w:tcPr>
            <w:tcW w:w="2700" w:type="dxa"/>
          </w:tcPr>
          <w:p w14:paraId="3F8FE546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E5B7551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05175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1D5B6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089A5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0D79AD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1A9B3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3FA7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9474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61F51D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5308" w:rsidRPr="007A06A8" w14:paraId="4116EBA2" w14:textId="77777777" w:rsidTr="00D92376">
        <w:tc>
          <w:tcPr>
            <w:tcW w:w="2700" w:type="dxa"/>
          </w:tcPr>
          <w:p w14:paraId="3825DDCD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FBAE61B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601A4B1C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05EF1" w14:textId="1A714EC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133,286</w:t>
            </w:r>
          </w:p>
        </w:tc>
        <w:tc>
          <w:tcPr>
            <w:tcW w:w="269" w:type="dxa"/>
          </w:tcPr>
          <w:p w14:paraId="4E07215C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297B026" w14:textId="07E7FB3E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66,643</w:t>
            </w:r>
          </w:p>
        </w:tc>
        <w:tc>
          <w:tcPr>
            <w:tcW w:w="270" w:type="dxa"/>
          </w:tcPr>
          <w:p w14:paraId="104D6099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7F894E" w14:textId="500BA99E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128,000</w:t>
            </w:r>
          </w:p>
        </w:tc>
        <w:tc>
          <w:tcPr>
            <w:tcW w:w="270" w:type="dxa"/>
          </w:tcPr>
          <w:p w14:paraId="4EC336E6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1DECEC" w14:textId="6FD5EBE1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C45308" w:rsidRPr="007A06A8" w14:paraId="271E94F8" w14:textId="77777777" w:rsidTr="00D92376">
        <w:tc>
          <w:tcPr>
            <w:tcW w:w="2700" w:type="dxa"/>
          </w:tcPr>
          <w:p w14:paraId="275A6DC9" w14:textId="4D2DAAE6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3279E1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A9FFA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582199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0DB403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5BFB13A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EEB9F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1D54E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E110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6E07A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308" w:rsidRPr="007A06A8" w14:paraId="662998E9" w14:textId="77777777" w:rsidTr="00D92376">
        <w:tc>
          <w:tcPr>
            <w:tcW w:w="2700" w:type="dxa"/>
          </w:tcPr>
          <w:p w14:paraId="5B45B01B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81D6A0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F13714B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EE3ACB" w14:textId="699E2FEB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59522A7A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347505" w14:textId="74A145A0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377A0D78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638776" w14:textId="7D0CEA31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457,999</w:t>
            </w:r>
          </w:p>
        </w:tc>
        <w:tc>
          <w:tcPr>
            <w:tcW w:w="270" w:type="dxa"/>
          </w:tcPr>
          <w:p w14:paraId="6550B605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3DD31" w14:textId="4210C503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</w:tr>
      <w:tr w:rsidR="00853FE9" w:rsidRPr="007A06A8" w14:paraId="6B9ACD3A" w14:textId="77777777" w:rsidTr="00D055E8">
        <w:tc>
          <w:tcPr>
            <w:tcW w:w="2700" w:type="dxa"/>
          </w:tcPr>
          <w:p w14:paraId="64DC0300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14:paraId="676C0777" w14:textId="77777777" w:rsidR="00853FE9" w:rsidRPr="00C226D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6752B9" w14:textId="77777777" w:rsidR="00853FE9" w:rsidRPr="00C226D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D4BAA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8AC8509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7880A9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2ECBDCC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39EBE4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1B46D3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78BA96" w14:textId="77777777" w:rsidR="00853FE9" w:rsidRPr="00C226D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AD3DB0" w:rsidRPr="007A06A8" w14:paraId="0570D319" w14:textId="77777777" w:rsidTr="00D92376">
        <w:tc>
          <w:tcPr>
            <w:tcW w:w="2700" w:type="dxa"/>
          </w:tcPr>
          <w:p w14:paraId="3B1BC3BF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3313AA6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3B7FE" w14:textId="77777777" w:rsidR="00AD3DB0" w:rsidRPr="008F626F" w:rsidRDefault="00AD3DB0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D63BE7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EC4E256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22BF0C8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C10617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138D99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2C2058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E189D0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DB0" w:rsidRPr="007A06A8" w14:paraId="752B221D" w14:textId="77777777" w:rsidTr="00D92376">
        <w:tc>
          <w:tcPr>
            <w:tcW w:w="2700" w:type="dxa"/>
          </w:tcPr>
          <w:p w14:paraId="545F1416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927E0F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AFF22" w14:textId="77777777" w:rsidR="00AD3DB0" w:rsidRPr="008F626F" w:rsidRDefault="00AD3DB0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A9498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2C34B82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9348E38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40EBEF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A817BF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A3F81D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97268CC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DB0" w:rsidRPr="007A06A8" w14:paraId="11E6B55F" w14:textId="77777777" w:rsidTr="00D92376">
        <w:tc>
          <w:tcPr>
            <w:tcW w:w="2700" w:type="dxa"/>
          </w:tcPr>
          <w:p w14:paraId="12C8A1BB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5F14BB1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18717" w14:textId="77777777" w:rsidR="00AD3DB0" w:rsidRPr="008F626F" w:rsidRDefault="00AD3DB0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D84344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43994D3D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B34E637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70A9A4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8D483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6DA0ED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C356D2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D3DB0" w:rsidRPr="007A06A8" w14:paraId="595C2A48" w14:textId="77777777" w:rsidTr="00D92376">
        <w:tc>
          <w:tcPr>
            <w:tcW w:w="2700" w:type="dxa"/>
          </w:tcPr>
          <w:p w14:paraId="5AC8BED9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4E73A8" w14:textId="77777777" w:rsidR="00AD3DB0" w:rsidRPr="008F626F" w:rsidRDefault="00AD3DB0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7D24A" w14:textId="77777777" w:rsidR="00AD3DB0" w:rsidRPr="008F626F" w:rsidRDefault="00AD3DB0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B4E0F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1DBE3B97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600D4CB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F0276C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50C24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4F7382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0EFF13" w14:textId="77777777" w:rsidR="00AD3DB0" w:rsidRPr="008F626F" w:rsidRDefault="00AD3DB0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53FE9" w:rsidRPr="007A06A8" w14:paraId="4410C2E3" w14:textId="77777777" w:rsidTr="00D92376">
        <w:tc>
          <w:tcPr>
            <w:tcW w:w="2700" w:type="dxa"/>
          </w:tcPr>
          <w:p w14:paraId="2CC027E0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62C69550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0F33" w14:textId="77777777" w:rsidR="00853FE9" w:rsidRPr="008F626F" w:rsidRDefault="00853FE9" w:rsidP="00853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3225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52A6051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5BDDA1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590CF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711BDC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46856A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78F9B8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53FE9" w:rsidRPr="007A06A8" w14:paraId="6195DE2B" w14:textId="77777777" w:rsidTr="00D92376">
        <w:tc>
          <w:tcPr>
            <w:tcW w:w="2700" w:type="dxa"/>
          </w:tcPr>
          <w:p w14:paraId="52115D66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F38F136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A98AE" w14:textId="77777777" w:rsidR="00853FE9" w:rsidRPr="008F626F" w:rsidRDefault="00853FE9" w:rsidP="00853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032FC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E80DD57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0B82CBF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96293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6743F3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66AA4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55D33E" w14:textId="77777777" w:rsidR="00853FE9" w:rsidRPr="008F626F" w:rsidRDefault="00853FE9" w:rsidP="00853FE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5308" w:rsidRPr="007A06A8" w14:paraId="2BD17B71" w14:textId="77777777" w:rsidTr="00D92376">
        <w:tc>
          <w:tcPr>
            <w:tcW w:w="2700" w:type="dxa"/>
          </w:tcPr>
          <w:p w14:paraId="4D790025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077431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7015317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8AA5" w14:textId="0696B250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69" w:type="dxa"/>
          </w:tcPr>
          <w:p w14:paraId="161CCE5C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A2560E8" w14:textId="5E435930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228,999</w:t>
            </w:r>
          </w:p>
        </w:tc>
        <w:tc>
          <w:tcPr>
            <w:tcW w:w="270" w:type="dxa"/>
          </w:tcPr>
          <w:p w14:paraId="37039B0B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5FCB04" w14:textId="1049F9F0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70" w:type="dxa"/>
          </w:tcPr>
          <w:p w14:paraId="15FC2003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4D87A" w14:textId="63D9C45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164,999</w:t>
            </w:r>
          </w:p>
        </w:tc>
      </w:tr>
      <w:tr w:rsidR="00C45308" w:rsidRPr="007A06A8" w14:paraId="153BDA46" w14:textId="77777777" w:rsidTr="00D92376">
        <w:tc>
          <w:tcPr>
            <w:tcW w:w="2700" w:type="dxa"/>
          </w:tcPr>
          <w:p w14:paraId="1E795D98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10844E5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47D345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BBE2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4A153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9DA6EC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9874D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684719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C77C6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0BE422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45308" w:rsidRPr="007A06A8" w14:paraId="50772C76" w14:textId="77777777" w:rsidTr="00D92376">
        <w:tc>
          <w:tcPr>
            <w:tcW w:w="2700" w:type="dxa"/>
          </w:tcPr>
          <w:p w14:paraId="343174D0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85B310B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0D7558E7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04A97" w14:textId="58C17422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133,285</w:t>
            </w:r>
          </w:p>
        </w:tc>
        <w:tc>
          <w:tcPr>
            <w:tcW w:w="269" w:type="dxa"/>
          </w:tcPr>
          <w:p w14:paraId="5C9A774B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CDF5C6D" w14:textId="10911332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66,643</w:t>
            </w:r>
          </w:p>
        </w:tc>
        <w:tc>
          <w:tcPr>
            <w:tcW w:w="270" w:type="dxa"/>
          </w:tcPr>
          <w:p w14:paraId="0FE995D2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55310" w14:textId="36672533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127,999</w:t>
            </w:r>
          </w:p>
        </w:tc>
        <w:tc>
          <w:tcPr>
            <w:tcW w:w="270" w:type="dxa"/>
          </w:tcPr>
          <w:p w14:paraId="25F04203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214595" w14:textId="7611C95C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C45308" w:rsidRPr="007A06A8" w14:paraId="465AE33D" w14:textId="77777777" w:rsidTr="00D92376">
        <w:tc>
          <w:tcPr>
            <w:tcW w:w="2700" w:type="dxa"/>
          </w:tcPr>
          <w:p w14:paraId="06F181B6" w14:textId="6C021989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A09EA98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79D45C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D4B31B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E7B294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EBAB234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36EF4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D43613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298D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E5FE55" w14:textId="77777777" w:rsidR="00C45308" w:rsidRPr="008F626F" w:rsidRDefault="00C45308" w:rsidP="00C45308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308" w:rsidRPr="007A06A8" w14:paraId="0401FEA5" w14:textId="77777777" w:rsidTr="00D92376">
        <w:tc>
          <w:tcPr>
            <w:tcW w:w="2700" w:type="dxa"/>
          </w:tcPr>
          <w:p w14:paraId="27CC6544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755ADD4" w14:textId="77777777" w:rsidR="00C45308" w:rsidRPr="008F626F" w:rsidRDefault="00C45308" w:rsidP="00C45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CFA8CD5" w14:textId="77777777" w:rsidR="00C45308" w:rsidRPr="008F626F" w:rsidRDefault="00C45308" w:rsidP="00C453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F9BA06" w14:textId="289A2CA6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69" w:type="dxa"/>
          </w:tcPr>
          <w:p w14:paraId="11622836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DAD63A6" w14:textId="3DAF9AB8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295,642</w:t>
            </w:r>
          </w:p>
        </w:tc>
        <w:tc>
          <w:tcPr>
            <w:tcW w:w="270" w:type="dxa"/>
          </w:tcPr>
          <w:p w14:paraId="7FD4D4CE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4ECA2" w14:textId="371DA3CF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457,998</w:t>
            </w:r>
          </w:p>
        </w:tc>
        <w:tc>
          <w:tcPr>
            <w:tcW w:w="270" w:type="dxa"/>
          </w:tcPr>
          <w:p w14:paraId="2926B7D4" w14:textId="77777777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67039A" w14:textId="4315DF66" w:rsidR="00C45308" w:rsidRPr="008F626F" w:rsidRDefault="00C45308" w:rsidP="00C45308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22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228,999</w:t>
            </w:r>
          </w:p>
        </w:tc>
      </w:tr>
    </w:tbl>
    <w:p w14:paraId="6A41F099" w14:textId="70BDB120" w:rsidR="003969B2" w:rsidRPr="00C226DF" w:rsidRDefault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589FE57" w14:textId="77777777" w:rsidR="00C45308" w:rsidRPr="00592068" w:rsidRDefault="00C45308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5308">
        <w:rPr>
          <w:rFonts w:asciiTheme="majorBidi" w:hAnsiTheme="majorBidi" w:cstheme="majorBidi"/>
          <w:i/>
          <w:spacing w:val="-2"/>
          <w:sz w:val="30"/>
          <w:szCs w:val="30"/>
          <w:cs/>
        </w:rPr>
        <w:t>เมื่อ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วันที่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>17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พฤษภาคม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>2565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br/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ออกจำหน่ายจำนวน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>409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บาท ซึ่งคงเหลือ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จาก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การจ่ายหุ้นปันผลจำนวน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>818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br/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228,999,358.5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ลดลงเป็นทุนจดทะเบียนใหม่จำนวน 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228,998,949.5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49EF43E5" w14:textId="77777777" w:rsidR="00C45308" w:rsidRPr="00592068" w:rsidRDefault="00C45308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7B0C7E6E" w14:textId="3F7CA947" w:rsidR="00C45308" w:rsidRDefault="00C45308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5308">
        <w:rPr>
          <w:rFonts w:ascii="Angsana New" w:hAnsi="Angsana New"/>
          <w:spacing w:val="-4"/>
          <w:sz w:val="30"/>
          <w:szCs w:val="30"/>
          <w:cs/>
          <w:lang w:eastAsia="x-none"/>
        </w:rPr>
        <w:t>เมื่อ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วันที่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 xml:space="preserve">18 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พฤษภาคม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 xml:space="preserve">2565 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 w:rsidRPr="00592068">
        <w:rPr>
          <w:rFonts w:ascii="Angsana New" w:hAnsi="Angsana New"/>
          <w:spacing w:val="-2"/>
          <w:sz w:val="30"/>
          <w:szCs w:val="30"/>
          <w:lang w:eastAsia="x-none"/>
        </w:rPr>
        <w:t xml:space="preserve">22 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Pr="00592068">
        <w:rPr>
          <w:rFonts w:ascii="Angsana New" w:hAnsi="Angsana New"/>
          <w:sz w:val="30"/>
          <w:szCs w:val="30"/>
          <w:lang w:eastAsia="x-none"/>
        </w:rPr>
        <w:t>228,998,949.5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250,998,949.5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Pr="00592068">
        <w:rPr>
          <w:rFonts w:ascii="Angsana New" w:hAnsi="Angsana New" w:hint="cs"/>
          <w:sz w:val="30"/>
          <w:szCs w:val="30"/>
          <w:cs/>
          <w:lang w:eastAsia="x-none"/>
        </w:rPr>
        <w:t>เพื่อรองรับการจ่ายหุ้นปันผล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(</w:t>
      </w:r>
      <w:r w:rsidRPr="00592068">
        <w:rPr>
          <w:rFonts w:ascii="Angsana New" w:hAnsi="Angsana New" w:hint="cs"/>
          <w:sz w:val="30"/>
          <w:szCs w:val="30"/>
          <w:cs/>
          <w:lang w:eastAsia="x-none"/>
        </w:rPr>
        <w:t xml:space="preserve">ดูหมายเหตุข้อ </w:t>
      </w:r>
      <w:r w:rsidR="00195817">
        <w:rPr>
          <w:rFonts w:ascii="Angsana New" w:hAnsi="Angsana New"/>
          <w:sz w:val="30"/>
          <w:szCs w:val="30"/>
          <w:lang w:eastAsia="x-none"/>
        </w:rPr>
        <w:t>2</w:t>
      </w:r>
      <w:r w:rsidR="00FC2744">
        <w:rPr>
          <w:rFonts w:ascii="Angsana New" w:hAnsi="Angsana New"/>
          <w:sz w:val="30"/>
          <w:szCs w:val="30"/>
          <w:lang w:eastAsia="x-none"/>
        </w:rPr>
        <w:t>2</w:t>
      </w:r>
      <w:r w:rsidRPr="00592068">
        <w:rPr>
          <w:rFonts w:ascii="Angsana New" w:hAnsi="Angsana New"/>
          <w:sz w:val="30"/>
          <w:szCs w:val="30"/>
          <w:lang w:eastAsia="x-none"/>
        </w:rPr>
        <w:t>)</w:t>
      </w:r>
    </w:p>
    <w:p w14:paraId="295B44CA" w14:textId="77777777" w:rsidR="00C45308" w:rsidRPr="00AD3DB0" w:rsidRDefault="00C45308" w:rsidP="00C45308">
      <w:pPr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2D6AB28E" w14:textId="77777777" w:rsidR="00C45308" w:rsidRPr="00592068" w:rsidRDefault="00C45308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5308">
        <w:rPr>
          <w:rFonts w:ascii="Angsana New" w:hAnsi="Angsana New"/>
          <w:spacing w:val="-4"/>
          <w:sz w:val="30"/>
          <w:szCs w:val="30"/>
          <w:cs/>
          <w:lang w:eastAsia="x-none"/>
        </w:rPr>
        <w:t>เมื่อ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วันที่ </w:t>
      </w:r>
      <w:r w:rsidRPr="000F4D30">
        <w:rPr>
          <w:rFonts w:ascii="Angsana New" w:hAnsi="Angsana New"/>
          <w:sz w:val="30"/>
          <w:szCs w:val="30"/>
          <w:lang w:eastAsia="x-none"/>
        </w:rPr>
        <w:t>16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 xml:space="preserve">สิงหาคม </w:t>
      </w:r>
      <w:r w:rsidRPr="000F4D30">
        <w:rPr>
          <w:rFonts w:ascii="Angsana New" w:hAnsi="Angsana New"/>
          <w:sz w:val="30"/>
          <w:szCs w:val="30"/>
          <w:lang w:eastAsia="x-none"/>
        </w:rPr>
        <w:t>2565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บริษัทได้จดทะเบียนลดทุนกับกระทรวงพาณิชย์โดยตัดหุ้นสามัญที่ยังไม่ได้ออกจำหน่ายจำนวน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0F4D30">
        <w:rPr>
          <w:rFonts w:ascii="Angsana New" w:hAnsi="Angsana New"/>
          <w:sz w:val="30"/>
          <w:szCs w:val="30"/>
          <w:lang w:eastAsia="x-none"/>
        </w:rPr>
        <w:t>433.5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>บาท ซึ่งคงเหลือ</w:t>
      </w:r>
      <w:r w:rsidRPr="000F4D30"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การจ่ายหุ้นปันผลจำนวน </w:t>
      </w:r>
      <w:r w:rsidRPr="000F4D30">
        <w:rPr>
          <w:rFonts w:ascii="Angsana New" w:hAnsi="Angsana New"/>
          <w:sz w:val="30"/>
          <w:szCs w:val="30"/>
          <w:lang w:eastAsia="x-none"/>
        </w:rPr>
        <w:t>867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 xml:space="preserve"> หุ้น ส่งผลให้ทุนจดทะเบียนเดิมจำนวน </w:t>
      </w:r>
      <w:r w:rsidRPr="000F4D30">
        <w:rPr>
          <w:rFonts w:ascii="Angsana New" w:hAnsi="Angsana New"/>
          <w:sz w:val="30"/>
          <w:szCs w:val="30"/>
          <w:lang w:eastAsia="x-none"/>
        </w:rPr>
        <w:t xml:space="preserve">250,998,949.5 </w:t>
      </w:r>
      <w:r w:rsidRPr="000F4D30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 ลดลงเป็นทุนจดทะเบียนใหม่จำนวน </w:t>
      </w:r>
      <w:r w:rsidRPr="00592068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50</w:t>
      </w:r>
      <w:r w:rsidRPr="00592068">
        <w:rPr>
          <w:rFonts w:ascii="Angsana New" w:hAnsi="Angsana New"/>
          <w:sz w:val="30"/>
          <w:szCs w:val="30"/>
          <w:lang w:eastAsia="x-none"/>
        </w:rPr>
        <w:t>,998,</w:t>
      </w:r>
      <w:r>
        <w:rPr>
          <w:rFonts w:ascii="Angsana New" w:hAnsi="Angsana New"/>
          <w:sz w:val="30"/>
          <w:szCs w:val="30"/>
          <w:lang w:eastAsia="x-none"/>
        </w:rPr>
        <w:t>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7150BBC3" w14:textId="77777777" w:rsidR="00C45308" w:rsidRPr="00AD3DB0" w:rsidRDefault="00C45308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eastAsia="x-none"/>
        </w:rPr>
      </w:pPr>
    </w:p>
    <w:p w14:paraId="4140214D" w14:textId="77777777" w:rsidR="00C45308" w:rsidRDefault="00C45308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เมื่อวันที่ </w:t>
      </w:r>
      <w:r w:rsidRPr="008F3E5E">
        <w:rPr>
          <w:rFonts w:ascii="Angsana New" w:hAnsi="Angsana New"/>
          <w:spacing w:val="-4"/>
          <w:sz w:val="30"/>
          <w:szCs w:val="30"/>
          <w:lang w:eastAsia="x-none"/>
        </w:rPr>
        <w:t xml:space="preserve">17 </w:t>
      </w:r>
      <w:r w:rsidRPr="008F3E5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สิงหาคม</w:t>
      </w: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8F3E5E">
        <w:rPr>
          <w:rFonts w:ascii="Angsana New" w:hAnsi="Angsana New"/>
          <w:spacing w:val="-4"/>
          <w:sz w:val="30"/>
          <w:szCs w:val="30"/>
          <w:lang w:eastAsia="x-none"/>
        </w:rPr>
        <w:t xml:space="preserve">2565 </w:t>
      </w: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8F3E5E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จำนวน </w:t>
      </w:r>
      <w:r w:rsidRPr="008F3E5E">
        <w:rPr>
          <w:rFonts w:ascii="Angsana New" w:hAnsi="Angsana New"/>
          <w:spacing w:val="-4"/>
          <w:sz w:val="30"/>
          <w:szCs w:val="30"/>
          <w:lang w:eastAsia="x-none"/>
        </w:rPr>
        <w:t xml:space="preserve">44.64 </w:t>
      </w:r>
      <w:r w:rsidRPr="008F3E5E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ล้านบาท</w:t>
      </w:r>
      <w:r w:rsidRPr="008F3E5E">
        <w:rPr>
          <w:rFonts w:ascii="Angsana New" w:hAnsi="Angsana New"/>
          <w:spacing w:val="-4"/>
          <w:sz w:val="30"/>
          <w:szCs w:val="30"/>
          <w:cs/>
          <w:lang w:eastAsia="x-none"/>
        </w:rPr>
        <w:t>จากทุนจดทะเบียน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 w:rsidRPr="00592068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50</w:t>
      </w:r>
      <w:r w:rsidRPr="00592068">
        <w:rPr>
          <w:rFonts w:ascii="Angsana New" w:hAnsi="Angsana New"/>
          <w:sz w:val="30"/>
          <w:szCs w:val="30"/>
          <w:lang w:eastAsia="x-none"/>
        </w:rPr>
        <w:t>,998,</w:t>
      </w:r>
      <w:r>
        <w:rPr>
          <w:rFonts w:ascii="Angsana New" w:hAnsi="Angsana New"/>
          <w:sz w:val="30"/>
          <w:szCs w:val="30"/>
          <w:lang w:eastAsia="x-none"/>
        </w:rPr>
        <w:t>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 w:rsidRPr="00592068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95</w:t>
      </w:r>
      <w:r w:rsidRPr="00592068">
        <w:rPr>
          <w:rFonts w:ascii="Angsana New" w:hAnsi="Angsana New"/>
          <w:sz w:val="30"/>
          <w:szCs w:val="30"/>
          <w:lang w:eastAsia="x-none"/>
        </w:rPr>
        <w:t>,</w:t>
      </w:r>
      <w:r>
        <w:rPr>
          <w:rFonts w:ascii="Angsana New" w:hAnsi="Angsana New"/>
          <w:sz w:val="30"/>
          <w:szCs w:val="30"/>
          <w:lang w:eastAsia="x-none"/>
        </w:rPr>
        <w:t>641</w:t>
      </w:r>
      <w:r w:rsidRPr="00592068">
        <w:rPr>
          <w:rFonts w:ascii="Angsana New" w:hAnsi="Angsana New"/>
          <w:sz w:val="30"/>
          <w:szCs w:val="30"/>
          <w:lang w:eastAsia="x-none"/>
        </w:rPr>
        <w:t>,</w:t>
      </w:r>
      <w:r>
        <w:rPr>
          <w:rFonts w:ascii="Angsana New" w:hAnsi="Angsana New"/>
          <w:sz w:val="30"/>
          <w:szCs w:val="30"/>
          <w:lang w:eastAsia="x-none"/>
        </w:rPr>
        <w:t>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 w:rsidRPr="00493730">
        <w:rPr>
          <w:rFonts w:ascii="Angsana New" w:hAnsi="Angsana New"/>
          <w:sz w:val="30"/>
          <w:szCs w:val="30"/>
          <w:cs/>
          <w:lang w:eastAsia="x-none"/>
        </w:rPr>
        <w:t>ในลักษณะเป็นการเพิ่มทุนแบบเฉพาะเจาะจงเพื่อเสนอขายหุ้นให้แก่บุคคลในวงจำกัด</w:t>
      </w:r>
    </w:p>
    <w:p w14:paraId="209923CC" w14:textId="2DFF0BDF" w:rsidR="00C45308" w:rsidRPr="00AD3DB0" w:rsidRDefault="00C45308" w:rsidP="00C4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81BB017" w14:textId="5701974B" w:rsidR="00547280" w:rsidRPr="00547280" w:rsidRDefault="00547280" w:rsidP="00CC0C8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91453355"/>
      <w:r w:rsidRPr="00547280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193B0A5" w14:textId="09EC74CC" w:rsidR="00547280" w:rsidRPr="00C226DF" w:rsidRDefault="00547280" w:rsidP="00CC0C8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7F2C6" w14:textId="77777777" w:rsidR="00547280" w:rsidRPr="00547280" w:rsidRDefault="00547280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8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7280">
        <w:rPr>
          <w:rFonts w:asciiTheme="majorBidi" w:hAnsiTheme="majorBidi" w:cstheme="majorBidi"/>
          <w:sz w:val="30"/>
          <w:szCs w:val="30"/>
        </w:rPr>
        <w:t>2535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7280">
        <w:rPr>
          <w:rFonts w:asciiTheme="majorBidi" w:hAnsiTheme="majorBidi" w:cstheme="majorBidi"/>
          <w:sz w:val="30"/>
          <w:szCs w:val="30"/>
        </w:rPr>
        <w:t>51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C45308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>ส่วนเกินมูลค่าหุ้น</w:t>
      </w:r>
      <w:r w:rsidRPr="00C45308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>) ส่วนเกินมูลค่าหุ้นนี้</w:t>
      </w:r>
      <w:r w:rsidRPr="00547280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bookmarkEnd w:id="4"/>
    <w:p w14:paraId="339EB6DC" w14:textId="61F1FD68" w:rsidR="00E519E8" w:rsidRPr="00C226DF" w:rsidRDefault="00E5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2B548A8B" w14:textId="56B43A67" w:rsidR="0068387C" w:rsidRDefault="0068387C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สำรอง</w:t>
      </w:r>
      <w:r w:rsidR="00221DF6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</w:p>
    <w:p w14:paraId="38CC1C23" w14:textId="77777777" w:rsidR="0068387C" w:rsidRPr="00C226DF" w:rsidRDefault="0068387C" w:rsidP="0022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9604622" w14:textId="17E16386" w:rsidR="0068387C" w:rsidRP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C226DF">
        <w:rPr>
          <w:rFonts w:asciiTheme="majorBidi" w:hAnsiTheme="majorBidi" w:cstheme="majorBidi"/>
          <w:sz w:val="30"/>
          <w:szCs w:val="30"/>
        </w:rPr>
        <w:br/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E519E8">
        <w:rPr>
          <w:rFonts w:asciiTheme="majorBidi" w:hAnsiTheme="majorBidi" w:cstheme="majorBidi"/>
          <w:sz w:val="30"/>
          <w:szCs w:val="30"/>
        </w:rPr>
        <w:t>256</w:t>
      </w:r>
      <w:r w:rsidR="00DD56AD">
        <w:rPr>
          <w:rFonts w:asciiTheme="majorBidi" w:hAnsiTheme="majorBidi" w:cstheme="majorBidi"/>
          <w:sz w:val="30"/>
          <w:szCs w:val="30"/>
        </w:rPr>
        <w:t>5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E519E8">
        <w:rPr>
          <w:rFonts w:asciiTheme="majorBidi" w:hAnsiTheme="majorBidi" w:cstheme="majorBidi" w:hint="cs"/>
          <w:sz w:val="30"/>
          <w:szCs w:val="30"/>
          <w:cs/>
        </w:rPr>
        <w:t>บริษัทจัดสรรเงินทุนสำรองตามกฎหมายเป็น</w:t>
      </w:r>
      <w:r w:rsidR="00E519E8" w:rsidRPr="008B7DBF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8B7DBF" w:rsidRPr="008B7DBF">
        <w:rPr>
          <w:rFonts w:asciiTheme="majorBidi" w:hAnsiTheme="majorBidi" w:cstheme="majorBidi"/>
          <w:sz w:val="30"/>
          <w:szCs w:val="30"/>
        </w:rPr>
        <w:t>4.</w:t>
      </w:r>
      <w:r w:rsidR="00D616D9">
        <w:rPr>
          <w:rFonts w:asciiTheme="majorBidi" w:hAnsiTheme="majorBidi" w:cstheme="majorBidi"/>
          <w:sz w:val="30"/>
          <w:szCs w:val="30"/>
        </w:rPr>
        <w:t>3</w:t>
      </w:r>
      <w:r w:rsidR="00E519E8" w:rsidRPr="008B7DBF">
        <w:rPr>
          <w:rFonts w:asciiTheme="majorBidi" w:hAnsiTheme="majorBidi" w:cstheme="majorBidi"/>
          <w:sz w:val="30"/>
          <w:szCs w:val="30"/>
        </w:rPr>
        <w:t xml:space="preserve"> </w:t>
      </w:r>
      <w:r w:rsidR="00E519E8" w:rsidRPr="008B7DB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E519E8" w:rsidRPr="008B7DBF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F3CFB" w:rsidRPr="008B7DBF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60352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D56AD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60352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D56A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19E8" w:rsidRPr="00E519E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D6F2A8B" w14:textId="3B25AF17" w:rsidR="00256B3B" w:rsidRDefault="00256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741DC6D" w14:textId="2C1B3011" w:rsidR="004B2201" w:rsidRDefault="00F40460" w:rsidP="00F4046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Theme="majorBidi" w:hAnsiTheme="majorBidi"/>
          <w:sz w:val="30"/>
          <w:szCs w:val="30"/>
          <w:u w:val="none"/>
        </w:rPr>
      </w:pPr>
      <w:r w:rsidRPr="00F40460">
        <w:rPr>
          <w:rFonts w:ascii="Angsana New" w:hAnsi="Angsana New" w:hint="cs"/>
          <w:sz w:val="30"/>
          <w:szCs w:val="30"/>
          <w:u w:val="none"/>
          <w:cs/>
          <w:lang w:val="en-US"/>
        </w:rPr>
        <w:t>ส่วน</w:t>
      </w:r>
      <w:r w:rsidRPr="00F40460">
        <w:rPr>
          <w:rFonts w:asciiTheme="majorBidi" w:hAnsiTheme="majorBidi" w:hint="cs"/>
          <w:sz w:val="30"/>
          <w:szCs w:val="30"/>
          <w:u w:val="none"/>
          <w:cs/>
        </w:rPr>
        <w:t>งานดำเนินงาน</w:t>
      </w:r>
    </w:p>
    <w:p w14:paraId="2A0FD844" w14:textId="3CE8653F" w:rsidR="003D68FC" w:rsidRPr="00C226DF" w:rsidRDefault="003D68FC" w:rsidP="003D68FC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5E3DDF9" w14:textId="7D1F82C8" w:rsidR="003D68FC" w:rsidRPr="00DB1E46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5" w:name="_Hlk91453573"/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</w:t>
      </w:r>
      <w:r w:rsidR="00D0152E"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71C79323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  <w:lang w:bidi="ar-SA"/>
        </w:rPr>
      </w:pPr>
    </w:p>
    <w:p w14:paraId="1064A552" w14:textId="564CA7D4" w:rsidR="003D68FC" w:rsidRPr="00DB1E46" w:rsidRDefault="003D68FC" w:rsidP="003D68FC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</w:t>
      </w:r>
      <w:r w:rsidR="00A34A96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  <w:cs/>
        </w:rPr>
        <w:t>ๆ</w:t>
      </w:r>
    </w:p>
    <w:p w14:paraId="0026FB28" w14:textId="1A6BB4F7" w:rsidR="003D68FC" w:rsidRDefault="003D68FC" w:rsidP="003D68FC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39676AA9" w14:textId="77777777" w:rsidR="00DD56AD" w:rsidRPr="008F3E5E" w:rsidRDefault="00DD56AD" w:rsidP="00DD56AD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F3E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F3E5E">
        <w:rPr>
          <w:rFonts w:ascii="Angsana New" w:hAnsi="Angsana New"/>
          <w:sz w:val="30"/>
          <w:szCs w:val="30"/>
        </w:rPr>
        <w:t xml:space="preserve">3 </w:t>
      </w:r>
      <w:r w:rsidRPr="008F3E5E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8F3E5E">
        <w:rPr>
          <w:rFonts w:ascii="Angsana New" w:hAnsi="Angsana New"/>
          <w:sz w:val="30"/>
          <w:szCs w:val="30"/>
          <w:cs/>
        </w:rPr>
        <w:t>ผลิตภัณฑ์</w:t>
      </w:r>
      <w:r w:rsidRPr="008F3E5E">
        <w:rPr>
          <w:rFonts w:ascii="Angsana New" w:hAnsi="Angsana New" w:hint="cs"/>
          <w:sz w:val="30"/>
          <w:szCs w:val="30"/>
          <w:cs/>
        </w:rPr>
        <w:t>เพื่อสุขภาพ</w:t>
      </w:r>
    </w:p>
    <w:p w14:paraId="727DE221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A85E55" w14:textId="6BD5AF29" w:rsidR="004B2201" w:rsidRPr="003B7A7B" w:rsidRDefault="003D68FC" w:rsidP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EF43A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F43A1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bookmarkEnd w:id="5"/>
    </w:p>
    <w:p w14:paraId="5675E3FF" w14:textId="77777777" w:rsidR="00DE1932" w:rsidRPr="00B60BCC" w:rsidRDefault="00DE1932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2EAA70" w14:textId="77777777"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EB002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B43A1E" w14:textId="77777777" w:rsidR="003D68FC" w:rsidRDefault="003D68FC" w:rsidP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385ED2" w14:textId="77777777" w:rsidR="004B2201" w:rsidRPr="004B2201" w:rsidRDefault="004B2201" w:rsidP="004B2201">
      <w:pPr>
        <w:rPr>
          <w:cs/>
          <w:lang w:eastAsia="x-none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0D7C38" w:rsidRPr="00756E6F" w14:paraId="73830506" w14:textId="77777777" w:rsidTr="00D92376">
        <w:trPr>
          <w:cantSplit/>
          <w:trHeight w:val="99"/>
          <w:tblHeader/>
        </w:trPr>
        <w:tc>
          <w:tcPr>
            <w:tcW w:w="3510" w:type="dxa"/>
          </w:tcPr>
          <w:p w14:paraId="72AF9C15" w14:textId="77777777" w:rsidR="000D7C38" w:rsidRPr="00756E6F" w:rsidRDefault="000D7C38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6" w:name="_Hlk8678005"/>
          </w:p>
        </w:tc>
        <w:tc>
          <w:tcPr>
            <w:tcW w:w="1620" w:type="dxa"/>
            <w:gridSpan w:val="3"/>
          </w:tcPr>
          <w:p w14:paraId="5603B907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67DE34DB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9EA44D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2B1209A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08D974" w14:textId="5CCE125A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648B212A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88422FF" w14:textId="142CABE3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อื่น</w:t>
            </w:r>
            <w:r w:rsidR="004D01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103F693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BB3BE30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6994308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164C88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DD56AD" w:rsidRPr="00756E6F" w14:paraId="10C26127" w14:textId="77777777" w:rsidTr="005842F0">
        <w:trPr>
          <w:cantSplit/>
          <w:trHeight w:val="302"/>
        </w:trPr>
        <w:tc>
          <w:tcPr>
            <w:tcW w:w="3510" w:type="dxa"/>
          </w:tcPr>
          <w:p w14:paraId="0464AEB2" w14:textId="19643EE2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4F608B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258E8B5A" w14:textId="5EA162D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6884C75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8E172E2" w14:textId="59017CB5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0C012D1C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2C38F5" w14:textId="3783BA23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F91C1CE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DB85" w14:textId="3DB8F31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</w:p>
        </w:tc>
        <w:tc>
          <w:tcPr>
            <w:tcW w:w="180" w:type="dxa"/>
          </w:tcPr>
          <w:p w14:paraId="0C26557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A84E2E" w14:textId="3429FAEA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4CBFFC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20FAB7" w14:textId="11D876FF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</w:p>
        </w:tc>
        <w:tc>
          <w:tcPr>
            <w:tcW w:w="180" w:type="dxa"/>
          </w:tcPr>
          <w:p w14:paraId="193F34D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DC0231" w14:textId="4CC0A0F6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B4CC79A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2274" w14:textId="39F8F7E8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</w:p>
        </w:tc>
        <w:tc>
          <w:tcPr>
            <w:tcW w:w="180" w:type="dxa"/>
          </w:tcPr>
          <w:p w14:paraId="6040AF3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F4446" w14:textId="02141C2E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F3B031B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F2D5D5" w14:textId="39C20565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</w:p>
        </w:tc>
        <w:tc>
          <w:tcPr>
            <w:tcW w:w="180" w:type="dxa"/>
          </w:tcPr>
          <w:p w14:paraId="300240F8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8335D8" w14:textId="551445FA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01B591D0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A79315" w14:textId="32FD4402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4</w:t>
            </w:r>
          </w:p>
        </w:tc>
      </w:tr>
      <w:tr w:rsidR="000D7C38" w:rsidRPr="00756E6F" w14:paraId="7335B9FA" w14:textId="77777777" w:rsidTr="00D92376">
        <w:trPr>
          <w:cantSplit/>
          <w:trHeight w:val="302"/>
        </w:trPr>
        <w:tc>
          <w:tcPr>
            <w:tcW w:w="3510" w:type="dxa"/>
          </w:tcPr>
          <w:p w14:paraId="0C15DB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3D90B32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0D7C38" w:rsidRPr="00756E6F" w14:paraId="515C4B15" w14:textId="77777777" w:rsidTr="00D92376">
        <w:trPr>
          <w:cantSplit/>
          <w:trHeight w:val="302"/>
        </w:trPr>
        <w:tc>
          <w:tcPr>
            <w:tcW w:w="3510" w:type="dxa"/>
          </w:tcPr>
          <w:p w14:paraId="6F2CB1B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AAAA1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C5B3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25460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15D3BB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68A306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42DAD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D27D1D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416A9E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812A7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46AA0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60BCF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2FFDA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2300CD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E2B2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E5014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6DF0DB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BDDE0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FB453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9A9822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32CB2BB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57E8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28E202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1749A9C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DD56AD" w:rsidRPr="00612F48" w14:paraId="355AF300" w14:textId="77777777" w:rsidTr="00255FD7">
        <w:trPr>
          <w:cantSplit/>
          <w:trHeight w:val="302"/>
        </w:trPr>
        <w:tc>
          <w:tcPr>
            <w:tcW w:w="3510" w:type="dxa"/>
          </w:tcPr>
          <w:p w14:paraId="5CB93A7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905FA1F" w14:textId="7C14D312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142,535</w:t>
            </w:r>
          </w:p>
        </w:tc>
        <w:tc>
          <w:tcPr>
            <w:tcW w:w="178" w:type="dxa"/>
            <w:vAlign w:val="bottom"/>
          </w:tcPr>
          <w:p w14:paraId="055944E4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CB49932" w14:textId="6EA31040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134,852</w:t>
            </w:r>
          </w:p>
        </w:tc>
        <w:tc>
          <w:tcPr>
            <w:tcW w:w="180" w:type="dxa"/>
            <w:vAlign w:val="bottom"/>
          </w:tcPr>
          <w:p w14:paraId="4766001C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100F" w14:textId="15693305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303,825</w:t>
            </w:r>
          </w:p>
        </w:tc>
        <w:tc>
          <w:tcPr>
            <w:tcW w:w="180" w:type="dxa"/>
          </w:tcPr>
          <w:p w14:paraId="55B7D9C7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A8854" w14:textId="6E0ADFBB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257,069</w:t>
            </w:r>
          </w:p>
        </w:tc>
        <w:tc>
          <w:tcPr>
            <w:tcW w:w="180" w:type="dxa"/>
          </w:tcPr>
          <w:p w14:paraId="3FBCBA9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4FC013" w14:textId="57045CAF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635</w:t>
            </w:r>
          </w:p>
        </w:tc>
        <w:tc>
          <w:tcPr>
            <w:tcW w:w="180" w:type="dxa"/>
          </w:tcPr>
          <w:p w14:paraId="7C8864BA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8D2CE2" w14:textId="31512A30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FF9094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A3343" w14:textId="12A0090D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D85B4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7AF27AD" w14:textId="0CE136D5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1F72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C3952B" w14:textId="34DAFAAB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3E7214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BAB52D6" w14:textId="20E40E52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5D96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C1E90E" w14:textId="7B7F1376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446,995</w:t>
            </w:r>
          </w:p>
        </w:tc>
        <w:tc>
          <w:tcPr>
            <w:tcW w:w="178" w:type="dxa"/>
          </w:tcPr>
          <w:p w14:paraId="7316B77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895A53" w14:textId="60F611C0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391,921</w:t>
            </w:r>
          </w:p>
        </w:tc>
      </w:tr>
      <w:tr w:rsidR="00DD56AD" w:rsidRPr="00612F48" w14:paraId="3F4B58EB" w14:textId="77777777" w:rsidTr="00255FD7">
        <w:trPr>
          <w:cantSplit/>
          <w:trHeight w:val="302"/>
        </w:trPr>
        <w:tc>
          <w:tcPr>
            <w:tcW w:w="3510" w:type="dxa"/>
          </w:tcPr>
          <w:p w14:paraId="7D292076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DCF4A6D" w14:textId="7F6C9AAC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83,731</w:t>
            </w:r>
          </w:p>
        </w:tc>
        <w:tc>
          <w:tcPr>
            <w:tcW w:w="178" w:type="dxa"/>
            <w:vAlign w:val="bottom"/>
          </w:tcPr>
          <w:p w14:paraId="0466FF4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E5D26A7" w14:textId="7D9A5EA0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81,600</w:t>
            </w:r>
          </w:p>
        </w:tc>
        <w:tc>
          <w:tcPr>
            <w:tcW w:w="180" w:type="dxa"/>
            <w:vAlign w:val="bottom"/>
          </w:tcPr>
          <w:p w14:paraId="56A0D445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FC41CA" w14:textId="12326964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15,903</w:t>
            </w:r>
          </w:p>
        </w:tc>
        <w:tc>
          <w:tcPr>
            <w:tcW w:w="180" w:type="dxa"/>
          </w:tcPr>
          <w:p w14:paraId="5274E3B5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845F" w14:textId="5D9EFA52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23,401</w:t>
            </w:r>
          </w:p>
        </w:tc>
        <w:tc>
          <w:tcPr>
            <w:tcW w:w="180" w:type="dxa"/>
          </w:tcPr>
          <w:p w14:paraId="50F326B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B225F5B" w14:textId="5D64925E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B0E41A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D2B7C34" w14:textId="11CC5153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48D106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87B004" w14:textId="24A01DBF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25,358</w:t>
            </w:r>
          </w:p>
        </w:tc>
        <w:tc>
          <w:tcPr>
            <w:tcW w:w="180" w:type="dxa"/>
          </w:tcPr>
          <w:p w14:paraId="5C78655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D3A26E" w14:textId="43A584F5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10,406</w:t>
            </w:r>
          </w:p>
        </w:tc>
        <w:tc>
          <w:tcPr>
            <w:tcW w:w="180" w:type="dxa"/>
          </w:tcPr>
          <w:p w14:paraId="7F0B0CC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F7398A" w14:textId="4FCF4764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6742F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C80E3C9" w14:textId="4D5CFB05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F58A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E804B0" w14:textId="7C582484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124,992</w:t>
            </w:r>
          </w:p>
        </w:tc>
        <w:tc>
          <w:tcPr>
            <w:tcW w:w="178" w:type="dxa"/>
          </w:tcPr>
          <w:p w14:paraId="5C08928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E92C0A" w14:textId="26B873B0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115,407</w:t>
            </w:r>
          </w:p>
        </w:tc>
      </w:tr>
      <w:tr w:rsidR="00DD56AD" w:rsidRPr="00612F48" w14:paraId="4D3BC56E" w14:textId="77777777" w:rsidTr="00255FD7">
        <w:trPr>
          <w:cantSplit/>
          <w:trHeight w:val="302"/>
        </w:trPr>
        <w:tc>
          <w:tcPr>
            <w:tcW w:w="3510" w:type="dxa"/>
          </w:tcPr>
          <w:p w14:paraId="489F0EAE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190304DA" w14:textId="6D27074F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91,545</w:t>
            </w:r>
          </w:p>
        </w:tc>
        <w:tc>
          <w:tcPr>
            <w:tcW w:w="178" w:type="dxa"/>
            <w:vAlign w:val="bottom"/>
          </w:tcPr>
          <w:p w14:paraId="23DDD84B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0BF7876" w14:textId="2BFBF6B4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76,383</w:t>
            </w:r>
          </w:p>
        </w:tc>
        <w:tc>
          <w:tcPr>
            <w:tcW w:w="180" w:type="dxa"/>
            <w:vAlign w:val="bottom"/>
          </w:tcPr>
          <w:p w14:paraId="1C7CF7B9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38382C" w14:textId="06571108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3,093</w:t>
            </w:r>
          </w:p>
        </w:tc>
        <w:tc>
          <w:tcPr>
            <w:tcW w:w="180" w:type="dxa"/>
          </w:tcPr>
          <w:p w14:paraId="64CF99CB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E83A" w14:textId="16BCFD91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18B216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074FEF7" w14:textId="76501675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5FEB4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E92957" w14:textId="6658A77B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E3C24E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5A1D9B1" w14:textId="2DA1DC04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92D5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BD8533" w14:textId="232AE1D1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D5AA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308FF5" w14:textId="5DF295ED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0F827F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0E0979" w14:textId="1C7B8270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8E177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25EB2B" w14:textId="48AF953E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94,638</w:t>
            </w:r>
          </w:p>
        </w:tc>
        <w:tc>
          <w:tcPr>
            <w:tcW w:w="178" w:type="dxa"/>
          </w:tcPr>
          <w:p w14:paraId="3FBBB56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F2AEFBC" w14:textId="267DBECF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76,383</w:t>
            </w:r>
          </w:p>
        </w:tc>
      </w:tr>
      <w:tr w:rsidR="00DD56AD" w:rsidRPr="00612F48" w14:paraId="49175C14" w14:textId="77777777" w:rsidTr="00255FD7">
        <w:trPr>
          <w:cantSplit/>
          <w:trHeight w:val="302"/>
        </w:trPr>
        <w:tc>
          <w:tcPr>
            <w:tcW w:w="3510" w:type="dxa"/>
          </w:tcPr>
          <w:p w14:paraId="0911E767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EE7171D" w14:textId="09680813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13,569</w:t>
            </w:r>
          </w:p>
        </w:tc>
        <w:tc>
          <w:tcPr>
            <w:tcW w:w="178" w:type="dxa"/>
            <w:vAlign w:val="bottom"/>
          </w:tcPr>
          <w:p w14:paraId="526E6BF5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306739" w14:textId="760CFBB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12,466</w:t>
            </w:r>
          </w:p>
        </w:tc>
        <w:tc>
          <w:tcPr>
            <w:tcW w:w="180" w:type="dxa"/>
            <w:vAlign w:val="bottom"/>
          </w:tcPr>
          <w:p w14:paraId="68F4F203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F5441E" w14:textId="55351CD2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3035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E53080" w14:textId="375C219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2,066</w:t>
            </w:r>
          </w:p>
        </w:tc>
        <w:tc>
          <w:tcPr>
            <w:tcW w:w="180" w:type="dxa"/>
          </w:tcPr>
          <w:p w14:paraId="138261F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BF3F9F3" w14:textId="797A7F6F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C896E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0E0AD" w14:textId="721DFAB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C80366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0371C86" w14:textId="35823EB3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E0A8F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F7ED89" w14:textId="26F03778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0759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8BED03" w14:textId="3E6E93B1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1046B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48310" w14:textId="61B0D493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CE55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FC84B2" w14:textId="00C7D169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13,569</w:t>
            </w:r>
          </w:p>
        </w:tc>
        <w:tc>
          <w:tcPr>
            <w:tcW w:w="178" w:type="dxa"/>
          </w:tcPr>
          <w:p w14:paraId="607B772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B961E5A" w14:textId="4C522B3A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14,532</w:t>
            </w:r>
          </w:p>
        </w:tc>
      </w:tr>
      <w:tr w:rsidR="00DD56AD" w:rsidRPr="00612F48" w14:paraId="315D4881" w14:textId="77777777" w:rsidTr="00255FD7">
        <w:trPr>
          <w:cantSplit/>
          <w:trHeight w:val="302"/>
        </w:trPr>
        <w:tc>
          <w:tcPr>
            <w:tcW w:w="3510" w:type="dxa"/>
          </w:tcPr>
          <w:p w14:paraId="201277E9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F8EF477" w14:textId="7A8241CF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331,380</w:t>
            </w:r>
          </w:p>
        </w:tc>
        <w:tc>
          <w:tcPr>
            <w:tcW w:w="178" w:type="dxa"/>
            <w:vAlign w:val="bottom"/>
          </w:tcPr>
          <w:p w14:paraId="2A457CBB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6CEE361" w14:textId="218CFEB2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305,301</w:t>
            </w:r>
          </w:p>
        </w:tc>
        <w:tc>
          <w:tcPr>
            <w:tcW w:w="180" w:type="dxa"/>
            <w:vAlign w:val="bottom"/>
          </w:tcPr>
          <w:p w14:paraId="09F5EB17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A488595" w14:textId="740DCF45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322,821</w:t>
            </w:r>
          </w:p>
        </w:tc>
        <w:tc>
          <w:tcPr>
            <w:tcW w:w="180" w:type="dxa"/>
          </w:tcPr>
          <w:p w14:paraId="0B396FC3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5813C05" w14:textId="6E991C4D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282,536</w:t>
            </w:r>
          </w:p>
        </w:tc>
        <w:tc>
          <w:tcPr>
            <w:tcW w:w="180" w:type="dxa"/>
          </w:tcPr>
          <w:p w14:paraId="39E85DCA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262DD49" w14:textId="4F9B7A80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635</w:t>
            </w:r>
          </w:p>
        </w:tc>
        <w:tc>
          <w:tcPr>
            <w:tcW w:w="180" w:type="dxa"/>
          </w:tcPr>
          <w:p w14:paraId="45CFF743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64D9297" w14:textId="032820F1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FD8F1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268005C" w14:textId="74AFC361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25,358</w:t>
            </w:r>
          </w:p>
        </w:tc>
        <w:tc>
          <w:tcPr>
            <w:tcW w:w="180" w:type="dxa"/>
          </w:tcPr>
          <w:p w14:paraId="5AE2A582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3F44F22" w14:textId="7D084549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10,406</w:t>
            </w:r>
          </w:p>
        </w:tc>
        <w:tc>
          <w:tcPr>
            <w:tcW w:w="180" w:type="dxa"/>
          </w:tcPr>
          <w:p w14:paraId="0E8C9C34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5129FE" w14:textId="3324CB0A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C4CA7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67982539" w14:textId="129EB4E3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8EE6C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73F8298" w14:textId="090A0F54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680,194</w:t>
            </w:r>
          </w:p>
        </w:tc>
        <w:tc>
          <w:tcPr>
            <w:tcW w:w="178" w:type="dxa"/>
          </w:tcPr>
          <w:p w14:paraId="0A81E78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349ACAA7" w14:textId="520EE6CE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598,243</w:t>
            </w:r>
          </w:p>
        </w:tc>
      </w:tr>
      <w:tr w:rsidR="00DD56AD" w:rsidRPr="00612F48" w14:paraId="088E335B" w14:textId="77777777" w:rsidTr="00255FD7">
        <w:trPr>
          <w:cantSplit/>
          <w:trHeight w:val="302"/>
        </w:trPr>
        <w:tc>
          <w:tcPr>
            <w:tcW w:w="3510" w:type="dxa"/>
          </w:tcPr>
          <w:p w14:paraId="62B33C8D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1126D633" w14:textId="47E7D1F6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343,852</w:t>
            </w:r>
          </w:p>
        </w:tc>
        <w:tc>
          <w:tcPr>
            <w:tcW w:w="178" w:type="dxa"/>
            <w:vAlign w:val="bottom"/>
          </w:tcPr>
          <w:p w14:paraId="19F4285D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6BD365A" w14:textId="444668D1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317,118</w:t>
            </w:r>
          </w:p>
        </w:tc>
        <w:tc>
          <w:tcPr>
            <w:tcW w:w="180" w:type="dxa"/>
            <w:vAlign w:val="bottom"/>
          </w:tcPr>
          <w:p w14:paraId="63DAE7D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FE334C" w14:textId="0CA14CF0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535,339</w:t>
            </w:r>
          </w:p>
        </w:tc>
        <w:tc>
          <w:tcPr>
            <w:tcW w:w="180" w:type="dxa"/>
          </w:tcPr>
          <w:p w14:paraId="3602C9EB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091803" w14:textId="56F0210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536,583</w:t>
            </w:r>
          </w:p>
        </w:tc>
        <w:tc>
          <w:tcPr>
            <w:tcW w:w="180" w:type="dxa"/>
          </w:tcPr>
          <w:p w14:paraId="0BEAE43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D40C8A6" w14:textId="17CD61F7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56,910</w:t>
            </w:r>
          </w:p>
        </w:tc>
        <w:tc>
          <w:tcPr>
            <w:tcW w:w="180" w:type="dxa"/>
          </w:tcPr>
          <w:p w14:paraId="495E5F85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4835BA4" w14:textId="358464BD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5F72B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EC2173A" w14:textId="15E74E29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1E01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DFDB767" w14:textId="4245E3D1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1D25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E9F5156" w14:textId="258DFB07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002225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D2A8702" w14:textId="7EA20BED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A3FF3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9C44C21" w14:textId="09D2D8EF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936,101</w:t>
            </w:r>
          </w:p>
        </w:tc>
        <w:tc>
          <w:tcPr>
            <w:tcW w:w="178" w:type="dxa"/>
          </w:tcPr>
          <w:p w14:paraId="0AA97BB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FABF6B" w14:textId="7EA84EB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853,701</w:t>
            </w:r>
          </w:p>
        </w:tc>
      </w:tr>
      <w:tr w:rsidR="00DD56AD" w:rsidRPr="00612F48" w14:paraId="58FF7710" w14:textId="77777777" w:rsidTr="00255FD7">
        <w:trPr>
          <w:cantSplit/>
          <w:trHeight w:val="302"/>
        </w:trPr>
        <w:tc>
          <w:tcPr>
            <w:tcW w:w="3510" w:type="dxa"/>
          </w:tcPr>
          <w:p w14:paraId="5254E879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674F90" w14:textId="1BEA8E32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38,196</w:t>
            </w:r>
          </w:p>
        </w:tc>
        <w:tc>
          <w:tcPr>
            <w:tcW w:w="178" w:type="dxa"/>
            <w:vAlign w:val="bottom"/>
          </w:tcPr>
          <w:p w14:paraId="7C640679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5954E2" w14:textId="356B461A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107,564</w:t>
            </w:r>
          </w:p>
        </w:tc>
        <w:tc>
          <w:tcPr>
            <w:tcW w:w="180" w:type="dxa"/>
            <w:vAlign w:val="bottom"/>
          </w:tcPr>
          <w:p w14:paraId="121A1E92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1390EC" w14:textId="6830C9D3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16,136</w:t>
            </w:r>
          </w:p>
        </w:tc>
        <w:tc>
          <w:tcPr>
            <w:tcW w:w="180" w:type="dxa"/>
          </w:tcPr>
          <w:p w14:paraId="7CAB64F4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64CDFD2" w14:textId="48C9037C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15,296</w:t>
            </w:r>
          </w:p>
        </w:tc>
        <w:tc>
          <w:tcPr>
            <w:tcW w:w="180" w:type="dxa"/>
          </w:tcPr>
          <w:p w14:paraId="5E336CCE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E1FBCA" w14:textId="0EA39532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5763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015AD66" w14:textId="3319806D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CE3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F57E0C0" w14:textId="65AE405A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6135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631F362" w14:textId="05843C99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2E8B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B6A6E6" w14:textId="21C8E3DE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(54,332)</w:t>
            </w:r>
          </w:p>
        </w:tc>
        <w:tc>
          <w:tcPr>
            <w:tcW w:w="178" w:type="dxa"/>
          </w:tcPr>
          <w:p w14:paraId="622D871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7A56145" w14:textId="75D1D9E3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(122,860)</w:t>
            </w:r>
          </w:p>
        </w:tc>
        <w:tc>
          <w:tcPr>
            <w:tcW w:w="180" w:type="dxa"/>
          </w:tcPr>
          <w:p w14:paraId="6E913F9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41BEE0" w14:textId="78D900F1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47F9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CE003D3" w14:textId="5D887188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DD56AD" w:rsidRPr="00612F48" w14:paraId="62369546" w14:textId="77777777" w:rsidTr="00255FD7">
        <w:trPr>
          <w:cantSplit/>
          <w:trHeight w:val="302"/>
        </w:trPr>
        <w:tc>
          <w:tcPr>
            <w:tcW w:w="3510" w:type="dxa"/>
          </w:tcPr>
          <w:p w14:paraId="5B87909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472" w14:textId="5A92D807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713,428</w:t>
            </w:r>
          </w:p>
        </w:tc>
        <w:tc>
          <w:tcPr>
            <w:tcW w:w="178" w:type="dxa"/>
            <w:vAlign w:val="bottom"/>
          </w:tcPr>
          <w:p w14:paraId="34F156F6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E46D" w14:textId="494FA820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729,983</w:t>
            </w:r>
          </w:p>
        </w:tc>
        <w:tc>
          <w:tcPr>
            <w:tcW w:w="180" w:type="dxa"/>
            <w:vAlign w:val="bottom"/>
          </w:tcPr>
          <w:p w14:paraId="42C4E0E5" w14:textId="77777777" w:rsidR="00DD56AD" w:rsidRPr="00612F48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48CFB" w14:textId="2AA7D081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874,296</w:t>
            </w:r>
          </w:p>
        </w:tc>
        <w:tc>
          <w:tcPr>
            <w:tcW w:w="180" w:type="dxa"/>
          </w:tcPr>
          <w:p w14:paraId="61D14037" w14:textId="77777777" w:rsidR="00DD56AD" w:rsidRPr="00612F48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95F50" w14:textId="67858354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834,415</w:t>
            </w:r>
          </w:p>
        </w:tc>
        <w:tc>
          <w:tcPr>
            <w:tcW w:w="180" w:type="dxa"/>
          </w:tcPr>
          <w:p w14:paraId="1DEA580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FE7D3" w14:textId="4C4B1E2E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57,545</w:t>
            </w:r>
          </w:p>
        </w:tc>
        <w:tc>
          <w:tcPr>
            <w:tcW w:w="180" w:type="dxa"/>
          </w:tcPr>
          <w:p w14:paraId="28AD56F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EEA00C" w14:textId="7460B74D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7E9D1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C4B33" w14:textId="4E51E498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25,358</w:t>
            </w:r>
          </w:p>
        </w:tc>
        <w:tc>
          <w:tcPr>
            <w:tcW w:w="180" w:type="dxa"/>
          </w:tcPr>
          <w:p w14:paraId="44BDBBF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FF347" w14:textId="78539DA5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10,406</w:t>
            </w:r>
          </w:p>
        </w:tc>
        <w:tc>
          <w:tcPr>
            <w:tcW w:w="180" w:type="dxa"/>
          </w:tcPr>
          <w:p w14:paraId="5384C5C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A36A96" w14:textId="5C686F38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(54,332)</w:t>
            </w:r>
          </w:p>
        </w:tc>
        <w:tc>
          <w:tcPr>
            <w:tcW w:w="178" w:type="dxa"/>
          </w:tcPr>
          <w:p w14:paraId="433CBE6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C6255CF" w14:textId="492D8513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(122,860)</w:t>
            </w:r>
          </w:p>
        </w:tc>
        <w:tc>
          <w:tcPr>
            <w:tcW w:w="180" w:type="dxa"/>
          </w:tcPr>
          <w:p w14:paraId="3382A37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C6E294" w14:textId="6B29C3BF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1,616,295</w:t>
            </w:r>
          </w:p>
        </w:tc>
        <w:tc>
          <w:tcPr>
            <w:tcW w:w="178" w:type="dxa"/>
            <w:shd w:val="clear" w:color="auto" w:fill="auto"/>
          </w:tcPr>
          <w:p w14:paraId="29EF1E62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D6E8A" w14:textId="6094FDC1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1,451,944</w:t>
            </w:r>
          </w:p>
        </w:tc>
      </w:tr>
      <w:tr w:rsidR="00DD56AD" w:rsidRPr="00612F48" w14:paraId="08FD457F" w14:textId="77777777" w:rsidTr="00255FD7">
        <w:trPr>
          <w:cantSplit/>
        </w:trPr>
        <w:tc>
          <w:tcPr>
            <w:tcW w:w="3510" w:type="dxa"/>
          </w:tcPr>
          <w:p w14:paraId="630982E8" w14:textId="77777777" w:rsidR="00DD56AD" w:rsidRPr="00756E6F" w:rsidRDefault="00DD56AD" w:rsidP="00DD56A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EEFEE5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98A886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5F9D0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D984D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587F7D" w14:textId="77777777" w:rsidR="00DD56AD" w:rsidRPr="00EA7BEE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1FBD1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EA71884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645A05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DE320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3229E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7F852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824D08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60F2A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49FD8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9036D4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94367C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5FB1A3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29DB3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9CAC283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950204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97B38E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42F3DF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E9298D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D56AD" w:rsidRPr="00612F48" w14:paraId="2049CCB3" w14:textId="77777777" w:rsidTr="00255FD7">
        <w:trPr>
          <w:cantSplit/>
        </w:trPr>
        <w:tc>
          <w:tcPr>
            <w:tcW w:w="3510" w:type="dxa"/>
          </w:tcPr>
          <w:p w14:paraId="3E640E3E" w14:textId="1BBC5540" w:rsidR="00DD56AD" w:rsidRPr="00756E6F" w:rsidRDefault="00DD56AD" w:rsidP="00DD56AD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F832F46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6B9669A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1A1D114" w14:textId="77777777" w:rsidR="00DD56AD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DEA969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15DD04" w14:textId="77777777" w:rsidR="00DD56AD" w:rsidRPr="00EA7BEE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CC9AF3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613478" w14:textId="77777777" w:rsidR="00DD56AD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26B16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7116D5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D85D5BA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650D39" w14:textId="77777777" w:rsidR="00DD56AD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B91695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A4019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ADCA3F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8B0C7A" w14:textId="77777777" w:rsidR="00DD56AD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A6A84A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70D15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A1ADC8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38BFC0B" w14:textId="77777777" w:rsidR="00DD56AD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50FE4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A3799D2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214F7AF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6EF215" w14:textId="77777777" w:rsidR="00DD56AD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D56AD" w:rsidRPr="00612F48" w14:paraId="0F6B97E8" w14:textId="77777777" w:rsidTr="00255FD7">
        <w:trPr>
          <w:cantSplit/>
        </w:trPr>
        <w:tc>
          <w:tcPr>
            <w:tcW w:w="3510" w:type="dxa"/>
          </w:tcPr>
          <w:p w14:paraId="775FDC32" w14:textId="25F9F1E7" w:rsidR="00DD56AD" w:rsidRPr="00756E6F" w:rsidRDefault="00DD56AD" w:rsidP="00DD56AD">
            <w:pPr>
              <w:shd w:val="clear" w:color="auto" w:fill="FFFFFF"/>
              <w:spacing w:line="240" w:lineRule="auto"/>
              <w:ind w:left="227"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338F59CF" w14:textId="7B6AD904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121,629</w:t>
            </w:r>
          </w:p>
        </w:tc>
        <w:tc>
          <w:tcPr>
            <w:tcW w:w="178" w:type="dxa"/>
            <w:vAlign w:val="bottom"/>
          </w:tcPr>
          <w:p w14:paraId="1D75268E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54CC96" w14:textId="4411917E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447,444</w:t>
            </w:r>
          </w:p>
        </w:tc>
        <w:tc>
          <w:tcPr>
            <w:tcW w:w="180" w:type="dxa"/>
            <w:vAlign w:val="bottom"/>
          </w:tcPr>
          <w:p w14:paraId="7A395667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B4AB4D" w14:textId="198B1160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57,759</w:t>
            </w:r>
          </w:p>
        </w:tc>
        <w:tc>
          <w:tcPr>
            <w:tcW w:w="180" w:type="dxa"/>
          </w:tcPr>
          <w:p w14:paraId="221C6272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F96F1B" w14:textId="52D8E4D4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86,009</w:t>
            </w:r>
          </w:p>
        </w:tc>
        <w:tc>
          <w:tcPr>
            <w:tcW w:w="180" w:type="dxa"/>
          </w:tcPr>
          <w:p w14:paraId="3D28216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96F211" w14:textId="671E50FA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9,551</w:t>
            </w:r>
          </w:p>
        </w:tc>
        <w:tc>
          <w:tcPr>
            <w:tcW w:w="180" w:type="dxa"/>
            <w:vAlign w:val="center"/>
          </w:tcPr>
          <w:p w14:paraId="04D15B1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A0E7FB" w14:textId="3D64FFC8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F08BD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03149C4" w14:textId="6A99B798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(482)</w:t>
            </w:r>
          </w:p>
        </w:tc>
        <w:tc>
          <w:tcPr>
            <w:tcW w:w="180" w:type="dxa"/>
            <w:vAlign w:val="center"/>
          </w:tcPr>
          <w:p w14:paraId="7DE7A07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310C1" w14:textId="6A25C66C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(1,013)</w:t>
            </w:r>
          </w:p>
        </w:tc>
        <w:tc>
          <w:tcPr>
            <w:tcW w:w="180" w:type="dxa"/>
          </w:tcPr>
          <w:p w14:paraId="22A68E2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AA890C3" w14:textId="52857742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(52,831)</w:t>
            </w:r>
          </w:p>
        </w:tc>
        <w:tc>
          <w:tcPr>
            <w:tcW w:w="178" w:type="dxa"/>
          </w:tcPr>
          <w:p w14:paraId="5FC668D2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9B03447" w14:textId="1167E87B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(351,462)</w:t>
            </w:r>
          </w:p>
        </w:tc>
        <w:tc>
          <w:tcPr>
            <w:tcW w:w="180" w:type="dxa"/>
          </w:tcPr>
          <w:p w14:paraId="57D2688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00C9A0" w14:textId="1C5579A9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135,626</w:t>
            </w:r>
          </w:p>
        </w:tc>
        <w:tc>
          <w:tcPr>
            <w:tcW w:w="178" w:type="dxa"/>
          </w:tcPr>
          <w:p w14:paraId="3F43DD03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82866C" w14:textId="4567E0E8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180,978</w:t>
            </w:r>
          </w:p>
        </w:tc>
      </w:tr>
      <w:tr w:rsidR="00DD56AD" w:rsidRPr="00612F48" w14:paraId="24F1E91F" w14:textId="77777777" w:rsidTr="00255FD7">
        <w:trPr>
          <w:cantSplit/>
        </w:trPr>
        <w:tc>
          <w:tcPr>
            <w:tcW w:w="3510" w:type="dxa"/>
          </w:tcPr>
          <w:p w14:paraId="2DAF5B60" w14:textId="106FF878" w:rsidR="00DD56AD" w:rsidRPr="00756E6F" w:rsidRDefault="00DD56AD" w:rsidP="00DD56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513F47" w14:textId="4C4F5AD2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93,669</w:t>
            </w:r>
          </w:p>
        </w:tc>
        <w:tc>
          <w:tcPr>
            <w:tcW w:w="178" w:type="dxa"/>
            <w:vAlign w:val="bottom"/>
          </w:tcPr>
          <w:p w14:paraId="36F5529F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6F70B4" w14:textId="41F4FB59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399,544</w:t>
            </w:r>
          </w:p>
        </w:tc>
        <w:tc>
          <w:tcPr>
            <w:tcW w:w="180" w:type="dxa"/>
            <w:vAlign w:val="bottom"/>
          </w:tcPr>
          <w:p w14:paraId="5A43AC84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E18FE" w14:textId="1BF72C88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22,994</w:t>
            </w:r>
          </w:p>
        </w:tc>
        <w:tc>
          <w:tcPr>
            <w:tcW w:w="180" w:type="dxa"/>
          </w:tcPr>
          <w:p w14:paraId="7651CEB1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735769" w14:textId="662AA28D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52,879</w:t>
            </w:r>
          </w:p>
        </w:tc>
        <w:tc>
          <w:tcPr>
            <w:tcW w:w="180" w:type="dxa"/>
          </w:tcPr>
          <w:p w14:paraId="52ED1B67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12A76" w14:textId="5A6BC4CA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(552)</w:t>
            </w:r>
          </w:p>
        </w:tc>
        <w:tc>
          <w:tcPr>
            <w:tcW w:w="180" w:type="dxa"/>
            <w:vAlign w:val="center"/>
          </w:tcPr>
          <w:p w14:paraId="7806EE38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EDD633" w14:textId="66B56A6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3F461C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716303" w14:textId="16256656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(2,329)</w:t>
            </w:r>
          </w:p>
        </w:tc>
        <w:tc>
          <w:tcPr>
            <w:tcW w:w="180" w:type="dxa"/>
            <w:vAlign w:val="center"/>
          </w:tcPr>
          <w:p w14:paraId="39F01E7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CD93CC" w14:textId="3DB64CCD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(2,462)</w:t>
            </w:r>
          </w:p>
        </w:tc>
        <w:tc>
          <w:tcPr>
            <w:tcW w:w="180" w:type="dxa"/>
          </w:tcPr>
          <w:p w14:paraId="28ABC76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0DD9DD" w14:textId="510CABE6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(62,473)</w:t>
            </w:r>
          </w:p>
        </w:tc>
        <w:tc>
          <w:tcPr>
            <w:tcW w:w="178" w:type="dxa"/>
          </w:tcPr>
          <w:p w14:paraId="6B6BE181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4B6F31F" w14:textId="0D8AB5B9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(345,648)</w:t>
            </w:r>
          </w:p>
        </w:tc>
        <w:tc>
          <w:tcPr>
            <w:tcW w:w="180" w:type="dxa"/>
          </w:tcPr>
          <w:p w14:paraId="1999BD6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4341F" w14:textId="5BA36C44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51,309</w:t>
            </w:r>
          </w:p>
        </w:tc>
        <w:tc>
          <w:tcPr>
            <w:tcW w:w="178" w:type="dxa"/>
          </w:tcPr>
          <w:p w14:paraId="4E504DF8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CC1295" w14:textId="5922FB11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104,313</w:t>
            </w:r>
          </w:p>
        </w:tc>
      </w:tr>
      <w:tr w:rsidR="00DD56AD" w:rsidRPr="00612F48" w14:paraId="7C6EC30D" w14:textId="77777777" w:rsidTr="00255FD7">
        <w:trPr>
          <w:cantSplit/>
        </w:trPr>
        <w:tc>
          <w:tcPr>
            <w:tcW w:w="3510" w:type="dxa"/>
          </w:tcPr>
          <w:p w14:paraId="6F892200" w14:textId="77777777" w:rsidR="00DD56AD" w:rsidRPr="00756E6F" w:rsidRDefault="00DD56AD" w:rsidP="00DD56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AEA4EB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DB8281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2A3A3F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096340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131FF" w14:textId="77777777" w:rsidR="00DD56AD" w:rsidRPr="00EA7BEE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57A968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0AAA87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CEA16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ED04C4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CA492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A27F4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F9CBF2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11ADC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45AE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F03F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C27E43C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6BB2E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BB3157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760C63F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A2519A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215E4F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72BBC9C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3EFAA8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DD56AD" w:rsidRPr="00612F48" w14:paraId="0DB357B2" w14:textId="77777777" w:rsidTr="00255FD7">
        <w:trPr>
          <w:cantSplit/>
        </w:trPr>
        <w:tc>
          <w:tcPr>
            <w:tcW w:w="3510" w:type="dxa"/>
          </w:tcPr>
          <w:p w14:paraId="403DD623" w14:textId="39A4DA2D" w:rsidR="00DD56AD" w:rsidRPr="00756E6F" w:rsidRDefault="00DD56AD" w:rsidP="00DD56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F4CE5D7" w14:textId="04A2AEEA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1,780,775</w:t>
            </w:r>
          </w:p>
        </w:tc>
        <w:tc>
          <w:tcPr>
            <w:tcW w:w="178" w:type="dxa"/>
            <w:vAlign w:val="bottom"/>
          </w:tcPr>
          <w:p w14:paraId="641A3CE0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D9E3A0F" w14:textId="430B64E6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1,595,358</w:t>
            </w:r>
          </w:p>
        </w:tc>
        <w:tc>
          <w:tcPr>
            <w:tcW w:w="180" w:type="dxa"/>
            <w:vAlign w:val="bottom"/>
          </w:tcPr>
          <w:p w14:paraId="1A2645BE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4E39E7" w14:textId="44ED4197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1,259,158</w:t>
            </w:r>
          </w:p>
        </w:tc>
        <w:tc>
          <w:tcPr>
            <w:tcW w:w="180" w:type="dxa"/>
          </w:tcPr>
          <w:p w14:paraId="59102F61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F67B9F" w14:textId="13D5F4CB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1,397,288</w:t>
            </w:r>
          </w:p>
        </w:tc>
        <w:tc>
          <w:tcPr>
            <w:tcW w:w="180" w:type="dxa"/>
          </w:tcPr>
          <w:p w14:paraId="76F1655D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AA27D" w14:textId="7FF454AA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1,10</w:t>
            </w:r>
            <w:r w:rsidR="00BA4378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BA4378">
              <w:rPr>
                <w:rFonts w:ascii="Angsana New" w:hAnsi="Angsana New" w:cs="Angsana New"/>
                <w:szCs w:val="22"/>
                <w:lang w:val="en-US" w:bidi="th-TH"/>
              </w:rPr>
              <w:t>280</w:t>
            </w:r>
          </w:p>
        </w:tc>
        <w:tc>
          <w:tcPr>
            <w:tcW w:w="180" w:type="dxa"/>
            <w:vAlign w:val="bottom"/>
          </w:tcPr>
          <w:p w14:paraId="69C85911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0DE234" w14:textId="58BFEDF3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ABB67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84ABD4" w14:textId="15636426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18,005</w:t>
            </w:r>
          </w:p>
        </w:tc>
        <w:tc>
          <w:tcPr>
            <w:tcW w:w="180" w:type="dxa"/>
            <w:vAlign w:val="bottom"/>
          </w:tcPr>
          <w:p w14:paraId="7FC0DCB9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4E096F3" w14:textId="2EDC6FFD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25,999</w:t>
            </w:r>
          </w:p>
        </w:tc>
        <w:tc>
          <w:tcPr>
            <w:tcW w:w="180" w:type="dxa"/>
          </w:tcPr>
          <w:p w14:paraId="570BB7E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79BDC28" w14:textId="2DF64760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(1,379,28</w:t>
            </w:r>
            <w:r w:rsidR="00B506BD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159DB4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3EDAAF" w14:textId="10FF3ADD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(1,261,730)</w:t>
            </w:r>
          </w:p>
        </w:tc>
        <w:tc>
          <w:tcPr>
            <w:tcW w:w="180" w:type="dxa"/>
          </w:tcPr>
          <w:p w14:paraId="095850E2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239165" w14:textId="505D8DE5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2,7</w:t>
            </w:r>
            <w:r w:rsidR="00BA4378">
              <w:rPr>
                <w:rFonts w:asciiTheme="majorBidi" w:hAnsiTheme="majorBidi" w:cstheme="majorBidi"/>
                <w:szCs w:val="22"/>
                <w:lang w:val="en-US" w:bidi="th-TH"/>
              </w:rPr>
              <w:t>81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A4378">
              <w:rPr>
                <w:rFonts w:asciiTheme="majorBidi" w:hAnsiTheme="majorBidi" w:cstheme="majorBidi"/>
                <w:szCs w:val="22"/>
                <w:lang w:val="en-US" w:bidi="th-TH"/>
              </w:rPr>
              <w:t>938</w:t>
            </w:r>
          </w:p>
        </w:tc>
        <w:tc>
          <w:tcPr>
            <w:tcW w:w="178" w:type="dxa"/>
          </w:tcPr>
          <w:p w14:paraId="1B8D9860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1B55B2" w14:textId="4DA96AF6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1,756,915</w:t>
            </w:r>
          </w:p>
        </w:tc>
      </w:tr>
      <w:tr w:rsidR="00DD56AD" w:rsidRPr="00612F48" w14:paraId="793AC919" w14:textId="77777777" w:rsidTr="00255FD7">
        <w:trPr>
          <w:cantSplit/>
        </w:trPr>
        <w:tc>
          <w:tcPr>
            <w:tcW w:w="3510" w:type="dxa"/>
          </w:tcPr>
          <w:p w14:paraId="34380CD3" w14:textId="0452D0C9" w:rsidR="00DD56AD" w:rsidRPr="00756E6F" w:rsidRDefault="00DD56AD" w:rsidP="00DD56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550C73A" w14:textId="005C46BF" w:rsidR="00DD56AD" w:rsidRPr="00756E6F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512,761</w:t>
            </w:r>
          </w:p>
        </w:tc>
        <w:tc>
          <w:tcPr>
            <w:tcW w:w="178" w:type="dxa"/>
            <w:vAlign w:val="bottom"/>
          </w:tcPr>
          <w:p w14:paraId="66F7EE55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07F3328" w14:textId="277D035E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663,682</w:t>
            </w:r>
          </w:p>
        </w:tc>
        <w:tc>
          <w:tcPr>
            <w:tcW w:w="180" w:type="dxa"/>
            <w:vAlign w:val="bottom"/>
          </w:tcPr>
          <w:p w14:paraId="3ADA5E2C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5B9340" w14:textId="432537D3" w:rsidR="00DD56AD" w:rsidRPr="00EA7BEE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483,894</w:t>
            </w:r>
          </w:p>
        </w:tc>
        <w:tc>
          <w:tcPr>
            <w:tcW w:w="180" w:type="dxa"/>
          </w:tcPr>
          <w:p w14:paraId="622CF336" w14:textId="77777777" w:rsidR="00DD56AD" w:rsidRPr="00756E6F" w:rsidRDefault="00DD56AD" w:rsidP="00DD56A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7B4D35" w14:textId="766E5CE0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579,357</w:t>
            </w:r>
          </w:p>
        </w:tc>
        <w:tc>
          <w:tcPr>
            <w:tcW w:w="180" w:type="dxa"/>
          </w:tcPr>
          <w:p w14:paraId="224DEE5B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BDD587" w14:textId="11C2F18E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</w:t>
            </w:r>
            <w:r w:rsidR="00B506BD"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B506BD">
              <w:rPr>
                <w:rFonts w:ascii="Angsana New" w:hAnsi="Angsana New" w:cs="Angsana New"/>
                <w:szCs w:val="22"/>
                <w:lang w:val="en-US" w:bidi="th-TH"/>
              </w:rPr>
              <w:t>260</w:t>
            </w:r>
          </w:p>
        </w:tc>
        <w:tc>
          <w:tcPr>
            <w:tcW w:w="180" w:type="dxa"/>
            <w:vAlign w:val="bottom"/>
          </w:tcPr>
          <w:p w14:paraId="67B565EC" w14:textId="77777777" w:rsidR="00DD56AD" w:rsidRPr="00756E6F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13EC52" w14:textId="561858C5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5DDA9B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985DD4" w14:textId="52CD9BB3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8,656</w:t>
            </w:r>
          </w:p>
        </w:tc>
        <w:tc>
          <w:tcPr>
            <w:tcW w:w="180" w:type="dxa"/>
            <w:vAlign w:val="bottom"/>
          </w:tcPr>
          <w:p w14:paraId="2754489D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726428" w14:textId="5BBE6185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28,847</w:t>
            </w:r>
          </w:p>
        </w:tc>
        <w:tc>
          <w:tcPr>
            <w:tcW w:w="180" w:type="dxa"/>
          </w:tcPr>
          <w:p w14:paraId="2A794A6B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28B654" w14:textId="5AFE3F8B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(6,495)</w:t>
            </w:r>
          </w:p>
        </w:tc>
        <w:tc>
          <w:tcPr>
            <w:tcW w:w="178" w:type="dxa"/>
          </w:tcPr>
          <w:p w14:paraId="56E7649E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60BF2C5" w14:textId="579218E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(183,056)</w:t>
            </w:r>
          </w:p>
        </w:tc>
        <w:tc>
          <w:tcPr>
            <w:tcW w:w="180" w:type="dxa"/>
          </w:tcPr>
          <w:p w14:paraId="136D1C3A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9A6F" w14:textId="1AF104E2" w:rsidR="00DD56AD" w:rsidRPr="00612F48" w:rsidRDefault="00506284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1,54</w:t>
            </w:r>
            <w:r w:rsidR="00B506BD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506BD">
              <w:rPr>
                <w:rFonts w:asciiTheme="majorBidi" w:hAnsiTheme="majorBidi" w:cstheme="majorBidi"/>
                <w:szCs w:val="22"/>
                <w:lang w:val="en-US" w:bidi="th-TH"/>
              </w:rPr>
              <w:t>076</w:t>
            </w:r>
          </w:p>
        </w:tc>
        <w:tc>
          <w:tcPr>
            <w:tcW w:w="178" w:type="dxa"/>
          </w:tcPr>
          <w:p w14:paraId="52918B76" w14:textId="77777777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4A0005D" w14:textId="00B41682" w:rsidR="00DD56AD" w:rsidRPr="00612F48" w:rsidRDefault="00DD56AD" w:rsidP="00DD56A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1,088,830</w:t>
            </w:r>
          </w:p>
        </w:tc>
      </w:tr>
    </w:tbl>
    <w:p w14:paraId="51C9C944" w14:textId="356C8D20" w:rsidR="00FF195C" w:rsidRDefault="00FF195C">
      <w:pPr>
        <w:rPr>
          <w:rFonts w:asciiTheme="majorBidi" w:hAnsiTheme="majorBidi" w:cstheme="majorBidi"/>
          <w:sz w:val="20"/>
          <w:szCs w:val="20"/>
        </w:rPr>
      </w:pPr>
    </w:p>
    <w:p w14:paraId="206ED819" w14:textId="03ED8025" w:rsidR="004B2201" w:rsidRDefault="003C28E3" w:rsidP="003C28E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 w:hanging="90"/>
        <w:jc w:val="thaiDistribute"/>
        <w:rPr>
          <w:rFonts w:asciiTheme="majorBidi" w:hAnsiTheme="majorBidi" w:cstheme="majorBidi"/>
          <w:sz w:val="20"/>
          <w:szCs w:val="20"/>
        </w:rPr>
      </w:pPr>
      <w:r w:rsidRPr="00A94DFC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Pr="00A94DF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A94DFC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6F9510B0" w14:textId="44AE3383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9FB00EE" w14:textId="5D5F8A38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bookmarkEnd w:id="6"/>
    <w:p w14:paraId="4D7EF817" w14:textId="77777777" w:rsidR="00A75D32" w:rsidRPr="000345CF" w:rsidRDefault="00A75D32" w:rsidP="00DA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75D32" w:rsidRPr="000345CF" w:rsidSect="00EB002E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9C4E53" w14:textId="58A7DFC5" w:rsidR="004516E2" w:rsidRDefault="00646CBD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bookmarkStart w:id="7" w:name="_Hlk91454810"/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กลุ่มบริษัท</w:t>
      </w:r>
      <w:r w:rsidR="00FA5C9E"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มีการจัดการและการผลิตส่วนใหญ่ในประเทศไทย และ</w:t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ไม่มีสินทรัพย์ไม่หมุนเวียนในต่างประเทศที่</w:t>
      </w:r>
      <w:r w:rsidR="00A43C1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มีสาระสำคัญ</w:t>
      </w:r>
    </w:p>
    <w:bookmarkEnd w:id="7"/>
    <w:p w14:paraId="3D9E4CE4" w14:textId="77777777" w:rsidR="004516E2" w:rsidRPr="00FA1D04" w:rsidRDefault="004516E2" w:rsidP="004C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highlight w:val="yellow"/>
        </w:rPr>
      </w:pPr>
    </w:p>
    <w:p w14:paraId="721E5823" w14:textId="0E59E9F0" w:rsidR="009C7A26" w:rsidRDefault="002B72E4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8" w:name="_Hlk96595743"/>
      <w:bookmarkStart w:id="9" w:name="_Hlk91454819"/>
      <w:r w:rsidRPr="003632F1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Pr="003632F1">
        <w:rPr>
          <w:rFonts w:ascii="Angsana New" w:hAnsi="Angsana New"/>
          <w:spacing w:val="-4"/>
          <w:sz w:val="30"/>
          <w:szCs w:val="30"/>
        </w:rPr>
        <w:t>256</w:t>
      </w:r>
      <w:r w:rsidR="00DD56AD">
        <w:rPr>
          <w:rFonts w:ascii="Angsana New" w:hAnsi="Angsana New"/>
          <w:spacing w:val="-4"/>
          <w:sz w:val="30"/>
          <w:szCs w:val="30"/>
        </w:rPr>
        <w:t>5</w:t>
      </w:r>
      <w:r w:rsidRPr="003632F1">
        <w:rPr>
          <w:rFonts w:ascii="Angsana New" w:hAnsi="Angsana New"/>
          <w:spacing w:val="-4"/>
          <w:sz w:val="30"/>
          <w:szCs w:val="30"/>
        </w:rPr>
        <w:t xml:space="preserve"> </w:t>
      </w:r>
      <w:bookmarkEnd w:id="8"/>
      <w:r w:rsidR="00905289" w:rsidRPr="003632F1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กลุ่มบริษัทไม่มีรายได้จากลูกค้าภายนอก</w:t>
      </w:r>
      <w:r w:rsidR="005A6F50" w:rsidRPr="003632F1">
        <w:rPr>
          <w:rFonts w:ascii="Angsana New" w:hAnsi="Angsana New" w:hint="cs"/>
          <w:sz w:val="30"/>
          <w:szCs w:val="30"/>
          <w:cs/>
        </w:rPr>
        <w:t>รายกิจการ</w:t>
      </w:r>
      <w:r w:rsidR="00905289" w:rsidRPr="003632F1">
        <w:rPr>
          <w:rFonts w:ascii="Angsana New" w:hAnsi="Angsana New" w:hint="cs"/>
          <w:sz w:val="30"/>
          <w:szCs w:val="30"/>
          <w:cs/>
        </w:rPr>
        <w:t>รายใด</w:t>
      </w:r>
      <w:r w:rsidR="001223F3">
        <w:rPr>
          <w:rFonts w:ascii="Angsana New" w:hAnsi="Angsana New" w:hint="cs"/>
          <w:sz w:val="30"/>
          <w:szCs w:val="30"/>
          <w:cs/>
        </w:rPr>
        <w:t>หรือประเทศใด</w:t>
      </w:r>
      <w:r w:rsidR="00905289" w:rsidRPr="003632F1">
        <w:rPr>
          <w:rFonts w:ascii="Angsana New" w:hAnsi="Angsana New" w:hint="cs"/>
          <w:sz w:val="30"/>
          <w:szCs w:val="30"/>
          <w:cs/>
        </w:rPr>
        <w:t xml:space="preserve">ที่มีมูลค่าตั้งแต่ร้อยละ </w:t>
      </w:r>
      <w:r w:rsidR="00905289" w:rsidRPr="003632F1">
        <w:rPr>
          <w:rFonts w:ascii="Angsana New" w:hAnsi="Angsana New"/>
          <w:sz w:val="30"/>
          <w:szCs w:val="30"/>
        </w:rPr>
        <w:t xml:space="preserve">10 </w:t>
      </w:r>
      <w:r w:rsidR="00905289" w:rsidRPr="003632F1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2A7049D2" w14:textId="30CCC885" w:rsidR="001223F3" w:rsidRPr="00FA1D04" w:rsidRDefault="001223F3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08792A1C" w14:textId="0A8E248D" w:rsidR="001223F3" w:rsidRPr="00EF6FB7" w:rsidRDefault="001223F3" w:rsidP="0012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3632F1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Pr="003632F1">
        <w:rPr>
          <w:rFonts w:ascii="Angsana New" w:hAnsi="Angsana New"/>
          <w:spacing w:val="-4"/>
          <w:sz w:val="30"/>
          <w:szCs w:val="30"/>
        </w:rPr>
        <w:t xml:space="preserve">2564 </w:t>
      </w:r>
      <w:r w:rsidRPr="003632F1"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กลุ่มบริษัทมีรายได้จากลูกค้าภายนอกในประเทศเวียดนามเป็นจำนวน </w:t>
      </w:r>
      <w:r w:rsidRPr="003632F1">
        <w:rPr>
          <w:rFonts w:ascii="Angsana New" w:hAnsi="Angsana New"/>
          <w:spacing w:val="-4"/>
          <w:sz w:val="30"/>
          <w:szCs w:val="30"/>
        </w:rPr>
        <w:t xml:space="preserve">145.4 </w:t>
      </w:r>
      <w:r w:rsidRPr="003632F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3632F1">
        <w:rPr>
          <w:rFonts w:ascii="Angsana New" w:hAnsi="Angsana New"/>
          <w:spacing w:val="-4"/>
          <w:sz w:val="30"/>
          <w:szCs w:val="30"/>
        </w:rPr>
        <w:t xml:space="preserve"> </w:t>
      </w:r>
      <w:r w:rsidRPr="003632F1">
        <w:rPr>
          <w:rFonts w:ascii="Angsana New" w:hAnsi="Angsana New" w:hint="cs"/>
          <w:spacing w:val="-2"/>
          <w:sz w:val="30"/>
          <w:szCs w:val="30"/>
          <w:cs/>
        </w:rPr>
        <w:t xml:space="preserve">ซึ่งคิดเป็นประมาณร้อยละ </w:t>
      </w:r>
      <w:r w:rsidRPr="003632F1">
        <w:rPr>
          <w:rFonts w:ascii="Angsana New" w:hAnsi="Angsana New"/>
          <w:spacing w:val="-2"/>
          <w:sz w:val="30"/>
          <w:szCs w:val="30"/>
        </w:rPr>
        <w:t>10</w:t>
      </w:r>
      <w:r w:rsidRPr="003632F1">
        <w:rPr>
          <w:rFonts w:ascii="Angsana New" w:hAnsi="Angsana New"/>
          <w:sz w:val="30"/>
          <w:szCs w:val="30"/>
        </w:rPr>
        <w:t xml:space="preserve"> </w:t>
      </w:r>
      <w:r w:rsidRPr="003632F1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</w:t>
      </w:r>
      <w:r w:rsidRPr="00B70D8C">
        <w:rPr>
          <w:rFonts w:ascii="Angsana New" w:hAnsi="Angsana New" w:hint="cs"/>
          <w:sz w:val="30"/>
          <w:szCs w:val="30"/>
          <w:cs/>
        </w:rPr>
        <w:t>บริษัท ทั้งนี้</w:t>
      </w:r>
      <w:r w:rsidRPr="003632F1">
        <w:rPr>
          <w:rFonts w:ascii="Angsana New" w:hAnsi="Angsana New" w:hint="cs"/>
          <w:sz w:val="30"/>
          <w:szCs w:val="30"/>
          <w:cs/>
        </w:rPr>
        <w:t xml:space="preserve"> กลุ่มบริษัทไม่มีรายได้จากลูกค้าภายนอกรายกิจการรายใดที่มีมูลค่าตั้งแต่ร้อยละ </w:t>
      </w:r>
      <w:r w:rsidRPr="003632F1">
        <w:rPr>
          <w:rFonts w:ascii="Angsana New" w:hAnsi="Angsana New"/>
          <w:sz w:val="30"/>
          <w:szCs w:val="30"/>
        </w:rPr>
        <w:t xml:space="preserve">10 </w:t>
      </w:r>
      <w:r w:rsidRPr="003632F1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47755874" w14:textId="34771DF4" w:rsidR="00F242C2" w:rsidRPr="00FA1D04" w:rsidRDefault="00F242C2" w:rsidP="00122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</w:rPr>
      </w:pPr>
    </w:p>
    <w:p w14:paraId="58C4FA99" w14:textId="36D90A41" w:rsidR="00F242C2" w:rsidRPr="00F242C2" w:rsidRDefault="00F242C2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C79D6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F6B30FC" w14:textId="0E43176E" w:rsidR="00F242C2" w:rsidRPr="00FA1D04" w:rsidRDefault="00F242C2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14:paraId="3EE68F4F" w14:textId="365DAB07" w:rsidR="00F242C2" w:rsidRDefault="00F242C2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242C2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="Angsana New" w:hAnsi="Angsana New" w:hint="cs"/>
          <w:sz w:val="30"/>
          <w:szCs w:val="30"/>
          <w:cs/>
        </w:rPr>
        <w:t>กิจการวิจัยและพัฒนากาวและสารเคลือบสำหรับใช้ในงานอุตสาหกรรม</w:t>
      </w:r>
      <w:r>
        <w:rPr>
          <w:rFonts w:ascii="Angsana New" w:hAnsi="Angsana New"/>
          <w:sz w:val="30"/>
          <w:szCs w:val="30"/>
        </w:rPr>
        <w:t xml:space="preserve"> </w:t>
      </w:r>
      <w:r w:rsidRPr="00F242C2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เงื่อนไขและข้อกำหนดที่ระบุในบัตรส่งเสริมการลงทุนซึ่งบริษัทต้องถือปฏิบัติตาม</w:t>
      </w:r>
      <w:r w:rsidR="001223F3">
        <w:rPr>
          <w:rFonts w:ascii="Angsana New" w:hAnsi="Angsana New" w:hint="cs"/>
          <w:sz w:val="30"/>
          <w:szCs w:val="30"/>
          <w:cs/>
        </w:rPr>
        <w:t xml:space="preserve"> ในปี </w:t>
      </w:r>
      <w:r w:rsidR="001223F3">
        <w:rPr>
          <w:rFonts w:ascii="Angsana New" w:hAnsi="Angsana New"/>
          <w:sz w:val="30"/>
          <w:szCs w:val="30"/>
        </w:rPr>
        <w:t xml:space="preserve">2565 </w:t>
      </w:r>
      <w:r w:rsidR="001223F3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กลุ่มบริษัทและบริษัทมีรายได้จากการขายในประเทศที่ได้รับการส่งเสริมการลงทุนดังกล่าวเป็นจำนวน </w:t>
      </w:r>
      <w:r w:rsidR="001223F3">
        <w:rPr>
          <w:rFonts w:ascii="Angsana New" w:hAnsi="Angsana New"/>
          <w:sz w:val="30"/>
          <w:szCs w:val="30"/>
        </w:rPr>
        <w:t xml:space="preserve">1.7 </w:t>
      </w:r>
      <w:r w:rsidR="001223F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223F3" w:rsidRPr="001223F3">
        <w:rPr>
          <w:rFonts w:ascii="Angsana New" w:hAnsi="Angsana New"/>
          <w:i/>
          <w:iCs/>
          <w:sz w:val="30"/>
          <w:szCs w:val="30"/>
        </w:rPr>
        <w:t xml:space="preserve">(2564: </w:t>
      </w:r>
      <w:r w:rsidR="001223F3" w:rsidRPr="001223F3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1223F3" w:rsidRPr="001223F3">
        <w:rPr>
          <w:rFonts w:ascii="Angsana New" w:hAnsi="Angsana New"/>
          <w:i/>
          <w:iCs/>
          <w:sz w:val="30"/>
          <w:szCs w:val="30"/>
        </w:rPr>
        <w:t>)</w:t>
      </w:r>
    </w:p>
    <w:p w14:paraId="11282FA7" w14:textId="341E4A9B" w:rsidR="00E924FE" w:rsidRPr="00FA1D04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highlight w:val="lightGray"/>
          <w:lang w:eastAsia="x-none"/>
        </w:rPr>
      </w:pPr>
      <w:bookmarkStart w:id="10" w:name="_Hlk24126285"/>
      <w:bookmarkEnd w:id="9"/>
    </w:p>
    <w:p w14:paraId="4DB8D3BD" w14:textId="77777777" w:rsidR="000345CF" w:rsidRPr="00FF43B4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ค่าใช้จ่ายตามลักษณะ</w:t>
      </w:r>
    </w:p>
    <w:p w14:paraId="469FCABC" w14:textId="77777777" w:rsidR="00FE30BA" w:rsidRPr="00FA1D04" w:rsidRDefault="00FE30BA" w:rsidP="00DA023D">
      <w:pPr>
        <w:spacing w:line="240" w:lineRule="auto"/>
        <w:rPr>
          <w:rFonts w:asciiTheme="majorBidi" w:hAnsiTheme="majorBidi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14:paraId="0E4ADDAD" w14:textId="77777777" w:rsidTr="00C92A8E">
        <w:trPr>
          <w:tblHeader/>
        </w:trPr>
        <w:tc>
          <w:tcPr>
            <w:tcW w:w="3330" w:type="dxa"/>
            <w:shd w:val="clear" w:color="auto" w:fill="FFFFFF"/>
          </w:tcPr>
          <w:p w14:paraId="7B31564D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bookmarkStart w:id="11" w:name="_Hlk91454951"/>
          </w:p>
        </w:tc>
        <w:tc>
          <w:tcPr>
            <w:tcW w:w="810" w:type="dxa"/>
            <w:shd w:val="clear" w:color="auto" w:fill="FFFFFF"/>
          </w:tcPr>
          <w:p w14:paraId="2EC8B72B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527B560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3F660C07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48E82E73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334" w:rsidRPr="00623946" w14:paraId="77BE931E" w14:textId="77777777" w:rsidTr="00C92A8E">
        <w:trPr>
          <w:tblHeader/>
        </w:trPr>
        <w:tc>
          <w:tcPr>
            <w:tcW w:w="3330" w:type="dxa"/>
            <w:shd w:val="clear" w:color="auto" w:fill="FFFFFF"/>
          </w:tcPr>
          <w:p w14:paraId="6926FEE7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0DC195" w14:textId="77777777" w:rsidR="00365334" w:rsidRPr="0045567D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  <w:r w:rsidRPr="004556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</w:t>
            </w:r>
            <w:r w:rsidRPr="0045567D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2C8268D" w14:textId="002A1157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BDC9E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7ABB" w14:textId="22514D38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66302FE6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A6DD5" w14:textId="0323DDF5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2447811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7BF0F65" w14:textId="26F4FDCA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3CF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5567D" w:rsidRPr="00623946" w14:paraId="37FBBB73" w14:textId="77777777" w:rsidTr="00C92A8E">
        <w:trPr>
          <w:tblHeader/>
        </w:trPr>
        <w:tc>
          <w:tcPr>
            <w:tcW w:w="3330" w:type="dxa"/>
          </w:tcPr>
          <w:p w14:paraId="651EE8CC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5C08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482D3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3CFB" w:rsidRPr="00623946" w14:paraId="2A93DFD3" w14:textId="77777777" w:rsidTr="00C92A8E">
        <w:tc>
          <w:tcPr>
            <w:tcW w:w="3330" w:type="dxa"/>
          </w:tcPr>
          <w:p w14:paraId="4F52F927" w14:textId="77777777" w:rsidR="00FF3CFB" w:rsidRPr="00623946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2" w:name="_Hlk127545516"/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D2D26DC" w14:textId="77777777" w:rsidR="00FF3CFB" w:rsidRPr="00623946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89A9" w14:textId="4EDB95D0" w:rsidR="00FF3CFB" w:rsidRPr="00F469E4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469E4">
              <w:rPr>
                <w:rFonts w:asciiTheme="majorBidi" w:hAnsiTheme="majorBidi" w:cstheme="majorBidi"/>
                <w:sz w:val="30"/>
                <w:szCs w:val="30"/>
              </w:rPr>
              <w:t>1,063,265</w:t>
            </w:r>
          </w:p>
        </w:tc>
        <w:tc>
          <w:tcPr>
            <w:tcW w:w="270" w:type="dxa"/>
          </w:tcPr>
          <w:p w14:paraId="7C05D3A9" w14:textId="77777777" w:rsidR="00FF3CFB" w:rsidRPr="00F469E4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5EE3D" w14:textId="36D52D26" w:rsidR="00FF3CFB" w:rsidRPr="00623946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1E25">
              <w:rPr>
                <w:rFonts w:asciiTheme="majorBidi" w:hAnsiTheme="majorBidi" w:cstheme="majorBidi"/>
                <w:sz w:val="30"/>
                <w:szCs w:val="30"/>
              </w:rPr>
              <w:t>988,711</w:t>
            </w:r>
          </w:p>
        </w:tc>
        <w:tc>
          <w:tcPr>
            <w:tcW w:w="270" w:type="dxa"/>
          </w:tcPr>
          <w:p w14:paraId="40E146BE" w14:textId="77777777" w:rsidR="00FF3CFB" w:rsidRPr="00623946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C3C9" w14:textId="48E01E80" w:rsidR="00FF3CFB" w:rsidRPr="00623946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448,442</w:t>
            </w:r>
          </w:p>
        </w:tc>
        <w:tc>
          <w:tcPr>
            <w:tcW w:w="270" w:type="dxa"/>
          </w:tcPr>
          <w:p w14:paraId="175ACAEB" w14:textId="77777777" w:rsidR="00FF3CFB" w:rsidRPr="00623946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74522" w14:textId="7B877EBA" w:rsidR="00FF3CFB" w:rsidRPr="00623946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409,233</w:t>
            </w:r>
          </w:p>
        </w:tc>
      </w:tr>
      <w:tr w:rsidR="00FF3CFB" w:rsidRPr="00623946" w14:paraId="4D145168" w14:textId="77777777" w:rsidTr="00C92A8E">
        <w:tc>
          <w:tcPr>
            <w:tcW w:w="3330" w:type="dxa"/>
          </w:tcPr>
          <w:p w14:paraId="05FE7D85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0F21FEF5" w14:textId="77777777" w:rsidR="00FF3CFB" w:rsidRPr="00C25A92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6742" w14:textId="77777777" w:rsidR="00FF3CFB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8A89" w14:textId="55E89343" w:rsidR="00D768AE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C60E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CC60E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7D8988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D7A92" w14:textId="77777777" w:rsidR="00FF3CFB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9BBB9" w14:textId="32A40529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41,064</w:t>
            </w:r>
          </w:p>
        </w:tc>
        <w:tc>
          <w:tcPr>
            <w:tcW w:w="270" w:type="dxa"/>
          </w:tcPr>
          <w:p w14:paraId="37936DAB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F01B6C" w14:textId="77777777" w:rsidR="00FF3CFB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C0208" w14:textId="7A0AC4F8" w:rsidR="00D768AE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(4,521)</w:t>
            </w:r>
          </w:p>
        </w:tc>
        <w:tc>
          <w:tcPr>
            <w:tcW w:w="270" w:type="dxa"/>
          </w:tcPr>
          <w:p w14:paraId="6876EEAE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518593" w14:textId="77777777" w:rsidR="00FF3CFB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D1390" w14:textId="5C7E0150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10,113</w:t>
            </w:r>
          </w:p>
        </w:tc>
      </w:tr>
      <w:tr w:rsidR="00FF3CFB" w:rsidRPr="00623946" w14:paraId="6B7BAE4E" w14:textId="77777777" w:rsidTr="00C92A8E">
        <w:tc>
          <w:tcPr>
            <w:tcW w:w="3330" w:type="dxa"/>
          </w:tcPr>
          <w:p w14:paraId="1F83D14F" w14:textId="77777777" w:rsidR="00FF3CFB" w:rsidRPr="00FA1D04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D04">
              <w:rPr>
                <w:rFonts w:asciiTheme="majorBidi" w:hAnsi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F0184F7" w14:textId="42C3A9D2" w:rsidR="00FF3CFB" w:rsidRPr="00C25A92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56B33A" w14:textId="73939D89" w:rsidR="00FF3CFB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196,157</w:t>
            </w:r>
          </w:p>
        </w:tc>
        <w:tc>
          <w:tcPr>
            <w:tcW w:w="270" w:type="dxa"/>
          </w:tcPr>
          <w:p w14:paraId="51267416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05CCA" w14:textId="58AF2BCB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159,532</w:t>
            </w:r>
          </w:p>
        </w:tc>
        <w:tc>
          <w:tcPr>
            <w:tcW w:w="270" w:type="dxa"/>
          </w:tcPr>
          <w:p w14:paraId="7F348154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C74" w14:textId="356F0281" w:rsidR="00FF3CFB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85,419</w:t>
            </w:r>
          </w:p>
        </w:tc>
        <w:tc>
          <w:tcPr>
            <w:tcW w:w="270" w:type="dxa"/>
          </w:tcPr>
          <w:p w14:paraId="21175836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E0B1" w14:textId="08A7AAF4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86,082</w:t>
            </w:r>
          </w:p>
        </w:tc>
      </w:tr>
      <w:tr w:rsidR="00FF3CFB" w:rsidRPr="00623946" w14:paraId="69EDCCED" w14:textId="77777777" w:rsidTr="00C92A8E">
        <w:tc>
          <w:tcPr>
            <w:tcW w:w="3330" w:type="dxa"/>
          </w:tcPr>
          <w:p w14:paraId="02DAD589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03E8B2A" w14:textId="29EB1B84" w:rsidR="00FF3CFB" w:rsidRPr="00C25A92" w:rsidRDefault="00E87701" w:rsidP="00CC60EC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12</w:t>
            </w:r>
            <w:r w:rsidR="00FF3CFB"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, 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080" w:type="dxa"/>
          </w:tcPr>
          <w:p w14:paraId="1A6D8C0D" w14:textId="0CF5BD55" w:rsidR="00FF3CFB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60,300</w:t>
            </w:r>
          </w:p>
        </w:tc>
        <w:tc>
          <w:tcPr>
            <w:tcW w:w="270" w:type="dxa"/>
          </w:tcPr>
          <w:p w14:paraId="77A28544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F8AE6" w14:textId="735AB261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55,372</w:t>
            </w:r>
          </w:p>
        </w:tc>
        <w:tc>
          <w:tcPr>
            <w:tcW w:w="270" w:type="dxa"/>
          </w:tcPr>
          <w:p w14:paraId="0AE06383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56C7" w14:textId="0FB538A7" w:rsidR="00FF3CFB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18,705</w:t>
            </w:r>
          </w:p>
        </w:tc>
        <w:tc>
          <w:tcPr>
            <w:tcW w:w="270" w:type="dxa"/>
          </w:tcPr>
          <w:p w14:paraId="544C075A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F997" w14:textId="380CE95D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22,817</w:t>
            </w:r>
          </w:p>
        </w:tc>
      </w:tr>
      <w:tr w:rsidR="00830406" w:rsidRPr="00623946" w14:paraId="3960A7E4" w14:textId="77777777" w:rsidTr="00C92A8E">
        <w:tc>
          <w:tcPr>
            <w:tcW w:w="3330" w:type="dxa"/>
          </w:tcPr>
          <w:p w14:paraId="2E8088CF" w14:textId="64C1AF70" w:rsidR="00830406" w:rsidRPr="00C25A92" w:rsidRDefault="00830406" w:rsidP="00830406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40D3103" w14:textId="77777777" w:rsidR="00830406" w:rsidRDefault="00830406" w:rsidP="00830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1E0253" w14:textId="757439CB" w:rsidR="00830406" w:rsidRDefault="00830406" w:rsidP="00830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43,579</w:t>
            </w:r>
          </w:p>
        </w:tc>
        <w:tc>
          <w:tcPr>
            <w:tcW w:w="270" w:type="dxa"/>
          </w:tcPr>
          <w:p w14:paraId="6F4C19DE" w14:textId="77777777" w:rsidR="00830406" w:rsidRPr="00C25A92" w:rsidRDefault="00830406" w:rsidP="0083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9532E" w14:textId="06DA2659" w:rsidR="00830406" w:rsidRDefault="00830406" w:rsidP="00830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40,770</w:t>
            </w:r>
          </w:p>
        </w:tc>
        <w:tc>
          <w:tcPr>
            <w:tcW w:w="270" w:type="dxa"/>
          </w:tcPr>
          <w:p w14:paraId="1048FD88" w14:textId="77777777" w:rsidR="00830406" w:rsidRPr="00C25A92" w:rsidRDefault="00830406" w:rsidP="0083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FA82" w14:textId="79FDD2B6" w:rsidR="00830406" w:rsidRDefault="00830406" w:rsidP="00830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18,624</w:t>
            </w:r>
          </w:p>
        </w:tc>
        <w:tc>
          <w:tcPr>
            <w:tcW w:w="270" w:type="dxa"/>
          </w:tcPr>
          <w:p w14:paraId="4DC13E98" w14:textId="77777777" w:rsidR="00830406" w:rsidRPr="00C25A92" w:rsidRDefault="00830406" w:rsidP="0083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B203E" w14:textId="19897AAB" w:rsidR="00830406" w:rsidRDefault="00830406" w:rsidP="008304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18,935</w:t>
            </w:r>
          </w:p>
        </w:tc>
      </w:tr>
      <w:tr w:rsidR="00FF3CFB" w:rsidRPr="00623946" w14:paraId="58857BCC" w14:textId="77777777" w:rsidTr="00C92A8E">
        <w:tc>
          <w:tcPr>
            <w:tcW w:w="3330" w:type="dxa"/>
          </w:tcPr>
          <w:p w14:paraId="08E3F2AB" w14:textId="279F931F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2BE131C7" w14:textId="77777777" w:rsidR="00FF3CFB" w:rsidRPr="00C25A92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F74A7" w14:textId="15204E6C" w:rsidR="00FF3CFB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18,861</w:t>
            </w:r>
          </w:p>
        </w:tc>
        <w:tc>
          <w:tcPr>
            <w:tcW w:w="270" w:type="dxa"/>
          </w:tcPr>
          <w:p w14:paraId="126B1EBC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D3B6" w14:textId="5FDACA62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15,246</w:t>
            </w:r>
          </w:p>
        </w:tc>
        <w:tc>
          <w:tcPr>
            <w:tcW w:w="270" w:type="dxa"/>
          </w:tcPr>
          <w:p w14:paraId="7974B68B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BF300" w14:textId="3B8A447A" w:rsidR="00FF3CFB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5,618</w:t>
            </w:r>
          </w:p>
        </w:tc>
        <w:tc>
          <w:tcPr>
            <w:tcW w:w="270" w:type="dxa"/>
          </w:tcPr>
          <w:p w14:paraId="4CF60E42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DC9DA" w14:textId="4B402B70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5,585</w:t>
            </w:r>
          </w:p>
        </w:tc>
      </w:tr>
      <w:tr w:rsidR="00FF3CFB" w:rsidRPr="00623946" w14:paraId="60AAE852" w14:textId="77777777" w:rsidTr="00C92A8E">
        <w:tc>
          <w:tcPr>
            <w:tcW w:w="3330" w:type="dxa"/>
          </w:tcPr>
          <w:p w14:paraId="5CDA2ADD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38AB4836" w14:textId="77777777" w:rsidR="00FF3CFB" w:rsidRPr="00C25A92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E16FC" w14:textId="0E5AFE44" w:rsidR="00FF3CFB" w:rsidRPr="00C25A92" w:rsidRDefault="00AE1B28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768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37C49372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59" w14:textId="49C87005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8,018</w:t>
            </w:r>
          </w:p>
        </w:tc>
        <w:tc>
          <w:tcPr>
            <w:tcW w:w="270" w:type="dxa"/>
          </w:tcPr>
          <w:p w14:paraId="7A9FCC31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670A" w14:textId="7AE5C2F9" w:rsidR="00FF3CFB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4,481</w:t>
            </w:r>
          </w:p>
        </w:tc>
        <w:tc>
          <w:tcPr>
            <w:tcW w:w="270" w:type="dxa"/>
          </w:tcPr>
          <w:p w14:paraId="69A2D28E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8F51" w14:textId="3FB7B9A9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2,841</w:t>
            </w:r>
          </w:p>
        </w:tc>
      </w:tr>
      <w:tr w:rsidR="00830406" w:rsidRPr="00623946" w14:paraId="294DEF03" w14:textId="77777777" w:rsidTr="00C92A8E">
        <w:tc>
          <w:tcPr>
            <w:tcW w:w="3330" w:type="dxa"/>
          </w:tcPr>
          <w:p w14:paraId="3F7D70A5" w14:textId="38C6C613" w:rsidR="00830406" w:rsidRPr="00C25A92" w:rsidRDefault="00830406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406">
              <w:rPr>
                <w:rFonts w:asciiTheme="majorBidi" w:hAnsiTheme="majorBidi"/>
                <w:sz w:val="30"/>
                <w:szCs w:val="30"/>
                <w:cs/>
              </w:rPr>
              <w:t>ผลขาดทุนจากอัตราแลกเปลี่ยน</w:t>
            </w:r>
          </w:p>
        </w:tc>
        <w:tc>
          <w:tcPr>
            <w:tcW w:w="810" w:type="dxa"/>
          </w:tcPr>
          <w:p w14:paraId="4A574A86" w14:textId="77777777" w:rsidR="00830406" w:rsidRPr="00C25A92" w:rsidRDefault="00830406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D2D5B1" w14:textId="24682B84" w:rsidR="00830406" w:rsidRDefault="00830406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270" w:type="dxa"/>
          </w:tcPr>
          <w:p w14:paraId="605CA710" w14:textId="77777777" w:rsidR="00830406" w:rsidRPr="00C25A92" w:rsidRDefault="00830406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8200C1" w14:textId="4B5A1F00" w:rsidR="00830406" w:rsidRDefault="00830406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3D430" w14:textId="77777777" w:rsidR="00830406" w:rsidRPr="00C25A92" w:rsidRDefault="00830406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01ABE" w14:textId="5B6417BE" w:rsidR="00830406" w:rsidRDefault="00830406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9EB4AE" w14:textId="77777777" w:rsidR="00830406" w:rsidRPr="00C25A92" w:rsidRDefault="00830406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63FE5" w14:textId="29EFBE93" w:rsidR="00830406" w:rsidRDefault="00830406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CFB" w:rsidRPr="00623946" w14:paraId="52488865" w14:textId="77777777" w:rsidTr="00C92A8E">
        <w:tc>
          <w:tcPr>
            <w:tcW w:w="3330" w:type="dxa"/>
          </w:tcPr>
          <w:p w14:paraId="0FB7D8B4" w14:textId="09CE9524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1B011F8D" w14:textId="77777777" w:rsidR="00FF3CFB" w:rsidRPr="00C25A92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241381" w14:textId="04DE6E9F" w:rsidR="00FF3CFB" w:rsidRPr="00971E25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E1B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E1B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240D06F2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0258B" w14:textId="6C5569C7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28,800</w:t>
            </w:r>
          </w:p>
        </w:tc>
        <w:tc>
          <w:tcPr>
            <w:tcW w:w="270" w:type="dxa"/>
          </w:tcPr>
          <w:p w14:paraId="263CFEBE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5902D" w14:textId="19AEDEFE" w:rsidR="00FF3CFB" w:rsidRPr="00971E25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84,036</w:t>
            </w:r>
          </w:p>
        </w:tc>
        <w:tc>
          <w:tcPr>
            <w:tcW w:w="270" w:type="dxa"/>
          </w:tcPr>
          <w:p w14:paraId="2978B6F6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FC014" w14:textId="5433DC78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120,463</w:t>
            </w:r>
          </w:p>
        </w:tc>
      </w:tr>
      <w:bookmarkEnd w:id="12"/>
      <w:tr w:rsidR="00FF3CFB" w:rsidRPr="00623946" w14:paraId="2FEC12B8" w14:textId="77777777" w:rsidTr="00C92A8E">
        <w:tc>
          <w:tcPr>
            <w:tcW w:w="3330" w:type="dxa"/>
          </w:tcPr>
          <w:p w14:paraId="3CAC7475" w14:textId="6E1CD83C" w:rsidR="00FF3CFB" w:rsidRPr="00C25A92" w:rsidRDefault="00830406" w:rsidP="00830406">
            <w:pPr>
              <w:pStyle w:val="acctfourfigures"/>
              <w:tabs>
                <w:tab w:val="clear" w:pos="765"/>
              </w:tabs>
              <w:spacing w:line="240" w:lineRule="atLeast"/>
              <w:ind w:left="160" w:right="-26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810" w:type="dxa"/>
          </w:tcPr>
          <w:p w14:paraId="3EFC73E9" w14:textId="77777777" w:rsidR="00FF3CFB" w:rsidRPr="00C25A92" w:rsidRDefault="00FF3CFB" w:rsidP="00FF3CF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473EDE" w14:textId="3D0125C9" w:rsidR="00D768AE" w:rsidRPr="00971E25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1,54</w:t>
            </w:r>
            <w:r w:rsidR="008304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30E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70" w:type="dxa"/>
          </w:tcPr>
          <w:p w14:paraId="09438984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9F1362" w14:textId="618F3E40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1,337,513</w:t>
            </w:r>
          </w:p>
        </w:tc>
        <w:tc>
          <w:tcPr>
            <w:tcW w:w="270" w:type="dxa"/>
          </w:tcPr>
          <w:p w14:paraId="28B7511F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355C4D" w14:textId="19331564" w:rsidR="00D768AE" w:rsidRPr="00C25A92" w:rsidRDefault="00D768AE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660,804</w:t>
            </w:r>
          </w:p>
        </w:tc>
        <w:tc>
          <w:tcPr>
            <w:tcW w:w="270" w:type="dxa"/>
          </w:tcPr>
          <w:p w14:paraId="0822C10E" w14:textId="77777777" w:rsidR="00FF3CFB" w:rsidRPr="00C25A92" w:rsidRDefault="00FF3CFB" w:rsidP="00FF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96CABA" w14:textId="55BAB869" w:rsidR="00FF3CFB" w:rsidRPr="00C25A92" w:rsidRDefault="00FF3CFB" w:rsidP="00FF3CF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676,069</w:t>
            </w:r>
          </w:p>
        </w:tc>
      </w:tr>
      <w:bookmarkEnd w:id="11"/>
    </w:tbl>
    <w:p w14:paraId="0E96EBD2" w14:textId="4C9E1E1A" w:rsidR="00597A9E" w:rsidRDefault="00597A9E" w:rsidP="00DA023D">
      <w:pPr>
        <w:spacing w:line="240" w:lineRule="auto"/>
        <w:rPr>
          <w:rFonts w:asciiTheme="majorBidi" w:hAnsiTheme="majorBidi" w:cstheme="majorBidi"/>
          <w:sz w:val="14"/>
          <w:szCs w:val="14"/>
          <w:lang w:val="th-TH" w:eastAsia="x-none"/>
        </w:rPr>
      </w:pPr>
    </w:p>
    <w:p w14:paraId="379579B0" w14:textId="430FB059" w:rsidR="00DD56AD" w:rsidRPr="007C28B7" w:rsidRDefault="00DD56AD" w:rsidP="00DD56AD">
      <w:pPr>
        <w:ind w:left="547"/>
        <w:jc w:val="thaiDistribute"/>
        <w:rPr>
          <w:rFonts w:ascii="Calibri" w:hAnsi="Calibri"/>
          <w:sz w:val="22"/>
          <w:szCs w:val="22"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โครงการร่วม</w:t>
      </w:r>
      <w:r w:rsidRPr="007C28B7">
        <w:rPr>
          <w:rFonts w:ascii="Angsana New" w:hAnsi="Angsana New"/>
          <w:i/>
          <w:iCs/>
          <w:spacing w:val="-2"/>
          <w:sz w:val="30"/>
          <w:szCs w:val="30"/>
          <w:cs/>
        </w:rPr>
        <w:t>ทุนระหว่างนายจ้างและลูกจ้าง</w:t>
      </w:r>
    </w:p>
    <w:p w14:paraId="7C6A1705" w14:textId="77777777" w:rsidR="00DD56AD" w:rsidRPr="007C28B7" w:rsidRDefault="00DD56AD" w:rsidP="00DD56AD">
      <w:pPr>
        <w:ind w:left="547"/>
        <w:jc w:val="thaiDistribute"/>
        <w:rPr>
          <w:cs/>
        </w:rPr>
      </w:pPr>
      <w:r w:rsidRPr="007C28B7">
        <w:rPr>
          <w:rFonts w:ascii="Angsana New" w:hAnsi="Angsana New"/>
          <w:spacing w:val="-2"/>
          <w:sz w:val="30"/>
          <w:szCs w:val="30"/>
        </w:rPr>
        <w:t> </w:t>
      </w:r>
    </w:p>
    <w:p w14:paraId="0D0222F7" w14:textId="2D246EA6" w:rsidR="00DD56AD" w:rsidRDefault="00DD56AD" w:rsidP="00DD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</w:pPr>
      <w:r w:rsidRPr="007C28B7">
        <w:rPr>
          <w:rFonts w:ascii="Angsana New" w:hAnsi="Angsana New"/>
          <w:spacing w:val="4"/>
          <w:sz w:val="30"/>
          <w:szCs w:val="30"/>
          <w:cs/>
        </w:rPr>
        <w:t xml:space="preserve">บริษัทได้แต่งตั้งบริษัทหลักทรัพย์ในประเทศแห่งหนึ่งเพื่อบริหารโครงการร่วมลงทุนระหว่างนายจ้างและลูกจ้าง </w:t>
      </w:r>
      <w:r w:rsidRPr="007C28B7">
        <w:rPr>
          <w:rFonts w:ascii="Angsana New" w:hAnsi="Angsana New"/>
          <w:spacing w:val="2"/>
          <w:sz w:val="30"/>
          <w:szCs w:val="30"/>
        </w:rPr>
        <w:t>(Employee Joint Investment Program (“EJIP”))</w:t>
      </w:r>
      <w:r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EF43A1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>
        <w:rPr>
          <w:rFonts w:ascii="Angsana New" w:hAnsi="Angsana New" w:hint="cs"/>
          <w:spacing w:val="2"/>
          <w:sz w:val="30"/>
          <w:szCs w:val="30"/>
          <w:cs/>
        </w:rPr>
        <w:t>เป็นตัวแทนในการซื้อขายหลักทรัพย์</w:t>
      </w:r>
      <w:r w:rsidR="00D221B5">
        <w:rPr>
          <w:rFonts w:ascii="Angsana New" w:hAnsi="Angsana New"/>
          <w:sz w:val="30"/>
          <w:szCs w:val="30"/>
          <w:cs/>
        </w:rPr>
        <w:t>ในตลาดหลักทรัพย์แห่งประเทศไทย</w:t>
      </w:r>
      <w:r w:rsidR="00D221B5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เพื่อซื้อหุ้น</w:t>
      </w:r>
      <w:r>
        <w:rPr>
          <w:rFonts w:ascii="Angsana New" w:hAnsi="Angsana New"/>
          <w:sz w:val="30"/>
          <w:szCs w:val="30"/>
          <w:cs/>
        </w:rPr>
        <w:t xml:space="preserve">สามัญของบริษัท </w:t>
      </w:r>
      <w:r w:rsidR="00D221B5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/>
          <w:sz w:val="30"/>
          <w:szCs w:val="30"/>
          <w:cs/>
        </w:rPr>
        <w:t xml:space="preserve">โครงการ </w:t>
      </w:r>
      <w:r>
        <w:rPr>
          <w:rFonts w:ascii="Angsana New" w:hAnsi="Angsana New"/>
          <w:sz w:val="30"/>
          <w:szCs w:val="30"/>
        </w:rPr>
        <w:t xml:space="preserve">EJIP </w:t>
      </w:r>
      <w:r>
        <w:rPr>
          <w:rFonts w:ascii="Angsana New" w:hAnsi="Angsana New" w:hint="cs"/>
          <w:sz w:val="30"/>
          <w:szCs w:val="30"/>
          <w:cs/>
        </w:rPr>
        <w:t>เป็นโครงการการลงทุนซื้อหุ้นของบริษัทสะสมเป็นรายงวด เพื่อเป็นการให้ผลตอบแทนกับพนักงาน</w:t>
      </w:r>
      <w:r w:rsidR="00D221B5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</w:p>
    <w:p w14:paraId="260412DB" w14:textId="77777777" w:rsidR="00DD56AD" w:rsidRDefault="00DD56AD" w:rsidP="00DD56AD">
      <w:pPr>
        <w:ind w:left="518"/>
      </w:pPr>
      <w:r>
        <w:rPr>
          <w:rFonts w:ascii="Angsana New" w:hAnsi="Angsana New"/>
          <w:sz w:val="30"/>
          <w:szCs w:val="30"/>
        </w:rPr>
        <w:t> </w:t>
      </w:r>
    </w:p>
    <w:p w14:paraId="05542D16" w14:textId="2DB99C81" w:rsidR="00DD56AD" w:rsidRDefault="00DD56AD" w:rsidP="00DD5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</w:pPr>
      <w:r w:rsidRPr="00A121DA">
        <w:rPr>
          <w:rFonts w:ascii="Angsana New" w:hAnsi="Angsana New"/>
          <w:sz w:val="30"/>
          <w:szCs w:val="30"/>
          <w:cs/>
        </w:rPr>
        <w:t>ในปี</w:t>
      </w:r>
      <w:r w:rsidRPr="00A121DA">
        <w:rPr>
          <w:rFonts w:ascii="Angsana New" w:hAnsi="Angsana New" w:hint="cs"/>
          <w:sz w:val="30"/>
          <w:szCs w:val="30"/>
          <w:cs/>
        </w:rPr>
        <w:t xml:space="preserve"> </w:t>
      </w:r>
      <w:r w:rsidRPr="00A121DA">
        <w:rPr>
          <w:rFonts w:ascii="Angsana New" w:hAnsi="Angsana New"/>
          <w:sz w:val="30"/>
          <w:szCs w:val="30"/>
        </w:rPr>
        <w:t xml:space="preserve">2565 </w:t>
      </w:r>
      <w:r w:rsidRPr="00A121DA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D221B5">
        <w:rPr>
          <w:rFonts w:ascii="Angsana New" w:hAnsi="Angsana New" w:hint="cs"/>
          <w:sz w:val="30"/>
          <w:szCs w:val="30"/>
          <w:cs/>
        </w:rPr>
        <w:t>รับรู้ค่าใช้จ่ายที่เกี่ยวข้องกับ</w:t>
      </w:r>
      <w:r w:rsidRPr="00A121DA">
        <w:rPr>
          <w:rFonts w:ascii="Angsana New" w:hAnsi="Angsana New" w:hint="cs"/>
          <w:sz w:val="30"/>
          <w:szCs w:val="30"/>
          <w:cs/>
        </w:rPr>
        <w:t xml:space="preserve">โครงการ </w:t>
      </w:r>
      <w:r w:rsidRPr="00A121DA">
        <w:rPr>
          <w:rFonts w:ascii="Angsana New" w:hAnsi="Angsana New"/>
          <w:sz w:val="30"/>
          <w:szCs w:val="30"/>
        </w:rPr>
        <w:t xml:space="preserve">EJIP </w:t>
      </w:r>
      <w:r w:rsidR="00EF43A1">
        <w:rPr>
          <w:rFonts w:ascii="Angsana New" w:hAnsi="Angsana New" w:hint="cs"/>
          <w:sz w:val="30"/>
          <w:szCs w:val="30"/>
          <w:cs/>
        </w:rPr>
        <w:t>ดังกล่าวเป็นส่วนหนึ่งของค่าใช้จ่ายผลประโยชน์</w:t>
      </w:r>
      <w:r w:rsidR="00FC2744">
        <w:rPr>
          <w:rFonts w:ascii="Angsana New" w:hAnsi="Angsana New" w:hint="cs"/>
          <w:sz w:val="30"/>
          <w:szCs w:val="30"/>
          <w:cs/>
        </w:rPr>
        <w:t>ของ</w:t>
      </w:r>
      <w:r w:rsidR="00EF43A1">
        <w:rPr>
          <w:rFonts w:ascii="Angsana New" w:hAnsi="Angsana New" w:hint="cs"/>
          <w:sz w:val="30"/>
          <w:szCs w:val="30"/>
          <w:cs/>
        </w:rPr>
        <w:t>พนักงาน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A121DA">
        <w:rPr>
          <w:rFonts w:ascii="Angsana New" w:hAnsi="Angsana New"/>
          <w:sz w:val="30"/>
          <w:szCs w:val="30"/>
        </w:rPr>
        <w:t>8.20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493062">
        <w:rPr>
          <w:rFonts w:ascii="Angsana New" w:hAnsi="Angsana New"/>
          <w:sz w:val="30"/>
          <w:szCs w:val="30"/>
        </w:rPr>
        <w:t>4.01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764254">
        <w:rPr>
          <w:rFonts w:ascii="Angsana New" w:hAnsi="Angsana New"/>
          <w:sz w:val="30"/>
          <w:szCs w:val="30"/>
        </w:rPr>
        <w:t xml:space="preserve"> </w:t>
      </w:r>
      <w:r w:rsidR="00764254" w:rsidRPr="00764254">
        <w:rPr>
          <w:rFonts w:ascii="Angsana New" w:hAnsi="Angsana New"/>
          <w:sz w:val="30"/>
          <w:szCs w:val="30"/>
          <w:cs/>
        </w:rPr>
        <w:t xml:space="preserve">และจ่ายสมทบเงินในโครงการ </w:t>
      </w:r>
      <w:r w:rsidR="00764254" w:rsidRPr="00764254">
        <w:rPr>
          <w:rFonts w:ascii="Angsana New" w:hAnsi="Angsana New"/>
          <w:sz w:val="30"/>
          <w:szCs w:val="30"/>
        </w:rPr>
        <w:t xml:space="preserve">EJIP </w:t>
      </w:r>
      <w:r w:rsidR="00764254" w:rsidRPr="0076425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64254">
        <w:rPr>
          <w:rFonts w:ascii="Angsana New" w:hAnsi="Angsana New"/>
          <w:sz w:val="30"/>
          <w:szCs w:val="30"/>
        </w:rPr>
        <w:t>4.63</w:t>
      </w:r>
      <w:r w:rsidR="00764254" w:rsidRPr="00764254">
        <w:rPr>
          <w:rFonts w:ascii="Angsana New" w:hAnsi="Angsana New"/>
          <w:sz w:val="30"/>
          <w:szCs w:val="30"/>
        </w:rPr>
        <w:t xml:space="preserve"> </w:t>
      </w:r>
      <w:r w:rsidR="00764254" w:rsidRPr="0076425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64254">
        <w:rPr>
          <w:rFonts w:ascii="Angsana New" w:hAnsi="Angsana New"/>
          <w:sz w:val="30"/>
          <w:szCs w:val="30"/>
        </w:rPr>
        <w:t>2</w:t>
      </w:r>
      <w:r w:rsidR="00764254" w:rsidRPr="00764254">
        <w:rPr>
          <w:rFonts w:ascii="Angsana New" w:hAnsi="Angsana New"/>
          <w:sz w:val="30"/>
          <w:szCs w:val="30"/>
        </w:rPr>
        <w:t>.</w:t>
      </w:r>
      <w:r w:rsidR="00764254">
        <w:rPr>
          <w:rFonts w:ascii="Angsana New" w:hAnsi="Angsana New"/>
          <w:sz w:val="30"/>
          <w:szCs w:val="30"/>
        </w:rPr>
        <w:t>6</w:t>
      </w:r>
      <w:r w:rsidR="00764254" w:rsidRPr="00764254">
        <w:rPr>
          <w:rFonts w:ascii="Angsana New" w:hAnsi="Angsana New"/>
          <w:sz w:val="30"/>
          <w:szCs w:val="30"/>
        </w:rPr>
        <w:t xml:space="preserve">9 </w:t>
      </w:r>
      <w:r w:rsidR="00764254" w:rsidRPr="00764254">
        <w:rPr>
          <w:rFonts w:ascii="Angsana New" w:hAnsi="Angsana New"/>
          <w:sz w:val="30"/>
          <w:szCs w:val="30"/>
          <w:cs/>
        </w:rPr>
        <w:t xml:space="preserve">ล้านบาท ตามลำดับ โดยรับรู้ผลต่างเป็นส่วนหนึ่งของส่วนเกินทุนอื่นเป็นจำนวน </w:t>
      </w:r>
      <w:r w:rsidR="00764254">
        <w:rPr>
          <w:rFonts w:ascii="Angsana New" w:hAnsi="Angsana New"/>
          <w:sz w:val="30"/>
          <w:szCs w:val="30"/>
        </w:rPr>
        <w:t>3.57</w:t>
      </w:r>
      <w:r w:rsidR="00764254" w:rsidRPr="00764254">
        <w:rPr>
          <w:rFonts w:ascii="Angsana New" w:hAnsi="Angsana New"/>
          <w:sz w:val="30"/>
          <w:szCs w:val="30"/>
        </w:rPr>
        <w:t xml:space="preserve"> </w:t>
      </w:r>
      <w:r w:rsidR="00764254" w:rsidRPr="0076425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64254">
        <w:rPr>
          <w:rFonts w:ascii="Angsana New" w:hAnsi="Angsana New"/>
          <w:sz w:val="30"/>
          <w:szCs w:val="30"/>
        </w:rPr>
        <w:t>1.32</w:t>
      </w:r>
      <w:r w:rsidR="00764254" w:rsidRPr="00764254">
        <w:rPr>
          <w:rFonts w:ascii="Angsana New" w:hAnsi="Angsana New"/>
          <w:sz w:val="30"/>
          <w:szCs w:val="30"/>
        </w:rPr>
        <w:t xml:space="preserve"> </w:t>
      </w:r>
      <w:r w:rsidR="00764254" w:rsidRPr="00764254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6AB6554B" w14:textId="77777777" w:rsidR="00DD56AD" w:rsidRPr="00DA023D" w:rsidRDefault="00DD56AD" w:rsidP="00DA023D">
      <w:pPr>
        <w:spacing w:line="240" w:lineRule="auto"/>
        <w:rPr>
          <w:rFonts w:asciiTheme="majorBidi" w:hAnsiTheme="majorBidi" w:cstheme="majorBidi"/>
          <w:sz w:val="14"/>
          <w:szCs w:val="14"/>
          <w:cs/>
          <w:lang w:val="th-TH" w:eastAsia="x-none"/>
        </w:rPr>
      </w:pPr>
    </w:p>
    <w:bookmarkEnd w:id="10"/>
    <w:p w14:paraId="4EE19BFF" w14:textId="77777777" w:rsidR="000345CF" w:rsidRPr="000345CF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CF293A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14:paraId="402A7521" w14:textId="77777777" w:rsidR="00913A0E" w:rsidRPr="00DA023D" w:rsidRDefault="00913A0E" w:rsidP="00DA023D">
      <w:pPr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97"/>
        <w:gridCol w:w="249"/>
        <w:gridCol w:w="1101"/>
        <w:gridCol w:w="249"/>
        <w:gridCol w:w="1101"/>
        <w:gridCol w:w="249"/>
        <w:gridCol w:w="1101"/>
      </w:tblGrid>
      <w:tr w:rsidR="00913A0E" w:rsidRPr="00623946" w14:paraId="7D1178E8" w14:textId="77777777" w:rsidTr="00DA023D">
        <w:tc>
          <w:tcPr>
            <w:tcW w:w="4140" w:type="dxa"/>
            <w:gridSpan w:val="2"/>
          </w:tcPr>
          <w:p w14:paraId="37DC579E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bookmarkStart w:id="13" w:name="_Hlk91455209"/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1B1A201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44CF395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272978F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A0E" w:rsidRPr="00623946" w14:paraId="2A013C10" w14:textId="77777777" w:rsidTr="00DA023D">
        <w:tc>
          <w:tcPr>
            <w:tcW w:w="3330" w:type="dxa"/>
          </w:tcPr>
          <w:p w14:paraId="225867CD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492DF57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18EEB78" w14:textId="19C0D2F8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8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2EC0C6B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4A55D0F" w14:textId="25C48EF8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8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9" w:type="dxa"/>
            <w:shd w:val="clear" w:color="auto" w:fill="auto"/>
          </w:tcPr>
          <w:p w14:paraId="26EFD4E1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9C679B4" w14:textId="1D7BC892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8B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E37D08C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E4862C0" w14:textId="5A77A601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28B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13A0E" w:rsidRPr="00623946" w14:paraId="6A9BD726" w14:textId="77777777" w:rsidTr="00DA023D">
        <w:tc>
          <w:tcPr>
            <w:tcW w:w="3330" w:type="dxa"/>
          </w:tcPr>
          <w:p w14:paraId="0C6A034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BE5D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157CAA3E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7601F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3A0E" w:rsidRPr="00623946" w14:paraId="34A543C2" w14:textId="77777777" w:rsidTr="00DA023D">
        <w:tc>
          <w:tcPr>
            <w:tcW w:w="4140" w:type="dxa"/>
            <w:gridSpan w:val="2"/>
          </w:tcPr>
          <w:p w14:paraId="7799C9B5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1DC1D16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54CA67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3E5C375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0884AE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AD5860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245562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CEC69D8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8B7" w:rsidRPr="00623946" w14:paraId="148AFE26" w14:textId="77777777" w:rsidTr="00DA023D">
        <w:tc>
          <w:tcPr>
            <w:tcW w:w="3330" w:type="dxa"/>
          </w:tcPr>
          <w:p w14:paraId="43253D79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6B41630" w14:textId="77777777" w:rsidR="007C28B7" w:rsidRPr="00C25A92" w:rsidRDefault="007C28B7" w:rsidP="007C2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5C3F100" w14:textId="21553E59" w:rsidR="007C28B7" w:rsidRPr="00BA5590" w:rsidRDefault="00830E96" w:rsidP="007C28B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A0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A0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46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  <w:tc>
          <w:tcPr>
            <w:tcW w:w="249" w:type="dxa"/>
          </w:tcPr>
          <w:p w14:paraId="0901645F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5743C0C" w14:textId="741D57B0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</w:t>
            </w:r>
            <w:r w:rsidR="00546F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249" w:type="dxa"/>
          </w:tcPr>
          <w:p w14:paraId="2730604B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EADF1D" w14:textId="65D98B10" w:rsidR="007C28B7" w:rsidRPr="00C25A92" w:rsidRDefault="00830E96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9,498</w:t>
            </w:r>
          </w:p>
        </w:tc>
        <w:tc>
          <w:tcPr>
            <w:tcW w:w="249" w:type="dxa"/>
          </w:tcPr>
          <w:p w14:paraId="1E7E020D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3216E22" w14:textId="2C589610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13,889</w:t>
            </w:r>
          </w:p>
        </w:tc>
      </w:tr>
      <w:tr w:rsidR="00546F4A" w:rsidRPr="00623946" w14:paraId="48387D03" w14:textId="77777777" w:rsidTr="00546F4A">
        <w:tc>
          <w:tcPr>
            <w:tcW w:w="3330" w:type="dxa"/>
          </w:tcPr>
          <w:p w14:paraId="52A06DC4" w14:textId="699FBABF" w:rsidR="00546F4A" w:rsidRPr="00C25A92" w:rsidRDefault="00546F4A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F4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546F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46F4A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810" w:type="dxa"/>
          </w:tcPr>
          <w:p w14:paraId="6F9FDBDB" w14:textId="77777777" w:rsidR="00546F4A" w:rsidRPr="00C25A92" w:rsidRDefault="00546F4A" w:rsidP="007C2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2C250B9" w14:textId="6CAC6804" w:rsidR="00546F4A" w:rsidRDefault="00546F4A" w:rsidP="007C28B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(19)</w:t>
            </w:r>
          </w:p>
        </w:tc>
        <w:tc>
          <w:tcPr>
            <w:tcW w:w="249" w:type="dxa"/>
          </w:tcPr>
          <w:p w14:paraId="539FC643" w14:textId="77777777" w:rsidR="00546F4A" w:rsidRPr="00C25A92" w:rsidRDefault="00546F4A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385D840" w14:textId="337F50FB" w:rsidR="00546F4A" w:rsidRDefault="00546F4A" w:rsidP="007C2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(53)</w:t>
            </w:r>
          </w:p>
        </w:tc>
        <w:tc>
          <w:tcPr>
            <w:tcW w:w="249" w:type="dxa"/>
          </w:tcPr>
          <w:p w14:paraId="30C5D5E9" w14:textId="77777777" w:rsidR="00546F4A" w:rsidRPr="00C25A92" w:rsidRDefault="00546F4A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0AC0A23" w14:textId="5E45A696" w:rsidR="00546F4A" w:rsidRDefault="00546F4A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30DA6EC" w14:textId="77777777" w:rsidR="00546F4A" w:rsidRPr="00C25A92" w:rsidRDefault="00546F4A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DC98D24" w14:textId="3114A28F" w:rsidR="00546F4A" w:rsidRDefault="00546F4A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6F4A" w:rsidRPr="00623946" w14:paraId="43BB9AC3" w14:textId="77777777" w:rsidTr="00546F4A">
        <w:tc>
          <w:tcPr>
            <w:tcW w:w="3330" w:type="dxa"/>
          </w:tcPr>
          <w:p w14:paraId="6A82DA1A" w14:textId="77777777" w:rsidR="00546F4A" w:rsidRPr="00C25A92" w:rsidRDefault="00546F4A" w:rsidP="0054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F5FE19" w14:textId="77777777" w:rsidR="00546F4A" w:rsidRPr="00C25A92" w:rsidRDefault="00546F4A" w:rsidP="00546F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1D913" w14:textId="52B173B9" w:rsidR="00546F4A" w:rsidRPr="00546F4A" w:rsidRDefault="00546F4A" w:rsidP="00546F4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6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17,2</w:t>
            </w:r>
            <w:r w:rsidR="00B728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</w:p>
        </w:tc>
        <w:tc>
          <w:tcPr>
            <w:tcW w:w="249" w:type="dxa"/>
          </w:tcPr>
          <w:p w14:paraId="3D919F7E" w14:textId="77777777" w:rsidR="00546F4A" w:rsidRPr="00546F4A" w:rsidRDefault="00546F4A" w:rsidP="0054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8CB4" w14:textId="6BDEA37A" w:rsidR="00546F4A" w:rsidRPr="00546F4A" w:rsidRDefault="00546F4A" w:rsidP="00546F4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46F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25,441</w:t>
            </w:r>
          </w:p>
        </w:tc>
        <w:tc>
          <w:tcPr>
            <w:tcW w:w="249" w:type="dxa"/>
          </w:tcPr>
          <w:p w14:paraId="28428665" w14:textId="77777777" w:rsidR="00546F4A" w:rsidRPr="00C25A92" w:rsidRDefault="00546F4A" w:rsidP="0054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AA297" w14:textId="67F712EC" w:rsidR="00546F4A" w:rsidRPr="00546F4A" w:rsidRDefault="00546F4A" w:rsidP="00546F4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9,498</w:t>
            </w:r>
          </w:p>
        </w:tc>
        <w:tc>
          <w:tcPr>
            <w:tcW w:w="249" w:type="dxa"/>
          </w:tcPr>
          <w:p w14:paraId="4DAC42C9" w14:textId="77777777" w:rsidR="00546F4A" w:rsidRPr="00546F4A" w:rsidRDefault="00546F4A" w:rsidP="00546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B013E" w14:textId="0C9DC493" w:rsidR="00546F4A" w:rsidRPr="00546F4A" w:rsidRDefault="00546F4A" w:rsidP="00546F4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13,889</w:t>
            </w:r>
          </w:p>
        </w:tc>
      </w:tr>
      <w:tr w:rsidR="007C28B7" w:rsidRPr="00623946" w14:paraId="60F4A8E3" w14:textId="77777777" w:rsidTr="00546F4A">
        <w:tc>
          <w:tcPr>
            <w:tcW w:w="3330" w:type="dxa"/>
            <w:shd w:val="clear" w:color="auto" w:fill="auto"/>
          </w:tcPr>
          <w:p w14:paraId="3344AB95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C773A4F" w14:textId="77777777" w:rsidR="007C28B7" w:rsidRPr="00C25A92" w:rsidRDefault="007C28B7" w:rsidP="007C2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D7F8" w14:textId="77777777" w:rsidR="007C28B7" w:rsidRPr="00C25A92" w:rsidRDefault="007C28B7" w:rsidP="007C28B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  <w:shd w:val="clear" w:color="auto" w:fill="auto"/>
          </w:tcPr>
          <w:p w14:paraId="15DE14E5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459D4" w14:textId="77777777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486DC2E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9319" w14:textId="77777777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E4CFD60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116CF" w14:textId="77777777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8B7" w:rsidRPr="00623946" w14:paraId="5F3875A9" w14:textId="77777777" w:rsidTr="00DA023D">
        <w:tc>
          <w:tcPr>
            <w:tcW w:w="3330" w:type="dxa"/>
            <w:shd w:val="clear" w:color="auto" w:fill="auto"/>
          </w:tcPr>
          <w:p w14:paraId="24FFF451" w14:textId="7B1D6458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  <w:shd w:val="clear" w:color="auto" w:fill="auto"/>
          </w:tcPr>
          <w:p w14:paraId="0A4C97D4" w14:textId="77777777" w:rsidR="007C28B7" w:rsidRPr="00C25A92" w:rsidRDefault="007C28B7" w:rsidP="007C2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7694FAC" w14:textId="15387831" w:rsidR="007C28B7" w:rsidRPr="00C25A92" w:rsidRDefault="00830E96" w:rsidP="007C28B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0C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A0C55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546F4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E22410A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3260861" w14:textId="27573D07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(2,656)</w:t>
            </w:r>
          </w:p>
        </w:tc>
        <w:tc>
          <w:tcPr>
            <w:tcW w:w="249" w:type="dxa"/>
            <w:shd w:val="clear" w:color="auto" w:fill="auto"/>
          </w:tcPr>
          <w:p w14:paraId="451C52B8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A9E42BE" w14:textId="7555D58B" w:rsidR="007C28B7" w:rsidRPr="00C25A92" w:rsidRDefault="00830E96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(549)</w:t>
            </w:r>
          </w:p>
        </w:tc>
        <w:tc>
          <w:tcPr>
            <w:tcW w:w="249" w:type="dxa"/>
            <w:shd w:val="clear" w:color="auto" w:fill="auto"/>
          </w:tcPr>
          <w:p w14:paraId="5473746C" w14:textId="77777777" w:rsidR="007C28B7" w:rsidRPr="00C25A92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C4647AC" w14:textId="507E9914" w:rsidR="007C28B7" w:rsidRPr="00C25A92" w:rsidRDefault="007C28B7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(731)</w:t>
            </w:r>
          </w:p>
        </w:tc>
      </w:tr>
      <w:tr w:rsidR="007C28B7" w:rsidRPr="00623946" w14:paraId="473BFC97" w14:textId="77777777" w:rsidTr="00DA023D">
        <w:tc>
          <w:tcPr>
            <w:tcW w:w="3330" w:type="dxa"/>
            <w:shd w:val="clear" w:color="auto" w:fill="auto"/>
          </w:tcPr>
          <w:p w14:paraId="1406CF0E" w14:textId="366E7159" w:rsidR="007C28B7" w:rsidRPr="00AC1459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4420CD2" w14:textId="77777777" w:rsidR="007C28B7" w:rsidRPr="00AC1459" w:rsidRDefault="007C28B7" w:rsidP="007C2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2D218" w14:textId="36E3208A" w:rsidR="007C28B7" w:rsidRPr="00AC1459" w:rsidRDefault="00830E96" w:rsidP="007C28B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156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156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49" w:type="dxa"/>
            <w:shd w:val="clear" w:color="auto" w:fill="auto"/>
          </w:tcPr>
          <w:p w14:paraId="0272BB96" w14:textId="77777777" w:rsidR="007C28B7" w:rsidRPr="00AC1459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32D4E" w14:textId="49B503BC" w:rsidR="007C28B7" w:rsidRPr="00AC1459" w:rsidRDefault="007C28B7" w:rsidP="007C28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22,785</w:t>
            </w:r>
          </w:p>
        </w:tc>
        <w:tc>
          <w:tcPr>
            <w:tcW w:w="249" w:type="dxa"/>
            <w:shd w:val="clear" w:color="auto" w:fill="auto"/>
          </w:tcPr>
          <w:p w14:paraId="573DCB93" w14:textId="77777777" w:rsidR="007C28B7" w:rsidRPr="00AC1459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7A6BF" w14:textId="2B7035B3" w:rsidR="007C28B7" w:rsidRPr="00AC1459" w:rsidRDefault="00830E96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8,949</w:t>
            </w:r>
          </w:p>
        </w:tc>
        <w:tc>
          <w:tcPr>
            <w:tcW w:w="249" w:type="dxa"/>
            <w:shd w:val="clear" w:color="auto" w:fill="auto"/>
          </w:tcPr>
          <w:p w14:paraId="3884F4EF" w14:textId="77777777" w:rsidR="007C28B7" w:rsidRPr="00AC1459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53EED" w14:textId="1D0A6079" w:rsidR="007C28B7" w:rsidRPr="00AC1459" w:rsidRDefault="007C28B7" w:rsidP="007C28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13,158</w:t>
            </w:r>
          </w:p>
        </w:tc>
      </w:tr>
    </w:tbl>
    <w:p w14:paraId="02F0AA2B" w14:textId="4D2A93DF" w:rsidR="00F242C2" w:rsidRDefault="00F242C2">
      <w:pPr>
        <w:rPr>
          <w:cs/>
        </w:rPr>
      </w:pPr>
      <w:bookmarkStart w:id="14" w:name="_Hlk91455287"/>
      <w:bookmarkEnd w:id="13"/>
    </w:p>
    <w:p w14:paraId="7577ADCC" w14:textId="77777777" w:rsidR="00F242C2" w:rsidRDefault="00F2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204"/>
        <w:gridCol w:w="236"/>
        <w:gridCol w:w="1024"/>
        <w:gridCol w:w="236"/>
        <w:gridCol w:w="1204"/>
      </w:tblGrid>
      <w:tr w:rsidR="00E83362" w:rsidRPr="00556116" w14:paraId="233220DE" w14:textId="77777777" w:rsidTr="007C28B7">
        <w:tc>
          <w:tcPr>
            <w:tcW w:w="3960" w:type="dxa"/>
            <w:shd w:val="clear" w:color="auto" w:fill="auto"/>
          </w:tcPr>
          <w:p w14:paraId="2A75441D" w14:textId="3748E7C8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FC2E758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3362" w:rsidRPr="00556116" w14:paraId="679820FF" w14:textId="77777777" w:rsidTr="007C28B7">
        <w:tc>
          <w:tcPr>
            <w:tcW w:w="3960" w:type="dxa"/>
            <w:shd w:val="clear" w:color="auto" w:fill="auto"/>
          </w:tcPr>
          <w:p w14:paraId="5523AEE7" w14:textId="0453D80E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9ADFB" w14:textId="150EF9E0" w:rsidR="00E83362" w:rsidRPr="00830E96" w:rsidRDefault="00C65C7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C28B7"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9945CC4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BB771DE" w14:textId="35ADBD40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C28B7"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E83362" w:rsidRPr="00556116" w14:paraId="05641A0F" w14:textId="77777777" w:rsidTr="007C28B7">
        <w:tc>
          <w:tcPr>
            <w:tcW w:w="3960" w:type="dxa"/>
            <w:shd w:val="clear" w:color="auto" w:fill="auto"/>
          </w:tcPr>
          <w:p w14:paraId="5236BE30" w14:textId="77777777" w:rsidR="00E83362" w:rsidRPr="00830E96" w:rsidRDefault="00E83362" w:rsidP="00F442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2B125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6AE0A8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3395317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9356CD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9CC1D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5C4C06E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16EA57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28F627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8781B40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2BA1B01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AAA40B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28B7" w:rsidRPr="00556116" w14:paraId="6F34B3B6" w14:textId="77777777" w:rsidTr="007C28B7">
        <w:tc>
          <w:tcPr>
            <w:tcW w:w="3960" w:type="dxa"/>
            <w:shd w:val="clear" w:color="auto" w:fill="auto"/>
          </w:tcPr>
          <w:p w14:paraId="6C4876AE" w14:textId="2C67EF8D" w:rsidR="007C28B7" w:rsidRPr="00830E96" w:rsidRDefault="007C28B7" w:rsidP="007C2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32FDEB1F" w14:textId="06F4573A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1CC1E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B707C27" w14:textId="34220888" w:rsidR="007C28B7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51,309</w:t>
            </w:r>
          </w:p>
        </w:tc>
        <w:tc>
          <w:tcPr>
            <w:tcW w:w="236" w:type="dxa"/>
            <w:shd w:val="clear" w:color="auto" w:fill="auto"/>
          </w:tcPr>
          <w:p w14:paraId="0557DB88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8DB172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DD2F5D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46EF187" w14:textId="59330681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104,313</w:t>
            </w:r>
          </w:p>
        </w:tc>
      </w:tr>
      <w:tr w:rsidR="007C28B7" w:rsidRPr="00556116" w14:paraId="418368EB" w14:textId="77777777" w:rsidTr="007C28B7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3DF4DFE" w14:textId="77777777" w:rsidR="007C28B7" w:rsidRPr="00830E96" w:rsidRDefault="007C28B7" w:rsidP="007C2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8BFF34C" w14:textId="05AC3186" w:rsidR="007C28B7" w:rsidRPr="00830E96" w:rsidRDefault="00830E96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E58546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6A007" w14:textId="6B5552E7" w:rsidR="007C28B7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A5FEF7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B331C13" w14:textId="5916CA0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C8F6A5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AAE798" w14:textId="6C9FE63F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20,863</w:t>
            </w:r>
          </w:p>
        </w:tc>
      </w:tr>
      <w:tr w:rsidR="00830E96" w:rsidRPr="00556116" w14:paraId="77CBD8AC" w14:textId="77777777" w:rsidTr="007C28B7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8F88ACE" w14:textId="60132CF2" w:rsidR="00830E96" w:rsidRPr="00830E96" w:rsidRDefault="00830E96" w:rsidP="00830E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การลดภาษีเงินได้รอการตัดบัญชี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1F1BA3B" w14:textId="77777777" w:rsidR="00830E96" w:rsidRPr="00830E96" w:rsidRDefault="00830E96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824885" w14:textId="77777777" w:rsidR="00830E96" w:rsidRPr="00830E96" w:rsidRDefault="00830E96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E24DD0C" w14:textId="371F8740" w:rsidR="00830E96" w:rsidRDefault="00D34AE0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1A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(2,578)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741012E" w14:textId="77777777" w:rsidR="00830E96" w:rsidRPr="00830E96" w:rsidRDefault="00830E96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3D72A2A" w14:textId="77777777" w:rsidR="00830E96" w:rsidRPr="00830E96" w:rsidRDefault="00830E96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7948D3" w14:textId="77777777" w:rsidR="00830E96" w:rsidRPr="00830E96" w:rsidRDefault="00830E96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7EBB001" w14:textId="51A330E5" w:rsidR="00830E96" w:rsidRPr="00830E96" w:rsidRDefault="00B50163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(2,412)</w:t>
            </w:r>
          </w:p>
        </w:tc>
      </w:tr>
      <w:tr w:rsidR="007C28B7" w:rsidRPr="00556116" w14:paraId="401033C4" w14:textId="77777777" w:rsidTr="007C28B7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5CC9C6" w14:textId="77777777" w:rsidR="007C28B7" w:rsidRPr="00830E96" w:rsidRDefault="007C28B7" w:rsidP="007C28B7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7B598EF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B8C0CB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E8FDC9F" w14:textId="77777777" w:rsidR="007C28B7" w:rsidRDefault="007C28B7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90FEB" w14:textId="290D43FE" w:rsidR="00830E96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449D03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4852A2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96E2D4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779658D" w14:textId="77777777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C51054" w14:textId="4739A77E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7C28B7" w:rsidRPr="00556116" w14:paraId="425C4464" w14:textId="77777777" w:rsidTr="007C28B7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89ECA75" w14:textId="6001477B" w:rsidR="007C28B7" w:rsidRPr="00830E96" w:rsidRDefault="007C28B7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 w:rsidR="00830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C9C5B2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B1F34F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9FF7752" w14:textId="77777777" w:rsidR="007C28B7" w:rsidRDefault="007C28B7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01FFF" w14:textId="011AC32F" w:rsidR="00830E96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(1,817)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68750A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F5F070E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9E78D5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F3A9517" w14:textId="77777777" w:rsidR="00830E96" w:rsidRDefault="00830E96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E4790" w14:textId="76FAD141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(2,738)</w:t>
            </w:r>
          </w:p>
        </w:tc>
      </w:tr>
      <w:tr w:rsidR="007C28B7" w:rsidRPr="00556116" w14:paraId="5AD1F3C5" w14:textId="77777777" w:rsidTr="007C28B7">
        <w:tc>
          <w:tcPr>
            <w:tcW w:w="3960" w:type="dxa"/>
            <w:tcBorders>
              <w:top w:val="nil"/>
            </w:tcBorders>
            <w:shd w:val="clear" w:color="auto" w:fill="auto"/>
          </w:tcPr>
          <w:p w14:paraId="68B88B70" w14:textId="77777777" w:rsidR="007C28B7" w:rsidRPr="00830E96" w:rsidRDefault="007C28B7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0ACA4319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C7CCFC8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B3BD9E3" w14:textId="57481E7D" w:rsidR="007C28B7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222B614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AFE438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ED33913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84143C6" w14:textId="2ACDE25F" w:rsidR="007C28B7" w:rsidRPr="00830E96" w:rsidRDefault="00830E96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6,625</w:t>
            </w:r>
          </w:p>
        </w:tc>
      </w:tr>
      <w:tr w:rsidR="007C28B7" w:rsidRPr="00556116" w14:paraId="0F794ED2" w14:textId="77777777" w:rsidTr="007C28B7">
        <w:tc>
          <w:tcPr>
            <w:tcW w:w="3960" w:type="dxa"/>
            <w:shd w:val="clear" w:color="auto" w:fill="auto"/>
          </w:tcPr>
          <w:p w14:paraId="4381BB89" w14:textId="77777777" w:rsidR="007C28B7" w:rsidRPr="00830E96" w:rsidRDefault="007C28B7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shd w:val="clear" w:color="auto" w:fill="auto"/>
          </w:tcPr>
          <w:p w14:paraId="630450FB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A3A1B3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7F14D0" w14:textId="04C676C2" w:rsidR="007C28B7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E3FA8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55ED16E7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39473F6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316840" w14:textId="4CA00C76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(355)</w:t>
            </w:r>
          </w:p>
        </w:tc>
      </w:tr>
      <w:tr w:rsidR="00830E96" w:rsidRPr="00556116" w14:paraId="3378084C" w14:textId="77777777" w:rsidTr="008529B2">
        <w:tc>
          <w:tcPr>
            <w:tcW w:w="3960" w:type="dxa"/>
            <w:shd w:val="clear" w:color="auto" w:fill="auto"/>
          </w:tcPr>
          <w:p w14:paraId="70729666" w14:textId="4AA5CAE5" w:rsidR="00830E96" w:rsidRPr="00830E96" w:rsidRDefault="00830E96" w:rsidP="00830E9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ภาษีในงวดก่อน ๆ ที่บันทึกสูงไป</w:t>
            </w:r>
          </w:p>
        </w:tc>
        <w:tc>
          <w:tcPr>
            <w:tcW w:w="1170" w:type="dxa"/>
            <w:shd w:val="clear" w:color="auto" w:fill="auto"/>
          </w:tcPr>
          <w:p w14:paraId="7700BBB7" w14:textId="77777777" w:rsidR="00830E96" w:rsidRPr="00830E96" w:rsidRDefault="00830E96" w:rsidP="00830E96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2E54A3" w14:textId="77777777" w:rsidR="00830E96" w:rsidRPr="00830E96" w:rsidRDefault="00830E96" w:rsidP="0083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71E67A" w14:textId="096CCABB" w:rsid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36" w:type="dxa"/>
            <w:shd w:val="clear" w:color="auto" w:fill="auto"/>
          </w:tcPr>
          <w:p w14:paraId="0AA3BA81" w14:textId="77777777" w:rsidR="00830E96" w:rsidRPr="00830E96" w:rsidRDefault="00830E96" w:rsidP="0083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63694CB" w14:textId="77777777" w:rsidR="00830E96" w:rsidRPr="00830E96" w:rsidRDefault="00830E96" w:rsidP="00830E96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6F716D9" w14:textId="77777777" w:rsidR="00830E96" w:rsidRPr="00830E96" w:rsidRDefault="00830E96" w:rsidP="0083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0345A46" w14:textId="55658B3B" w:rsidR="00830E96" w:rsidRPr="00830E96" w:rsidRDefault="00830E96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  <w:tr w:rsidR="007C28B7" w:rsidRPr="00556116" w14:paraId="3676B3C5" w14:textId="77777777" w:rsidTr="00830E96">
        <w:tc>
          <w:tcPr>
            <w:tcW w:w="3960" w:type="dxa"/>
            <w:shd w:val="clear" w:color="auto" w:fill="auto"/>
          </w:tcPr>
          <w:p w14:paraId="72182F18" w14:textId="51475B9F" w:rsidR="007C28B7" w:rsidRPr="00830E96" w:rsidRDefault="00830E96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4D395BF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2474C2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C96FE18" w14:textId="77777777" w:rsidR="007C28B7" w:rsidRDefault="007C28B7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2DA515" w14:textId="279ECF90" w:rsidR="00830E96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822E959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E5EE98C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32A77B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7DA06ED8" w14:textId="77777777" w:rsidR="00830E96" w:rsidRDefault="00830E96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F0BC5B" w14:textId="02F2254E" w:rsidR="007C28B7" w:rsidRPr="00830E96" w:rsidRDefault="00B50163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7C28B7" w:rsidRPr="00556116" w14:paraId="244BFB32" w14:textId="77777777" w:rsidTr="00830E96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02DB55B3" w14:textId="77777777" w:rsidR="007C28B7" w:rsidRPr="00830E96" w:rsidRDefault="007C28B7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373724B" w14:textId="51956449" w:rsidR="007C28B7" w:rsidRPr="00830E96" w:rsidRDefault="00B50163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34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F47EE9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5B56B" w14:textId="161C9231" w:rsidR="007C28B7" w:rsidRPr="00830E96" w:rsidRDefault="00830E96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4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FD9E9E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1BAD795" w14:textId="7C1EC01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D5436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505E" w14:textId="1A82AF65" w:rsidR="007C28B7" w:rsidRPr="00830E96" w:rsidRDefault="007C28B7" w:rsidP="009E4A0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22,785</w:t>
            </w:r>
          </w:p>
        </w:tc>
      </w:tr>
    </w:tbl>
    <w:p w14:paraId="672BF2B7" w14:textId="0B535882" w:rsidR="007C28B7" w:rsidRDefault="007C2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  <w:bookmarkStart w:id="15" w:name="_Hlk24112728"/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204"/>
        <w:gridCol w:w="236"/>
        <w:gridCol w:w="1024"/>
        <w:gridCol w:w="236"/>
        <w:gridCol w:w="1204"/>
      </w:tblGrid>
      <w:tr w:rsidR="00BB3C8A" w:rsidRPr="00E83362" w14:paraId="64493FA2" w14:textId="77777777" w:rsidTr="00E924FE">
        <w:tc>
          <w:tcPr>
            <w:tcW w:w="3960" w:type="dxa"/>
            <w:shd w:val="clear" w:color="auto" w:fill="auto"/>
          </w:tcPr>
          <w:p w14:paraId="4EA6DA84" w14:textId="723A4619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219D690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C8A" w:rsidRPr="00E83362" w14:paraId="69854427" w14:textId="77777777" w:rsidTr="00E924FE">
        <w:tc>
          <w:tcPr>
            <w:tcW w:w="3960" w:type="dxa"/>
            <w:shd w:val="clear" w:color="auto" w:fill="auto"/>
          </w:tcPr>
          <w:p w14:paraId="691B044A" w14:textId="6A75B032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C806DF0" w14:textId="5C116C8E" w:rsidR="00BB3C8A" w:rsidRPr="00830E96" w:rsidRDefault="00C65C75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C28B7"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6066EF8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DC17AD" w14:textId="46B55803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C28B7"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BB3C8A" w:rsidRPr="00E83362" w14:paraId="15425CD7" w14:textId="77777777" w:rsidTr="00E924FE">
        <w:tc>
          <w:tcPr>
            <w:tcW w:w="3960" w:type="dxa"/>
            <w:shd w:val="clear" w:color="auto" w:fill="auto"/>
          </w:tcPr>
          <w:p w14:paraId="38947332" w14:textId="77777777" w:rsidR="00BB3C8A" w:rsidRPr="00830E96" w:rsidRDefault="00BB3C8A" w:rsidP="00F44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1415A3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8EEB33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0E1ED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65A7547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751DC63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7A80B99F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5E0C09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00981A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D7E7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0D238BC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77F7A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28B7" w:rsidRPr="00E83362" w14:paraId="0BC1D800" w14:textId="77777777" w:rsidTr="00E924FE">
        <w:tc>
          <w:tcPr>
            <w:tcW w:w="3960" w:type="dxa"/>
            <w:shd w:val="clear" w:color="auto" w:fill="auto"/>
          </w:tcPr>
          <w:p w14:paraId="2DF05EC7" w14:textId="6ADF82AF" w:rsidR="007C28B7" w:rsidRPr="00830E96" w:rsidRDefault="007C28B7" w:rsidP="007C2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7970B462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075D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8B86D0C" w14:textId="24EFE359" w:rsidR="007C28B7" w:rsidRPr="00830E96" w:rsidRDefault="00B50163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94,927</w:t>
            </w:r>
          </w:p>
        </w:tc>
        <w:tc>
          <w:tcPr>
            <w:tcW w:w="236" w:type="dxa"/>
            <w:shd w:val="clear" w:color="auto" w:fill="auto"/>
          </w:tcPr>
          <w:p w14:paraId="063C65B7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616D6BA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386EB8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0FC57D2" w14:textId="49783E22" w:rsidR="007C28B7" w:rsidRPr="00830E96" w:rsidRDefault="007C28B7" w:rsidP="009E4A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397,856</w:t>
            </w:r>
          </w:p>
        </w:tc>
      </w:tr>
      <w:tr w:rsidR="007C28B7" w:rsidRPr="00E83362" w14:paraId="79474F17" w14:textId="77777777" w:rsidTr="00100E45">
        <w:trPr>
          <w:trHeight w:val="242"/>
        </w:trPr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6884122" w14:textId="77777777" w:rsidR="007C28B7" w:rsidRPr="00830E96" w:rsidRDefault="007C28B7" w:rsidP="007C28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37739E" w14:textId="78D11CC4" w:rsidR="007C28B7" w:rsidRPr="00830E96" w:rsidRDefault="00830E96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B4C10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81EF95" w14:textId="34E9A0CF" w:rsidR="007C28B7" w:rsidRPr="00830E96" w:rsidRDefault="00B50163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D10503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BBA34C8" w14:textId="4593C4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87BDB0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84EB66" w14:textId="53DE8883" w:rsidR="007C28B7" w:rsidRPr="00830E96" w:rsidRDefault="007C28B7" w:rsidP="009E4A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79,571</w:t>
            </w:r>
          </w:p>
        </w:tc>
      </w:tr>
      <w:tr w:rsidR="007C28B7" w:rsidRPr="00E83362" w14:paraId="1F112B9A" w14:textId="77777777" w:rsidTr="00E924F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FB2178C" w14:textId="32B8CF70" w:rsidR="007C28B7" w:rsidRPr="00830E96" w:rsidRDefault="007C28B7" w:rsidP="0083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 w:rsidR="00830E9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3E28CE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04399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0FAD315" w14:textId="77777777" w:rsidR="007C28B7" w:rsidRDefault="007C28B7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E197B" w14:textId="41B5DD13" w:rsidR="00B50163" w:rsidRPr="00830E96" w:rsidRDefault="00B50163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(11,281)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42F71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C5CDEE4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F9D55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62EE38D" w14:textId="77777777" w:rsidR="00830E96" w:rsidRDefault="00830E96" w:rsidP="009E4A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38AD0" w14:textId="55764B2D" w:rsidR="007C28B7" w:rsidRPr="00830E96" w:rsidRDefault="007C28B7" w:rsidP="009E4A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(68,014)</w:t>
            </w:r>
          </w:p>
        </w:tc>
      </w:tr>
      <w:tr w:rsidR="007C28B7" w:rsidRPr="00E83362" w14:paraId="4066E18B" w14:textId="77777777" w:rsidTr="00830E96">
        <w:tc>
          <w:tcPr>
            <w:tcW w:w="3960" w:type="dxa"/>
            <w:tcBorders>
              <w:top w:val="nil"/>
            </w:tcBorders>
            <w:shd w:val="clear" w:color="auto" w:fill="auto"/>
          </w:tcPr>
          <w:p w14:paraId="70C264D8" w14:textId="77777777" w:rsidR="007C28B7" w:rsidRPr="00830E96" w:rsidRDefault="007C28B7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CA3B19F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E2040A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FC1E766" w14:textId="5EE5CFA8" w:rsidR="007C28B7" w:rsidRPr="00830E96" w:rsidRDefault="00B50163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D6FFE1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F23540D" w14:textId="77777777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95C2D32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03EB307" w14:textId="5359A74F" w:rsidR="007C28B7" w:rsidRPr="00830E96" w:rsidRDefault="007C28B7" w:rsidP="009E4A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</w:rPr>
              <w:t>1,601</w:t>
            </w:r>
          </w:p>
        </w:tc>
      </w:tr>
      <w:tr w:rsidR="007C28B7" w:rsidRPr="00E83362" w14:paraId="6DE27DD8" w14:textId="77777777" w:rsidTr="00830E96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12EACCF" w14:textId="77777777" w:rsidR="007C28B7" w:rsidRPr="00830E96" w:rsidRDefault="007C28B7" w:rsidP="007C28B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6A86C20" w14:textId="15019147" w:rsidR="007C28B7" w:rsidRPr="00830E96" w:rsidRDefault="00B50163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48C2E5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98AB" w14:textId="5784997F" w:rsidR="007C28B7" w:rsidRPr="00830E96" w:rsidRDefault="00B50163" w:rsidP="009E4A0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2AAEA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2D33C832" w14:textId="79C245DE" w:rsidR="007C28B7" w:rsidRPr="00830E96" w:rsidRDefault="007C28B7" w:rsidP="007C28B7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94034D" w14:textId="77777777" w:rsidR="007C28B7" w:rsidRPr="00830E96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7258" w14:textId="5B668695" w:rsidR="007C28B7" w:rsidRPr="00830E96" w:rsidRDefault="007C28B7" w:rsidP="009E4A0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13,158</w:t>
            </w:r>
          </w:p>
        </w:tc>
      </w:tr>
      <w:bookmarkEnd w:id="14"/>
    </w:tbl>
    <w:p w14:paraId="19FFF2C3" w14:textId="77777777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243"/>
        <w:gridCol w:w="927"/>
        <w:gridCol w:w="239"/>
        <w:gridCol w:w="931"/>
        <w:gridCol w:w="270"/>
        <w:gridCol w:w="900"/>
        <w:gridCol w:w="239"/>
        <w:gridCol w:w="841"/>
        <w:gridCol w:w="239"/>
        <w:gridCol w:w="931"/>
      </w:tblGrid>
      <w:tr w:rsidR="00317C4F" w:rsidRPr="00317C4F" w14:paraId="58A3D7F4" w14:textId="77777777" w:rsidTr="00F70F04">
        <w:trPr>
          <w:tblHeader/>
        </w:trPr>
        <w:tc>
          <w:tcPr>
            <w:tcW w:w="2610" w:type="dxa"/>
          </w:tcPr>
          <w:p w14:paraId="1E562FFC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bookmarkStart w:id="16" w:name="_Hlk91455933"/>
          </w:p>
        </w:tc>
        <w:tc>
          <w:tcPr>
            <w:tcW w:w="6660" w:type="dxa"/>
            <w:gridSpan w:val="11"/>
          </w:tcPr>
          <w:p w14:paraId="19FEA244" w14:textId="41B6C205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317C4F" w:rsidRPr="00317C4F" w14:paraId="1E744C94" w14:textId="77777777" w:rsidTr="00F70F04">
        <w:trPr>
          <w:tblHeader/>
        </w:trPr>
        <w:tc>
          <w:tcPr>
            <w:tcW w:w="2610" w:type="dxa"/>
          </w:tcPr>
          <w:p w14:paraId="33AF49AB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</w:tcPr>
          <w:p w14:paraId="66A9F84A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21A7208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7" w:type="dxa"/>
            <w:gridSpan w:val="3"/>
            <w:tcBorders>
              <w:bottom w:val="single" w:sz="4" w:space="0" w:color="auto"/>
            </w:tcBorders>
          </w:tcPr>
          <w:p w14:paraId="4E8A31D7" w14:textId="1CA706E5" w:rsidR="00317C4F" w:rsidRPr="008D3CA1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bidi="th-TH"/>
              </w:rPr>
            </w:pP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/>
              </w:rPr>
              <w:t>บันทึกเป็น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(รายจ่าย)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/ 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270" w:type="dxa"/>
          </w:tcPr>
          <w:p w14:paraId="00DB628B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A1C7E0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6DD26ABB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51943305" w14:textId="0250B8E9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3D761CA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7737458E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317C4F" w:rsidRPr="00317C4F" w14:paraId="008350FF" w14:textId="77777777" w:rsidTr="00F70F04">
        <w:trPr>
          <w:tblHeader/>
        </w:trPr>
        <w:tc>
          <w:tcPr>
            <w:tcW w:w="2610" w:type="dxa"/>
          </w:tcPr>
          <w:p w14:paraId="67D5FA53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</w:tcPr>
          <w:p w14:paraId="16F136BE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3ECDE2C7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B81B844" w14:textId="5FE0732E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3A870FF3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BC94FD1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FE8AE6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0A4380D" w14:textId="1A7DD59D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ได้มา</w:t>
            </w:r>
          </w:p>
        </w:tc>
        <w:tc>
          <w:tcPr>
            <w:tcW w:w="239" w:type="dxa"/>
          </w:tcPr>
          <w:p w14:paraId="339A65E9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6A7BB1DE" w14:textId="7D63B3F8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ผลต่าง</w:t>
            </w:r>
          </w:p>
        </w:tc>
        <w:tc>
          <w:tcPr>
            <w:tcW w:w="239" w:type="dxa"/>
          </w:tcPr>
          <w:p w14:paraId="266394A0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55498515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317C4F" w:rsidRPr="00317C4F" w14:paraId="2392A5A9" w14:textId="77777777" w:rsidTr="00F70F04">
        <w:trPr>
          <w:tblHeader/>
        </w:trPr>
        <w:tc>
          <w:tcPr>
            <w:tcW w:w="2610" w:type="dxa"/>
          </w:tcPr>
          <w:p w14:paraId="49A124DF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</w:tcPr>
          <w:p w14:paraId="46105CE6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43" w:type="dxa"/>
          </w:tcPr>
          <w:p w14:paraId="7CC8ADE1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9C39822" w14:textId="1BDF6722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9" w:type="dxa"/>
          </w:tcPr>
          <w:p w14:paraId="1FB032E2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B3328C7" w14:textId="6B6581CD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B7076F7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E1A148A" w14:textId="3E06CFC3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จาก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การ</w:t>
            </w:r>
          </w:p>
        </w:tc>
        <w:tc>
          <w:tcPr>
            <w:tcW w:w="239" w:type="dxa"/>
          </w:tcPr>
          <w:p w14:paraId="6F44BD3E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7F135183" w14:textId="2AEA664F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239" w:type="dxa"/>
          </w:tcPr>
          <w:p w14:paraId="232B08F3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45031D95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17C4F" w:rsidRPr="00317C4F" w14:paraId="45E5833F" w14:textId="77777777" w:rsidTr="00F70F04">
        <w:trPr>
          <w:tblHeader/>
        </w:trPr>
        <w:tc>
          <w:tcPr>
            <w:tcW w:w="2610" w:type="dxa"/>
          </w:tcPr>
          <w:p w14:paraId="4BEA17A4" w14:textId="77777777" w:rsidR="00317C4F" w:rsidRPr="00317C4F" w:rsidRDefault="00317C4F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FC27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6E99C0D9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</w:tcPr>
          <w:p w14:paraId="1B882F9B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972101" w14:textId="49F6CB3B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9" w:type="dxa"/>
          </w:tcPr>
          <w:p w14:paraId="0AD9F916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867DB87" w14:textId="5B1262CF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41670B7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BA5AF4C" w14:textId="22B93F7E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239" w:type="dxa"/>
          </w:tcPr>
          <w:p w14:paraId="5CA5C79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1" w:type="dxa"/>
          </w:tcPr>
          <w:p w14:paraId="3E7D2E4B" w14:textId="3B1CD861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39" w:type="dxa"/>
          </w:tcPr>
          <w:p w14:paraId="6365B9D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</w:tcPr>
          <w:p w14:paraId="5096D7E6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317C4F" w:rsidRPr="00317C4F" w14:paraId="540878FA" w14:textId="77777777" w:rsidTr="00F70F04">
        <w:trPr>
          <w:tblHeader/>
        </w:trPr>
        <w:tc>
          <w:tcPr>
            <w:tcW w:w="2610" w:type="dxa"/>
          </w:tcPr>
          <w:p w14:paraId="79DADFE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14:paraId="65539F05" w14:textId="44A467C5" w:rsidR="00317C4F" w:rsidRPr="00317C4F" w:rsidRDefault="00317C4F" w:rsidP="00317C4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17C4F" w:rsidRPr="00317C4F" w14:paraId="7A67E256" w14:textId="77777777" w:rsidTr="00860258">
        <w:tc>
          <w:tcPr>
            <w:tcW w:w="2610" w:type="dxa"/>
          </w:tcPr>
          <w:p w14:paraId="4F4CF253" w14:textId="2C0BCF7B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55F9473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72F27B5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4713333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6A033AC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0D03700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9C71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B058E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0067A17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</w:tcPr>
          <w:p w14:paraId="0E3938F4" w14:textId="608CAE45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44AA1A9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7E28B2FF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317C4F" w:rsidRPr="00317C4F" w14:paraId="436CCF0D" w14:textId="77777777" w:rsidTr="00860258">
        <w:tc>
          <w:tcPr>
            <w:tcW w:w="2610" w:type="dxa"/>
          </w:tcPr>
          <w:p w14:paraId="7E62E743" w14:textId="77777777" w:rsidR="00317C4F" w:rsidRPr="00317C4F" w:rsidRDefault="00317C4F" w:rsidP="00860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334EF671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75125B0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7F1FCC91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1F7CBCB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6ECF5B4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3F8CE5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937A29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A56850A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41" w:type="dxa"/>
          </w:tcPr>
          <w:p w14:paraId="497C44F4" w14:textId="638682D8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F6E2E8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1" w:type="dxa"/>
          </w:tcPr>
          <w:p w14:paraId="00FB4AAF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60258" w:rsidRPr="00317C4F" w14:paraId="56CC5762" w14:textId="77777777" w:rsidTr="00860258">
        <w:tc>
          <w:tcPr>
            <w:tcW w:w="2610" w:type="dxa"/>
          </w:tcPr>
          <w:p w14:paraId="4D1B4B12" w14:textId="6EF3FF42" w:rsidR="00860258" w:rsidRPr="00317C4F" w:rsidRDefault="00860258" w:rsidP="00860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2B1BC3E3" w14:textId="4225EF0E" w:rsidR="00860258" w:rsidRPr="00860258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336A6D7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27" w:type="dxa"/>
          </w:tcPr>
          <w:p w14:paraId="42AB7BF8" w14:textId="60E2C288" w:rsidR="00860258" w:rsidRPr="00860258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847B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9" w:type="dxa"/>
          </w:tcPr>
          <w:p w14:paraId="47BFA838" w14:textId="77777777" w:rsidR="00860258" w:rsidRPr="00860258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EA53EFE" w14:textId="68F924A8" w:rsidR="00860258" w:rsidRPr="00860258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46E5729" w14:textId="77777777" w:rsidR="00860258" w:rsidRPr="00860258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12A545" w14:textId="5DAE375F" w:rsidR="00860258" w:rsidRPr="00860258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39" w:type="dxa"/>
          </w:tcPr>
          <w:p w14:paraId="5E5B3F0D" w14:textId="77777777" w:rsidR="00860258" w:rsidRPr="00860258" w:rsidRDefault="00860258" w:rsidP="0086025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D8EC0A5" w14:textId="1864589C" w:rsidR="00860258" w:rsidRPr="00860258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815B80" w14:textId="77777777" w:rsidR="00860258" w:rsidRPr="00860258" w:rsidRDefault="00860258" w:rsidP="00860258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35A00429" w14:textId="61E16512" w:rsidR="00860258" w:rsidRPr="00860258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</w:tr>
      <w:tr w:rsidR="00317C4F" w:rsidRPr="00317C4F" w14:paraId="6EF01091" w14:textId="77777777" w:rsidTr="00860258">
        <w:tc>
          <w:tcPr>
            <w:tcW w:w="2610" w:type="dxa"/>
          </w:tcPr>
          <w:p w14:paraId="404FF765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6D2C28B" w14:textId="2D182199" w:rsidR="00317C4F" w:rsidRPr="00317C4F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757</w:t>
            </w:r>
          </w:p>
        </w:tc>
        <w:tc>
          <w:tcPr>
            <w:tcW w:w="243" w:type="dxa"/>
          </w:tcPr>
          <w:p w14:paraId="6E7E3B11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7BACDC94" w14:textId="4FE9AF87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</w:t>
            </w:r>
            <w:r w:rsidR="002847B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31971F10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78766DB" w14:textId="1B49601E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349D38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522FB3E" w14:textId="2F265508" w:rsidR="00317C4F" w:rsidRPr="00317C4F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39" w:type="dxa"/>
          </w:tcPr>
          <w:p w14:paraId="7ACD0890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DABBC9C" w14:textId="5CA828C5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06F5ED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B9785AD" w14:textId="0D5F2C6C" w:rsidR="00317C4F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</w:p>
        </w:tc>
      </w:tr>
      <w:tr w:rsidR="00860258" w:rsidRPr="00317C4F" w14:paraId="50E07FFB" w14:textId="77777777" w:rsidTr="00860258">
        <w:tc>
          <w:tcPr>
            <w:tcW w:w="2610" w:type="dxa"/>
          </w:tcPr>
          <w:p w14:paraId="46475122" w14:textId="3F3FE260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</w:tcPr>
          <w:p w14:paraId="390066E9" w14:textId="4599AFB0" w:rsidR="00860258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5F78BF27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64A1216" w14:textId="0D94627C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39" w:type="dxa"/>
            <w:vAlign w:val="bottom"/>
          </w:tcPr>
          <w:p w14:paraId="52A4A471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14563B6" w14:textId="2C322886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0EFCBC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0273F1" w14:textId="4C090464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926AE81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C016F6A" w14:textId="3A30EE13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E1C2C92" w14:textId="77777777" w:rsidR="00860258" w:rsidRPr="00317C4F" w:rsidRDefault="00860258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9E6A8A4" w14:textId="3AB2319C" w:rsidR="00860258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</w:tr>
      <w:tr w:rsidR="00317C4F" w:rsidRPr="00317C4F" w14:paraId="4DAF5412" w14:textId="77777777" w:rsidTr="00860258">
        <w:tc>
          <w:tcPr>
            <w:tcW w:w="2610" w:type="dxa"/>
          </w:tcPr>
          <w:p w14:paraId="0AB878E6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6202CA86" w14:textId="3ED690DC" w:rsidR="00317C4F" w:rsidRPr="00317C4F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1,781</w:t>
            </w:r>
          </w:p>
        </w:tc>
        <w:tc>
          <w:tcPr>
            <w:tcW w:w="243" w:type="dxa"/>
          </w:tcPr>
          <w:p w14:paraId="20204EA6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275F339" w14:textId="74389F73" w:rsidR="00317C4F" w:rsidRPr="00317C4F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239" w:type="dxa"/>
            <w:vAlign w:val="bottom"/>
          </w:tcPr>
          <w:p w14:paraId="52009F08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2E33530A" w14:textId="694F8F1D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0D37B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668DBE6" w14:textId="099DFBB0" w:rsidR="00317C4F" w:rsidRPr="00317C4F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304</w:t>
            </w:r>
          </w:p>
        </w:tc>
        <w:tc>
          <w:tcPr>
            <w:tcW w:w="239" w:type="dxa"/>
          </w:tcPr>
          <w:p w14:paraId="5B57BC97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CF4CF7D" w14:textId="022A26F2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C89BBE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90B9DBD" w14:textId="4CC7E47E" w:rsidR="00317C4F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2,739</w:t>
            </w:r>
          </w:p>
        </w:tc>
      </w:tr>
      <w:tr w:rsidR="00317C4F" w:rsidRPr="00317C4F" w14:paraId="3CB3C737" w14:textId="77777777" w:rsidTr="00860258">
        <w:tc>
          <w:tcPr>
            <w:tcW w:w="2610" w:type="dxa"/>
          </w:tcPr>
          <w:p w14:paraId="72F80E19" w14:textId="77777777" w:rsidR="00317C4F" w:rsidRPr="00317C4F" w:rsidRDefault="00317C4F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3141C89F" w14:textId="77777777" w:rsidR="00317C4F" w:rsidRPr="00317C4F" w:rsidRDefault="00317C4F" w:rsidP="00330456">
            <w:pPr>
              <w:widowControl w:val="0"/>
              <w:spacing w:line="240" w:lineRule="auto"/>
              <w:ind w:left="165"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00" w:type="dxa"/>
          </w:tcPr>
          <w:p w14:paraId="76BBA616" w14:textId="77777777" w:rsid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FCC068" w14:textId="13FDC5BB" w:rsidR="00860258" w:rsidRPr="00317C4F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4,733</w:t>
            </w:r>
          </w:p>
        </w:tc>
        <w:tc>
          <w:tcPr>
            <w:tcW w:w="243" w:type="dxa"/>
          </w:tcPr>
          <w:p w14:paraId="216E4F8B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FEE4158" w14:textId="0C398E96" w:rsidR="00317C4F" w:rsidRPr="00317C4F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702</w:t>
            </w:r>
          </w:p>
        </w:tc>
        <w:tc>
          <w:tcPr>
            <w:tcW w:w="239" w:type="dxa"/>
            <w:vAlign w:val="bottom"/>
          </w:tcPr>
          <w:p w14:paraId="124D8924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AE64C67" w14:textId="77777777" w:rsid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A63B98" w14:textId="02BBB342" w:rsidR="00693BF0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(1,00</w:t>
            </w:r>
            <w:r w:rsidR="002847B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701C4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412E944" w14:textId="77777777" w:rsidR="00693BF0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46727B" w14:textId="095A1A0C" w:rsidR="00317C4F" w:rsidRPr="00317C4F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1,197</w:t>
            </w:r>
          </w:p>
        </w:tc>
        <w:tc>
          <w:tcPr>
            <w:tcW w:w="239" w:type="dxa"/>
          </w:tcPr>
          <w:p w14:paraId="00FFDC5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E2AE2AD" w14:textId="77777777" w:rsid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FA9BB" w14:textId="7E470972" w:rsidR="00693BF0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82F2CDF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4D93ADC" w14:textId="054A3247" w:rsidR="00317C4F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5,624</w:t>
            </w:r>
          </w:p>
        </w:tc>
      </w:tr>
      <w:tr w:rsidR="002847BD" w:rsidRPr="00317C4F" w14:paraId="406B9853" w14:textId="77777777" w:rsidTr="00860258">
        <w:tc>
          <w:tcPr>
            <w:tcW w:w="2610" w:type="dxa"/>
          </w:tcPr>
          <w:p w14:paraId="232CAA21" w14:textId="01F5EE05" w:rsidR="002847BD" w:rsidRPr="00317C4F" w:rsidRDefault="002847BD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ประมาณการรับคืนสินค้า</w:t>
            </w:r>
          </w:p>
        </w:tc>
        <w:tc>
          <w:tcPr>
            <w:tcW w:w="900" w:type="dxa"/>
          </w:tcPr>
          <w:p w14:paraId="038770E9" w14:textId="52B8ED90" w:rsidR="002847BD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E03419B" w14:textId="77777777" w:rsidR="002847BD" w:rsidRPr="00317C4F" w:rsidRDefault="002847B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DF8C288" w14:textId="36692CE4" w:rsidR="002847BD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239" w:type="dxa"/>
            <w:vAlign w:val="bottom"/>
          </w:tcPr>
          <w:p w14:paraId="2B4BB28D" w14:textId="77777777" w:rsidR="002847BD" w:rsidRPr="00317C4F" w:rsidRDefault="002847B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20D8838" w14:textId="4B451A9B" w:rsidR="002847BD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2F7A47" w14:textId="77777777" w:rsidR="002847BD" w:rsidRPr="00317C4F" w:rsidRDefault="002847B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472B688" w14:textId="4AA6D821" w:rsidR="002847BD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295</w:t>
            </w:r>
          </w:p>
        </w:tc>
        <w:tc>
          <w:tcPr>
            <w:tcW w:w="239" w:type="dxa"/>
          </w:tcPr>
          <w:p w14:paraId="2FD156D9" w14:textId="77777777" w:rsidR="002847BD" w:rsidRPr="00317C4F" w:rsidRDefault="002847B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CFD9BB3" w14:textId="351A7D15" w:rsidR="002847BD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84AE5D6" w14:textId="77777777" w:rsidR="002847BD" w:rsidRPr="00317C4F" w:rsidRDefault="002847BD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C602B57" w14:textId="42430FE9" w:rsidR="002847BD" w:rsidRDefault="002847B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378</w:t>
            </w:r>
          </w:p>
        </w:tc>
      </w:tr>
      <w:tr w:rsidR="00317C4F" w:rsidRPr="00317C4F" w14:paraId="33E69563" w14:textId="77777777" w:rsidTr="00860258">
        <w:tc>
          <w:tcPr>
            <w:tcW w:w="2610" w:type="dxa"/>
            <w:shd w:val="clear" w:color="auto" w:fill="auto"/>
          </w:tcPr>
          <w:p w14:paraId="57EE52C9" w14:textId="026C002A" w:rsidR="00317C4F" w:rsidRPr="00317C4F" w:rsidRDefault="00317C4F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6CEABFA2" w14:textId="4E42350E" w:rsidR="00317C4F" w:rsidRPr="00317C4F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489</w:t>
            </w:r>
          </w:p>
        </w:tc>
        <w:tc>
          <w:tcPr>
            <w:tcW w:w="243" w:type="dxa"/>
          </w:tcPr>
          <w:p w14:paraId="04C6A929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4542E62" w14:textId="35B2819F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914</w:t>
            </w:r>
          </w:p>
        </w:tc>
        <w:tc>
          <w:tcPr>
            <w:tcW w:w="239" w:type="dxa"/>
            <w:vAlign w:val="bottom"/>
          </w:tcPr>
          <w:p w14:paraId="3C84510D" w14:textId="77777777" w:rsidR="00317C4F" w:rsidRPr="00317C4F" w:rsidRDefault="00317C4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1458E50" w14:textId="39001EFE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3693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3C19AB3" w14:textId="648B79D1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54C684E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80F17C8" w14:textId="06424B56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6102E53" w14:textId="77777777" w:rsidR="00317C4F" w:rsidRPr="00317C4F" w:rsidRDefault="00317C4F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35CDD163" w14:textId="0827A303" w:rsidR="00317C4F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1,403</w:t>
            </w:r>
          </w:p>
        </w:tc>
      </w:tr>
      <w:tr w:rsidR="00860258" w:rsidRPr="00317C4F" w14:paraId="3D1C3C67" w14:textId="77777777" w:rsidTr="00860258">
        <w:tc>
          <w:tcPr>
            <w:tcW w:w="2610" w:type="dxa"/>
            <w:shd w:val="clear" w:color="auto" w:fill="auto"/>
          </w:tcPr>
          <w:p w14:paraId="33B22CA3" w14:textId="54E1BCE7" w:rsidR="00860258" w:rsidRPr="00317C4F" w:rsidRDefault="00860258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900" w:type="dxa"/>
          </w:tcPr>
          <w:p w14:paraId="5567411B" w14:textId="33F5D4B8" w:rsidR="00860258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539851E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3AB4C7B6" w14:textId="79115D82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39" w:type="dxa"/>
            <w:vAlign w:val="bottom"/>
          </w:tcPr>
          <w:p w14:paraId="445E55AD" w14:textId="77777777" w:rsidR="00860258" w:rsidRPr="00317C4F" w:rsidRDefault="00860258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209AF67" w14:textId="54B1C792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EF49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ADAC0DF" w14:textId="55CD35E5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52626DE" w14:textId="77777777" w:rsidR="00860258" w:rsidRPr="00317C4F" w:rsidRDefault="00860258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03ADF63B" w14:textId="3850CB87" w:rsidR="00860258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3CBF845" w14:textId="77777777" w:rsidR="00860258" w:rsidRPr="00317C4F" w:rsidRDefault="00860258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030049CF" w14:textId="21CE6811" w:rsidR="00860258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</w:tr>
      <w:tr w:rsidR="000708CD" w:rsidRPr="00317C4F" w14:paraId="703B06B8" w14:textId="77777777" w:rsidTr="00860258">
        <w:tc>
          <w:tcPr>
            <w:tcW w:w="2610" w:type="dxa"/>
            <w:shd w:val="clear" w:color="auto" w:fill="auto"/>
          </w:tcPr>
          <w:p w14:paraId="2970B372" w14:textId="2382AA48" w:rsidR="000708CD" w:rsidRPr="00860258" w:rsidRDefault="000708CD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8CD">
              <w:rPr>
                <w:rFonts w:asciiTheme="majorBidi" w:hAnsi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</w:tcPr>
          <w:p w14:paraId="63A0E252" w14:textId="66CB41BA" w:rsidR="000708CD" w:rsidRDefault="000708C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E174FB0" w14:textId="77777777" w:rsidR="000708CD" w:rsidRPr="00317C4F" w:rsidRDefault="000708C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F58DBFE" w14:textId="6EDD406E" w:rsidR="000708CD" w:rsidRDefault="000708C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2,578</w:t>
            </w:r>
          </w:p>
        </w:tc>
        <w:tc>
          <w:tcPr>
            <w:tcW w:w="239" w:type="dxa"/>
            <w:vAlign w:val="bottom"/>
          </w:tcPr>
          <w:p w14:paraId="1EFC7CF0" w14:textId="77777777" w:rsidR="000708CD" w:rsidRPr="00317C4F" w:rsidRDefault="000708CD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751B89C" w14:textId="7B1C39B7" w:rsidR="000708CD" w:rsidRDefault="000708C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242610" w14:textId="77777777" w:rsidR="000708CD" w:rsidRPr="00317C4F" w:rsidRDefault="000708C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D53B83" w14:textId="04DF0883" w:rsidR="000708CD" w:rsidRDefault="000708C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D58C245" w14:textId="77777777" w:rsidR="000708CD" w:rsidRPr="00317C4F" w:rsidRDefault="000708C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12194F4" w14:textId="7B5633C5" w:rsidR="000708CD" w:rsidRDefault="000708C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05C1DD8" w14:textId="77777777" w:rsidR="000708CD" w:rsidRPr="00317C4F" w:rsidRDefault="000708CD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8F1D310" w14:textId="0B903227" w:rsidR="000708CD" w:rsidRDefault="000708C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2,578</w:t>
            </w:r>
          </w:p>
        </w:tc>
      </w:tr>
      <w:tr w:rsidR="00317C4F" w:rsidRPr="00317C4F" w14:paraId="7825F785" w14:textId="77777777" w:rsidTr="00860258">
        <w:tc>
          <w:tcPr>
            <w:tcW w:w="2610" w:type="dxa"/>
            <w:vAlign w:val="bottom"/>
          </w:tcPr>
          <w:p w14:paraId="3B8335D8" w14:textId="119047FA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7483" w14:textId="54C30225" w:rsidR="00317C4F" w:rsidRPr="00317C4F" w:rsidRDefault="00860258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7,760</w:t>
            </w:r>
          </w:p>
        </w:tc>
        <w:tc>
          <w:tcPr>
            <w:tcW w:w="243" w:type="dxa"/>
            <w:vAlign w:val="center"/>
          </w:tcPr>
          <w:p w14:paraId="5343A5A6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536A5E6" w14:textId="28DC1E3C" w:rsidR="00317C4F" w:rsidRPr="00317C4F" w:rsidRDefault="00EF5D13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847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239" w:type="dxa"/>
            <w:vAlign w:val="center"/>
          </w:tcPr>
          <w:p w14:paraId="7C87452A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2D7F9B60" w14:textId="1185E25A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</w:t>
            </w:r>
            <w:r w:rsidR="002847B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C0AA3F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34BA8B" w14:textId="680D9A88" w:rsidR="00317C4F" w:rsidRPr="00317C4F" w:rsidRDefault="002847B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</w:t>
            </w:r>
            <w:r w:rsidR="00FC27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39" w:type="dxa"/>
          </w:tcPr>
          <w:p w14:paraId="7D6F91FB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956FE24" w14:textId="31F4F137" w:rsidR="00317C4F" w:rsidRPr="00317C4F" w:rsidRDefault="00693BF0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9608166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E31F" w14:textId="137F4028" w:rsidR="00317C4F" w:rsidRPr="00317C4F" w:rsidRDefault="00693BF0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EF5D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EF5D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846</w:t>
            </w:r>
          </w:p>
        </w:tc>
      </w:tr>
      <w:tr w:rsidR="00317C4F" w:rsidRPr="00317C4F" w14:paraId="5910FB12" w14:textId="77777777" w:rsidTr="00860258">
        <w:tc>
          <w:tcPr>
            <w:tcW w:w="2610" w:type="dxa"/>
          </w:tcPr>
          <w:p w14:paraId="514CDDCB" w14:textId="77777777" w:rsidR="00317C4F" w:rsidRPr="00F70F04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E59C00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5F9E6B03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B7C4913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A0C48D3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119D8847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C6F1170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87A228C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069E2A4E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FD2C592" w14:textId="3C403781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53F27550" w14:textId="77777777" w:rsidR="00317C4F" w:rsidRPr="00F70F04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78B60E5" w14:textId="77777777" w:rsidR="00317C4F" w:rsidRPr="00F70F04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46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17C4F" w:rsidRPr="00317C4F" w14:paraId="0ACD471E" w14:textId="77777777" w:rsidTr="00860258">
        <w:tc>
          <w:tcPr>
            <w:tcW w:w="2610" w:type="dxa"/>
            <w:vAlign w:val="bottom"/>
          </w:tcPr>
          <w:p w14:paraId="7F609203" w14:textId="6CB06AFC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36CE70C8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8C96D84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7B3805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5C20F434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4E0FCBE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C1426D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1212A14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04C7E5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D5E5A3F" w14:textId="7CC9AF06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37B8F71B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DECA6F1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46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317C4F" w14:paraId="33FE55B3" w14:textId="77777777" w:rsidTr="00860258">
        <w:tc>
          <w:tcPr>
            <w:tcW w:w="2610" w:type="dxa"/>
            <w:vAlign w:val="bottom"/>
          </w:tcPr>
          <w:p w14:paraId="298105F5" w14:textId="470523BB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55CE50AF" w14:textId="26C0E2BA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(40,851)</w:t>
            </w:r>
          </w:p>
        </w:tc>
        <w:tc>
          <w:tcPr>
            <w:tcW w:w="243" w:type="dxa"/>
          </w:tcPr>
          <w:p w14:paraId="66FA2AC1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6471E82" w14:textId="7EE518CE" w:rsidR="00317C4F" w:rsidRPr="00317C4F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C27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C27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vAlign w:val="center"/>
          </w:tcPr>
          <w:p w14:paraId="116A2663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5973779" w14:textId="355CF5C8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1E863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704C956" w14:textId="22596061" w:rsidR="00317C4F" w:rsidRPr="00317C4F" w:rsidRDefault="00FC2744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(6,889)</w:t>
            </w:r>
          </w:p>
        </w:tc>
        <w:tc>
          <w:tcPr>
            <w:tcW w:w="239" w:type="dxa"/>
          </w:tcPr>
          <w:p w14:paraId="4FC56179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862FD90" w14:textId="2860E512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A6726D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48095C3" w14:textId="4EAA398E" w:rsidR="00317C4F" w:rsidRPr="00317C4F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</w:t>
            </w:r>
            <w:r w:rsidR="00FC7D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C7D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317C4F" w:rsidRPr="00317C4F" w14:paraId="51CE86CE" w14:textId="77777777" w:rsidTr="00860258">
        <w:tc>
          <w:tcPr>
            <w:tcW w:w="2610" w:type="dxa"/>
            <w:vAlign w:val="bottom"/>
          </w:tcPr>
          <w:p w14:paraId="5B25FD2C" w14:textId="4B2D3B39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5B6E75CC" w14:textId="15B341F7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(9,211)</w:t>
            </w:r>
          </w:p>
        </w:tc>
        <w:tc>
          <w:tcPr>
            <w:tcW w:w="243" w:type="dxa"/>
          </w:tcPr>
          <w:p w14:paraId="37A9F3C5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F98C2F" w14:textId="22EFF13A" w:rsidR="00317C4F" w:rsidRPr="00317C4F" w:rsidRDefault="00FC274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9E4A0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268</w:t>
            </w:r>
          </w:p>
        </w:tc>
        <w:tc>
          <w:tcPr>
            <w:tcW w:w="239" w:type="dxa"/>
            <w:vAlign w:val="center"/>
          </w:tcPr>
          <w:p w14:paraId="3983A2B8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92D0509" w14:textId="4A4DD1B2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25ACE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A0595B3" w14:textId="2512FF23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C27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C27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499DAC4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E121257" w14:textId="3363A788" w:rsidR="00317C4F" w:rsidRPr="00317C4F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239" w:type="dxa"/>
          </w:tcPr>
          <w:p w14:paraId="465680DA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F99FEBD" w14:textId="06D6B45B" w:rsidR="00317C4F" w:rsidRPr="00317C4F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(53,867)</w:t>
            </w:r>
          </w:p>
        </w:tc>
      </w:tr>
      <w:tr w:rsidR="009E4A0D" w:rsidRPr="00317C4F" w14:paraId="7836BE38" w14:textId="77777777" w:rsidTr="00860258">
        <w:tc>
          <w:tcPr>
            <w:tcW w:w="2610" w:type="dxa"/>
            <w:vAlign w:val="bottom"/>
          </w:tcPr>
          <w:p w14:paraId="4311912A" w14:textId="43DA0FCA" w:rsidR="009E4A0D" w:rsidRPr="00317C4F" w:rsidRDefault="009E4A0D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</w:tcPr>
          <w:p w14:paraId="13FAE0C9" w14:textId="4700B55B" w:rsidR="009E4A0D" w:rsidRPr="00317C4F" w:rsidRDefault="00764AFB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(46)</w:t>
            </w:r>
          </w:p>
        </w:tc>
        <w:tc>
          <w:tcPr>
            <w:tcW w:w="243" w:type="dxa"/>
          </w:tcPr>
          <w:p w14:paraId="1A8E4169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E700A12" w14:textId="2F322FA1" w:rsidR="009E4A0D" w:rsidRPr="00317C4F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9" w:type="dxa"/>
            <w:vAlign w:val="center"/>
          </w:tcPr>
          <w:p w14:paraId="0B3F45D6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566C86F" w14:textId="267283EA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240BD0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E5FAF6" w14:textId="60402087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9D98562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8DEEE85" w14:textId="53CE2504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B71500F" w14:textId="77777777" w:rsidR="009E4A0D" w:rsidRPr="00317C4F" w:rsidRDefault="009E4A0D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519574B" w14:textId="51737453" w:rsidR="009E4A0D" w:rsidRPr="00317C4F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C7D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9E4A0D" w:rsidRPr="00317C4F" w14:paraId="2E2BDE91" w14:textId="77777777" w:rsidTr="00860258">
        <w:tc>
          <w:tcPr>
            <w:tcW w:w="2610" w:type="dxa"/>
            <w:vAlign w:val="bottom"/>
          </w:tcPr>
          <w:p w14:paraId="161DDC8B" w14:textId="1CBB7601" w:rsidR="009E4A0D" w:rsidRPr="00860258" w:rsidRDefault="009E4A0D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900" w:type="dxa"/>
          </w:tcPr>
          <w:p w14:paraId="12A289C7" w14:textId="40CF1B79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08C6380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24D1CE90" w14:textId="42B94773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C7D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1,913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  <w:vAlign w:val="center"/>
          </w:tcPr>
          <w:p w14:paraId="1FEE3279" w14:textId="77777777" w:rsidR="009E4A0D" w:rsidRPr="00317C4F" w:rsidRDefault="009E4A0D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01307DE" w14:textId="123B7137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217872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01696BA" w14:textId="172CC392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A12F8A" w14:textId="77777777" w:rsidR="009E4A0D" w:rsidRPr="00317C4F" w:rsidRDefault="009E4A0D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BA9B665" w14:textId="266EF707" w:rsidR="009E4A0D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C724E0" w14:textId="77777777" w:rsidR="009E4A0D" w:rsidRPr="00317C4F" w:rsidRDefault="009E4A0D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ADE533C" w14:textId="33A9FA5A" w:rsidR="009E4A0D" w:rsidRPr="00317C4F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C7DB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1,913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93BF0" w:rsidRPr="00317C4F" w14:paraId="4A66B6CF" w14:textId="77777777" w:rsidTr="00860258">
        <w:tc>
          <w:tcPr>
            <w:tcW w:w="2610" w:type="dxa"/>
            <w:vAlign w:val="bottom"/>
          </w:tcPr>
          <w:p w14:paraId="45CAD246" w14:textId="00ECAAD7" w:rsidR="00693BF0" w:rsidRPr="00317C4F" w:rsidRDefault="00693BF0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0F1A8B1" w14:textId="645DC6BF" w:rsidR="00693BF0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1E138F0" w14:textId="77777777" w:rsidR="00693BF0" w:rsidRPr="00317C4F" w:rsidRDefault="00693BF0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8521039" w14:textId="1B8EF702" w:rsidR="00693BF0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(758)</w:t>
            </w:r>
          </w:p>
        </w:tc>
        <w:tc>
          <w:tcPr>
            <w:tcW w:w="239" w:type="dxa"/>
            <w:vAlign w:val="center"/>
          </w:tcPr>
          <w:p w14:paraId="5F454E05" w14:textId="77777777" w:rsidR="00693BF0" w:rsidRPr="00317C4F" w:rsidRDefault="00693BF0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0CF0491" w14:textId="0D731038" w:rsidR="00693BF0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EECDA0" w14:textId="77777777" w:rsidR="00693BF0" w:rsidRPr="00317C4F" w:rsidRDefault="00693BF0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4532748" w14:textId="2B577A6D" w:rsidR="00693BF0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5169DF5" w14:textId="77777777" w:rsidR="00693BF0" w:rsidRPr="00317C4F" w:rsidRDefault="00693BF0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FB682F4" w14:textId="0A078297" w:rsidR="00693BF0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7CA9CA7" w14:textId="77777777" w:rsidR="00693BF0" w:rsidRPr="00317C4F" w:rsidRDefault="00693BF0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2E871E9" w14:textId="3CAC553E" w:rsidR="00693BF0" w:rsidRPr="00317C4F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(758)</w:t>
            </w:r>
          </w:p>
        </w:tc>
      </w:tr>
      <w:tr w:rsidR="00FC7DB3" w:rsidRPr="00317C4F" w14:paraId="20C70D7A" w14:textId="77777777" w:rsidTr="00860258">
        <w:tc>
          <w:tcPr>
            <w:tcW w:w="2610" w:type="dxa"/>
            <w:vAlign w:val="bottom"/>
          </w:tcPr>
          <w:p w14:paraId="7E781AB5" w14:textId="600BCB13" w:rsidR="00FC7DB3" w:rsidRPr="00317C4F" w:rsidRDefault="00FC7D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60A59F97" w14:textId="3F7A7DF4" w:rsidR="00FC7DB3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CE85E37" w14:textId="77777777" w:rsidR="00FC7DB3" w:rsidRPr="00317C4F" w:rsidRDefault="00FC7D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9732F36" w14:textId="6C002A35" w:rsidR="00FC7DB3" w:rsidRDefault="00FC274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1,212</w:t>
            </w:r>
          </w:p>
        </w:tc>
        <w:tc>
          <w:tcPr>
            <w:tcW w:w="239" w:type="dxa"/>
            <w:vAlign w:val="center"/>
          </w:tcPr>
          <w:p w14:paraId="22E6EC2E" w14:textId="77777777" w:rsidR="00FC7DB3" w:rsidRPr="00317C4F" w:rsidRDefault="00FC7D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FFF7815" w14:textId="69097557" w:rsidR="00FC7DB3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AE6929" w14:textId="77777777" w:rsidR="00FC7DB3" w:rsidRPr="00317C4F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C053830" w14:textId="5B07F418" w:rsidR="00FC7DB3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FC27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FC27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F4971A9" w14:textId="77777777" w:rsidR="00FC7DB3" w:rsidRPr="00317C4F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F9A53B5" w14:textId="111EE37A" w:rsidR="00FC7DB3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E8A3594" w14:textId="77777777" w:rsidR="00FC7DB3" w:rsidRPr="00317C4F" w:rsidRDefault="00FC7D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73614C1" w14:textId="3CF4E410" w:rsid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(1,607)</w:t>
            </w:r>
          </w:p>
        </w:tc>
      </w:tr>
      <w:tr w:rsidR="00317C4F" w:rsidRPr="00317C4F" w14:paraId="54F2A0C0" w14:textId="77777777" w:rsidTr="00860258">
        <w:tc>
          <w:tcPr>
            <w:tcW w:w="2610" w:type="dxa"/>
            <w:vAlign w:val="bottom"/>
          </w:tcPr>
          <w:p w14:paraId="14EE4982" w14:textId="50ECAF49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86C490" w14:textId="12F80DA0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(50,108)</w:t>
            </w:r>
          </w:p>
        </w:tc>
        <w:tc>
          <w:tcPr>
            <w:tcW w:w="243" w:type="dxa"/>
          </w:tcPr>
          <w:p w14:paraId="112F94F8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9729A99" w14:textId="76FD9450" w:rsidR="00317C4F" w:rsidRPr="00317C4F" w:rsidRDefault="00FC2744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(617)</w:t>
            </w:r>
          </w:p>
        </w:tc>
        <w:tc>
          <w:tcPr>
            <w:tcW w:w="239" w:type="dxa"/>
            <w:vAlign w:val="center"/>
          </w:tcPr>
          <w:p w14:paraId="6CA1DBBC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16595885" w14:textId="0475BFD4" w:rsidR="00317C4F" w:rsidRPr="008824C0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C563C1" w14:textId="77777777" w:rsidR="00317C4F" w:rsidRPr="008824C0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35EACC" w14:textId="3EFE54AA" w:rsidR="00317C4F" w:rsidRPr="008824C0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FC7D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FC7D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501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8A2B6A3" w14:textId="77777777" w:rsidR="00317C4F" w:rsidRPr="008824C0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D9BA124" w14:textId="27C2836C" w:rsidR="00317C4F" w:rsidRPr="008824C0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239" w:type="dxa"/>
          </w:tcPr>
          <w:p w14:paraId="4681AA89" w14:textId="77777777" w:rsidR="00317C4F" w:rsidRPr="008824C0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160B" w14:textId="6201E98C" w:rsidR="00317C4F" w:rsidRPr="008824C0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(106,357)</w:t>
            </w:r>
          </w:p>
        </w:tc>
      </w:tr>
      <w:tr w:rsidR="00317C4F" w:rsidRPr="00317C4F" w14:paraId="196058EF" w14:textId="77777777" w:rsidTr="00860258">
        <w:tc>
          <w:tcPr>
            <w:tcW w:w="2610" w:type="dxa"/>
          </w:tcPr>
          <w:p w14:paraId="6704B6F4" w14:textId="77777777" w:rsidR="00317C4F" w:rsidRPr="00F70F04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EBAB06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E0CCCBC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C17340B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1346BA1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76D92020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7470FA01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20DE43" w14:textId="77777777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5281D8E9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F2CB863" w14:textId="054566B5" w:rsidR="00317C4F" w:rsidRPr="00F70F04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71AAB834" w14:textId="77777777" w:rsidR="00317C4F" w:rsidRPr="00F70F04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3D69A80A" w14:textId="77777777" w:rsidR="00317C4F" w:rsidRPr="00F70F04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17C4F" w:rsidRPr="00317C4F" w14:paraId="54341481" w14:textId="77777777" w:rsidTr="00860258">
        <w:tc>
          <w:tcPr>
            <w:tcW w:w="2610" w:type="dxa"/>
          </w:tcPr>
          <w:p w14:paraId="4E829CA2" w14:textId="73498BBF" w:rsidR="00317C4F" w:rsidRPr="00317C4F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3BFD889" w14:textId="41391FE2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(42,348)</w:t>
            </w:r>
          </w:p>
        </w:tc>
        <w:tc>
          <w:tcPr>
            <w:tcW w:w="243" w:type="dxa"/>
          </w:tcPr>
          <w:p w14:paraId="71E29F89" w14:textId="77777777" w:rsidR="00317C4F" w:rsidRPr="00317C4F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1E0F4B93" w14:textId="00401CF7" w:rsidR="00317C4F" w:rsidRPr="00317C4F" w:rsidRDefault="00EF5D13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="009E4A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239" w:type="dxa"/>
            <w:vAlign w:val="bottom"/>
          </w:tcPr>
          <w:p w14:paraId="4BD3032B" w14:textId="77777777" w:rsidR="00317C4F" w:rsidRPr="009E4A0D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0E479F26" w14:textId="03C2C7E7" w:rsidR="00317C4F" w:rsidRPr="009E4A0D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E4A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(1,00</w:t>
            </w:r>
            <w:r w:rsidR="00FC27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Pr="009E4A0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88BC5A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58AAC0" w14:textId="37DF2A12" w:rsidR="00317C4F" w:rsidRPr="008824C0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FC7D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FC7DB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FC27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2940955" w14:textId="77777777" w:rsidR="00317C4F" w:rsidRPr="008824C0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76EB5897" w14:textId="520D6A8D" w:rsidR="00317C4F" w:rsidRPr="008824C0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239" w:type="dxa"/>
          </w:tcPr>
          <w:p w14:paraId="3DB2A293" w14:textId="77777777" w:rsidR="00317C4F" w:rsidRPr="008824C0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0913B5DA" w14:textId="0A534C54" w:rsidR="00317C4F" w:rsidRPr="008824C0" w:rsidRDefault="009E4A0D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</w:t>
            </w:r>
            <w:r w:rsidR="00EF5D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EF5D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511</w:t>
            </w: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317C4F" w:rsidRPr="00317C4F" w14:paraId="2A3DFBDB" w14:textId="77777777" w:rsidTr="00860258">
        <w:tc>
          <w:tcPr>
            <w:tcW w:w="2610" w:type="dxa"/>
          </w:tcPr>
          <w:p w14:paraId="619D62CF" w14:textId="77777777" w:rsidR="00317C4F" w:rsidRPr="00F70F04" w:rsidRDefault="00317C4F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DE4773D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0BF4968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75700A7F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64FA3BE" w14:textId="77777777" w:rsidR="00317C4F" w:rsidRPr="00F70F04" w:rsidRDefault="00317C4F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</w:tcPr>
          <w:p w14:paraId="668536BF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A39EEFD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A061B5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2B1E8AE9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841" w:type="dxa"/>
            <w:tcBorders>
              <w:top w:val="double" w:sz="4" w:space="0" w:color="auto"/>
            </w:tcBorders>
          </w:tcPr>
          <w:p w14:paraId="17D06327" w14:textId="6436F33E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3078900F" w14:textId="77777777" w:rsidR="00317C4F" w:rsidRPr="00F70F04" w:rsidRDefault="00317C4F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1C3B4E77" w14:textId="77777777" w:rsidR="00317C4F" w:rsidRPr="00F70F04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317C4F" w:rsidRPr="00317C4F" w14:paraId="2BB4D58F" w14:textId="77777777" w:rsidTr="00860258">
        <w:tc>
          <w:tcPr>
            <w:tcW w:w="2610" w:type="dxa"/>
            <w:vAlign w:val="bottom"/>
          </w:tcPr>
          <w:p w14:paraId="31967202" w14:textId="6E35A346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73A07A3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6E7E42E2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CD8D84D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25EEFA16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470FAA0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FDB517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C454C9D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B29A5D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644CA223" w14:textId="4DC3CA03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AF500DD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542F0A8E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317C4F" w14:paraId="5F70CAE1" w14:textId="77777777" w:rsidTr="00860258">
        <w:tc>
          <w:tcPr>
            <w:tcW w:w="2610" w:type="dxa"/>
          </w:tcPr>
          <w:p w14:paraId="33CD29EB" w14:textId="65B4CC8C" w:rsidR="00317C4F" w:rsidRPr="00317C4F" w:rsidRDefault="00317C4F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60CDE4C0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55CD856C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8845ABF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89A3B6A" w14:textId="77777777" w:rsidR="00317C4F" w:rsidRPr="00317C4F" w:rsidRDefault="00317C4F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1A3850D8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6D5EC5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1D6A94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9FE8F0C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7BCF6F61" w14:textId="37CCE1C8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FF0D279" w14:textId="77777777" w:rsidR="00317C4F" w:rsidRPr="00317C4F" w:rsidRDefault="00317C4F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</w:tcPr>
          <w:p w14:paraId="34C75E13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317C4F" w14:paraId="09B64A68" w14:textId="77777777" w:rsidTr="00860258">
        <w:tc>
          <w:tcPr>
            <w:tcW w:w="2610" w:type="dxa"/>
          </w:tcPr>
          <w:p w14:paraId="4073C859" w14:textId="7AD3311F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34D9DB2B" w14:textId="67076829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535</w:t>
            </w:r>
          </w:p>
        </w:tc>
        <w:tc>
          <w:tcPr>
            <w:tcW w:w="243" w:type="dxa"/>
          </w:tcPr>
          <w:p w14:paraId="24B9DC7C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94C4F0D" w14:textId="38DD1AA4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222</w:t>
            </w:r>
          </w:p>
        </w:tc>
        <w:tc>
          <w:tcPr>
            <w:tcW w:w="239" w:type="dxa"/>
            <w:vAlign w:val="bottom"/>
          </w:tcPr>
          <w:p w14:paraId="4F815C92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3DE9848" w14:textId="6A2AEE8C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36153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A9DA155" w14:textId="3D2D8430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3BE7F3E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340C002" w14:textId="45C28D96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12F52E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4054A121" w14:textId="428C0684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757</w:t>
            </w:r>
          </w:p>
        </w:tc>
      </w:tr>
      <w:tr w:rsidR="00317C4F" w:rsidRPr="00317C4F" w14:paraId="7DD8E69D" w14:textId="77777777" w:rsidTr="00860258">
        <w:tc>
          <w:tcPr>
            <w:tcW w:w="2610" w:type="dxa"/>
          </w:tcPr>
          <w:p w14:paraId="4F057C19" w14:textId="5AAB81F9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2076B230" w14:textId="66B80286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2,574</w:t>
            </w:r>
          </w:p>
        </w:tc>
        <w:tc>
          <w:tcPr>
            <w:tcW w:w="243" w:type="dxa"/>
          </w:tcPr>
          <w:p w14:paraId="049E8C85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1817CD1" w14:textId="5787062D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(793)</w:t>
            </w:r>
          </w:p>
        </w:tc>
        <w:tc>
          <w:tcPr>
            <w:tcW w:w="239" w:type="dxa"/>
            <w:vAlign w:val="bottom"/>
          </w:tcPr>
          <w:p w14:paraId="6F9E4819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59AEC26" w14:textId="0C0E6FDE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2B168E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449EC2A" w14:textId="1634EDAC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47E822A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6167F10" w14:textId="4E245FDD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155C10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06797DB9" w14:textId="169E0C91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1,781</w:t>
            </w:r>
          </w:p>
        </w:tc>
      </w:tr>
      <w:tr w:rsidR="00317C4F" w:rsidRPr="00317C4F" w14:paraId="30237FEB" w14:textId="77777777" w:rsidTr="00860258">
        <w:tc>
          <w:tcPr>
            <w:tcW w:w="2610" w:type="dxa"/>
          </w:tcPr>
          <w:p w14:paraId="08082CAB" w14:textId="77777777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2065D039" w14:textId="3CA6560B" w:rsidR="00317C4F" w:rsidRPr="00317C4F" w:rsidRDefault="00317C4F" w:rsidP="007C28B7">
            <w:pPr>
              <w:widowControl w:val="0"/>
              <w:spacing w:line="240" w:lineRule="auto"/>
              <w:ind w:right="-646" w:firstLine="15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00" w:type="dxa"/>
          </w:tcPr>
          <w:p w14:paraId="7B9C20A4" w14:textId="77777777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F1E6E8" w14:textId="2F9D37FA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3,910</w:t>
            </w:r>
          </w:p>
        </w:tc>
        <w:tc>
          <w:tcPr>
            <w:tcW w:w="243" w:type="dxa"/>
          </w:tcPr>
          <w:p w14:paraId="67344811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BBDA2B2" w14:textId="711EE6A6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823</w:t>
            </w:r>
          </w:p>
        </w:tc>
        <w:tc>
          <w:tcPr>
            <w:tcW w:w="239" w:type="dxa"/>
            <w:vAlign w:val="bottom"/>
          </w:tcPr>
          <w:p w14:paraId="15175D6F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6B4702B8" w14:textId="77777777" w:rsidR="009E4A0D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443A91" w14:textId="330894F3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2A3FDA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11D1056" w14:textId="77777777" w:rsidR="009E4A0D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11AD0C" w14:textId="043E3251" w:rsidR="00317C4F" w:rsidRPr="00317C4F" w:rsidRDefault="009E4A0D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C4BAB9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52FC79EB" w14:textId="64548023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2C5144" w14:textId="3ADE1F29" w:rsidR="00317C4F" w:rsidRPr="00317C4F" w:rsidRDefault="00317C4F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367E82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2FA03524" w14:textId="1A9F08DE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4,733</w:t>
            </w:r>
          </w:p>
        </w:tc>
      </w:tr>
      <w:tr w:rsidR="00FC7DB3" w:rsidRPr="00317C4F" w14:paraId="5D044D6E" w14:textId="77777777" w:rsidTr="00860258">
        <w:tc>
          <w:tcPr>
            <w:tcW w:w="2610" w:type="dxa"/>
          </w:tcPr>
          <w:p w14:paraId="66F6A537" w14:textId="77777777" w:rsidR="00FC7DB3" w:rsidRPr="00317C4F" w:rsidRDefault="00FC7DB3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F2D1077" w14:textId="77777777" w:rsidR="00FC7DB3" w:rsidRPr="00317C4F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1EDD64C6" w14:textId="77777777" w:rsidR="00FC7DB3" w:rsidRPr="00317C4F" w:rsidRDefault="00FC7DB3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E6FB49B" w14:textId="77777777" w:rsidR="00FC7DB3" w:rsidRPr="00317C4F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0E706C63" w14:textId="77777777" w:rsidR="00FC7DB3" w:rsidRPr="00317C4F" w:rsidRDefault="00FC7DB3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09FACFC9" w14:textId="77777777" w:rsidR="00FC7DB3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601FFDF" w14:textId="77777777" w:rsidR="00FC7DB3" w:rsidRPr="00317C4F" w:rsidRDefault="00FC7DB3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5C21482" w14:textId="77777777" w:rsidR="00FC7DB3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1999ADD" w14:textId="77777777" w:rsidR="00FC7DB3" w:rsidRPr="00317C4F" w:rsidRDefault="00FC7DB3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CD6EFBF" w14:textId="77777777" w:rsidR="00FC7DB3" w:rsidRPr="00317C4F" w:rsidRDefault="00FC7DB3" w:rsidP="009E4A0D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CB8359A" w14:textId="77777777" w:rsidR="00FC7DB3" w:rsidRPr="00317C4F" w:rsidRDefault="00FC7DB3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1ED05CC" w14:textId="77777777" w:rsidR="00FC7DB3" w:rsidRPr="00317C4F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317C4F" w14:paraId="04B8F1DD" w14:textId="77777777" w:rsidTr="00860258">
        <w:tc>
          <w:tcPr>
            <w:tcW w:w="2610" w:type="dxa"/>
          </w:tcPr>
          <w:p w14:paraId="26ECD78E" w14:textId="085D2D54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00" w:type="dxa"/>
          </w:tcPr>
          <w:p w14:paraId="67161ADB" w14:textId="1515006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258</w:t>
            </w:r>
          </w:p>
        </w:tc>
        <w:tc>
          <w:tcPr>
            <w:tcW w:w="243" w:type="dxa"/>
          </w:tcPr>
          <w:p w14:paraId="56112D35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6C002870" w14:textId="3332175C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</w:p>
        </w:tc>
        <w:tc>
          <w:tcPr>
            <w:tcW w:w="239" w:type="dxa"/>
            <w:vAlign w:val="bottom"/>
          </w:tcPr>
          <w:p w14:paraId="5D1C36E3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33317174" w14:textId="53F132BD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9F82FA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24D5818" w14:textId="1E428E26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2FC881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1855978D" w14:textId="4E3C1649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A3B8FE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1FCA7A9" w14:textId="1F9339E1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489</w:t>
            </w:r>
          </w:p>
        </w:tc>
      </w:tr>
      <w:tr w:rsidR="00317C4F" w:rsidRPr="00317C4F" w14:paraId="6A19A86C" w14:textId="77777777" w:rsidTr="008824C0">
        <w:tc>
          <w:tcPr>
            <w:tcW w:w="2610" w:type="dxa"/>
          </w:tcPr>
          <w:p w14:paraId="55878B4F" w14:textId="5B65F8FC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F828B8" w14:textId="637A98E4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43" w:type="dxa"/>
          </w:tcPr>
          <w:p w14:paraId="0A3EFE94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2DB91E2D" w14:textId="7BCAB819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(10)</w:t>
            </w:r>
          </w:p>
        </w:tc>
        <w:tc>
          <w:tcPr>
            <w:tcW w:w="239" w:type="dxa"/>
            <w:vAlign w:val="bottom"/>
          </w:tcPr>
          <w:p w14:paraId="31C776D8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740ECCC4" w14:textId="67346269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4A72A2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E7BF8D" w14:textId="2D43D4AC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9759CE3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31316A9D" w14:textId="2E2C02D6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FD3CBCC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0B3E24E2" w14:textId="57763D7E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17C4F" w:rsidRPr="00C679F8" w14:paraId="222C493E" w14:textId="77777777" w:rsidTr="008824C0">
        <w:tc>
          <w:tcPr>
            <w:tcW w:w="2610" w:type="dxa"/>
            <w:vAlign w:val="bottom"/>
          </w:tcPr>
          <w:p w14:paraId="63CFBCEB" w14:textId="3C44110A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617B" w14:textId="2635023C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7,287</w:t>
            </w:r>
          </w:p>
        </w:tc>
        <w:tc>
          <w:tcPr>
            <w:tcW w:w="243" w:type="dxa"/>
            <w:vAlign w:val="center"/>
          </w:tcPr>
          <w:p w14:paraId="1E9B8AEB" w14:textId="77777777" w:rsidR="00317C4F" w:rsidRPr="008824C0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502D2E0A" w14:textId="4C009AF6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473</w:t>
            </w:r>
          </w:p>
        </w:tc>
        <w:tc>
          <w:tcPr>
            <w:tcW w:w="239" w:type="dxa"/>
            <w:vAlign w:val="center"/>
          </w:tcPr>
          <w:p w14:paraId="704C1936" w14:textId="77777777" w:rsidR="00317C4F" w:rsidRPr="008824C0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01963066" w14:textId="5FB0499B" w:rsidR="00317C4F" w:rsidRPr="008824C0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1878EF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2E0BA3" w14:textId="39B9F048" w:rsidR="00317C4F" w:rsidRPr="008824C0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9B5948B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304F1DDD" w14:textId="6010A5CD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6396F24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99956" w14:textId="54205AF6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7,760</w:t>
            </w:r>
          </w:p>
        </w:tc>
      </w:tr>
      <w:tr w:rsidR="00FC7DB3" w:rsidRPr="00C679F8" w14:paraId="3C96A7E2" w14:textId="77777777" w:rsidTr="00860258">
        <w:tc>
          <w:tcPr>
            <w:tcW w:w="2610" w:type="dxa"/>
            <w:vAlign w:val="bottom"/>
          </w:tcPr>
          <w:p w14:paraId="7046E242" w14:textId="77777777" w:rsidR="00FC7DB3" w:rsidRPr="00FC7DB3" w:rsidRDefault="00FC7DB3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6A62DF3B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6E1AD1F1" w14:textId="77777777" w:rsidR="00FC7DB3" w:rsidRPr="00FC7DB3" w:rsidRDefault="00FC7D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5F4FFE4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730992AF" w14:textId="77777777" w:rsidR="00FC7DB3" w:rsidRPr="00FC7DB3" w:rsidRDefault="00FC7DB3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</w:tcPr>
          <w:p w14:paraId="514D4101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1BC39FE7" w14:textId="77777777" w:rsidR="00FC7DB3" w:rsidRPr="00FC7DB3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</w:tcPr>
          <w:p w14:paraId="3ADA20E8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5D2D42C4" w14:textId="77777777" w:rsidR="00FC7DB3" w:rsidRPr="00FC7DB3" w:rsidRDefault="00FC7DB3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41" w:type="dxa"/>
          </w:tcPr>
          <w:p w14:paraId="2C6734EB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0E65DB70" w14:textId="77777777" w:rsidR="00FC7DB3" w:rsidRPr="00FC7DB3" w:rsidRDefault="00FC7DB3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4A016C6" w14:textId="77777777" w:rsidR="00FC7DB3" w:rsidRPr="00FC7DB3" w:rsidRDefault="00FC7DB3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317C4F" w:rsidRPr="00C679F8" w14:paraId="727B1A51" w14:textId="77777777" w:rsidTr="00860258">
        <w:tc>
          <w:tcPr>
            <w:tcW w:w="2610" w:type="dxa"/>
            <w:vAlign w:val="bottom"/>
          </w:tcPr>
          <w:p w14:paraId="0CA3F87F" w14:textId="445C95B2" w:rsidR="00317C4F" w:rsidRPr="00317C4F" w:rsidRDefault="00317C4F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</w:tcPr>
          <w:p w14:paraId="0980C574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2C23B827" w14:textId="77777777" w:rsidR="00317C4F" w:rsidRPr="00317C4F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15C6ECE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0213CF59" w14:textId="77777777" w:rsidR="00317C4F" w:rsidRPr="00317C4F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72BB8E39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BE9E64E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F9F2507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650EE16" w14:textId="77777777" w:rsidR="00317C4F" w:rsidRPr="00317C4F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4D063C35" w14:textId="57A23ED2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340A3E9" w14:textId="77777777" w:rsidR="00317C4F" w:rsidRPr="00317C4F" w:rsidRDefault="00317C4F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61DCE647" w14:textId="77777777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17C4F" w:rsidRPr="00C679F8" w14:paraId="3F67AF60" w14:textId="77777777" w:rsidTr="00860258">
        <w:tc>
          <w:tcPr>
            <w:tcW w:w="2610" w:type="dxa"/>
            <w:vAlign w:val="bottom"/>
          </w:tcPr>
          <w:p w14:paraId="01C39A59" w14:textId="56918877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4804E927" w14:textId="2A3160FA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(22,443)</w:t>
            </w:r>
          </w:p>
        </w:tc>
        <w:tc>
          <w:tcPr>
            <w:tcW w:w="243" w:type="dxa"/>
          </w:tcPr>
          <w:p w14:paraId="7F714612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379A2DA1" w14:textId="24E6C3A0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(18,408)</w:t>
            </w:r>
          </w:p>
        </w:tc>
        <w:tc>
          <w:tcPr>
            <w:tcW w:w="239" w:type="dxa"/>
            <w:vAlign w:val="center"/>
          </w:tcPr>
          <w:p w14:paraId="30D55487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24665315" w14:textId="0904BBFE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2BABC7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1A741B1" w14:textId="59AC154C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714CDC0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CFA7092" w14:textId="69CA75C4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EBD6A5A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3A5EC50" w14:textId="070F0726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(40,851)</w:t>
            </w:r>
          </w:p>
        </w:tc>
      </w:tr>
      <w:tr w:rsidR="00317C4F" w:rsidRPr="00C679F8" w14:paraId="6235E843" w14:textId="77777777" w:rsidTr="00860258">
        <w:tc>
          <w:tcPr>
            <w:tcW w:w="2610" w:type="dxa"/>
            <w:vAlign w:val="bottom"/>
          </w:tcPr>
          <w:p w14:paraId="1DC82DA9" w14:textId="12B0B0CD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00" w:type="dxa"/>
          </w:tcPr>
          <w:p w14:paraId="238C7AC6" w14:textId="057725F5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(29,676)</w:t>
            </w:r>
          </w:p>
        </w:tc>
        <w:tc>
          <w:tcPr>
            <w:tcW w:w="243" w:type="dxa"/>
          </w:tcPr>
          <w:p w14:paraId="5F4EB141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8F2F4B6" w14:textId="2BDFE40D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20,637</w:t>
            </w:r>
          </w:p>
        </w:tc>
        <w:tc>
          <w:tcPr>
            <w:tcW w:w="239" w:type="dxa"/>
            <w:vAlign w:val="center"/>
          </w:tcPr>
          <w:p w14:paraId="4BA2CBC0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</w:tcPr>
          <w:p w14:paraId="5927E0A4" w14:textId="15ACBC58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F3FEF3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124C3D" w14:textId="141A8D51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20087C2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</w:tcPr>
          <w:p w14:paraId="3A047917" w14:textId="142607A9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(172)</w:t>
            </w:r>
          </w:p>
        </w:tc>
        <w:tc>
          <w:tcPr>
            <w:tcW w:w="239" w:type="dxa"/>
          </w:tcPr>
          <w:p w14:paraId="58A64B62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vAlign w:val="bottom"/>
          </w:tcPr>
          <w:p w14:paraId="7EA6DB3E" w14:textId="3EB0A8EC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(9,211)</w:t>
            </w:r>
          </w:p>
        </w:tc>
      </w:tr>
      <w:tr w:rsidR="00317C4F" w:rsidRPr="00C679F8" w14:paraId="32886B5B" w14:textId="77777777" w:rsidTr="008824C0">
        <w:tc>
          <w:tcPr>
            <w:tcW w:w="2610" w:type="dxa"/>
            <w:vAlign w:val="bottom"/>
          </w:tcPr>
          <w:p w14:paraId="45756F2D" w14:textId="0A958A93" w:rsidR="00317C4F" w:rsidRPr="00317C4F" w:rsidRDefault="00764AFB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36EA70" w14:textId="1DFA79B1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6CCA367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53A582A7" w14:textId="0A3F930B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(46)</w:t>
            </w:r>
          </w:p>
        </w:tc>
        <w:tc>
          <w:tcPr>
            <w:tcW w:w="239" w:type="dxa"/>
            <w:vAlign w:val="center"/>
          </w:tcPr>
          <w:p w14:paraId="0F923183" w14:textId="77777777" w:rsidR="00317C4F" w:rsidRPr="00317C4F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16C33159" w14:textId="1EC230DF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A81EB7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E7474C" w14:textId="030C90C5" w:rsidR="00317C4F" w:rsidRPr="00317C4F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37E0B9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C171380" w14:textId="3964DB25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C541840" w14:textId="77777777" w:rsidR="00317C4F" w:rsidRPr="00317C4F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513327BD" w14:textId="085F1214" w:rsidR="00317C4F" w:rsidRPr="00317C4F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(46)</w:t>
            </w:r>
          </w:p>
        </w:tc>
      </w:tr>
      <w:tr w:rsidR="00317C4F" w:rsidRPr="00C679F8" w14:paraId="18DA1543" w14:textId="77777777" w:rsidTr="008824C0">
        <w:tc>
          <w:tcPr>
            <w:tcW w:w="2610" w:type="dxa"/>
            <w:vAlign w:val="bottom"/>
          </w:tcPr>
          <w:p w14:paraId="1CA8EFBC" w14:textId="31F44E78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801B28E" w14:textId="7488BE95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(52,119)</w:t>
            </w:r>
          </w:p>
        </w:tc>
        <w:tc>
          <w:tcPr>
            <w:tcW w:w="243" w:type="dxa"/>
          </w:tcPr>
          <w:p w14:paraId="142B9EFF" w14:textId="77777777" w:rsidR="00317C4F" w:rsidRPr="008824C0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14:paraId="687F52F5" w14:textId="6866BEF1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2,183</w:t>
            </w:r>
          </w:p>
        </w:tc>
        <w:tc>
          <w:tcPr>
            <w:tcW w:w="239" w:type="dxa"/>
            <w:vAlign w:val="center"/>
          </w:tcPr>
          <w:p w14:paraId="779E754A" w14:textId="77777777" w:rsidR="00317C4F" w:rsidRPr="008824C0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B542A23" w14:textId="1AD997A2" w:rsidR="00317C4F" w:rsidRPr="008824C0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02FF80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3677ED" w14:textId="3323E4C8" w:rsidR="00317C4F" w:rsidRPr="008824C0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20A8C05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54CB4139" w14:textId="13B50196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(172)</w:t>
            </w:r>
          </w:p>
        </w:tc>
        <w:tc>
          <w:tcPr>
            <w:tcW w:w="239" w:type="dxa"/>
          </w:tcPr>
          <w:p w14:paraId="1492151B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7C7" w14:textId="11A096B0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(50,108)</w:t>
            </w:r>
          </w:p>
        </w:tc>
      </w:tr>
      <w:tr w:rsidR="00317C4F" w:rsidRPr="00C679F8" w14:paraId="4023523B" w14:textId="77777777" w:rsidTr="008824C0">
        <w:tc>
          <w:tcPr>
            <w:tcW w:w="2610" w:type="dxa"/>
          </w:tcPr>
          <w:p w14:paraId="480E6070" w14:textId="77777777" w:rsidR="00317C4F" w:rsidRPr="00FC7DB3" w:rsidRDefault="00317C4F" w:rsidP="004877B3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9673C3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28E40032" w14:textId="77777777" w:rsidR="00317C4F" w:rsidRPr="00FC7DB3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DE83769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60A2884A" w14:textId="77777777" w:rsidR="00317C4F" w:rsidRPr="00FC7DB3" w:rsidRDefault="00317C4F" w:rsidP="004877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</w:tcPr>
          <w:p w14:paraId="4EC62679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836C494" w14:textId="77777777" w:rsidR="00317C4F" w:rsidRPr="00FC7DB3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9A35A0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67968C0F" w14:textId="77777777" w:rsidR="00317C4F" w:rsidRPr="00FC7DB3" w:rsidRDefault="00317C4F" w:rsidP="00F56D94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6F46ED27" w14:textId="09AA5BF5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0F04DEF1" w14:textId="77777777" w:rsidR="00317C4F" w:rsidRPr="00FC7DB3" w:rsidRDefault="00317C4F" w:rsidP="004877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8E97B13" w14:textId="77777777" w:rsidR="00317C4F" w:rsidRPr="00FC7DB3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317C4F" w:rsidRPr="00C679F8" w14:paraId="1201D7C5" w14:textId="77777777" w:rsidTr="008824C0">
        <w:tc>
          <w:tcPr>
            <w:tcW w:w="2610" w:type="dxa"/>
          </w:tcPr>
          <w:p w14:paraId="364E257E" w14:textId="59D32C47" w:rsidR="00317C4F" w:rsidRPr="00317C4F" w:rsidRDefault="00317C4F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F011E4C" w14:textId="445645B6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(44,832)</w:t>
            </w:r>
          </w:p>
        </w:tc>
        <w:tc>
          <w:tcPr>
            <w:tcW w:w="243" w:type="dxa"/>
          </w:tcPr>
          <w:p w14:paraId="18F44D69" w14:textId="77777777" w:rsidR="00317C4F" w:rsidRPr="008824C0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6F4A7C19" w14:textId="428A477A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13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2,656</w:t>
            </w:r>
          </w:p>
        </w:tc>
        <w:tc>
          <w:tcPr>
            <w:tcW w:w="239" w:type="dxa"/>
            <w:vAlign w:val="bottom"/>
          </w:tcPr>
          <w:p w14:paraId="1787CBD0" w14:textId="77777777" w:rsidR="00317C4F" w:rsidRPr="008824C0" w:rsidRDefault="00317C4F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0C6487E1" w14:textId="289AD34E" w:rsidR="00317C4F" w:rsidRPr="008824C0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725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E1A89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10AE58F" w14:textId="56A92CAE" w:rsidR="00317C4F" w:rsidRPr="008824C0" w:rsidRDefault="008824C0" w:rsidP="008824C0">
            <w:pPr>
              <w:pStyle w:val="acctfourfigures"/>
              <w:widowControl w:val="0"/>
              <w:tabs>
                <w:tab w:val="clear" w:pos="765"/>
                <w:tab w:val="decimal" w:pos="68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0A55256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1C0846AC" w14:textId="15881549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622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(172)</w:t>
            </w:r>
          </w:p>
        </w:tc>
        <w:tc>
          <w:tcPr>
            <w:tcW w:w="239" w:type="dxa"/>
          </w:tcPr>
          <w:p w14:paraId="048BF946" w14:textId="77777777" w:rsidR="00317C4F" w:rsidRPr="008824C0" w:rsidRDefault="00317C4F" w:rsidP="007C28B7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vAlign w:val="bottom"/>
          </w:tcPr>
          <w:p w14:paraId="08E69C2B" w14:textId="211CF661" w:rsidR="00317C4F" w:rsidRPr="008824C0" w:rsidRDefault="00317C4F" w:rsidP="008824C0">
            <w:pPr>
              <w:pStyle w:val="acctfourfigures"/>
              <w:widowControl w:val="0"/>
              <w:tabs>
                <w:tab w:val="clear" w:pos="765"/>
                <w:tab w:val="decimal" w:pos="736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824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(42,348)</w:t>
            </w:r>
          </w:p>
        </w:tc>
      </w:tr>
      <w:bookmarkEnd w:id="16"/>
    </w:tbl>
    <w:p w14:paraId="242A3D81" w14:textId="61DB6AE4" w:rsidR="007C28B7" w:rsidRDefault="007C2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49"/>
        <w:gridCol w:w="270"/>
        <w:gridCol w:w="1345"/>
        <w:gridCol w:w="270"/>
        <w:gridCol w:w="1343"/>
        <w:gridCol w:w="270"/>
        <w:gridCol w:w="1255"/>
      </w:tblGrid>
      <w:tr w:rsidR="003C31AA" w:rsidRPr="007A1714" w14:paraId="3A5DDAE3" w14:textId="77777777" w:rsidTr="004018DE">
        <w:trPr>
          <w:tblHeader/>
        </w:trPr>
        <w:tc>
          <w:tcPr>
            <w:tcW w:w="1702" w:type="pct"/>
          </w:tcPr>
          <w:p w14:paraId="154AC7FC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298" w:type="pct"/>
            <w:gridSpan w:val="7"/>
          </w:tcPr>
          <w:p w14:paraId="04B54D29" w14:textId="31067109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C31AA" w:rsidRPr="007A1714" w14:paraId="4FA26B63" w14:textId="77777777" w:rsidTr="004018DE">
        <w:trPr>
          <w:tblHeader/>
        </w:trPr>
        <w:tc>
          <w:tcPr>
            <w:tcW w:w="1702" w:type="pct"/>
          </w:tcPr>
          <w:p w14:paraId="26113DCE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</w:tcPr>
          <w:p w14:paraId="7E7CDC6D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7214493" w14:textId="77777777" w:rsidR="003C31AA" w:rsidRPr="004064A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pct"/>
            <w:gridSpan w:val="3"/>
            <w:tcBorders>
              <w:bottom w:val="single" w:sz="4" w:space="0" w:color="auto"/>
            </w:tcBorders>
          </w:tcPr>
          <w:p w14:paraId="376F3809" w14:textId="25146CE7" w:rsidR="003C31AA" w:rsidRPr="004064A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บันทึกเป็น(รายจ่าย)</w:t>
            </w:r>
            <w:r w:rsidRPr="004064A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6" w:type="pct"/>
          </w:tcPr>
          <w:p w14:paraId="31596275" w14:textId="35AC8B78" w:rsidR="003C31AA" w:rsidRPr="004064A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4D22EB1C" w14:textId="77777777" w:rsidR="003C31AA" w:rsidRPr="004064A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3C31AA" w:rsidRPr="007A1714" w14:paraId="013334D4" w14:textId="77777777" w:rsidTr="004018DE">
        <w:trPr>
          <w:tblHeader/>
        </w:trPr>
        <w:tc>
          <w:tcPr>
            <w:tcW w:w="1702" w:type="pct"/>
          </w:tcPr>
          <w:p w14:paraId="1A6E373A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9" w:type="pct"/>
          </w:tcPr>
          <w:p w14:paraId="114978F3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6" w:type="pct"/>
          </w:tcPr>
          <w:p w14:paraId="4AB1C3B0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20AD26BC" w14:textId="4DB8E028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6" w:type="pct"/>
          </w:tcPr>
          <w:p w14:paraId="689E44C9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0A720D8C" w14:textId="6E7E519B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83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6" w:type="pct"/>
          </w:tcPr>
          <w:p w14:paraId="1D06D2E6" w14:textId="4ED2DCEB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29D59148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3C31AA" w:rsidRPr="007A1714" w14:paraId="62E699D3" w14:textId="77777777" w:rsidTr="004018DE">
        <w:trPr>
          <w:tblHeader/>
        </w:trPr>
        <w:tc>
          <w:tcPr>
            <w:tcW w:w="1702" w:type="pct"/>
          </w:tcPr>
          <w:p w14:paraId="247E48F0" w14:textId="77777777" w:rsidR="003C31AA" w:rsidRPr="004064A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729" w:type="pct"/>
          </w:tcPr>
          <w:p w14:paraId="1BC0E134" w14:textId="77777777" w:rsidR="003C31AA" w:rsidRPr="004064A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6" w:type="pct"/>
          </w:tcPr>
          <w:p w14:paraId="518C47D7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0DACF14A" w14:textId="58519B1F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6" w:type="pct"/>
          </w:tcPr>
          <w:p w14:paraId="1359225D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12856671" w14:textId="7F0DA2C9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483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6" w:type="pct"/>
          </w:tcPr>
          <w:p w14:paraId="1132E054" w14:textId="547E7618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67D49F0D" w14:textId="12E78B46" w:rsidR="003C31AA" w:rsidRPr="004064A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3C31AA" w:rsidRPr="007A1714" w14:paraId="00DB74D9" w14:textId="77777777" w:rsidTr="004018DE">
        <w:trPr>
          <w:tblHeader/>
        </w:trPr>
        <w:tc>
          <w:tcPr>
            <w:tcW w:w="1702" w:type="pct"/>
          </w:tcPr>
          <w:p w14:paraId="3A7183F9" w14:textId="77777777" w:rsidR="003C31AA" w:rsidRPr="004064A6" w:rsidRDefault="003C31AA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8" w:type="pct"/>
            <w:gridSpan w:val="7"/>
          </w:tcPr>
          <w:p w14:paraId="5A80236A" w14:textId="519FF698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64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1AA" w:rsidRPr="007A1714" w14:paraId="1E4A4585" w14:textId="77777777" w:rsidTr="003C31AA">
        <w:tc>
          <w:tcPr>
            <w:tcW w:w="1702" w:type="pct"/>
          </w:tcPr>
          <w:p w14:paraId="6865B4D0" w14:textId="7805C80D" w:rsidR="00B07100" w:rsidRPr="004064A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29" w:type="pct"/>
          </w:tcPr>
          <w:p w14:paraId="20D66B80" w14:textId="77777777" w:rsidR="00B07100" w:rsidRPr="004064A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5CE6E278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208AEEB0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91F1556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6" w:type="pct"/>
          </w:tcPr>
          <w:p w14:paraId="336A4431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F747EBD" w14:textId="36A0019A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32F07C7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C31AA" w:rsidRPr="007A1714" w14:paraId="3E8A82DF" w14:textId="77777777" w:rsidTr="003C31AA">
        <w:tc>
          <w:tcPr>
            <w:tcW w:w="1702" w:type="pct"/>
          </w:tcPr>
          <w:p w14:paraId="2259CC32" w14:textId="77777777" w:rsidR="00B07100" w:rsidRPr="004064A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9" w:type="pct"/>
          </w:tcPr>
          <w:p w14:paraId="69FB5B93" w14:textId="77777777" w:rsidR="00B07100" w:rsidRPr="004064A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6AF50631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54FB864D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EB32288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6" w:type="pct"/>
          </w:tcPr>
          <w:p w14:paraId="7E42434F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A124C51" w14:textId="0EC6DE13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2B06CA45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C31AA" w:rsidRPr="007A1714" w14:paraId="2B3CE239" w14:textId="77777777" w:rsidTr="003C31AA">
        <w:tc>
          <w:tcPr>
            <w:tcW w:w="1702" w:type="pct"/>
          </w:tcPr>
          <w:p w14:paraId="62CB7BA1" w14:textId="77777777" w:rsidR="00B07100" w:rsidRPr="004064A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29" w:type="pct"/>
          </w:tcPr>
          <w:p w14:paraId="3352A86E" w14:textId="750232B5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146" w:type="pct"/>
          </w:tcPr>
          <w:p w14:paraId="05144EBE" w14:textId="77777777" w:rsidR="00B07100" w:rsidRPr="004064A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7" w:type="pct"/>
          </w:tcPr>
          <w:p w14:paraId="771D8D23" w14:textId="35AB18DD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46" w:type="pct"/>
          </w:tcPr>
          <w:p w14:paraId="4C3D53FC" w14:textId="77777777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2C883353" w14:textId="08EC7703" w:rsidR="00B07100" w:rsidRPr="004064A6" w:rsidRDefault="006B34FB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8944E5" w14:textId="4F1D27AF" w:rsidR="00B07100" w:rsidRPr="004064A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7C24CF98" w14:textId="5BC19321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</w:tr>
      <w:tr w:rsidR="003C31AA" w:rsidRPr="007A1714" w14:paraId="4FECCA21" w14:textId="77777777" w:rsidTr="003C31AA">
        <w:trPr>
          <w:trHeight w:val="344"/>
        </w:trPr>
        <w:tc>
          <w:tcPr>
            <w:tcW w:w="1702" w:type="pct"/>
          </w:tcPr>
          <w:p w14:paraId="6F49D8A1" w14:textId="67E38D62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729" w:type="pct"/>
          </w:tcPr>
          <w:p w14:paraId="7F087E16" w14:textId="785453A8" w:rsidR="003C31AA" w:rsidRPr="004064A6" w:rsidRDefault="003C31AA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DA1DE3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61B945BC" w14:textId="0F101DCF" w:rsidR="003C31AA" w:rsidRPr="004064A6" w:rsidRDefault="003C31AA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D1A9415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45429848" w14:textId="77777777" w:rsidR="003C31AA" w:rsidRPr="004064A6" w:rsidRDefault="003C31AA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F3ED549" w14:textId="0025CD53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48892211" w14:textId="76E6CB3F" w:rsidR="003C31AA" w:rsidRPr="004064A6" w:rsidRDefault="003C31AA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15739B52" w14:textId="77777777" w:rsidTr="003C31AA">
        <w:trPr>
          <w:trHeight w:val="344"/>
        </w:trPr>
        <w:tc>
          <w:tcPr>
            <w:tcW w:w="1702" w:type="pct"/>
          </w:tcPr>
          <w:p w14:paraId="0286098C" w14:textId="1FB3DB3F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729" w:type="pct"/>
          </w:tcPr>
          <w:p w14:paraId="6B28DF07" w14:textId="1BBFF894" w:rsidR="003C31AA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3,857</w:t>
            </w:r>
          </w:p>
        </w:tc>
        <w:tc>
          <w:tcPr>
            <w:tcW w:w="146" w:type="pct"/>
          </w:tcPr>
          <w:p w14:paraId="1A00FEF7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33421808" w14:textId="44C450F4" w:rsidR="003C31AA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46" w:type="pct"/>
          </w:tcPr>
          <w:p w14:paraId="09A0BDA1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76979157" w14:textId="6139FEAF" w:rsidR="003C31AA" w:rsidRPr="004064A6" w:rsidRDefault="006B34FB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(734)</w:t>
            </w:r>
          </w:p>
        </w:tc>
        <w:tc>
          <w:tcPr>
            <w:tcW w:w="146" w:type="pct"/>
            <w:vAlign w:val="bottom"/>
          </w:tcPr>
          <w:p w14:paraId="2FAFBE3A" w14:textId="77777777" w:rsidR="003C31AA" w:rsidRPr="004064A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4218839" w14:textId="0FD54F1E" w:rsidR="003C31AA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3,558</w:t>
            </w:r>
          </w:p>
        </w:tc>
      </w:tr>
      <w:tr w:rsidR="003C31AA" w:rsidRPr="007A1714" w14:paraId="2E6B920F" w14:textId="77777777" w:rsidTr="003C31AA">
        <w:trPr>
          <w:trHeight w:val="344"/>
        </w:trPr>
        <w:tc>
          <w:tcPr>
            <w:tcW w:w="1702" w:type="pct"/>
          </w:tcPr>
          <w:p w14:paraId="235BB90A" w14:textId="339B31CE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29" w:type="pct"/>
          </w:tcPr>
          <w:p w14:paraId="10D67766" w14:textId="5CF223F2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6" w:type="pct"/>
          </w:tcPr>
          <w:p w14:paraId="0EAF3177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7209588D" w14:textId="29FB2F21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6" w:type="pct"/>
          </w:tcPr>
          <w:p w14:paraId="20D73337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69EF7502" w14:textId="729E7618" w:rsidR="00B07100" w:rsidRPr="004064A6" w:rsidRDefault="006B34FB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8D437EA" w14:textId="26D8E5AA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071F25D" w14:textId="7B1741B8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</w:tr>
      <w:tr w:rsidR="003C31AA" w:rsidRPr="007A1714" w14:paraId="0386B123" w14:textId="77777777" w:rsidTr="006B34FB">
        <w:tc>
          <w:tcPr>
            <w:tcW w:w="1702" w:type="pct"/>
          </w:tcPr>
          <w:p w14:paraId="4A1339AA" w14:textId="65ED8F00" w:rsidR="00B07100" w:rsidRPr="004064A6" w:rsidRDefault="006B34FB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E981B41" w14:textId="5059ED7B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C5A670E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033040C8" w14:textId="5CF8A3A1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146" w:type="pct"/>
          </w:tcPr>
          <w:p w14:paraId="44041357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9B994BF" w14:textId="442565EA" w:rsidR="00B07100" w:rsidRPr="004064A6" w:rsidRDefault="006B34FB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2E1716F" w14:textId="2268CE28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0DC96DD1" w14:textId="3A49AB56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</w:p>
        </w:tc>
      </w:tr>
      <w:tr w:rsidR="003C31AA" w:rsidRPr="007A1714" w14:paraId="67AEDBFD" w14:textId="77777777" w:rsidTr="006B34FB">
        <w:tc>
          <w:tcPr>
            <w:tcW w:w="1702" w:type="pct"/>
          </w:tcPr>
          <w:p w14:paraId="614646C2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5F69" w14:textId="53BB11FB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FC27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46" w:type="pct"/>
          </w:tcPr>
          <w:p w14:paraId="2EFA1E4E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6409" w14:textId="45D79E5B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46" w:type="pct"/>
          </w:tcPr>
          <w:p w14:paraId="61320BEE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502A21DB" w14:textId="34DA5840" w:rsidR="00B07100" w:rsidRPr="00FC2744" w:rsidRDefault="00FC2744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27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(734)</w:t>
            </w:r>
          </w:p>
        </w:tc>
        <w:tc>
          <w:tcPr>
            <w:tcW w:w="146" w:type="pct"/>
            <w:vAlign w:val="bottom"/>
          </w:tcPr>
          <w:p w14:paraId="2EABD3A2" w14:textId="4F8C306A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2CBBD" w14:textId="3EE869E5" w:rsidR="00B07100" w:rsidRPr="004064A6" w:rsidRDefault="006B34FB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4,983</w:t>
            </w:r>
          </w:p>
        </w:tc>
      </w:tr>
      <w:tr w:rsidR="003C31AA" w:rsidRPr="007A1714" w14:paraId="3C74663F" w14:textId="77777777" w:rsidTr="006B34FB">
        <w:trPr>
          <w:trHeight w:val="64"/>
        </w:trPr>
        <w:tc>
          <w:tcPr>
            <w:tcW w:w="1702" w:type="pct"/>
          </w:tcPr>
          <w:p w14:paraId="3A3A59F1" w14:textId="77777777" w:rsidR="00B07100" w:rsidRPr="00586AB4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B995501" w14:textId="77777777" w:rsidR="00B07100" w:rsidRPr="00586AB4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745EFB20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AD4ECE3" w14:textId="77777777" w:rsidR="00B07100" w:rsidRPr="00586AB4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6" w:type="pct"/>
          </w:tcPr>
          <w:p w14:paraId="28BF5B5E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E942B0F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vAlign w:val="bottom"/>
          </w:tcPr>
          <w:p w14:paraId="55DEC5C9" w14:textId="7B61B61B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E56A13C" w14:textId="77777777" w:rsidR="00B07100" w:rsidRPr="00586AB4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B34FB" w:rsidRPr="007A1714" w14:paraId="0D3606C0" w14:textId="77777777" w:rsidTr="003C31AA">
        <w:tc>
          <w:tcPr>
            <w:tcW w:w="1702" w:type="pct"/>
          </w:tcPr>
          <w:p w14:paraId="0E06C71C" w14:textId="77777777" w:rsidR="006B34FB" w:rsidRPr="004064A6" w:rsidRDefault="006B34FB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vAlign w:val="bottom"/>
          </w:tcPr>
          <w:p w14:paraId="35114541" w14:textId="77777777" w:rsidR="006B34FB" w:rsidRPr="004064A6" w:rsidRDefault="006B34FB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9A9E69" w14:textId="77777777" w:rsidR="006B34FB" w:rsidRPr="004064A6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30BC0D25" w14:textId="77777777" w:rsidR="006B34FB" w:rsidRPr="004064A6" w:rsidRDefault="006B34FB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51069B" w14:textId="77777777" w:rsidR="006B34FB" w:rsidRPr="004064A6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74772AB1" w14:textId="77777777" w:rsidR="006B34FB" w:rsidRPr="004064A6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AADC5F5" w14:textId="77777777" w:rsidR="006B34FB" w:rsidRPr="004064A6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7901303" w14:textId="77777777" w:rsidR="006B34FB" w:rsidRPr="004064A6" w:rsidRDefault="006B34FB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64AFB" w:rsidRPr="007A1714" w14:paraId="24138CF6" w14:textId="77777777" w:rsidTr="003C31AA">
        <w:tc>
          <w:tcPr>
            <w:tcW w:w="1702" w:type="pct"/>
          </w:tcPr>
          <w:p w14:paraId="57F385D7" w14:textId="77777777" w:rsidR="00764AFB" w:rsidRPr="004064A6" w:rsidRDefault="00764AFB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vAlign w:val="bottom"/>
          </w:tcPr>
          <w:p w14:paraId="34627E85" w14:textId="77777777" w:rsidR="00764AFB" w:rsidRPr="004064A6" w:rsidRDefault="00764AFB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19C7FFF" w14:textId="77777777" w:rsidR="00764AFB" w:rsidRPr="004064A6" w:rsidRDefault="00764A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BE71EA6" w14:textId="77777777" w:rsidR="00764AFB" w:rsidRPr="004064A6" w:rsidRDefault="00764AFB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C8F84F1" w14:textId="77777777" w:rsidR="00764AFB" w:rsidRPr="004064A6" w:rsidRDefault="00764A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08EC0C10" w14:textId="77777777" w:rsidR="00764AFB" w:rsidRPr="004064A6" w:rsidRDefault="00764A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297749D" w14:textId="77777777" w:rsidR="00764AFB" w:rsidRPr="004064A6" w:rsidRDefault="00764A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67618AB7" w14:textId="77777777" w:rsidR="00764AFB" w:rsidRPr="004064A6" w:rsidRDefault="00764AFB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183503DC" w14:textId="77777777" w:rsidTr="003C31AA">
        <w:tc>
          <w:tcPr>
            <w:tcW w:w="1702" w:type="pct"/>
          </w:tcPr>
          <w:p w14:paraId="5883447E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729" w:type="pct"/>
            <w:vAlign w:val="bottom"/>
          </w:tcPr>
          <w:p w14:paraId="3EE78C29" w14:textId="77777777" w:rsidR="00B07100" w:rsidRPr="004064A6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3F8DA6F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0CE0B07D" w14:textId="77777777" w:rsidR="00B07100" w:rsidRPr="004064A6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AE3589B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7A476AA4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097D28B6" w14:textId="4544C50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218F7981" w14:textId="77777777" w:rsidR="00B07100" w:rsidRPr="004064A6" w:rsidRDefault="00B07100" w:rsidP="00586AB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34FB" w:rsidRPr="007A1714" w14:paraId="1776F192" w14:textId="77777777" w:rsidTr="008947E9">
        <w:tc>
          <w:tcPr>
            <w:tcW w:w="1702" w:type="pct"/>
          </w:tcPr>
          <w:p w14:paraId="4318BB16" w14:textId="04309992" w:rsidR="006B34FB" w:rsidRPr="004064A6" w:rsidRDefault="004018DE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8D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ประมาณการส่วนลดรับ</w:t>
            </w:r>
          </w:p>
        </w:tc>
        <w:tc>
          <w:tcPr>
            <w:tcW w:w="729" w:type="pct"/>
            <w:vAlign w:val="bottom"/>
          </w:tcPr>
          <w:p w14:paraId="26CE0972" w14:textId="127E861A" w:rsidR="006B34FB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94D14B5" w14:textId="77777777" w:rsidR="006B34FB" w:rsidRPr="008947E9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D2049BC" w14:textId="7F24D19A" w:rsidR="006B34FB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(327)</w:t>
            </w:r>
          </w:p>
        </w:tc>
        <w:tc>
          <w:tcPr>
            <w:tcW w:w="146" w:type="pct"/>
          </w:tcPr>
          <w:p w14:paraId="4AB96CF1" w14:textId="77777777" w:rsidR="006B34FB" w:rsidRPr="008947E9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46952381" w14:textId="6EAA9634" w:rsidR="006B34FB" w:rsidRPr="008947E9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27FF06A" w14:textId="77777777" w:rsidR="006B34FB" w:rsidRPr="008947E9" w:rsidRDefault="006B34F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61370991" w14:textId="6B41EC78" w:rsidR="006B34FB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(327)</w:t>
            </w:r>
          </w:p>
        </w:tc>
      </w:tr>
      <w:tr w:rsidR="003C31AA" w:rsidRPr="007A1714" w14:paraId="6C657DB8" w14:textId="77777777" w:rsidTr="008947E9">
        <w:tc>
          <w:tcPr>
            <w:tcW w:w="1702" w:type="pct"/>
          </w:tcPr>
          <w:p w14:paraId="44E1D907" w14:textId="2DE16F18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274FADAC" w14:textId="7F6F5234" w:rsidR="00B07100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146" w:type="pct"/>
          </w:tcPr>
          <w:p w14:paraId="36C667F1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48E54D3" w14:textId="16A450A3" w:rsidR="00B07100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14:paraId="697F1A72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C705168" w14:textId="21513277" w:rsidR="00B07100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D4D72B9" w14:textId="20D31243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2F370271" w14:textId="11C4732C" w:rsidR="00B07100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</w:tr>
      <w:tr w:rsidR="008947E9" w:rsidRPr="007A1714" w14:paraId="30DC3CE5" w14:textId="77777777" w:rsidTr="008947E9">
        <w:tc>
          <w:tcPr>
            <w:tcW w:w="1702" w:type="pct"/>
          </w:tcPr>
          <w:p w14:paraId="612B818E" w14:textId="2BCE83DC" w:rsidR="008947E9" w:rsidRPr="008947E9" w:rsidRDefault="008947E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47E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60E75" w14:textId="54101817" w:rsidR="008947E9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146" w:type="pct"/>
          </w:tcPr>
          <w:p w14:paraId="32359198" w14:textId="77777777" w:rsidR="008947E9" w:rsidRPr="008947E9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F4E0F" w14:textId="3791C7CB" w:rsidR="008947E9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(320)</w:t>
            </w:r>
          </w:p>
        </w:tc>
        <w:tc>
          <w:tcPr>
            <w:tcW w:w="146" w:type="pct"/>
          </w:tcPr>
          <w:p w14:paraId="6802671E" w14:textId="77777777" w:rsidR="008947E9" w:rsidRPr="008947E9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3F3AE9A7" w14:textId="4309D686" w:rsidR="008947E9" w:rsidRPr="008947E9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22279E4" w14:textId="77777777" w:rsidR="008947E9" w:rsidRPr="008947E9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11F2" w14:textId="59DED2F0" w:rsidR="008947E9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(356)</w:t>
            </w:r>
          </w:p>
        </w:tc>
      </w:tr>
      <w:tr w:rsidR="008947E9" w:rsidRPr="007A1714" w14:paraId="1CB1735B" w14:textId="77777777" w:rsidTr="008947E9">
        <w:tc>
          <w:tcPr>
            <w:tcW w:w="1702" w:type="pct"/>
          </w:tcPr>
          <w:p w14:paraId="69299B4C" w14:textId="77777777" w:rsidR="008947E9" w:rsidRPr="004064A6" w:rsidRDefault="008947E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C37A1A6" w14:textId="77777777" w:rsid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4164D9" w14:textId="77777777" w:rsidR="008947E9" w:rsidRPr="004064A6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50C6C94C" w14:textId="77777777" w:rsid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5255B2C" w14:textId="77777777" w:rsidR="008947E9" w:rsidRPr="004064A6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35279CC6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B62016" w14:textId="77777777" w:rsidR="008947E9" w:rsidRPr="004064A6" w:rsidRDefault="008947E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24F9C2C3" w14:textId="77777777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17A5057F" w14:textId="77777777" w:rsidTr="008947E9">
        <w:tc>
          <w:tcPr>
            <w:tcW w:w="1702" w:type="pct"/>
          </w:tcPr>
          <w:p w14:paraId="0C94DF6D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9" w:type="pct"/>
            <w:tcBorders>
              <w:bottom w:val="double" w:sz="4" w:space="0" w:color="auto"/>
            </w:tcBorders>
            <w:vAlign w:val="bottom"/>
          </w:tcPr>
          <w:p w14:paraId="464C1B82" w14:textId="12FB4B3D" w:rsidR="00B07100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4,812</w:t>
            </w:r>
          </w:p>
        </w:tc>
        <w:tc>
          <w:tcPr>
            <w:tcW w:w="146" w:type="pct"/>
          </w:tcPr>
          <w:p w14:paraId="70C82BEE" w14:textId="77777777" w:rsidR="00B07100" w:rsidRPr="008947E9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vAlign w:val="bottom"/>
          </w:tcPr>
          <w:p w14:paraId="4A4A4445" w14:textId="54F14598" w:rsidR="00B07100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146" w:type="pct"/>
          </w:tcPr>
          <w:p w14:paraId="7D054BE1" w14:textId="77777777" w:rsidR="00B07100" w:rsidRPr="008947E9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C262EFB" w14:textId="15D0A9BE" w:rsidR="00B07100" w:rsidRPr="008947E9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(734)</w:t>
            </w:r>
          </w:p>
        </w:tc>
        <w:tc>
          <w:tcPr>
            <w:tcW w:w="146" w:type="pct"/>
            <w:vAlign w:val="bottom"/>
          </w:tcPr>
          <w:p w14:paraId="031B5737" w14:textId="5BEFDE0B" w:rsidR="00B07100" w:rsidRPr="008947E9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vAlign w:val="bottom"/>
          </w:tcPr>
          <w:p w14:paraId="4AED961F" w14:textId="7F95E0E7" w:rsidR="00B07100" w:rsidRPr="008947E9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4,627</w:t>
            </w:r>
          </w:p>
        </w:tc>
      </w:tr>
      <w:tr w:rsidR="003C31AA" w:rsidRPr="007A1714" w14:paraId="1527436D" w14:textId="77777777" w:rsidTr="008947E9">
        <w:tc>
          <w:tcPr>
            <w:tcW w:w="1702" w:type="pct"/>
          </w:tcPr>
          <w:p w14:paraId="30D0A8A3" w14:textId="77777777" w:rsidR="00B07100" w:rsidRPr="004064A6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  <w:vAlign w:val="bottom"/>
          </w:tcPr>
          <w:p w14:paraId="4FE24457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6649041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  <w:vAlign w:val="bottom"/>
          </w:tcPr>
          <w:p w14:paraId="4AFECE80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DEEEEEB" w14:textId="77777777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double" w:sz="4" w:space="0" w:color="auto"/>
            </w:tcBorders>
          </w:tcPr>
          <w:p w14:paraId="0FEFB690" w14:textId="77777777" w:rsidR="00B07100" w:rsidRPr="004064A6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C520D58" w14:textId="7FE504A2" w:rsidR="00B07100" w:rsidRPr="004064A6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vAlign w:val="bottom"/>
          </w:tcPr>
          <w:p w14:paraId="52D6CA99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426AB753" w14:textId="77777777" w:rsidTr="003C31AA">
        <w:tc>
          <w:tcPr>
            <w:tcW w:w="1702" w:type="pct"/>
          </w:tcPr>
          <w:p w14:paraId="1E525908" w14:textId="61BC1C42" w:rsidR="00B07100" w:rsidRPr="004064A6" w:rsidRDefault="00B07100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29" w:type="pct"/>
          </w:tcPr>
          <w:p w14:paraId="582E56BB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4C22113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</w:tcPr>
          <w:p w14:paraId="267B80EA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CB24BA0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531BCF4C" w14:textId="77777777" w:rsidR="00B07100" w:rsidRPr="004064A6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2E4B94" w14:textId="7A3B619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47166D44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0A2E950F" w14:textId="77777777" w:rsidTr="003C31AA">
        <w:tc>
          <w:tcPr>
            <w:tcW w:w="1702" w:type="pct"/>
          </w:tcPr>
          <w:p w14:paraId="1307BB07" w14:textId="74B15241" w:rsidR="00B07100" w:rsidRPr="004064A6" w:rsidRDefault="00B07100" w:rsidP="00025307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9" w:type="pct"/>
          </w:tcPr>
          <w:p w14:paraId="2A9EC726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</w:tcPr>
          <w:p w14:paraId="284ABAD9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55EED998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2455CAB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6" w:type="pct"/>
          </w:tcPr>
          <w:p w14:paraId="45AE3CEF" w14:textId="77777777" w:rsidR="00B07100" w:rsidRPr="008947E9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5D1D082" w14:textId="6CEC70BF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D38E177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3A9C5CFB" w14:textId="77777777" w:rsidTr="003C31AA">
        <w:tc>
          <w:tcPr>
            <w:tcW w:w="1702" w:type="pct"/>
          </w:tcPr>
          <w:p w14:paraId="3819199F" w14:textId="072C66AD" w:rsidR="00B07100" w:rsidRPr="004064A6" w:rsidRDefault="00B07100" w:rsidP="007C28B7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729" w:type="pct"/>
          </w:tcPr>
          <w:p w14:paraId="35F8B2F1" w14:textId="16D806B3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146" w:type="pct"/>
          </w:tcPr>
          <w:p w14:paraId="20F59AA6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093A96A5" w14:textId="3C50ABB3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(142)</w:t>
            </w:r>
          </w:p>
        </w:tc>
        <w:tc>
          <w:tcPr>
            <w:tcW w:w="146" w:type="pct"/>
          </w:tcPr>
          <w:p w14:paraId="34C70363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4EA54666" w14:textId="33E20D68" w:rsidR="00B07100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6C09621" w14:textId="486465E1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654C4913" w14:textId="5A75982A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</w:tr>
      <w:tr w:rsidR="008947E9" w:rsidRPr="007A1714" w14:paraId="08C0FB14" w14:textId="77777777" w:rsidTr="003C31AA">
        <w:tc>
          <w:tcPr>
            <w:tcW w:w="1702" w:type="pct"/>
          </w:tcPr>
          <w:p w14:paraId="351F4DD2" w14:textId="37ACC768" w:rsidR="008947E9" w:rsidRPr="004064A6" w:rsidRDefault="008947E9" w:rsidP="008947E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729" w:type="pct"/>
          </w:tcPr>
          <w:p w14:paraId="0CF93A7F" w14:textId="1CE2A147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045DF5F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397130F" w14:textId="709B9CFE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86AD881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20302F81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C12B967" w14:textId="358A92D8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155F6C0D" w14:textId="3AA5402C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947E9" w:rsidRPr="007A1714" w14:paraId="15AFF4AD" w14:textId="77777777" w:rsidTr="003C31AA">
        <w:tc>
          <w:tcPr>
            <w:tcW w:w="1702" w:type="pct"/>
          </w:tcPr>
          <w:p w14:paraId="67058F89" w14:textId="7A6AA975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02E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729" w:type="pct"/>
          </w:tcPr>
          <w:p w14:paraId="5B606B89" w14:textId="3507C070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3,127</w:t>
            </w:r>
          </w:p>
        </w:tc>
        <w:tc>
          <w:tcPr>
            <w:tcW w:w="146" w:type="pct"/>
          </w:tcPr>
          <w:p w14:paraId="1D0A4EC6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2F7CB9E7" w14:textId="056E49A7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146" w:type="pct"/>
          </w:tcPr>
          <w:p w14:paraId="5EF4A0B1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69C594F8" w14:textId="022922A1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BF0D2CC" w14:textId="77777777" w:rsidR="008947E9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40D3BABE" w14:textId="730C51A6" w:rsidR="008947E9" w:rsidRPr="004064A6" w:rsidRDefault="008947E9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3,857</w:t>
            </w:r>
          </w:p>
        </w:tc>
      </w:tr>
      <w:tr w:rsidR="003C31AA" w:rsidRPr="007A1714" w14:paraId="391A9D6B" w14:textId="77777777" w:rsidTr="003C31AA">
        <w:tc>
          <w:tcPr>
            <w:tcW w:w="1702" w:type="pct"/>
          </w:tcPr>
          <w:p w14:paraId="575C2E7C" w14:textId="30A3CF8E" w:rsidR="00B07100" w:rsidRPr="004064A6" w:rsidRDefault="00B07100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29" w:type="pct"/>
          </w:tcPr>
          <w:p w14:paraId="06703620" w14:textId="547BA36D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46" w:type="pct"/>
          </w:tcPr>
          <w:p w14:paraId="19D90C65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36BD3CF5" w14:textId="067FC14F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</w:p>
        </w:tc>
        <w:tc>
          <w:tcPr>
            <w:tcW w:w="146" w:type="pct"/>
          </w:tcPr>
          <w:p w14:paraId="7F9E14DD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</w:tcPr>
          <w:p w14:paraId="21941D59" w14:textId="5EC2BD76" w:rsidR="00B07100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F6EEBA3" w14:textId="739B22D4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0D52B5F1" w14:textId="7FAA5905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458</w:t>
            </w:r>
          </w:p>
        </w:tc>
      </w:tr>
      <w:tr w:rsidR="003C31AA" w:rsidRPr="007A1714" w14:paraId="302DFD92" w14:textId="77777777" w:rsidTr="008947E9">
        <w:tc>
          <w:tcPr>
            <w:tcW w:w="1702" w:type="pct"/>
          </w:tcPr>
          <w:p w14:paraId="6E6CE543" w14:textId="46CDCA0F" w:rsidR="00B07100" w:rsidRPr="004064A6" w:rsidRDefault="00B07100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2A4219D" w14:textId="6082B840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46" w:type="pct"/>
          </w:tcPr>
          <w:p w14:paraId="4DAA81FD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2149ADB7" w14:textId="5C9F2DAA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146" w:type="pct"/>
          </w:tcPr>
          <w:p w14:paraId="27B1C1AC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C1AD052" w14:textId="7F2237C7" w:rsidR="00B07100" w:rsidRPr="004064A6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05926E" w14:textId="4A369C66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5FCF5648" w14:textId="7C806E1E" w:rsidR="00B07100" w:rsidRPr="004064A6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C31AA" w:rsidRPr="007A1714" w14:paraId="75F4C54A" w14:textId="77777777" w:rsidTr="008947E9">
        <w:tc>
          <w:tcPr>
            <w:tcW w:w="1702" w:type="pct"/>
          </w:tcPr>
          <w:p w14:paraId="6F6595B7" w14:textId="6C462509" w:rsidR="00B07100" w:rsidRPr="004064A6" w:rsidRDefault="00B07100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D78DB" w14:textId="2A6F7981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4,081</w:t>
            </w:r>
          </w:p>
        </w:tc>
        <w:tc>
          <w:tcPr>
            <w:tcW w:w="146" w:type="pct"/>
          </w:tcPr>
          <w:p w14:paraId="16822847" w14:textId="77777777" w:rsidR="00B07100" w:rsidRPr="008947E9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E08C" w14:textId="214B24C8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46" w:type="pct"/>
          </w:tcPr>
          <w:p w14:paraId="1767FC6A" w14:textId="77777777" w:rsidR="00B07100" w:rsidRPr="008947E9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46B4EB99" w14:textId="6FEB457C" w:rsidR="00B07100" w:rsidRPr="008947E9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A1AD365" w14:textId="1BB69669" w:rsidR="00B07100" w:rsidRPr="008947E9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64E" w14:textId="4A14F9DB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4,848</w:t>
            </w:r>
          </w:p>
        </w:tc>
      </w:tr>
      <w:tr w:rsidR="003C31AA" w:rsidRPr="007A1714" w14:paraId="1AA8B100" w14:textId="77777777" w:rsidTr="008947E9">
        <w:tc>
          <w:tcPr>
            <w:tcW w:w="1702" w:type="pct"/>
            <w:vAlign w:val="bottom"/>
          </w:tcPr>
          <w:p w14:paraId="09B9AEB2" w14:textId="77777777" w:rsidR="00B07100" w:rsidRPr="00586AB4" w:rsidRDefault="00B07100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36F8CA0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5972A52C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1E377B07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D32AA5" w14:textId="77777777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308556AB" w14:textId="77777777" w:rsidR="00B07100" w:rsidRPr="008947E9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14:paraId="33A93337" w14:textId="25BF21ED" w:rsidR="00B07100" w:rsidRPr="00586AB4" w:rsidRDefault="00B0710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7D1E9E37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77A9F77E" w14:textId="77777777" w:rsidTr="008947E9">
        <w:tc>
          <w:tcPr>
            <w:tcW w:w="1702" w:type="pct"/>
          </w:tcPr>
          <w:p w14:paraId="20C794CF" w14:textId="2E76839B" w:rsidR="00B07100" w:rsidRPr="004064A6" w:rsidRDefault="00B07100" w:rsidP="0002530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9" w:type="pct"/>
            <w:vAlign w:val="bottom"/>
          </w:tcPr>
          <w:p w14:paraId="23A48F09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B100AD5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vAlign w:val="bottom"/>
          </w:tcPr>
          <w:p w14:paraId="317C80EB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51DA393" w14:textId="77777777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</w:tcPr>
          <w:p w14:paraId="5E0E8F8B" w14:textId="77777777" w:rsidR="00B07100" w:rsidRPr="008947E9" w:rsidRDefault="00B07100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9334905" w14:textId="065AA23C" w:rsidR="00B07100" w:rsidRPr="004064A6" w:rsidRDefault="00B07100" w:rsidP="0002530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3F854B63" w14:textId="7777777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C31AA" w:rsidRPr="007A1714" w14:paraId="7A2E6DA0" w14:textId="77777777" w:rsidTr="008947E9">
        <w:tc>
          <w:tcPr>
            <w:tcW w:w="1702" w:type="pct"/>
          </w:tcPr>
          <w:p w14:paraId="4CB03A48" w14:textId="072936A8" w:rsidR="00B07100" w:rsidRPr="004064A6" w:rsidRDefault="00B07100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FB8B2DA" w14:textId="030AD057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BB20EBE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8EC55AE" w14:textId="54FACB00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146" w:type="pct"/>
          </w:tcPr>
          <w:p w14:paraId="1E6374AD" w14:textId="77777777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0FA289A" w14:textId="2FD59C49" w:rsidR="00B07100" w:rsidRPr="008947E9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28EBC01" w14:textId="6FA5A6BA" w:rsidR="00B07100" w:rsidRPr="004064A6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vAlign w:val="bottom"/>
          </w:tcPr>
          <w:p w14:paraId="68CF77A9" w14:textId="2DE4759F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064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(36)</w:t>
            </w:r>
          </w:p>
        </w:tc>
      </w:tr>
      <w:tr w:rsidR="003C31AA" w:rsidRPr="007A1714" w14:paraId="1D60471C" w14:textId="77777777" w:rsidTr="008947E9">
        <w:tc>
          <w:tcPr>
            <w:tcW w:w="1702" w:type="pct"/>
          </w:tcPr>
          <w:p w14:paraId="2E5144EA" w14:textId="04B77FE6" w:rsidR="00B07100" w:rsidRPr="004064A6" w:rsidRDefault="00B07100" w:rsidP="007C28B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64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D922E" w14:textId="6644A2DB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4,081</w:t>
            </w:r>
          </w:p>
        </w:tc>
        <w:tc>
          <w:tcPr>
            <w:tcW w:w="146" w:type="pct"/>
          </w:tcPr>
          <w:p w14:paraId="2F6DF25C" w14:textId="77777777" w:rsidR="00B07100" w:rsidRPr="008947E9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792CF" w14:textId="1D57E941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6" w:type="pct"/>
          </w:tcPr>
          <w:p w14:paraId="09536D8D" w14:textId="77777777" w:rsidR="00B07100" w:rsidRPr="008947E9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</w:tcPr>
          <w:p w14:paraId="59D2E09E" w14:textId="30D96846" w:rsidR="00B07100" w:rsidRPr="008947E9" w:rsidRDefault="008947E9" w:rsidP="008947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AA784EB" w14:textId="57F47FAC" w:rsidR="00B07100" w:rsidRPr="008947E9" w:rsidRDefault="00B07100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2D8B4" w14:textId="137A8ED1" w:rsidR="00B07100" w:rsidRPr="008947E9" w:rsidRDefault="00B07100" w:rsidP="008947E9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47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4,812</w:t>
            </w:r>
          </w:p>
        </w:tc>
      </w:tr>
    </w:tbl>
    <w:p w14:paraId="2D4CB117" w14:textId="22A65E11" w:rsidR="003A4907" w:rsidRDefault="008D42F8" w:rsidP="00F2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63736D5E" w14:textId="77777777" w:rsidR="003A4907" w:rsidRDefault="003A4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bookmarkEnd w:id="15"/>
    <w:p w14:paraId="1A8BB93C" w14:textId="3AA094C5" w:rsidR="00EF3FE4" w:rsidRPr="00710027" w:rsidRDefault="0055569D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10027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กำไรต่อหุ้นขั้นพื้นฐาน</w:t>
      </w:r>
    </w:p>
    <w:p w14:paraId="0CDF91B0" w14:textId="77E4C8BA" w:rsidR="005406E2" w:rsidRPr="00207977" w:rsidRDefault="005406E2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EF585D4" w14:textId="0C8F3EA3" w:rsidR="005406E2" w:rsidRPr="0097159E" w:rsidRDefault="005406E2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06E2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Pr="0061731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1731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4F608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173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17310">
        <w:rPr>
          <w:rFonts w:ascii="Angsana New" w:hAnsi="Angsana New"/>
          <w:sz w:val="30"/>
          <w:szCs w:val="30"/>
          <w:cs/>
        </w:rPr>
        <w:t xml:space="preserve"> </w:t>
      </w:r>
      <w:r w:rsidR="00502467">
        <w:rPr>
          <w:rFonts w:ascii="Angsana New" w:hAnsi="Angsana New"/>
          <w:sz w:val="30"/>
          <w:szCs w:val="30"/>
        </w:rPr>
        <w:t>256</w:t>
      </w:r>
      <w:r w:rsidR="007C28B7">
        <w:rPr>
          <w:rFonts w:ascii="Angsana New" w:hAnsi="Angsana New"/>
          <w:sz w:val="30"/>
          <w:szCs w:val="30"/>
        </w:rPr>
        <w:t>5</w:t>
      </w:r>
      <w:r w:rsidR="00502467">
        <w:rPr>
          <w:rFonts w:ascii="Angsana New" w:hAnsi="Angsana New"/>
          <w:sz w:val="30"/>
          <w:szCs w:val="30"/>
        </w:rPr>
        <w:t xml:space="preserve"> </w:t>
      </w:r>
      <w:r w:rsidR="00502467">
        <w:rPr>
          <w:rFonts w:ascii="Angsana New" w:hAnsi="Angsana New" w:hint="cs"/>
          <w:sz w:val="30"/>
          <w:szCs w:val="30"/>
          <w:cs/>
        </w:rPr>
        <w:t xml:space="preserve">และ </w:t>
      </w:r>
      <w:r w:rsidR="00502467">
        <w:rPr>
          <w:rFonts w:ascii="Angsana New" w:hAnsi="Angsana New"/>
          <w:sz w:val="30"/>
          <w:szCs w:val="30"/>
        </w:rPr>
        <w:t>256</w:t>
      </w:r>
      <w:r w:rsidR="007C28B7">
        <w:rPr>
          <w:rFonts w:ascii="Angsana New" w:hAnsi="Angsana New"/>
          <w:sz w:val="30"/>
          <w:szCs w:val="30"/>
        </w:rPr>
        <w:t>4</w:t>
      </w:r>
      <w:r w:rsidR="00502467">
        <w:rPr>
          <w:rFonts w:ascii="Angsana New" w:hAnsi="Angsana New"/>
          <w:sz w:val="30"/>
          <w:szCs w:val="30"/>
        </w:rPr>
        <w:t xml:space="preserve"> </w:t>
      </w:r>
      <w:r w:rsidRPr="005406E2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 xml:space="preserve"> โดยได้ปรับปรุงจำนวนหุ้นสามัญที่เปลี่ยนแปลงจากการเพิ่มทุนโดยการออกหุ้นปันผล ในการคำนวณกำไรต่อหุ้นของทุก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ที่แสดงเปรียบเทียบ โดยถือเสมือนว่าได้มีการออกหุ้นปันผลดังกล่าวตั้งแต่วันเริ่มต้นของ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แรกที่เสนอรายงานและปรับปรุงผลกระทบจากการออกหุ้นเพิ่มทุนแบบมอบอำนาจทั่วไปแก่บุคคลในวงจำกัดในการคำนวณกำไรต่อหุ้นของ</w:t>
      </w:r>
      <w:r w:rsidR="005360F9">
        <w:rPr>
          <w:rFonts w:ascii="Angsana New" w:hAnsi="Angsana New" w:hint="cs"/>
          <w:sz w:val="30"/>
          <w:szCs w:val="30"/>
          <w:cs/>
        </w:rPr>
        <w:t>ปี</w:t>
      </w:r>
      <w:r w:rsidRPr="005406E2">
        <w:rPr>
          <w:rFonts w:ascii="Angsana New" w:hAnsi="Angsana New"/>
          <w:sz w:val="30"/>
          <w:szCs w:val="30"/>
          <w:cs/>
        </w:rPr>
        <w:t>ปัจจุบันตามที่ได้กล่าวไว้ในหมายเหตุ</w:t>
      </w:r>
      <w:r w:rsidRPr="00764870">
        <w:rPr>
          <w:rFonts w:ascii="Angsana New" w:hAnsi="Angsana New"/>
          <w:sz w:val="30"/>
          <w:szCs w:val="30"/>
          <w:cs/>
        </w:rPr>
        <w:t xml:space="preserve">ข้อ </w:t>
      </w:r>
      <w:r w:rsidRPr="00764870">
        <w:rPr>
          <w:rFonts w:ascii="Angsana New" w:hAnsi="Angsana New"/>
          <w:sz w:val="30"/>
          <w:szCs w:val="30"/>
        </w:rPr>
        <w:t>1</w:t>
      </w:r>
      <w:r w:rsidR="00FC2744">
        <w:rPr>
          <w:rFonts w:ascii="Angsana New" w:hAnsi="Angsana New"/>
          <w:sz w:val="30"/>
          <w:szCs w:val="30"/>
        </w:rPr>
        <w:t>6</w:t>
      </w:r>
      <w:r w:rsidRPr="00764870">
        <w:rPr>
          <w:rFonts w:ascii="Angsana New" w:hAnsi="Angsana New"/>
          <w:sz w:val="30"/>
          <w:szCs w:val="30"/>
        </w:rPr>
        <w:t xml:space="preserve"> </w:t>
      </w:r>
      <w:r w:rsidRPr="00764870">
        <w:rPr>
          <w:rFonts w:ascii="Angsana New" w:hAnsi="Angsana New"/>
          <w:sz w:val="30"/>
          <w:szCs w:val="30"/>
          <w:cs/>
        </w:rPr>
        <w:t xml:space="preserve">และ </w:t>
      </w:r>
      <w:r w:rsidRPr="00764870">
        <w:rPr>
          <w:rFonts w:ascii="Angsana New" w:hAnsi="Angsana New"/>
          <w:sz w:val="30"/>
          <w:szCs w:val="30"/>
        </w:rPr>
        <w:t>2</w:t>
      </w:r>
      <w:r w:rsidR="00FC2744">
        <w:rPr>
          <w:rFonts w:ascii="Angsana New" w:hAnsi="Angsana New"/>
          <w:sz w:val="30"/>
          <w:szCs w:val="30"/>
        </w:rPr>
        <w:t>2</w:t>
      </w:r>
      <w:r w:rsidRPr="00764870">
        <w:rPr>
          <w:rFonts w:ascii="Angsana New" w:hAnsi="Angsana New"/>
          <w:sz w:val="30"/>
          <w:szCs w:val="30"/>
        </w:rPr>
        <w:t xml:space="preserve"> </w:t>
      </w:r>
      <w:r w:rsidRPr="00764870">
        <w:rPr>
          <w:rFonts w:ascii="Angsana New" w:hAnsi="Angsana New"/>
          <w:sz w:val="30"/>
          <w:szCs w:val="30"/>
          <w:cs/>
        </w:rPr>
        <w:t>โดย</w:t>
      </w:r>
      <w:r w:rsidRPr="005406E2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6D69EB5F" w14:textId="1A87240C" w:rsidR="00F242C2" w:rsidRDefault="00F2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5406E2" w:rsidRPr="00AA7991" w14:paraId="4EF5C197" w14:textId="77777777" w:rsidTr="003A602B">
        <w:trPr>
          <w:tblHeader/>
        </w:trPr>
        <w:tc>
          <w:tcPr>
            <w:tcW w:w="2036" w:type="pct"/>
          </w:tcPr>
          <w:p w14:paraId="27FE5A09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63D0C05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5A6ED457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8D5038A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406E2" w:rsidRPr="00AA7991" w14:paraId="502FA744" w14:textId="77777777" w:rsidTr="003A602B">
        <w:trPr>
          <w:tblHeader/>
        </w:trPr>
        <w:tc>
          <w:tcPr>
            <w:tcW w:w="2036" w:type="pct"/>
          </w:tcPr>
          <w:p w14:paraId="45108C61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6E64CDE" w14:textId="41AF184C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7C28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6C1F9C24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13B5F376" w14:textId="4949242D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7C28B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</w:tcPr>
          <w:p w14:paraId="4649BC60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5CC85CB" w14:textId="467D9B7B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</w:t>
            </w:r>
            <w:r w:rsidRPr="00AA7991">
              <w:rPr>
                <w:rFonts w:ascii="Angsana New" w:hAnsi="Angsana New" w:hint="cs"/>
                <w:sz w:val="30"/>
                <w:szCs w:val="30"/>
              </w:rPr>
              <w:t>6</w:t>
            </w:r>
            <w:r w:rsidR="007C28B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2358B32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29DDD2" w14:textId="52BD470B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sz w:val="30"/>
                <w:szCs w:val="30"/>
              </w:rPr>
              <w:t>256</w:t>
            </w:r>
            <w:r w:rsidR="007C28B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406E2" w:rsidRPr="00AA7991" w14:paraId="16CACC18" w14:textId="77777777" w:rsidTr="003A602B">
        <w:trPr>
          <w:tblHeader/>
        </w:trPr>
        <w:tc>
          <w:tcPr>
            <w:tcW w:w="2036" w:type="pct"/>
          </w:tcPr>
          <w:p w14:paraId="4F30BDB5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1BEAB913" w14:textId="77777777" w:rsidR="005406E2" w:rsidRPr="00AA7991" w:rsidRDefault="005406E2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C28B7" w:rsidRPr="00B36D11" w14:paraId="134FBB05" w14:textId="77777777" w:rsidTr="003A602B">
        <w:trPr>
          <w:trHeight w:val="362"/>
        </w:trPr>
        <w:tc>
          <w:tcPr>
            <w:tcW w:w="2036" w:type="pct"/>
          </w:tcPr>
          <w:p w14:paraId="510FC3AE" w14:textId="77777777" w:rsidR="007C28B7" w:rsidRPr="00B36D11" w:rsidRDefault="007C28B7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6D1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64D2D8F4" w14:textId="7497C7AC" w:rsidR="007C28B7" w:rsidRPr="00B36D11" w:rsidRDefault="00EC5BF0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EF43A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38" w:type="pct"/>
            <w:vAlign w:val="bottom"/>
          </w:tcPr>
          <w:p w14:paraId="07D9F451" w14:textId="77777777" w:rsidR="007C28B7" w:rsidRPr="00B36D1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4F7E7B93" w14:textId="17385D6F" w:rsidR="007C28B7" w:rsidRPr="00B36D1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81,527</w:t>
            </w:r>
          </w:p>
        </w:tc>
        <w:tc>
          <w:tcPr>
            <w:tcW w:w="141" w:type="pct"/>
            <w:vAlign w:val="bottom"/>
          </w:tcPr>
          <w:p w14:paraId="4257A06D" w14:textId="77777777" w:rsidR="007C28B7" w:rsidRPr="00B36D1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36B25043" w14:textId="41D4CC1F" w:rsidR="007C28B7" w:rsidRPr="00B36D11" w:rsidRDefault="00EF43A1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85,978</w:t>
            </w:r>
          </w:p>
        </w:tc>
        <w:tc>
          <w:tcPr>
            <w:tcW w:w="140" w:type="pct"/>
            <w:vAlign w:val="bottom"/>
          </w:tcPr>
          <w:p w14:paraId="71BDEBEF" w14:textId="77777777" w:rsidR="007C28B7" w:rsidRPr="00B36D1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1E11289C" w14:textId="69F8C8EB" w:rsidR="007C28B7" w:rsidRPr="00B36D1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384,698</w:t>
            </w:r>
          </w:p>
        </w:tc>
      </w:tr>
      <w:tr w:rsidR="007C28B7" w:rsidRPr="00B36D11" w14:paraId="1054A40E" w14:textId="77777777" w:rsidTr="003A602B">
        <w:tc>
          <w:tcPr>
            <w:tcW w:w="2036" w:type="pct"/>
          </w:tcPr>
          <w:p w14:paraId="74C67A31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4A9FA9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2DC0BF5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C38FB2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F6C6366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2E21B0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  <w:vAlign w:val="bottom"/>
          </w:tcPr>
          <w:p w14:paraId="00CF2A7E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DD72D" w14:textId="77777777" w:rsidR="007C28B7" w:rsidRPr="009E0FFC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F43A1" w:rsidRPr="00AA7991" w14:paraId="6871E26B" w14:textId="77777777" w:rsidTr="003A602B">
        <w:tc>
          <w:tcPr>
            <w:tcW w:w="2036" w:type="pct"/>
          </w:tcPr>
          <w:p w14:paraId="1A266FBD" w14:textId="7038042A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A7991">
              <w:rPr>
                <w:rFonts w:ascii="Angsana New" w:hAnsi="Angsana New"/>
                <w:sz w:val="30"/>
                <w:szCs w:val="30"/>
              </w:rPr>
              <w:t>1</w:t>
            </w:r>
            <w:r w:rsidRPr="00AA79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F995BCC" w14:textId="4584DC1F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96370CC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6EB0F70" w14:textId="3E754F65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2BC008D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16DD1EE" w14:textId="5F60BB91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D1B4D7C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4B787D76" w14:textId="504B55B6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501,997</w:t>
            </w:r>
          </w:p>
        </w:tc>
      </w:tr>
      <w:tr w:rsidR="00EF43A1" w:rsidRPr="00AA7991" w14:paraId="070D0BB5" w14:textId="77777777" w:rsidTr="003A602B">
        <w:tc>
          <w:tcPr>
            <w:tcW w:w="2036" w:type="pct"/>
          </w:tcPr>
          <w:p w14:paraId="740818CE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C934A" w14:textId="50079A8F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33,513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89B72D8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1B722" w14:textId="3573A245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2B9E7F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2D74" w14:textId="1D08937A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33,513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4188147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34DF" w14:textId="7523FA23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43A1" w:rsidRPr="00AA7991" w14:paraId="61AFE20E" w14:textId="77777777" w:rsidTr="003A602B">
        <w:tc>
          <w:tcPr>
            <w:tcW w:w="2036" w:type="pct"/>
          </w:tcPr>
          <w:p w14:paraId="1A86D72D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F9AA92" w14:textId="7DE15104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535,510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21178FC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B1C23" w14:textId="15C1FC2D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501,997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533439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72973" w14:textId="6D0E7513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535,510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5CE0A34" w14:textId="77777777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A3640" w14:textId="003FF473" w:rsidR="00EF43A1" w:rsidRPr="00AA7991" w:rsidRDefault="00EF43A1" w:rsidP="00EF4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501,997</w:t>
            </w:r>
          </w:p>
        </w:tc>
      </w:tr>
      <w:tr w:rsidR="007C28B7" w:rsidRPr="00AA7991" w14:paraId="5148310E" w14:textId="77777777" w:rsidTr="003A602B">
        <w:tc>
          <w:tcPr>
            <w:tcW w:w="2036" w:type="pct"/>
          </w:tcPr>
          <w:p w14:paraId="338024C1" w14:textId="77777777" w:rsidR="007C28B7" w:rsidRPr="00AA7991" w:rsidRDefault="007C28B7" w:rsidP="007C28B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EC8A5" w14:textId="4C6996AA" w:rsidR="007C28B7" w:rsidRPr="00AA7991" w:rsidRDefault="00EF43A1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0.07</w:t>
            </w:r>
            <w:r w:rsidR="00EC5BF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0343531" w14:textId="77777777" w:rsidR="007C28B7" w:rsidRPr="00AA799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944B6" w14:textId="2DA67521" w:rsidR="007C28B7" w:rsidRPr="00AA7991" w:rsidRDefault="00EF43A1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0.162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8FDBE87" w14:textId="77777777" w:rsidR="007C28B7" w:rsidRPr="00AA799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314A9" w14:textId="28811E31" w:rsidR="007C28B7" w:rsidRPr="00AA7991" w:rsidRDefault="00EF43A1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0.161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34BC8C82" w14:textId="77777777" w:rsidR="007C28B7" w:rsidRPr="00AA7991" w:rsidRDefault="007C28B7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72D78" w14:textId="3FFE0DB9" w:rsidR="007C28B7" w:rsidRPr="00AA7991" w:rsidRDefault="00EF43A1" w:rsidP="007C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0.766</w:t>
            </w:r>
          </w:p>
        </w:tc>
      </w:tr>
    </w:tbl>
    <w:p w14:paraId="6CEC4DF2" w14:textId="7A09E699" w:rsidR="001F6249" w:rsidRDefault="001F6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68E06348" w14:textId="2CB8B83B" w:rsidR="00800508" w:rsidRPr="00800508" w:rsidRDefault="00800508" w:rsidP="0080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0508">
        <w:rPr>
          <w:rFonts w:ascii="Angsana New" w:hAnsi="Angsana New"/>
          <w:sz w:val="30"/>
          <w:szCs w:val="30"/>
          <w:cs/>
        </w:rPr>
        <w:t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</w:t>
      </w:r>
    </w:p>
    <w:p w14:paraId="557EE071" w14:textId="77777777" w:rsidR="00800508" w:rsidRPr="00EF43A1" w:rsidRDefault="0080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0562CB72" w14:textId="7D5CD1DF" w:rsidR="00385BD9" w:rsidRDefault="00385BD9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3A239647" w14:textId="7B2F9C4E" w:rsidR="00DB0716" w:rsidRPr="00EF43A1" w:rsidRDefault="00DB0716" w:rsidP="00DB0716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C68B1AC" w14:textId="10E489FE" w:rsidR="00AD23CF" w:rsidRDefault="00AD23CF" w:rsidP="00AD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24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0774F259" w14:textId="77777777" w:rsidR="00AD23CF" w:rsidRPr="00EF43A1" w:rsidRDefault="00AD23CF" w:rsidP="00AD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AD23CF" w:rsidRPr="0088709F" w14:paraId="4C1C8BEC" w14:textId="77777777" w:rsidTr="00924ED0">
        <w:trPr>
          <w:tblHeader/>
        </w:trPr>
        <w:tc>
          <w:tcPr>
            <w:tcW w:w="1720" w:type="pct"/>
            <w:vAlign w:val="bottom"/>
          </w:tcPr>
          <w:p w14:paraId="2C81F250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39A076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0DCD8797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20D77297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453D051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1E6B7584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B880460" w14:textId="77777777" w:rsidR="00AD23CF" w:rsidRPr="00784B51" w:rsidDel="00D43E7A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23CF" w:rsidRPr="0088709F" w14:paraId="706F1698" w14:textId="77777777" w:rsidTr="00924ED0">
        <w:trPr>
          <w:tblHeader/>
        </w:trPr>
        <w:tc>
          <w:tcPr>
            <w:tcW w:w="1720" w:type="pct"/>
          </w:tcPr>
          <w:p w14:paraId="7E30CDA6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14E4F3E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2442D3C5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2C2E2AA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97E7323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03140EB0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33842AEA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23CF" w:rsidRPr="0088709F" w14:paraId="629740D0" w14:textId="77777777" w:rsidTr="00924ED0">
        <w:tc>
          <w:tcPr>
            <w:tcW w:w="1720" w:type="pct"/>
          </w:tcPr>
          <w:p w14:paraId="70C2AFEA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77E39705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125941F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E82894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10.40904316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84B5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84B51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1" w:type="pct"/>
          </w:tcPr>
          <w:p w14:paraId="49B06C76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03DC6CF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44.00</w:t>
            </w:r>
          </w:p>
        </w:tc>
        <w:tc>
          <w:tcPr>
            <w:tcW w:w="129" w:type="pct"/>
          </w:tcPr>
          <w:p w14:paraId="2D00A1CE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0C4C34EE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289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D23CF" w:rsidRPr="0088709F" w14:paraId="1DCC4579" w14:textId="77777777" w:rsidTr="00924ED0">
        <w:tc>
          <w:tcPr>
            <w:tcW w:w="1720" w:type="pct"/>
          </w:tcPr>
          <w:p w14:paraId="5F9E47CC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56354DF3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55FC523F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0.00533728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4BEC151A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F25499" w14:textId="77777777" w:rsidR="00AD23CF" w:rsidRPr="0011261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1126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A4365D" w14:textId="77777777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FC68440" w14:textId="6167B0EF" w:rsidR="00AD23CF" w:rsidRPr="00784B51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</w:t>
            </w:r>
            <w:r w:rsidR="00CC40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67F367B3" w14:textId="370B7E12" w:rsidR="00AD23CF" w:rsidRDefault="00AD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617EB804" w14:textId="45EB109A" w:rsidR="00D357C4" w:rsidRDefault="00D357C4" w:rsidP="00D3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B1149">
        <w:rPr>
          <w:rFonts w:ascii="Angsana New" w:hAnsi="Angsana New"/>
          <w:sz w:val="30"/>
          <w:szCs w:val="30"/>
          <w:cs/>
          <w:lang w:eastAsia="x-none"/>
        </w:rPr>
        <w:lastRenderedPageBreak/>
        <w:t xml:space="preserve">ในการประชุมสามัญผู้ถือหุ้นเมื่อวันที่ </w:t>
      </w:r>
      <w:r w:rsidRPr="004B1149">
        <w:rPr>
          <w:rFonts w:ascii="Angsana New" w:hAnsi="Angsana New"/>
          <w:sz w:val="30"/>
          <w:szCs w:val="30"/>
          <w:lang w:eastAsia="x-none"/>
        </w:rPr>
        <w:t>22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จ่ายปันผลเป็นหุ้นและเงินสด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261503" w:rsidRPr="004B1149">
        <w:rPr>
          <w:rFonts w:ascii="Angsana New" w:hAnsi="Angsana New"/>
          <w:sz w:val="30"/>
          <w:szCs w:val="30"/>
          <w:lang w:eastAsia="x-none"/>
        </w:rPr>
        <w:br/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B1149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B1149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B1149">
        <w:rPr>
          <w:rFonts w:ascii="Angsana New" w:hAnsi="Angsana New"/>
          <w:sz w:val="30"/>
          <w:szCs w:val="30"/>
          <w:lang w:eastAsia="x-none"/>
        </w:rPr>
        <w:t>19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B1149">
        <w:rPr>
          <w:rFonts w:ascii="Angsana New" w:hAnsi="Angsana New"/>
          <w:sz w:val="30"/>
          <w:szCs w:val="30"/>
          <w:lang w:eastAsia="x-none"/>
        </w:rPr>
        <w:t>2564</w:t>
      </w:r>
      <w:r w:rsidRPr="004B1149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p w14:paraId="0C0ECEB9" w14:textId="77777777" w:rsidR="00AD23CF" w:rsidRPr="00AD23CF" w:rsidRDefault="00AD23CF" w:rsidP="00D35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tbl>
      <w:tblPr>
        <w:tblStyle w:val="TableGrid"/>
        <w:tblW w:w="4757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8"/>
        <w:gridCol w:w="269"/>
        <w:gridCol w:w="2793"/>
        <w:gridCol w:w="241"/>
        <w:gridCol w:w="1071"/>
        <w:gridCol w:w="236"/>
        <w:gridCol w:w="1380"/>
      </w:tblGrid>
      <w:tr w:rsidR="00AD23CF" w:rsidRPr="007A16A7" w:rsidDel="00D43E7A" w14:paraId="1F8CD416" w14:textId="77777777" w:rsidTr="00924ED0">
        <w:trPr>
          <w:tblHeader/>
        </w:trPr>
        <w:tc>
          <w:tcPr>
            <w:tcW w:w="1723" w:type="pct"/>
            <w:vAlign w:val="bottom"/>
          </w:tcPr>
          <w:p w14:paraId="5BC230CB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D6CCF6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  <w:vAlign w:val="bottom"/>
          </w:tcPr>
          <w:p w14:paraId="2281E4D1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2" w:type="pct"/>
            <w:vAlign w:val="bottom"/>
          </w:tcPr>
          <w:p w14:paraId="6C33EB88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vAlign w:val="bottom"/>
          </w:tcPr>
          <w:p w14:paraId="1EDFB6CC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774634A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5" w:type="pct"/>
            <w:vAlign w:val="bottom"/>
          </w:tcPr>
          <w:p w14:paraId="1711C3AF" w14:textId="77777777" w:rsidR="00AD23CF" w:rsidRPr="007A16A7" w:rsidDel="00D43E7A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D23CF" w:rsidRPr="007A16A7" w14:paraId="6C90643D" w14:textId="77777777" w:rsidTr="00924ED0">
        <w:trPr>
          <w:tblHeader/>
        </w:trPr>
        <w:tc>
          <w:tcPr>
            <w:tcW w:w="1723" w:type="pct"/>
          </w:tcPr>
          <w:p w14:paraId="78B11CB7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การจ่ายปันผลจากกำไรสะสมปี 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3DA798AF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61994352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FB88125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43F58E8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  <w:tc>
          <w:tcPr>
            <w:tcW w:w="129" w:type="pct"/>
          </w:tcPr>
          <w:p w14:paraId="3D42AEC6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5" w:type="pct"/>
          </w:tcPr>
          <w:p w14:paraId="4237AA63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A16A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D23CF" w:rsidRPr="007A16A7" w14:paraId="2152B0B6" w14:textId="77777777" w:rsidTr="00924ED0">
        <w:tc>
          <w:tcPr>
            <w:tcW w:w="1723" w:type="pct"/>
          </w:tcPr>
          <w:p w14:paraId="7A6274EA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2E2C1F7B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6DC08FDE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A16A7">
              <w:rPr>
                <w:rFonts w:asciiTheme="majorBidi" w:hAnsiTheme="majorBidi" w:cstheme="majorBidi"/>
                <w:spacing w:val="-6"/>
                <w:sz w:val="30"/>
                <w:szCs w:val="30"/>
                <w:lang w:eastAsia="x-none"/>
              </w:rPr>
              <w:t xml:space="preserve">3.299987 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1</w:t>
            </w:r>
            <w:r w:rsidRPr="007A16A7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หุ้นปัน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ผล</w:t>
            </w:r>
          </w:p>
        </w:tc>
        <w:tc>
          <w:tcPr>
            <w:tcW w:w="132" w:type="pct"/>
          </w:tcPr>
          <w:p w14:paraId="0F5C1DDB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F204BE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29" w:type="pct"/>
          </w:tcPr>
          <w:p w14:paraId="6EACD0FA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76D9EC7F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</w:tr>
      <w:tr w:rsidR="00AD23CF" w:rsidRPr="007A16A7" w14:paraId="66A0DC45" w14:textId="77777777" w:rsidTr="00924ED0">
        <w:tc>
          <w:tcPr>
            <w:tcW w:w="1723" w:type="pct"/>
          </w:tcPr>
          <w:p w14:paraId="7C51F13B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6EA070B2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1C105E11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0168350824</w:t>
            </w:r>
            <w:r w:rsidRPr="007A16A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2" w:type="pct"/>
          </w:tcPr>
          <w:p w14:paraId="3AF58054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748DB4C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A16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111E912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6727381F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5.56</w:t>
            </w:r>
          </w:p>
        </w:tc>
      </w:tr>
      <w:tr w:rsidR="00AD23CF" w:rsidRPr="004B1149" w14:paraId="2DC3EBD4" w14:textId="77777777" w:rsidTr="00924ED0">
        <w:tc>
          <w:tcPr>
            <w:tcW w:w="1723" w:type="pct"/>
          </w:tcPr>
          <w:p w14:paraId="442F2932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04C2CBE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pct"/>
          </w:tcPr>
          <w:p w14:paraId="655D5D19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9C96D63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4F76389E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0566F472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5" w:type="pct"/>
          </w:tcPr>
          <w:p w14:paraId="59BC743B" w14:textId="77777777" w:rsidR="00AD23CF" w:rsidRPr="004B1149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D23CF" w:rsidRPr="007A16A7" w14:paraId="3D57FE1D" w14:textId="77777777" w:rsidTr="00924ED0">
        <w:tc>
          <w:tcPr>
            <w:tcW w:w="1723" w:type="pct"/>
          </w:tcPr>
          <w:p w14:paraId="503AE92C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การจ่ายปันผลจากกำไรสุทธิ</w:t>
            </w:r>
            <w:r w:rsidRPr="007A16A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7A16A7">
              <w:rPr>
                <w:rFonts w:asciiTheme="majorBidi" w:hAnsi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F102FEC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2B0B6300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EE1D0FD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81B5984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C461476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278BE835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D23CF" w:rsidRPr="007A16A7" w14:paraId="00ADF209" w14:textId="77777777" w:rsidTr="00924ED0">
        <w:tc>
          <w:tcPr>
            <w:tcW w:w="1723" w:type="pct"/>
          </w:tcPr>
          <w:p w14:paraId="73BC7599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1FF87156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8" w:type="pct"/>
          </w:tcPr>
          <w:p w14:paraId="1920A25F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</w:t>
            </w:r>
            <w:r w:rsidRPr="007A16A7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7A16A7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04545472</w:t>
            </w:r>
            <w:r w:rsidRPr="007A16A7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  <w:tc>
          <w:tcPr>
            <w:tcW w:w="132" w:type="pct"/>
          </w:tcPr>
          <w:p w14:paraId="1401DDD9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586" w:type="pct"/>
          </w:tcPr>
          <w:p w14:paraId="26A87E50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7A16A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9028A8C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5" w:type="pct"/>
          </w:tcPr>
          <w:p w14:paraId="6189DB46" w14:textId="77777777" w:rsidR="00AD23CF" w:rsidRPr="007A16A7" w:rsidRDefault="00AD23CF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A16A7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</w:p>
        </w:tc>
      </w:tr>
    </w:tbl>
    <w:p w14:paraId="1F454921" w14:textId="4D7E9FF9" w:rsidR="00F242C2" w:rsidRDefault="00F2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5928D96A" w14:textId="384D3C9E" w:rsidR="009A3197" w:rsidRDefault="009A3197" w:rsidP="00AD23C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F2980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  <w:r w:rsidRPr="000F2980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14:paraId="061B441B" w14:textId="77777777" w:rsidR="004516E2" w:rsidRPr="00AD23CF" w:rsidRDefault="004516E2" w:rsidP="004516E2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00677A82" w14:textId="07A0875A" w:rsidR="009D42F8" w:rsidRPr="009E0FFC" w:rsidRDefault="009D42F8" w:rsidP="005B74B8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540"/>
        </w:tabs>
        <w:ind w:hanging="720"/>
        <w:rPr>
          <w:rFonts w:asciiTheme="majorBidi" w:hAnsiTheme="majorBidi" w:cstheme="majorBidi"/>
          <w:sz w:val="30"/>
          <w:szCs w:val="30"/>
          <w:lang w:eastAsia="x-none"/>
        </w:rPr>
      </w:pPr>
      <w:r w:rsidRPr="00F63F87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8AA741" w14:textId="403F606D" w:rsidR="009D42F8" w:rsidRPr="00AD23CF" w:rsidRDefault="009D42F8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3F5CAC23" w14:textId="2B9340A2" w:rsidR="00517A61" w:rsidRDefault="00D92376" w:rsidP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517A61" w:rsidSect="00EB002E">
          <w:head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B38D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</w:t>
      </w:r>
      <w:r w:rsidR="00770091" w:rsidRPr="00770091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282091" w14:paraId="4C2A291A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90D1D99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7" w:name="_Hlk91461309"/>
            <w:r w:rsidRPr="002820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77354CB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2CE373E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7A61" w:rsidRPr="00282091" w14:paraId="19D31057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877B3A6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339BA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1DE83AC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123B2B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018D03A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7A61" w:rsidRPr="00282091" w14:paraId="7A745DB8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126A32F" w14:textId="3779E068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F35A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3CA154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820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A9FBEF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E69C5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FDC621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4ABD6A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7D89B" w14:textId="77777777" w:rsidR="00517A61" w:rsidRPr="00282091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1D94C4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1E0F09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D7B3622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AD8AFA8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5D7C33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698A5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8EE337A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39CEC7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5BE5AA5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8209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52A8482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CE5D731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87D3B68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75CDEFF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E3AACB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1BCC2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282091" w14:paraId="31F23AFB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D3C47D0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BED0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34E0DFB0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820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820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282091" w14:paraId="402B08F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4CD7312" w14:textId="6A9BDD8A" w:rsidR="00517A61" w:rsidRPr="00282091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23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8C442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15E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CD4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EC177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4DA3F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C985C9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245A6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9ADFE8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09A5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412BB6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ABB18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C6B6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47BB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E8986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282091" w14:paraId="7CD185E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E050237" w14:textId="77777777" w:rsidR="00517A61" w:rsidRPr="00282091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132E1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57C7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4205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499E4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98FD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20E03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54F2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FB64F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5D15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134FF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EEF9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DE67D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41B8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46951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F70F04" w:rsidRPr="00282091" w14:paraId="446B896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13B2198" w14:textId="2EF5ED62" w:rsidR="00F70F04" w:rsidRPr="00282091" w:rsidRDefault="00F70F04" w:rsidP="00F70F0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48483FC" w14:textId="77777777" w:rsidR="00F70F04" w:rsidRPr="00282091" w:rsidRDefault="00F70F04" w:rsidP="00F70F0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C82421" w14:textId="7C1E0338" w:rsidR="00F70F04" w:rsidRPr="00282091" w:rsidRDefault="00F70F04" w:rsidP="00F70F0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5B1EC7B3" w14:textId="77777777" w:rsidR="00F70F04" w:rsidRPr="00282091" w:rsidRDefault="00F70F04" w:rsidP="00F70F0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6E00355" w14:textId="3072ECC7" w:rsidR="00F70F04" w:rsidRPr="00282091" w:rsidRDefault="00F70F04" w:rsidP="00F70F0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EC9D89" w14:textId="77777777" w:rsidR="00F70F04" w:rsidRPr="00282091" w:rsidRDefault="00F70F04" w:rsidP="00F70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645974" w14:textId="43F252DA" w:rsidR="00F70F04" w:rsidRPr="00282091" w:rsidRDefault="00F70F04" w:rsidP="00F70F04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C871F5" w14:textId="77777777" w:rsidR="00F70F04" w:rsidRPr="00282091" w:rsidRDefault="00F70F04" w:rsidP="00F70F0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AC8B466" w14:textId="14728C94" w:rsidR="00F70F04" w:rsidRPr="00282091" w:rsidRDefault="00F70F04" w:rsidP="00F70F04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10BD8938" w14:textId="77777777" w:rsidR="00F70F04" w:rsidRPr="00282091" w:rsidRDefault="00F70F04" w:rsidP="00F70F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245ECDA" w14:textId="0C4837B7" w:rsidR="00F70F04" w:rsidRPr="00282091" w:rsidRDefault="00F70F04" w:rsidP="00F70F0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5F9C5A49" w14:textId="77777777" w:rsidR="00F70F04" w:rsidRPr="00282091" w:rsidRDefault="00F70F04" w:rsidP="00F70F0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C407C5D" w14:textId="4EA0DAAE" w:rsidR="00F70F04" w:rsidRPr="00282091" w:rsidRDefault="00F70F04" w:rsidP="00F70F0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EFA719" w14:textId="77777777" w:rsidR="00F70F04" w:rsidRPr="00282091" w:rsidRDefault="00F70F04" w:rsidP="00F70F0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4EA1D1C" w14:textId="20188514" w:rsidR="00F70F04" w:rsidRPr="00282091" w:rsidRDefault="00F70F04" w:rsidP="00F70F0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</w:tr>
      <w:tr w:rsidR="004973FA" w:rsidRPr="00282091" w14:paraId="59B215B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0D0A5811" w14:textId="77777777" w:rsidR="004973FA" w:rsidRPr="00282091" w:rsidRDefault="004973FA" w:rsidP="004973FA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0E14EBA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962B82" w14:textId="4E20E843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0FF052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834850" w14:textId="60BA1C83" w:rsidR="004973FA" w:rsidRPr="00282091" w:rsidRDefault="004973FA" w:rsidP="004973F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3F7A0CB0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459DCB" w14:textId="1329D496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35721" w14:textId="77777777" w:rsidR="004973FA" w:rsidRPr="00282091" w:rsidRDefault="004973FA" w:rsidP="004973F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F2536C" w14:textId="3BB8E343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  <w:tc>
          <w:tcPr>
            <w:tcW w:w="236" w:type="dxa"/>
            <w:shd w:val="clear" w:color="auto" w:fill="auto"/>
          </w:tcPr>
          <w:p w14:paraId="4477262F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A00ABA6" w14:textId="47F1B50D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C5B939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5FA935" w14:textId="1931830F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  <w:tc>
          <w:tcPr>
            <w:tcW w:w="270" w:type="dxa"/>
          </w:tcPr>
          <w:p w14:paraId="62EB2680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230EAF1" w14:textId="3A719726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73,227</w:t>
            </w:r>
          </w:p>
        </w:tc>
      </w:tr>
      <w:tr w:rsidR="004973FA" w:rsidRPr="00282091" w14:paraId="14EE0FA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FF7D231" w14:textId="77777777" w:rsidR="004973FA" w:rsidRPr="00282091" w:rsidRDefault="004973FA" w:rsidP="004973FA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1476AEF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DE1117" w14:textId="0244F61E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27707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DCF416" w14:textId="2AA2837D" w:rsidR="004973FA" w:rsidRPr="00282091" w:rsidRDefault="004973FA" w:rsidP="004973F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CDC74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F21D7D" w14:textId="68C7720B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(742,009)</w:t>
            </w:r>
          </w:p>
        </w:tc>
        <w:tc>
          <w:tcPr>
            <w:tcW w:w="236" w:type="dxa"/>
            <w:shd w:val="clear" w:color="auto" w:fill="auto"/>
          </w:tcPr>
          <w:p w14:paraId="51622BF6" w14:textId="77777777" w:rsidR="004973FA" w:rsidRPr="00282091" w:rsidRDefault="004973FA" w:rsidP="004973F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3D5741" w14:textId="6F6548FB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(742,009)</w:t>
            </w:r>
          </w:p>
        </w:tc>
        <w:tc>
          <w:tcPr>
            <w:tcW w:w="236" w:type="dxa"/>
            <w:shd w:val="clear" w:color="auto" w:fill="auto"/>
          </w:tcPr>
          <w:p w14:paraId="52493F1D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0727F4" w14:textId="23DDB27E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(727,585)</w:t>
            </w:r>
          </w:p>
        </w:tc>
        <w:tc>
          <w:tcPr>
            <w:tcW w:w="270" w:type="dxa"/>
          </w:tcPr>
          <w:p w14:paraId="3094B57A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02CA22" w14:textId="5D83160A" w:rsidR="004973FA" w:rsidRPr="00477546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1158C4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870595" w14:textId="2F742D62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(727,585)</w:t>
            </w:r>
          </w:p>
        </w:tc>
      </w:tr>
      <w:tr w:rsidR="004973FA" w:rsidRPr="00282091" w14:paraId="418F67E7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DD73129" w14:textId="6D0DA3CD" w:rsidR="004973FA" w:rsidRPr="00282091" w:rsidRDefault="004973FA" w:rsidP="004973F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385CFB5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7E161E" w14:textId="1FCEFED5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</w:t>
            </w:r>
            <w:r w:rsidR="00F70F04">
              <w:rPr>
                <w:rFonts w:ascii="Angsana New" w:hAnsi="Angsana New" w:cs="Angsana New"/>
                <w:sz w:val="28"/>
                <w:szCs w:val="28"/>
                <w:lang w:bidi="th-TH"/>
              </w:rPr>
              <w:t>264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3233BB1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B5B105" w14:textId="798A9328" w:rsidR="004973FA" w:rsidRPr="00282091" w:rsidRDefault="004973FA" w:rsidP="004973F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4DDBD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4CB7C19" w14:textId="543C5E9D" w:rsidR="004973FA" w:rsidRPr="00282091" w:rsidRDefault="004973FA" w:rsidP="004973F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6475CB" w14:textId="77777777" w:rsidR="004973FA" w:rsidRPr="00282091" w:rsidRDefault="004973FA" w:rsidP="004973F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207B4C0" w14:textId="2A327EEA" w:rsidR="004973FA" w:rsidRPr="00282091" w:rsidRDefault="00F70F04" w:rsidP="004973F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36" w:type="dxa"/>
            <w:shd w:val="clear" w:color="auto" w:fill="auto"/>
          </w:tcPr>
          <w:p w14:paraId="5CAE18F1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FFC4AC" w14:textId="02B7499D" w:rsidR="004973FA" w:rsidRPr="00282091" w:rsidRDefault="00F70F04" w:rsidP="004973F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(3,264)</w:t>
            </w:r>
          </w:p>
        </w:tc>
        <w:tc>
          <w:tcPr>
            <w:tcW w:w="270" w:type="dxa"/>
          </w:tcPr>
          <w:p w14:paraId="7828BC45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DCB8F56" w14:textId="1B785503" w:rsidR="004973FA" w:rsidRPr="00477546" w:rsidRDefault="004973FA" w:rsidP="004973F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546C237" w14:textId="77777777" w:rsidR="004973FA" w:rsidRPr="00282091" w:rsidRDefault="004973FA" w:rsidP="004973F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958801" w14:textId="404FB8C9" w:rsidR="004973FA" w:rsidRPr="00282091" w:rsidRDefault="00F70F04" w:rsidP="004973F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(3,264</w:t>
            </w:r>
            <w:r w:rsidR="004973FA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7A61" w:rsidRPr="00282091" w14:paraId="6EC03E8A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004586E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1C1288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A3DE36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34A68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8B33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502FA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241A3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222481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7DF1B7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2C88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8A117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3CDFED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0B75A4C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0FF2A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FDD7A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0D267F3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602C1982" w14:textId="1B132533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AD23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6DB87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EE1ED6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C5DB2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198C51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CDB75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AFFFA4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320016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E3A3AF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AF4C9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BE627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77DB9F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D5322A6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651AD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6C2759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644C3F8B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8EA6A5F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3FF83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6E09E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FDDA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683D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0AF59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7C89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AA75ED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B7AF3D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E96AC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3B22E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BD5EB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CE802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B3D4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CE4102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AD23CF" w:rsidRPr="00282091" w14:paraId="06BD2454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BA5D1E0" w14:textId="17192600" w:rsidR="00AD23CF" w:rsidRPr="00282091" w:rsidRDefault="00AD23CF" w:rsidP="00AD23CF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3715718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26E997" w14:textId="1E12088A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70" w:type="dxa"/>
          </w:tcPr>
          <w:p w14:paraId="35DC36B3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2B39C8" w14:textId="4EF9F47F" w:rsidR="00AD23CF" w:rsidRPr="00282091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5495D0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03EC1C" w14:textId="4C29701C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85B3B5" w14:textId="77777777" w:rsidR="00AD23CF" w:rsidRPr="00282091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E4BFB4F" w14:textId="6A066A5E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36" w:type="dxa"/>
            <w:shd w:val="clear" w:color="auto" w:fill="auto"/>
          </w:tcPr>
          <w:p w14:paraId="43F4F202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6F512F7" w14:textId="063C3784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70" w:type="dxa"/>
          </w:tcPr>
          <w:p w14:paraId="22E55836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75D839" w14:textId="29F4784F" w:rsidR="00AD23CF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AF4DCEB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ECC17E2" w14:textId="0FFAC7E1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237</w:t>
            </w:r>
          </w:p>
        </w:tc>
      </w:tr>
      <w:tr w:rsidR="00AD23CF" w:rsidRPr="00282091" w14:paraId="24DD1F0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C2EAB1C" w14:textId="5F3D7570" w:rsidR="00AD23CF" w:rsidRPr="00282091" w:rsidRDefault="00AD23CF" w:rsidP="00AD23C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567356E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971C9" w14:textId="0C42C403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F0808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B3F6D7" w14:textId="0BF7A3F8" w:rsidR="00AD23CF" w:rsidRPr="00282091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4F119170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054EED" w14:textId="3946F18A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B1C0C1" w14:textId="77777777" w:rsidR="00AD23CF" w:rsidRPr="00282091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3C59E5" w14:textId="16443A91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76,647</w:t>
            </w:r>
          </w:p>
        </w:tc>
        <w:tc>
          <w:tcPr>
            <w:tcW w:w="236" w:type="dxa"/>
            <w:shd w:val="clear" w:color="auto" w:fill="auto"/>
          </w:tcPr>
          <w:p w14:paraId="72517F5A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B8FA5BE" w14:textId="3312AC6D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D64238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B709CE" w14:textId="011FF050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76,647</w:t>
            </w:r>
          </w:p>
        </w:tc>
        <w:tc>
          <w:tcPr>
            <w:tcW w:w="270" w:type="dxa"/>
          </w:tcPr>
          <w:p w14:paraId="36FFE4CD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F95275" w14:textId="206F02FC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76,647</w:t>
            </w:r>
          </w:p>
        </w:tc>
      </w:tr>
      <w:tr w:rsidR="00AD23CF" w:rsidRPr="00282091" w14:paraId="11BB0BB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72C4CE6" w14:textId="53CF3E5A" w:rsidR="00AD23CF" w:rsidRPr="00282091" w:rsidRDefault="00AD23CF" w:rsidP="00AD23CF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98EFD34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949213" w14:textId="5DD2446D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4C91B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93E15B" w14:textId="6698035B" w:rsidR="00AD23CF" w:rsidRPr="00282091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394404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F30CC4" w14:textId="70C59A44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4F3DA7B3" w14:textId="77777777" w:rsidR="00AD23CF" w:rsidRPr="00282091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B575878" w14:textId="67BC053B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(397,860)</w:t>
            </w:r>
          </w:p>
        </w:tc>
        <w:tc>
          <w:tcPr>
            <w:tcW w:w="236" w:type="dxa"/>
            <w:shd w:val="clear" w:color="auto" w:fill="auto"/>
          </w:tcPr>
          <w:p w14:paraId="30E9B049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01CBF4F" w14:textId="3321A33E" w:rsidR="00AD23CF" w:rsidRPr="00282091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(393,954)</w:t>
            </w:r>
          </w:p>
        </w:tc>
        <w:tc>
          <w:tcPr>
            <w:tcW w:w="270" w:type="dxa"/>
          </w:tcPr>
          <w:p w14:paraId="39E3E48F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6C417E4" w14:textId="2C805033" w:rsidR="00AD23CF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D56CC7" w14:textId="77777777" w:rsidR="00AD23CF" w:rsidRPr="00282091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5BAFE50" w14:textId="519183BA" w:rsidR="00AD23CF" w:rsidRPr="00282091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(393,954)</w:t>
            </w:r>
          </w:p>
        </w:tc>
      </w:tr>
      <w:bookmarkEnd w:id="17"/>
    </w:tbl>
    <w:p w14:paraId="4BD07E58" w14:textId="16298667" w:rsidR="00517A61" w:rsidRDefault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91598B" w14:textId="77777777" w:rsidR="00D92376" w:rsidRPr="00E54053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9912B7" w14:paraId="48F7B6A1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7CF97C3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18" w:name="_Hlk91461341"/>
            <w:r w:rsidRPr="002E404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1FDE55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0454EC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17A61" w:rsidRPr="009912B7" w14:paraId="76246260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226207C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B9161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3690DFB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6EE389C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2A28B1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7A61" w:rsidRPr="009912B7" w14:paraId="6D51CC9E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CDEE85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37DE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58231A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E404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7EB8B87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9F91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3B268A7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9A5177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42D74" w14:textId="77777777" w:rsidR="00517A61" w:rsidRPr="002E4042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BC0923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5B5D7A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1E86F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DA50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1FCC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2E369B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95B28E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3E2D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52DF22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346D08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BB89B6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B9EF8D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CBC316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C0479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61EA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9912B7" w14:paraId="04FA46FF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23CA3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10E9A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1E0B7D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E40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E4042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9912B7" w14:paraId="418536B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825079" w14:textId="56281A3F" w:rsidR="00517A61" w:rsidRPr="002E4042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D23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255EF6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DF3C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EA7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3EF99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A954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3DF38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B44BF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D45A3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94DA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48F2C0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98FCF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2E0D5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C37D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9F6F7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53CA411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E904985" w14:textId="77777777" w:rsidR="00517A61" w:rsidRPr="002E4042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0613AA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13C92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87E5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B47B2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E6021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EB855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67825E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0144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112D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C2BE48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EAA12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36138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9866F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8B285F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55B0A" w:rsidRPr="009912B7" w14:paraId="7733501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0E1B7D9E" w14:textId="2843A0D5" w:rsidR="00A55B0A" w:rsidRPr="002E4042" w:rsidRDefault="00A55B0A" w:rsidP="00A55B0A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FAECC59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E243C7" w14:textId="1F628C5F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264F1425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2C483D1" w14:textId="2C6C1732" w:rsidR="00A55B0A" w:rsidRPr="002E4042" w:rsidRDefault="00A55B0A" w:rsidP="00A55B0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01C17F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68CD13" w14:textId="49C2AB6F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9024A0" w14:textId="77777777" w:rsidR="00A55B0A" w:rsidRPr="002E4042" w:rsidRDefault="00A55B0A" w:rsidP="00A55B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DD9D5FB" w14:textId="22E0FD2A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36" w:type="dxa"/>
            <w:shd w:val="clear" w:color="auto" w:fill="auto"/>
          </w:tcPr>
          <w:p w14:paraId="08F2DF72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72C30C" w14:textId="2F1C2A75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15B18AC3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72527CA" w14:textId="2B8ADE24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745F20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723A4C" w14:textId="04DEAC75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152</w:t>
            </w:r>
          </w:p>
        </w:tc>
      </w:tr>
      <w:tr w:rsidR="00A55B0A" w:rsidRPr="009912B7" w14:paraId="32467BC1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12F68C5" w14:textId="77777777" w:rsidR="00A55B0A" w:rsidRPr="002E4042" w:rsidRDefault="00A55B0A" w:rsidP="00A55B0A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2D31280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99689" w14:textId="7D660360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0DE0A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A2D80E" w14:textId="4D9C83BE" w:rsidR="00A55B0A" w:rsidRPr="002E4042" w:rsidRDefault="00A55B0A" w:rsidP="00A55B0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B479AA7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04E564" w14:textId="0876F242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0F663" w14:textId="77777777" w:rsidR="00A55B0A" w:rsidRPr="002E4042" w:rsidRDefault="00A55B0A" w:rsidP="00A55B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C58EB43" w14:textId="56388679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A464520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D6CA06" w14:textId="518BA826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110326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B2A0C6" w14:textId="75BE8BA0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</w:tcPr>
          <w:p w14:paraId="21CE88D9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B64BA29" w14:textId="29FF6074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A55B0A" w:rsidRPr="009912B7" w14:paraId="65BCB0D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506722E" w14:textId="77777777" w:rsidR="00A55B0A" w:rsidRPr="002E4042" w:rsidRDefault="00A55B0A" w:rsidP="00A55B0A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3572B18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D367F" w14:textId="45240833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08CDD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E8D553" w14:textId="125B6000" w:rsidR="00A55B0A" w:rsidRPr="002E4042" w:rsidRDefault="00A55B0A" w:rsidP="00A55B0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F3A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855841" w14:textId="78DB9D79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844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976379" w14:textId="77777777" w:rsidR="00A55B0A" w:rsidRPr="002E4042" w:rsidRDefault="00A55B0A" w:rsidP="00A55B0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CFD2BB" w14:textId="4A990B99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844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D40522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D5C1D8" w14:textId="6A24852B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57A42CD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618950" w14:textId="7A7B3112" w:rsidR="00A55B0A" w:rsidRPr="002E4042" w:rsidRDefault="00A55B0A" w:rsidP="00A55B0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DDAFE7" w14:textId="77777777" w:rsidR="00A55B0A" w:rsidRPr="002E4042" w:rsidRDefault="00A55B0A" w:rsidP="00A55B0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B23C36" w14:textId="43A6F374" w:rsidR="00A55B0A" w:rsidRPr="002E4042" w:rsidRDefault="00A55B0A" w:rsidP="00A55B0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350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7A61" w:rsidRPr="009912B7" w14:paraId="6614D37F" w14:textId="77777777" w:rsidTr="000A434C">
        <w:tc>
          <w:tcPr>
            <w:tcW w:w="3420" w:type="dxa"/>
            <w:shd w:val="clear" w:color="auto" w:fill="auto"/>
          </w:tcPr>
          <w:p w14:paraId="148E2D79" w14:textId="77777777" w:rsidR="00517A61" w:rsidRPr="000A434C" w:rsidRDefault="00517A61" w:rsidP="003A602B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D733255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75EA34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AA775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B12650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79F8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A4F0CE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5AEC91E" w14:textId="77777777" w:rsidR="00517A61" w:rsidRPr="000A434C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D665D9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212D9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2DEDB7E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A9717E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7C324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24A11A2B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375B7B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517A61" w:rsidRPr="009912B7" w14:paraId="5996FA9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80292F1" w14:textId="5FBD3F31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AD23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5CBFF4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E0DAEA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DF0E37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529CE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591F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7075D4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092468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A9A6A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6B322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70DC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0CA4F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C5C0E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94CDE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AC49C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9912B7" w14:paraId="6E7E116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18152D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6F11A2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5ADA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A4D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B7259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2A041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ECF34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3CBDDC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F4C72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C0EB8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E17EBA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6B8A1E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27661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847E6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F1635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AD23CF" w:rsidRPr="009912B7" w14:paraId="37CE87E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EA22DB8" w14:textId="076FDD40" w:rsidR="00AD23CF" w:rsidRPr="002E4042" w:rsidRDefault="00AD23CF" w:rsidP="00AD23CF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6EC0B173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47F29" w14:textId="2616CA38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376F47CC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223959" w14:textId="06CFE1BD" w:rsidR="00AD23CF" w:rsidRPr="002E4042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FED5D0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55D552B" w14:textId="3F887A8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92CD5" w14:textId="77777777" w:rsidR="00AD23CF" w:rsidRPr="002E4042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759DBE5" w14:textId="08C3C505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3D55A50D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A9BACB" w14:textId="533F0266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70" w:type="dxa"/>
          </w:tcPr>
          <w:p w14:paraId="1F6FB3C6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B5064FC" w14:textId="039C29E1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3ED7E8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EDE09B" w14:textId="173C0E11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181</w:t>
            </w:r>
          </w:p>
        </w:tc>
      </w:tr>
      <w:tr w:rsidR="00AD23CF" w:rsidRPr="009912B7" w14:paraId="590C051C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C946F75" w14:textId="698797EB" w:rsidR="00AD23CF" w:rsidRPr="002E4042" w:rsidRDefault="00AD23CF" w:rsidP="00AD23C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584ABAE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BAF352" w14:textId="75F4642F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58B13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851C2A" w14:textId="3BB46040" w:rsidR="00AD23CF" w:rsidRPr="002E4042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6963CF0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CACC08B" w14:textId="11DD56C9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6369E9" w14:textId="77777777" w:rsidR="00AD23CF" w:rsidRPr="002E4042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2E3128B" w14:textId="73572732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36" w:type="dxa"/>
            <w:shd w:val="clear" w:color="auto" w:fill="auto"/>
          </w:tcPr>
          <w:p w14:paraId="6C4B44EC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E9FF731" w14:textId="7187A29F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DAC42D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8A4E716" w14:textId="7B769888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  <w:tc>
          <w:tcPr>
            <w:tcW w:w="270" w:type="dxa"/>
          </w:tcPr>
          <w:p w14:paraId="494210D5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8C8D0E" w14:textId="0FC69378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32,000</w:t>
            </w:r>
          </w:p>
        </w:tc>
      </w:tr>
      <w:tr w:rsidR="00AD23CF" w:rsidRPr="009912B7" w14:paraId="60380CF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756E4061" w14:textId="428505CA" w:rsidR="00AD23CF" w:rsidRPr="002E4042" w:rsidRDefault="00AD23CF" w:rsidP="00AD23C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1A8D0A3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8B961" w14:textId="2D044932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CCB8F9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E0F029" w14:textId="6E8CCF00" w:rsidR="00AD23CF" w:rsidRPr="002E4042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A4E95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3555D01" w14:textId="0CD37ECD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3CDDD605" w14:textId="77777777" w:rsidR="00AD23CF" w:rsidRPr="002E4042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684274" w14:textId="225D7AED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(132,478)</w:t>
            </w:r>
          </w:p>
        </w:tc>
        <w:tc>
          <w:tcPr>
            <w:tcW w:w="236" w:type="dxa"/>
            <w:shd w:val="clear" w:color="auto" w:fill="auto"/>
          </w:tcPr>
          <w:p w14:paraId="2BCA1E4E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3F958BA" w14:textId="2D91812A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  <w:tc>
          <w:tcPr>
            <w:tcW w:w="270" w:type="dxa"/>
          </w:tcPr>
          <w:p w14:paraId="0FCD8880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FA616D" w14:textId="378332D9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2788503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93ABF0" w14:textId="726BAF3A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(130,755)</w:t>
            </w:r>
          </w:p>
        </w:tc>
      </w:tr>
      <w:tr w:rsidR="00AD23CF" w:rsidRPr="009912B7" w14:paraId="30884F9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61559C5E" w14:textId="0BE2DC37" w:rsidR="00AD23CF" w:rsidRPr="002E4042" w:rsidRDefault="00AD23CF" w:rsidP="00AD23C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70" w:type="dxa"/>
          </w:tcPr>
          <w:p w14:paraId="2C5CB70A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E6BBE4" w14:textId="12823D3B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C3220C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FE08E4" w14:textId="581A142F" w:rsidR="00AD23CF" w:rsidRPr="002E4042" w:rsidRDefault="00AD23CF" w:rsidP="00AD23CF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7E733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5D573C" w14:textId="40E96EE0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7CE86C1D" w14:textId="77777777" w:rsidR="00AD23CF" w:rsidRPr="002E4042" w:rsidRDefault="00AD23CF" w:rsidP="00AD23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B889422" w14:textId="3DB613A3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(107,240)</w:t>
            </w:r>
          </w:p>
        </w:tc>
        <w:tc>
          <w:tcPr>
            <w:tcW w:w="236" w:type="dxa"/>
            <w:shd w:val="clear" w:color="auto" w:fill="auto"/>
          </w:tcPr>
          <w:p w14:paraId="41A7E971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1B36F16" w14:textId="0BE92EBA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  <w:tc>
          <w:tcPr>
            <w:tcW w:w="270" w:type="dxa"/>
          </w:tcPr>
          <w:p w14:paraId="3BB9936E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959C724" w14:textId="550D3BF9" w:rsidR="00AD23CF" w:rsidRPr="002E4042" w:rsidRDefault="00AD23CF" w:rsidP="00AD23C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39844C" w14:textId="77777777" w:rsidR="00AD23CF" w:rsidRPr="002E4042" w:rsidRDefault="00AD23CF" w:rsidP="00AD23C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D9537BF" w14:textId="02A4A613" w:rsidR="00AD23CF" w:rsidRPr="002E4042" w:rsidRDefault="00AD23CF" w:rsidP="00AD23C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(105,329)</w:t>
            </w:r>
          </w:p>
        </w:tc>
      </w:tr>
    </w:tbl>
    <w:p w14:paraId="1A9C29C5" w14:textId="73C46C20" w:rsidR="00517A61" w:rsidRPr="00517A61" w:rsidRDefault="00517A61" w:rsidP="000A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47"/>
        <w:jc w:val="thaiDistribute"/>
        <w:rPr>
          <w:rFonts w:asciiTheme="majorBidi" w:hAnsiTheme="majorBidi" w:cstheme="majorBidi"/>
          <w:sz w:val="30"/>
          <w:szCs w:val="30"/>
        </w:rPr>
        <w:sectPr w:rsidR="00517A61" w:rsidRPr="00517A61" w:rsidSect="00517A61">
          <w:headerReference w:type="default" r:id="rId18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bookmarkStart w:id="19" w:name="_Hlk91461795"/>
      <w:bookmarkEnd w:id="18"/>
    </w:p>
    <w:p w14:paraId="1D9AE961" w14:textId="77777777" w:rsidR="00447B36" w:rsidRPr="00B47304" w:rsidRDefault="00447B36" w:rsidP="00447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20" w:name="_Hlk91462120"/>
      <w:bookmarkEnd w:id="19"/>
      <w:r w:rsidRPr="00B473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037B3FEE" w14:textId="77777777" w:rsidR="00447B36" w:rsidRPr="0044450C" w:rsidRDefault="00447B36" w:rsidP="0031037D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087841AE" w14:textId="4AAA5492" w:rsidR="003557C1" w:rsidRPr="00447B36" w:rsidRDefault="0031037D" w:rsidP="0031037D">
      <w:pPr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47B36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</w:t>
      </w:r>
    </w:p>
    <w:p w14:paraId="7C2C2866" w14:textId="0D903431" w:rsidR="00DD4EEA" w:rsidRPr="0044450C" w:rsidRDefault="00DD4EEA" w:rsidP="0031037D">
      <w:pPr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702F00A8" w14:textId="7ABA992D" w:rsidR="00DD4EEA" w:rsidRPr="00DD4EEA" w:rsidRDefault="00DD4EEA" w:rsidP="0031037D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96023">
        <w:rPr>
          <w:rFonts w:asciiTheme="majorBidi" w:hAnsiTheme="majorBidi"/>
          <w:i/>
          <w:iCs/>
          <w:sz w:val="30"/>
          <w:szCs w:val="30"/>
          <w:cs/>
        </w:rPr>
        <w:t>การกำหนดราคาสัญญาซื้อขายล่วงหน้า</w:t>
      </w:r>
      <w:r w:rsidRPr="00DD4EEA">
        <w:rPr>
          <w:rFonts w:asciiTheme="majorBidi" w:hAnsiTheme="majorBidi"/>
          <w:sz w:val="30"/>
          <w:szCs w:val="30"/>
          <w:cs/>
        </w:rPr>
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bookmarkEnd w:id="20"/>
    <w:p w14:paraId="72582FF0" w14:textId="77777777" w:rsidR="008D7B7B" w:rsidRPr="0044450C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C340F7C" w14:textId="45155711" w:rsidR="008D7B7B" w:rsidRPr="0031037D" w:rsidRDefault="008D7B7B" w:rsidP="00123D0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37D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3F6DA5">
        <w:rPr>
          <w:rFonts w:asciiTheme="majorBidi" w:hAnsiTheme="majorBidi"/>
          <w:sz w:val="30"/>
          <w:szCs w:val="30"/>
        </w:rPr>
        <w:t xml:space="preserve"> </w:t>
      </w:r>
      <w:r w:rsidR="003F6DA5">
        <w:rPr>
          <w:rFonts w:asciiTheme="majorBidi" w:hAnsiTheme="majorBidi" w:hint="cs"/>
          <w:sz w:val="30"/>
          <w:szCs w:val="30"/>
          <w:cs/>
        </w:rPr>
        <w:t>โดย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ณ วันที่</w:t>
      </w:r>
      <w:r w:rsidRPr="0031037D">
        <w:rPr>
          <w:rFonts w:asciiTheme="majorBidi" w:hAnsiTheme="majorBidi"/>
          <w:sz w:val="30"/>
          <w:szCs w:val="30"/>
          <w:cs/>
        </w:rPr>
        <w:br/>
      </w:r>
      <w:r w:rsidRPr="0031037D">
        <w:rPr>
          <w:rFonts w:asciiTheme="majorBidi" w:hAnsiTheme="majorBidi"/>
          <w:sz w:val="30"/>
          <w:szCs w:val="30"/>
        </w:rPr>
        <w:t xml:space="preserve">31 </w:t>
      </w:r>
      <w:r w:rsidRPr="0031037D">
        <w:rPr>
          <w:rFonts w:asciiTheme="majorBidi" w:hAnsiTheme="majorBidi" w:hint="cs"/>
          <w:sz w:val="30"/>
          <w:szCs w:val="30"/>
          <w:cs/>
        </w:rPr>
        <w:t>ธันวาคม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/>
          <w:sz w:val="30"/>
          <w:szCs w:val="30"/>
        </w:rPr>
        <w:t>256</w:t>
      </w:r>
      <w:r w:rsidR="004A3FF7">
        <w:rPr>
          <w:rFonts w:asciiTheme="majorBidi" w:hAnsiTheme="majorBidi"/>
          <w:sz w:val="30"/>
          <w:szCs w:val="30"/>
        </w:rPr>
        <w:t>5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DD4EEA">
        <w:rPr>
          <w:rFonts w:asciiTheme="majorBidi" w:hAnsiTheme="majorBidi"/>
          <w:sz w:val="30"/>
          <w:szCs w:val="30"/>
        </w:rPr>
        <w:t>256</w:t>
      </w:r>
      <w:r w:rsidR="004A3FF7">
        <w:rPr>
          <w:rFonts w:asciiTheme="majorBidi" w:hAnsiTheme="majorBidi"/>
          <w:sz w:val="30"/>
          <w:szCs w:val="30"/>
        </w:rPr>
        <w:t>4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</w:p>
    <w:p w14:paraId="3442E748" w14:textId="77777777" w:rsidR="008D7B7B" w:rsidRPr="0044450C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7445B3" w14:paraId="5B848BA2" w14:textId="77777777" w:rsidTr="004516E2">
        <w:trPr>
          <w:cantSplit/>
          <w:tblHeader/>
        </w:trPr>
        <w:tc>
          <w:tcPr>
            <w:tcW w:w="3690" w:type="dxa"/>
          </w:tcPr>
          <w:p w14:paraId="05AF89D4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3A47473C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D7B7B" w:rsidRPr="007445B3" w14:paraId="19BDFDA2" w14:textId="77777777" w:rsidTr="004516E2">
        <w:trPr>
          <w:cantSplit/>
          <w:tblHeader/>
        </w:trPr>
        <w:tc>
          <w:tcPr>
            <w:tcW w:w="3690" w:type="dxa"/>
          </w:tcPr>
          <w:p w14:paraId="06EDA098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36996B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7AA89288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0A647E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7445B3" w14:paraId="40C43A96" w14:textId="77777777" w:rsidTr="004516E2">
        <w:trPr>
          <w:cantSplit/>
          <w:tblHeader/>
        </w:trPr>
        <w:tc>
          <w:tcPr>
            <w:tcW w:w="3690" w:type="dxa"/>
          </w:tcPr>
          <w:p w14:paraId="4B2AF48E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F4C041" w14:textId="2D77A03B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D806131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D7E00" w14:textId="0EB87731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377A0BC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5E4B3A" w14:textId="7227E9AB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6F78BE85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1D4FA" w14:textId="24110955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8D7B7B" w:rsidRPr="007445B3" w14:paraId="0A257E06" w14:textId="77777777" w:rsidTr="004516E2">
        <w:trPr>
          <w:cantSplit/>
          <w:tblHeader/>
        </w:trPr>
        <w:tc>
          <w:tcPr>
            <w:tcW w:w="3690" w:type="dxa"/>
          </w:tcPr>
          <w:p w14:paraId="43085612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1DAD89E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3B4E457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DA8A743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37AA0" w:rsidRPr="007445B3" w14:paraId="41A59FDF" w14:textId="77777777" w:rsidTr="004516E2">
        <w:trPr>
          <w:cantSplit/>
        </w:trPr>
        <w:tc>
          <w:tcPr>
            <w:tcW w:w="3690" w:type="dxa"/>
          </w:tcPr>
          <w:p w14:paraId="3BB2959E" w14:textId="33B3C12B" w:rsidR="00637AA0" w:rsidRPr="007445B3" w:rsidRDefault="00637AA0" w:rsidP="00A6129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4D22A3E4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F64555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CEB01C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47010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FF681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958E8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E47D3E" w14:textId="77777777" w:rsidR="00637AA0" w:rsidRPr="007445B3" w:rsidRDefault="00637AA0" w:rsidP="00A6129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A3FF7" w:rsidRPr="007445B3" w14:paraId="1F7187FB" w14:textId="77777777" w:rsidTr="00596509">
        <w:trPr>
          <w:cantSplit/>
        </w:trPr>
        <w:tc>
          <w:tcPr>
            <w:tcW w:w="3690" w:type="dxa"/>
          </w:tcPr>
          <w:p w14:paraId="09F2FAAB" w14:textId="0654D600" w:rsidR="004A3FF7" w:rsidRPr="007445B3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9871EA1" w14:textId="05C67007" w:rsidR="004A3FF7" w:rsidRPr="007445B3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1,037</w:t>
            </w:r>
          </w:p>
        </w:tc>
        <w:tc>
          <w:tcPr>
            <w:tcW w:w="270" w:type="dxa"/>
            <w:vAlign w:val="bottom"/>
          </w:tcPr>
          <w:p w14:paraId="5FAEDC48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58F2C" w14:textId="6199D8ED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270" w:type="dxa"/>
            <w:vAlign w:val="bottom"/>
          </w:tcPr>
          <w:p w14:paraId="51925CBB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C524A" w14:textId="5D1209F3" w:rsidR="004A3FF7" w:rsidRPr="007445B3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38,541</w:t>
            </w:r>
          </w:p>
        </w:tc>
        <w:tc>
          <w:tcPr>
            <w:tcW w:w="270" w:type="dxa"/>
          </w:tcPr>
          <w:p w14:paraId="48EDD15A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8535E5" w14:textId="1DB32FB4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31,836</w:t>
            </w:r>
          </w:p>
        </w:tc>
      </w:tr>
      <w:tr w:rsidR="004A3FF7" w:rsidRPr="007445B3" w14:paraId="0BCCF6F5" w14:textId="77777777" w:rsidTr="00596509">
        <w:trPr>
          <w:cantSplit/>
        </w:trPr>
        <w:tc>
          <w:tcPr>
            <w:tcW w:w="3690" w:type="dxa"/>
          </w:tcPr>
          <w:p w14:paraId="0CC9377D" w14:textId="77A5EF8F" w:rsidR="004A3FF7" w:rsidRPr="007445B3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1E6275A7" w14:textId="0B69DFC7" w:rsidR="004A3FF7" w:rsidRPr="007445B3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24846D5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9D237F0" w14:textId="0AE6C66D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270" w:type="dxa"/>
            <w:vAlign w:val="bottom"/>
          </w:tcPr>
          <w:p w14:paraId="40B8D4DE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CB2AF5" w14:textId="77BA7C67" w:rsidR="004A3FF7" w:rsidRPr="007445B3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3BB878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20A7A9" w14:textId="09517003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2,887</w:t>
            </w:r>
          </w:p>
        </w:tc>
      </w:tr>
      <w:tr w:rsidR="004A3FF7" w:rsidRPr="007445B3" w14:paraId="123DC1EA" w14:textId="77777777" w:rsidTr="00596509">
        <w:trPr>
          <w:cantSplit/>
        </w:trPr>
        <w:tc>
          <w:tcPr>
            <w:tcW w:w="3690" w:type="dxa"/>
          </w:tcPr>
          <w:p w14:paraId="617A7056" w14:textId="77777777" w:rsidR="004A3FF7" w:rsidRPr="0044450C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1349060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937363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BE85DD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225484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3B110EA4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86B7662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A9480B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4A3FF7" w:rsidRPr="007445B3" w14:paraId="2354A545" w14:textId="77777777" w:rsidTr="00596509">
        <w:trPr>
          <w:cantSplit/>
        </w:trPr>
        <w:tc>
          <w:tcPr>
            <w:tcW w:w="3690" w:type="dxa"/>
          </w:tcPr>
          <w:p w14:paraId="5B6066FF" w14:textId="77777777" w:rsidR="004A3FF7" w:rsidRPr="007445B3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C5C3508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B3911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90DC0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117105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9805F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E6ECB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5D10A8" w14:textId="77777777" w:rsidR="004A3FF7" w:rsidRPr="007445B3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876F6" w:rsidRPr="007445B3" w14:paraId="62AFE1AD" w14:textId="77777777" w:rsidTr="004516E2">
        <w:trPr>
          <w:cantSplit/>
        </w:trPr>
        <w:tc>
          <w:tcPr>
            <w:tcW w:w="3690" w:type="dxa"/>
          </w:tcPr>
          <w:p w14:paraId="0155104D" w14:textId="152BFF1A" w:rsidR="00D876F6" w:rsidRPr="007445B3" w:rsidRDefault="00D876F6" w:rsidP="00D876F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375F1158" w14:textId="53E651E0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  <w:vAlign w:val="bottom"/>
          </w:tcPr>
          <w:p w14:paraId="55293FB9" w14:textId="77777777" w:rsidR="00D876F6" w:rsidRPr="007445B3" w:rsidRDefault="00D876F6" w:rsidP="00D876F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7E90F2" w14:textId="37820723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vAlign w:val="bottom"/>
          </w:tcPr>
          <w:p w14:paraId="548B6D9A" w14:textId="77777777" w:rsidR="00D876F6" w:rsidRPr="007445B3" w:rsidRDefault="00D876F6" w:rsidP="00D876F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970C" w14:textId="125892A0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20,451</w:t>
            </w:r>
          </w:p>
        </w:tc>
        <w:tc>
          <w:tcPr>
            <w:tcW w:w="270" w:type="dxa"/>
          </w:tcPr>
          <w:p w14:paraId="72C762A0" w14:textId="77777777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1F87F6" w14:textId="20F55214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</w:tr>
      <w:tr w:rsidR="00D876F6" w:rsidRPr="007445B3" w14:paraId="313E4CF7" w14:textId="77777777" w:rsidTr="004516E2">
        <w:trPr>
          <w:cantSplit/>
        </w:trPr>
        <w:tc>
          <w:tcPr>
            <w:tcW w:w="3690" w:type="dxa"/>
          </w:tcPr>
          <w:p w14:paraId="14B2BF8E" w14:textId="7E5A8F9F" w:rsidR="00D876F6" w:rsidRPr="007445B3" w:rsidRDefault="00D876F6" w:rsidP="00D876F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สกุลเงินเหรียญออสเตรเลีย</w:t>
            </w:r>
          </w:p>
        </w:tc>
        <w:tc>
          <w:tcPr>
            <w:tcW w:w="1170" w:type="dxa"/>
            <w:vAlign w:val="bottom"/>
          </w:tcPr>
          <w:p w14:paraId="286B590B" w14:textId="7344B61A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943C626" w14:textId="77777777" w:rsidR="00D876F6" w:rsidRPr="007445B3" w:rsidRDefault="00D876F6" w:rsidP="00D876F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1580C2" w14:textId="2E0B00A7" w:rsidR="00D876F6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99453" w14:textId="77777777" w:rsidR="00D876F6" w:rsidRPr="007445B3" w:rsidRDefault="00D876F6" w:rsidP="00D876F6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BC2C1C" w14:textId="7724CE39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2,343</w:t>
            </w:r>
          </w:p>
        </w:tc>
        <w:tc>
          <w:tcPr>
            <w:tcW w:w="270" w:type="dxa"/>
          </w:tcPr>
          <w:p w14:paraId="2DF52708" w14:textId="77777777" w:rsidR="00D876F6" w:rsidRPr="007445B3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E73739" w14:textId="5A084C74" w:rsidR="00D876F6" w:rsidRDefault="00D876F6" w:rsidP="00D876F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ECB2807" w14:textId="77777777" w:rsidR="008D7B7B" w:rsidRPr="0044450C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1C10D9" w14:paraId="33E657B7" w14:textId="77777777" w:rsidTr="00B43662">
        <w:trPr>
          <w:cantSplit/>
          <w:tblHeader/>
        </w:trPr>
        <w:tc>
          <w:tcPr>
            <w:tcW w:w="3690" w:type="dxa"/>
          </w:tcPr>
          <w:p w14:paraId="42CB5728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DDB5F5E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D7B7B" w:rsidRPr="001C10D9" w14:paraId="19B51349" w14:textId="77777777" w:rsidTr="00B43662">
        <w:trPr>
          <w:cantSplit/>
          <w:tblHeader/>
        </w:trPr>
        <w:tc>
          <w:tcPr>
            <w:tcW w:w="3690" w:type="dxa"/>
          </w:tcPr>
          <w:p w14:paraId="26BFD4A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4E0E52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558818BC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29BFEF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1C10D9" w14:paraId="118A0114" w14:textId="77777777" w:rsidTr="00B43662">
        <w:trPr>
          <w:cantSplit/>
          <w:tblHeader/>
        </w:trPr>
        <w:tc>
          <w:tcPr>
            <w:tcW w:w="3690" w:type="dxa"/>
          </w:tcPr>
          <w:p w14:paraId="6C28401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FDD7D" w14:textId="197373C7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4A50FF8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75581" w14:textId="50DDD118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3747F49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7EACE0" w14:textId="152118B9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3CBB08C8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C0B6" w14:textId="67A05316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4A3FF7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8D7B7B" w:rsidRPr="001C10D9" w14:paraId="4F2E92D6" w14:textId="77777777" w:rsidTr="00B43662">
        <w:trPr>
          <w:cantSplit/>
          <w:tblHeader/>
        </w:trPr>
        <w:tc>
          <w:tcPr>
            <w:tcW w:w="3690" w:type="dxa"/>
          </w:tcPr>
          <w:p w14:paraId="76581296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BCDF8C8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17CDE6E7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1FE204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37AA0" w:rsidRPr="001C10D9" w14:paraId="313F8C29" w14:textId="77777777" w:rsidTr="004516E2">
        <w:trPr>
          <w:cantSplit/>
        </w:trPr>
        <w:tc>
          <w:tcPr>
            <w:tcW w:w="3690" w:type="dxa"/>
          </w:tcPr>
          <w:p w14:paraId="019429D5" w14:textId="38EF236C" w:rsidR="00637AA0" w:rsidRPr="001C10D9" w:rsidRDefault="00637AA0" w:rsidP="00637AA0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C1586DA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E3350F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759F4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C2AB2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DA667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559B26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09EC" w14:textId="77777777" w:rsidR="00637AA0" w:rsidRPr="001C10D9" w:rsidRDefault="00637AA0" w:rsidP="00637AA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3FF7" w:rsidRPr="001C10D9" w14:paraId="1938B4E5" w14:textId="77777777" w:rsidTr="00FE4EC1">
        <w:trPr>
          <w:cantSplit/>
        </w:trPr>
        <w:tc>
          <w:tcPr>
            <w:tcW w:w="3690" w:type="dxa"/>
          </w:tcPr>
          <w:p w14:paraId="50EC20DF" w14:textId="492EAEFD" w:rsidR="004A3FF7" w:rsidRPr="001C10D9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DB5F603" w14:textId="5CEA232C" w:rsidR="004A3FF7" w:rsidRPr="001C10D9" w:rsidRDefault="00507659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AB9341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CE701" w14:textId="5FDCD3FB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70" w:type="dxa"/>
            <w:vAlign w:val="bottom"/>
          </w:tcPr>
          <w:p w14:paraId="0076C24C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8822C" w14:textId="1D542A53" w:rsidR="004A3FF7" w:rsidRPr="001C10D9" w:rsidRDefault="00507659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76C467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97060" w14:textId="60B564F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13,454</w:t>
            </w:r>
          </w:p>
        </w:tc>
      </w:tr>
      <w:tr w:rsidR="004A3FF7" w:rsidRPr="001C10D9" w14:paraId="20C2F973" w14:textId="77777777" w:rsidTr="00FE4EC1">
        <w:trPr>
          <w:cantSplit/>
        </w:trPr>
        <w:tc>
          <w:tcPr>
            <w:tcW w:w="3690" w:type="dxa"/>
          </w:tcPr>
          <w:p w14:paraId="6DF0CA3F" w14:textId="77777777" w:rsidR="004A3FF7" w:rsidRPr="0044450C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498BCC6C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2E16B1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293467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C44C9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77A60A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529B15D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860D8F" w14:textId="77777777" w:rsidR="004A3FF7" w:rsidRPr="0044450C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4A3FF7" w:rsidRPr="001C10D9" w14:paraId="16C5B539" w14:textId="77777777" w:rsidTr="00FE4EC1">
        <w:trPr>
          <w:cantSplit/>
        </w:trPr>
        <w:tc>
          <w:tcPr>
            <w:tcW w:w="3690" w:type="dxa"/>
          </w:tcPr>
          <w:p w14:paraId="48C3FE59" w14:textId="77777777" w:rsidR="004A3FF7" w:rsidRPr="001C10D9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20177AC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58C512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D173C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C12E83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24FFF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3E5DF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655C8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3FF7" w:rsidRPr="001C10D9" w14:paraId="5707EAD7" w14:textId="77777777" w:rsidTr="00FE4EC1">
        <w:trPr>
          <w:cantSplit/>
        </w:trPr>
        <w:tc>
          <w:tcPr>
            <w:tcW w:w="3690" w:type="dxa"/>
          </w:tcPr>
          <w:p w14:paraId="39C5FDD6" w14:textId="77777777" w:rsidR="004A3FF7" w:rsidRPr="001C10D9" w:rsidRDefault="004A3FF7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7C212" w14:textId="6A394D58" w:rsidR="004A3FF7" w:rsidRPr="001C10D9" w:rsidRDefault="00507659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591</w:t>
            </w:r>
          </w:p>
        </w:tc>
        <w:tc>
          <w:tcPr>
            <w:tcW w:w="270" w:type="dxa"/>
            <w:vAlign w:val="bottom"/>
          </w:tcPr>
          <w:p w14:paraId="6DCD29BE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74BF1" w14:textId="34637046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vAlign w:val="bottom"/>
          </w:tcPr>
          <w:p w14:paraId="62B9485F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A4D09" w14:textId="1611E287" w:rsidR="004A3FF7" w:rsidRPr="001C10D9" w:rsidRDefault="00507659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20,451</w:t>
            </w:r>
          </w:p>
        </w:tc>
        <w:tc>
          <w:tcPr>
            <w:tcW w:w="270" w:type="dxa"/>
          </w:tcPr>
          <w:p w14:paraId="010A3B06" w14:textId="77777777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870643" w14:textId="5BE55653" w:rsidR="004A3FF7" w:rsidRPr="001C10D9" w:rsidRDefault="004A3FF7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516</w:t>
            </w:r>
          </w:p>
        </w:tc>
      </w:tr>
      <w:tr w:rsidR="00507659" w:rsidRPr="001C10D9" w14:paraId="004B86A2" w14:textId="77777777" w:rsidTr="00FE4EC1">
        <w:trPr>
          <w:cantSplit/>
        </w:trPr>
        <w:tc>
          <w:tcPr>
            <w:tcW w:w="3690" w:type="dxa"/>
          </w:tcPr>
          <w:p w14:paraId="2156D14A" w14:textId="45D63AED" w:rsidR="00507659" w:rsidRPr="001C10D9" w:rsidRDefault="00D876F6" w:rsidP="004A3FF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สกุลเงินเหรียญออสเตรเลีย</w:t>
            </w:r>
          </w:p>
        </w:tc>
        <w:tc>
          <w:tcPr>
            <w:tcW w:w="1170" w:type="dxa"/>
            <w:vAlign w:val="bottom"/>
          </w:tcPr>
          <w:p w14:paraId="1AA7D329" w14:textId="6841B9F5" w:rsidR="00507659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35C861D" w14:textId="77777777" w:rsidR="00507659" w:rsidRPr="001C10D9" w:rsidRDefault="00507659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1E58A" w14:textId="3C87E337" w:rsidR="00507659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1FEBA0" w14:textId="77777777" w:rsidR="00507659" w:rsidRPr="001C10D9" w:rsidRDefault="00507659" w:rsidP="004A3FF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9F22C8" w14:textId="46D316E3" w:rsidR="00507659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2,343</w:t>
            </w:r>
          </w:p>
        </w:tc>
        <w:tc>
          <w:tcPr>
            <w:tcW w:w="270" w:type="dxa"/>
          </w:tcPr>
          <w:p w14:paraId="1E061B57" w14:textId="77777777" w:rsidR="00507659" w:rsidRPr="001C10D9" w:rsidRDefault="00507659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3936C" w14:textId="44248E72" w:rsidR="00507659" w:rsidRDefault="00D876F6" w:rsidP="004A3FF7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5C92FC7" w14:textId="77777777" w:rsidR="008D7B7B" w:rsidRPr="0044450C" w:rsidRDefault="008D7B7B" w:rsidP="004A3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BA6A780" w14:textId="0B53BD49" w:rsidR="005040C5" w:rsidRPr="00B47304" w:rsidRDefault="008D7B7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B47304">
        <w:rPr>
          <w:rFonts w:ascii="Angsana New" w:hAnsi="Angsana New" w:hint="cs"/>
          <w:sz w:val="30"/>
          <w:szCs w:val="30"/>
          <w:cs/>
        </w:rPr>
        <w:t>สัญญาดังกล่าวจะทยอยครบกำหนดภายใน</w:t>
      </w:r>
      <w:r w:rsidRPr="00507659">
        <w:rPr>
          <w:rFonts w:ascii="Angsana New" w:hAnsi="Angsana New" w:hint="cs"/>
          <w:sz w:val="30"/>
          <w:szCs w:val="30"/>
          <w:cs/>
        </w:rPr>
        <w:t>เดือน</w:t>
      </w:r>
      <w:r w:rsidR="00507659" w:rsidRPr="00507659">
        <w:rPr>
          <w:rFonts w:ascii="Angsana New" w:hAnsi="Angsana New" w:hint="cs"/>
          <w:sz w:val="30"/>
          <w:szCs w:val="30"/>
          <w:cs/>
        </w:rPr>
        <w:t>พฤษภาคม</w:t>
      </w:r>
      <w:r w:rsidR="00DD4EEA" w:rsidRPr="00507659">
        <w:rPr>
          <w:rFonts w:ascii="Angsana New" w:hAnsi="Angsana New" w:hint="cs"/>
          <w:sz w:val="30"/>
          <w:szCs w:val="30"/>
          <w:cs/>
        </w:rPr>
        <w:t xml:space="preserve"> </w:t>
      </w:r>
      <w:r w:rsidR="00DD4EEA" w:rsidRPr="00507659">
        <w:rPr>
          <w:rFonts w:ascii="Angsana New" w:hAnsi="Angsana New"/>
          <w:sz w:val="30"/>
          <w:szCs w:val="30"/>
        </w:rPr>
        <w:t>256</w:t>
      </w:r>
      <w:r w:rsidR="004A3FF7" w:rsidRPr="00507659">
        <w:rPr>
          <w:rFonts w:ascii="Angsana New" w:hAnsi="Angsana New"/>
          <w:sz w:val="30"/>
          <w:szCs w:val="30"/>
        </w:rPr>
        <w:t>6</w:t>
      </w:r>
      <w:r w:rsidRPr="00507659">
        <w:rPr>
          <w:rFonts w:ascii="Angsana New" w:hAnsi="Angsana New" w:hint="cs"/>
          <w:sz w:val="30"/>
          <w:szCs w:val="30"/>
        </w:rPr>
        <w:t xml:space="preserve"> </w:t>
      </w:r>
      <w:r w:rsidRPr="00507659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Pr="00507659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47304">
        <w:rPr>
          <w:rFonts w:ascii="Angsana New" w:hAnsi="Angsana New" w:hint="cs"/>
          <w:i/>
          <w:iCs/>
          <w:sz w:val="30"/>
          <w:szCs w:val="30"/>
        </w:rPr>
        <w:t>256</w:t>
      </w:r>
      <w:r w:rsidR="004A3FF7">
        <w:rPr>
          <w:rFonts w:ascii="Angsana New" w:hAnsi="Angsana New"/>
          <w:i/>
          <w:iCs/>
          <w:sz w:val="30"/>
          <w:szCs w:val="30"/>
        </w:rPr>
        <w:t>4</w:t>
      </w:r>
      <w:r w:rsidRPr="00B47304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B47304">
        <w:rPr>
          <w:rFonts w:ascii="Angsana New" w:hAnsi="Angsana New" w:hint="cs"/>
          <w:i/>
          <w:iCs/>
          <w:sz w:val="30"/>
          <w:szCs w:val="30"/>
          <w:cs/>
        </w:rPr>
        <w:t xml:space="preserve">ครบกำหนดภายในเดือนมิถุนายน </w:t>
      </w:r>
      <w:r w:rsidR="00C65C75" w:rsidRPr="00B47304">
        <w:rPr>
          <w:rFonts w:ascii="Angsana New" w:hAnsi="Angsana New" w:hint="cs"/>
          <w:i/>
          <w:iCs/>
          <w:sz w:val="30"/>
          <w:szCs w:val="30"/>
        </w:rPr>
        <w:t>256</w:t>
      </w:r>
      <w:r w:rsidR="004A3FF7">
        <w:rPr>
          <w:rFonts w:ascii="Angsana New" w:hAnsi="Angsana New"/>
          <w:i/>
          <w:iCs/>
          <w:sz w:val="30"/>
          <w:szCs w:val="30"/>
        </w:rPr>
        <w:t>5</w:t>
      </w:r>
      <w:r w:rsidRPr="00B47304">
        <w:rPr>
          <w:rFonts w:ascii="Angsana New" w:hAnsi="Angsana New" w:hint="cs"/>
          <w:i/>
          <w:iCs/>
          <w:sz w:val="30"/>
          <w:szCs w:val="30"/>
        </w:rPr>
        <w:t>)</w:t>
      </w:r>
    </w:p>
    <w:p w14:paraId="26DEFFE2" w14:textId="3E98C39C" w:rsidR="000F2980" w:rsidRPr="00B47304" w:rsidRDefault="000F2980" w:rsidP="006C7261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540"/>
        </w:tabs>
        <w:ind w:hanging="720"/>
        <w:rPr>
          <w:cs/>
          <w:lang w:eastAsia="x-none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นโยบาย</w:t>
      </w:r>
      <w:r w:rsidRPr="00B47304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1FE7F7EA" w14:textId="77777777" w:rsidR="003557C1" w:rsidRPr="00956A31" w:rsidRDefault="003557C1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74A77D0" w14:textId="0D66F961" w:rsidR="004127BF" w:rsidRPr="00B47304" w:rsidRDefault="00895507" w:rsidP="0089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E5EEF5C" w14:textId="4D39B7F6" w:rsidR="00895507" w:rsidRPr="00956A31" w:rsidRDefault="00895507" w:rsidP="004127B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5E67973" w14:textId="0A7CF13B" w:rsidR="00895507" w:rsidRPr="00337CAA" w:rsidRDefault="00895507" w:rsidP="00337CA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38A8670" w14:textId="2B955B32" w:rsidR="00956A31" w:rsidRPr="00207977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5CDD4D1" w14:textId="2F1B7ECB" w:rsidR="00895507" w:rsidRPr="00895507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895507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6A3DEC" w14:textId="77777777" w:rsidR="00895507" w:rsidRPr="003B7A7B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C34F5E" w14:textId="16C4D706" w:rsidR="00895507" w:rsidRDefault="00895507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895507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 xml:space="preserve">เผชิญอยู่ </w:t>
      </w:r>
    </w:p>
    <w:p w14:paraId="6CEA1354" w14:textId="044BDC2A" w:rsidR="00B4366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536EC7" w14:textId="6491A142" w:rsidR="00425CF2" w:rsidRPr="00B47304" w:rsidRDefault="00425CF2" w:rsidP="00425CF2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(ข.</w:t>
      </w:r>
      <w:r w:rsidRPr="00B4730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ความเสี่ยงด้านเครดิต</w:t>
      </w:r>
    </w:p>
    <w:p w14:paraId="6EA25E00" w14:textId="77777777" w:rsidR="00425CF2" w:rsidRPr="00B4366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F1354B" w14:textId="67064CCA" w:rsidR="00425CF2" w:rsidRPr="00425CF2" w:rsidRDefault="00425CF2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B82E753" w14:textId="77777777" w:rsidR="00425CF2" w:rsidRPr="00B4366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6BE73" w14:textId="794CDBE8" w:rsidR="00425CF2" w:rsidRDefault="00425CF2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425CF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.1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49D4A58" w14:textId="77777777" w:rsidR="00401B71" w:rsidRPr="00B43662" w:rsidRDefault="00401B71" w:rsidP="00425CF2">
      <w:pPr>
        <w:tabs>
          <w:tab w:val="left" w:pos="126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0E7E9" w14:textId="5C67B187" w:rsidR="00401B71" w:rsidRPr="00401B71" w:rsidRDefault="00401B71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DC0ACF"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C0AC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C0ACF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4D01D6" w:rsidRPr="00DC0A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0ACF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EF43A1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1B71">
        <w:rPr>
          <w:rFonts w:asciiTheme="majorBidi" w:hAnsiTheme="majorBidi" w:cstheme="majorBidi"/>
          <w:sz w:val="30"/>
          <w:szCs w:val="30"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</w:t>
      </w:r>
      <w:r w:rsidRPr="00E00745">
        <w:rPr>
          <w:rFonts w:asciiTheme="majorBidi" w:hAnsiTheme="majorBidi" w:cstheme="majorBidi"/>
          <w:sz w:val="30"/>
          <w:szCs w:val="30"/>
          <w:cs/>
        </w:rPr>
        <w:t xml:space="preserve">ของรายได้เปิดเผยในหมายเหตุข้อ </w:t>
      </w:r>
      <w:r w:rsidR="00E00745" w:rsidRPr="00E00745">
        <w:rPr>
          <w:rFonts w:asciiTheme="majorBidi" w:hAnsiTheme="majorBidi" w:cstheme="majorBidi"/>
          <w:sz w:val="30"/>
          <w:szCs w:val="30"/>
        </w:rPr>
        <w:t>1</w:t>
      </w:r>
      <w:r w:rsidR="00FC2744">
        <w:rPr>
          <w:rFonts w:asciiTheme="majorBidi" w:hAnsiTheme="majorBidi" w:cstheme="majorBidi"/>
          <w:sz w:val="30"/>
          <w:szCs w:val="30"/>
        </w:rPr>
        <w:t>8</w:t>
      </w:r>
    </w:p>
    <w:p w14:paraId="6D852C0E" w14:textId="645432DA" w:rsidR="00DC0ACF" w:rsidRPr="00B43662" w:rsidRDefault="00DC0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BA27B72" w14:textId="0E65AC06" w:rsidR="00401B71" w:rsidRPr="00041F54" w:rsidRDefault="006F403E" w:rsidP="00E5721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C6FF6">
        <w:rPr>
          <w:rFonts w:asciiTheme="majorBidi" w:hAnsiTheme="majorBidi" w:cstheme="majorBidi" w:hint="cs"/>
          <w:sz w:val="30"/>
          <w:szCs w:val="30"/>
          <w:cs/>
        </w:rPr>
        <w:lastRenderedPageBreak/>
        <w:t>ผู้บริหาร</w:t>
      </w:r>
      <w:r w:rsidR="00401B71" w:rsidRPr="00CC6FF6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ความน่าเชื่อถือของลูกค้ารายใหม่แต่ละรายก่อนที่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C0AC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="00401B71" w:rsidRPr="00041F54">
        <w:rPr>
          <w:rFonts w:asciiTheme="majorBidi" w:hAnsiTheme="majorBidi" w:cstheme="majorBidi" w:hint="cs"/>
          <w:sz w:val="30"/>
          <w:szCs w:val="30"/>
        </w:rPr>
        <w:t xml:space="preserve"> (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ข้อมูลอุตสาหกรรมและหนังสือรับรองฐานะทางการเงินของธนาคารสำหรับบางกรณี 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กำหนด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26782B42" w14:textId="77777777" w:rsidR="00401B71" w:rsidRPr="004A3FF7" w:rsidRDefault="00401B71" w:rsidP="00401B71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</w:rPr>
      </w:pPr>
    </w:p>
    <w:p w14:paraId="7A87A0EE" w14:textId="02EA4DA9" w:rsidR="001C7D9F" w:rsidRPr="00BA7CFC" w:rsidRDefault="00401B71" w:rsidP="00BA7CF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1F54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าร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จ่ายชำระ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แก่ลูกค้าตั้งแต่ </w:t>
      </w:r>
      <w:r w:rsidR="00EF43A1">
        <w:rPr>
          <w:rFonts w:asciiTheme="majorBidi" w:hAnsiTheme="majorBidi" w:cstheme="majorBidi"/>
          <w:sz w:val="30"/>
          <w:szCs w:val="30"/>
        </w:rPr>
        <w:t>15</w:t>
      </w:r>
      <w:r w:rsidR="006F403E">
        <w:rPr>
          <w:rFonts w:asciiTheme="majorBidi" w:hAnsiTheme="majorBidi" w:cstheme="majorBidi"/>
          <w:sz w:val="30"/>
          <w:szCs w:val="30"/>
        </w:rPr>
        <w:t xml:space="preserve">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403E">
        <w:rPr>
          <w:rFonts w:asciiTheme="majorBidi" w:hAnsiTheme="majorBidi" w:cstheme="majorBidi"/>
          <w:sz w:val="30"/>
          <w:szCs w:val="30"/>
        </w:rPr>
        <w:t xml:space="preserve">180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2050" w:rsidRPr="00932050">
        <w:rPr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4A3FF7">
        <w:rPr>
          <w:rFonts w:asciiTheme="majorBidi" w:hAnsiTheme="majorBidi" w:cstheme="majorBidi"/>
          <w:sz w:val="30"/>
          <w:szCs w:val="30"/>
        </w:rPr>
        <w:t>7</w:t>
      </w:r>
    </w:p>
    <w:p w14:paraId="6B16EBA5" w14:textId="1BD85A1E" w:rsidR="00956A31" w:rsidRPr="004A3FF7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eastAsia="x-none"/>
        </w:rPr>
      </w:pPr>
    </w:p>
    <w:p w14:paraId="3CC9F826" w14:textId="656230CF" w:rsidR="00E96684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425CF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.2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Pr="00E96684">
        <w:rPr>
          <w:rFonts w:asciiTheme="majorBidi" w:hAnsiTheme="majorBidi"/>
          <w:sz w:val="30"/>
          <w:szCs w:val="30"/>
          <w:cs/>
        </w:rPr>
        <w:t>และรายการเทียบเท่าเงินสด และอนุพันธ์</w:t>
      </w:r>
    </w:p>
    <w:p w14:paraId="6EE2EDDC" w14:textId="77777777" w:rsidR="00E96684" w:rsidRPr="004A3FF7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</w:rPr>
      </w:pPr>
    </w:p>
    <w:p w14:paraId="5BCCA64A" w14:textId="219A3DF9" w:rsidR="00E96684" w:rsidRPr="00A3374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ความเสี่ยงด้านเครดิตของ</w:t>
      </w:r>
      <w:r w:rsidRPr="00A33743">
        <w:rPr>
          <w:rFonts w:ascii="Angsana New" w:eastAsia="Calibri" w:hAnsi="Angsana New" w:hint="cs"/>
          <w:sz w:val="30"/>
          <w:szCs w:val="30"/>
          <w:cs/>
          <w:lang w:val="en-GB" w:bidi="ar-SA"/>
        </w:rPr>
        <w:t>กลุ่มบริษัท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ที่เกิดจากเงินสดและรายการเทียบเท่าเงินสดและสินทรัพย์อนุพันธ์</w:t>
      </w:r>
      <w:r w:rsidRPr="00A33743">
        <w:rPr>
          <w:rFonts w:ascii="Angsana New" w:eastAsia="Calibri" w:hAnsi="Angsana New"/>
          <w:sz w:val="30"/>
          <w:szCs w:val="30"/>
          <w:lang w:val="en-GB" w:bidi="ar-SA"/>
        </w:rPr>
        <w:t xml:space="preserve"> </w:t>
      </w:r>
      <w:r w:rsidR="003A602B">
        <w:rPr>
          <w:rFonts w:ascii="Angsana New" w:eastAsia="Calibri" w:hAnsi="Angsana New" w:hint="cs"/>
          <w:sz w:val="30"/>
          <w:szCs w:val="30"/>
          <w:cs/>
          <w:lang w:val="en-GB"/>
        </w:rPr>
        <w:t>มี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จำกัดเนื่องจากคู่สัญญาเป็นธนาคาร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ซึ่ง</w:t>
      </w:r>
      <w:r w:rsidRPr="00A33743">
        <w:rPr>
          <w:rFonts w:ascii="Angsana New" w:eastAsia="Calibri" w:hAnsi="Angsana New"/>
          <w:sz w:val="30"/>
          <w:szCs w:val="30"/>
          <w:cs/>
          <w:lang w:val="en-GB" w:bidi="ar-SA"/>
        </w:rPr>
        <w:t>มีความเสี่ยงด้านเครดิตต่ำ</w:t>
      </w:r>
    </w:p>
    <w:p w14:paraId="14F302FE" w14:textId="77777777" w:rsidR="00E96684" w:rsidRPr="004A3FF7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lang w:bidi="ar-SA"/>
        </w:rPr>
      </w:pPr>
    </w:p>
    <w:p w14:paraId="03EAB488" w14:textId="6483A3E5" w:rsidR="00E96684" w:rsidRPr="00CF5EB1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F5EB1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CF5EB1">
        <w:rPr>
          <w:rFonts w:asciiTheme="majorBidi" w:hAnsiTheme="majorBidi" w:cstheme="majorBidi"/>
          <w:sz w:val="30"/>
          <w:szCs w:val="30"/>
        </w:rPr>
        <w:t>1.3</w:t>
      </w:r>
      <w:r w:rsidRPr="00CF5EB1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CF5EB1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93381BA" w14:textId="77777777" w:rsidR="00E96684" w:rsidRPr="004A3FF7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</w:rPr>
      </w:pPr>
    </w:p>
    <w:p w14:paraId="602FC92E" w14:textId="1F4EDD91" w:rsidR="00E96684" w:rsidRPr="00A33743" w:rsidRDefault="00E96684" w:rsidP="00B042CE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B2649">
        <w:rPr>
          <w:rFonts w:ascii="Angsana New" w:hAnsi="Angsana New" w:hint="cs"/>
          <w:spacing w:val="-4"/>
          <w:sz w:val="30"/>
          <w:szCs w:val="30"/>
        </w:rPr>
        <w:t>256</w:t>
      </w:r>
      <w:r w:rsidR="0013008E" w:rsidRPr="004B2649">
        <w:rPr>
          <w:rFonts w:ascii="Angsana New" w:hAnsi="Angsana New"/>
          <w:spacing w:val="-4"/>
          <w:sz w:val="30"/>
          <w:szCs w:val="30"/>
        </w:rPr>
        <w:t>5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เงินกู้ยืมระยะยาว</w:t>
      </w:r>
      <w:r w:rsidR="003159D0" w:rsidRPr="004B2649">
        <w:rPr>
          <w:rFonts w:ascii="Angsana New" w:hAnsi="Angsana New" w:hint="cs"/>
          <w:spacing w:val="-4"/>
          <w:sz w:val="30"/>
          <w:szCs w:val="30"/>
          <w:cs/>
        </w:rPr>
        <w:t>จากสถาบันการเงินของกลุ่มบริษัทมีการค้ำประกันโดยบริษัท</w:t>
      </w:r>
      <w:r w:rsidR="003159D0" w:rsidRPr="005377A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5377A0">
        <w:rPr>
          <w:rFonts w:ascii="Angsana New" w:hAnsi="Angsana New" w:hint="cs"/>
          <w:sz w:val="30"/>
          <w:szCs w:val="30"/>
          <w:cs/>
        </w:rPr>
        <w:t xml:space="preserve"> </w:t>
      </w:r>
      <w:r w:rsidRPr="005377A0">
        <w:rPr>
          <w:rFonts w:ascii="Angsana New" w:hAnsi="Angsana New" w:hint="cs"/>
          <w:sz w:val="30"/>
          <w:szCs w:val="30"/>
        </w:rPr>
        <w:t>(</w:t>
      </w:r>
      <w:r w:rsidRPr="005377A0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5377A0">
        <w:rPr>
          <w:rFonts w:ascii="Angsana New" w:hAnsi="Angsana New"/>
          <w:sz w:val="30"/>
          <w:szCs w:val="30"/>
        </w:rPr>
        <w:t xml:space="preserve"> </w:t>
      </w:r>
      <w:r w:rsidR="003159D0" w:rsidRPr="005377A0">
        <w:rPr>
          <w:rFonts w:ascii="Angsana New" w:hAnsi="Angsana New"/>
          <w:sz w:val="30"/>
          <w:szCs w:val="30"/>
        </w:rPr>
        <w:t>1</w:t>
      </w:r>
      <w:r w:rsidR="002030A8">
        <w:rPr>
          <w:rFonts w:ascii="Angsana New" w:hAnsi="Angsana New"/>
          <w:sz w:val="30"/>
          <w:szCs w:val="30"/>
        </w:rPr>
        <w:t>3</w:t>
      </w:r>
      <w:r w:rsidRPr="005377A0">
        <w:rPr>
          <w:rFonts w:ascii="Angsana New" w:hAnsi="Angsana New"/>
          <w:sz w:val="30"/>
          <w:szCs w:val="30"/>
        </w:rPr>
        <w:t>)</w:t>
      </w:r>
    </w:p>
    <w:p w14:paraId="3198A63C" w14:textId="612BB6AE" w:rsidR="00B43662" w:rsidRPr="004A3FF7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eastAsia="x-none"/>
        </w:rPr>
      </w:pPr>
    </w:p>
    <w:p w14:paraId="1AC0C67D" w14:textId="489BEE26" w:rsidR="003B664F" w:rsidRPr="003A602B" w:rsidRDefault="003B664F" w:rsidP="003B664F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>(ข.</w:t>
      </w:r>
      <w:r w:rsidRPr="003A602B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ความเสี่ยงด้านสภาพคล่อง</w:t>
      </w:r>
    </w:p>
    <w:p w14:paraId="5D96B85F" w14:textId="77777777" w:rsidR="004F7AC5" w:rsidRPr="004A3FF7" w:rsidRDefault="004F7AC5" w:rsidP="004F7AC5">
      <w:pPr>
        <w:spacing w:line="240" w:lineRule="auto"/>
        <w:ind w:left="900"/>
        <w:jc w:val="thaiDistribute"/>
        <w:rPr>
          <w:rFonts w:asciiTheme="majorBidi" w:hAnsiTheme="majorBidi" w:cstheme="majorBidi"/>
          <w:highlight w:val="lightGray"/>
          <w:shd w:val="clear" w:color="auto" w:fill="E0E0E0"/>
        </w:rPr>
      </w:pPr>
    </w:p>
    <w:p w14:paraId="480F99CC" w14:textId="77041633" w:rsidR="004F7AC5" w:rsidRPr="00BC7EBB" w:rsidRDefault="004F7AC5" w:rsidP="009F4580">
      <w:pPr>
        <w:tabs>
          <w:tab w:val="clear" w:pos="907"/>
          <w:tab w:val="decimal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7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7E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E228B5">
        <w:rPr>
          <w:rFonts w:asciiTheme="majorBidi" w:hAnsiTheme="majorBidi" w:cstheme="majorBidi"/>
          <w:sz w:val="30"/>
          <w:szCs w:val="30"/>
          <w:cs/>
        </w:rPr>
        <w:br/>
      </w:r>
      <w:r w:rsidRPr="00BC7EBB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</w:t>
      </w:r>
      <w:r w:rsidR="009F4580">
        <w:rPr>
          <w:rFonts w:asciiTheme="majorBidi" w:hAnsiTheme="majorBidi" w:cstheme="majorBidi" w:hint="cs"/>
          <w:sz w:val="30"/>
          <w:szCs w:val="30"/>
          <w:cs/>
        </w:rPr>
        <w:t>และชำระเงินกู้ยืม</w:t>
      </w:r>
      <w:r w:rsidRPr="00BC7EBB">
        <w:rPr>
          <w:rFonts w:asciiTheme="majorBidi" w:hAnsiTheme="majorBidi" w:cstheme="majorBidi"/>
          <w:sz w:val="30"/>
          <w:szCs w:val="30"/>
          <w:cs/>
        </w:rPr>
        <w:t>ของ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E821905" w14:textId="2F009E17" w:rsidR="00015C06" w:rsidRPr="004A3FF7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BD9BCA" w14:textId="68C316CE" w:rsidR="00C66B1E" w:rsidRPr="0034609E" w:rsidRDefault="00C66B1E" w:rsidP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89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A43C12">
        <w:rPr>
          <w:rFonts w:asciiTheme="majorBidi" w:hAnsiTheme="majorBidi" w:cstheme="majorBidi"/>
          <w:sz w:val="30"/>
          <w:szCs w:val="30"/>
        </w:rPr>
        <w:t xml:space="preserve"> </w:t>
      </w:r>
      <w:r w:rsidR="004B2649">
        <w:rPr>
          <w:rFonts w:asciiTheme="majorBidi" w:hAnsiTheme="majorBidi" w:cstheme="majorBidi"/>
          <w:sz w:val="30"/>
          <w:szCs w:val="30"/>
        </w:rPr>
        <w:br/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3A602B"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</w:t>
      </w:r>
      <w:r w:rsidRPr="004B2649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0DAAA768" w14:textId="49ECD5C3" w:rsidR="003A602B" w:rsidRPr="004A3FF7" w:rsidRDefault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cs/>
        </w:rPr>
      </w:pPr>
    </w:p>
    <w:tbl>
      <w:tblPr>
        <w:tblStyle w:val="TableGrid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990"/>
        <w:gridCol w:w="236"/>
        <w:gridCol w:w="1036"/>
        <w:gridCol w:w="236"/>
        <w:gridCol w:w="1023"/>
        <w:gridCol w:w="234"/>
        <w:gridCol w:w="936"/>
        <w:gridCol w:w="234"/>
        <w:gridCol w:w="1034"/>
      </w:tblGrid>
      <w:tr w:rsidR="0043672A" w:rsidRPr="00604B76" w14:paraId="722EC262" w14:textId="77777777" w:rsidTr="004A3FF7">
        <w:trPr>
          <w:tblHeader/>
        </w:trPr>
        <w:tc>
          <w:tcPr>
            <w:tcW w:w="3326" w:type="dxa"/>
          </w:tcPr>
          <w:p w14:paraId="293DBAF1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9" w:type="dxa"/>
            <w:gridSpan w:val="9"/>
          </w:tcPr>
          <w:p w14:paraId="47C1D5AA" w14:textId="17CBD919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72A" w:rsidRPr="00604B76" w14:paraId="13F053D5" w14:textId="77777777" w:rsidTr="004A3FF7">
        <w:trPr>
          <w:tblHeader/>
        </w:trPr>
        <w:tc>
          <w:tcPr>
            <w:tcW w:w="3326" w:type="dxa"/>
          </w:tcPr>
          <w:p w14:paraId="56CAA57B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B5253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9D2108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733" w:type="dxa"/>
            <w:gridSpan w:val="7"/>
          </w:tcPr>
          <w:p w14:paraId="4AC57397" w14:textId="41526131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604B76" w14:paraId="40D733A7" w14:textId="77777777" w:rsidTr="004A3FF7">
        <w:trPr>
          <w:tblHeader/>
        </w:trPr>
        <w:tc>
          <w:tcPr>
            <w:tcW w:w="3326" w:type="dxa"/>
          </w:tcPr>
          <w:p w14:paraId="10BEB23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7638E" w14:textId="697A5D9D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F8C84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09F21B" w14:textId="4FE0D65D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72CB01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36" w:type="dxa"/>
          </w:tcPr>
          <w:p w14:paraId="50AB9E0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424349A7" w14:textId="4CC8DBF8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6" w:type="dxa"/>
          </w:tcPr>
          <w:p w14:paraId="4B1DB52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56E16BE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4293F59F" w14:textId="2320F3E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151B205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CB59BD3" w14:textId="5D7D7E48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6E27DA2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09E8BE3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604B76" w14:paraId="0ABB3CAE" w14:textId="77777777" w:rsidTr="004A3FF7">
        <w:trPr>
          <w:tblHeader/>
        </w:trPr>
        <w:tc>
          <w:tcPr>
            <w:tcW w:w="3326" w:type="dxa"/>
          </w:tcPr>
          <w:p w14:paraId="699DD883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9" w:type="dxa"/>
            <w:gridSpan w:val="9"/>
          </w:tcPr>
          <w:p w14:paraId="2487D9CC" w14:textId="2E55A124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672A" w:rsidRPr="00604B76" w14:paraId="31981957" w14:textId="77777777" w:rsidTr="004A3FF7">
        <w:tc>
          <w:tcPr>
            <w:tcW w:w="3326" w:type="dxa"/>
          </w:tcPr>
          <w:p w14:paraId="4BEEBB80" w14:textId="3EAF12E0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A3F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209C09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D29F6B9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DEAE88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7E679C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3" w:type="dxa"/>
          </w:tcPr>
          <w:p w14:paraId="0FDA83C3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4D8021C7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479CC0CF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39DA62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</w:tcPr>
          <w:p w14:paraId="31FC2805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64ACE68C" w14:textId="77777777" w:rsidTr="004A3FF7">
        <w:tc>
          <w:tcPr>
            <w:tcW w:w="3326" w:type="dxa"/>
          </w:tcPr>
          <w:p w14:paraId="480F760F" w14:textId="6ED7FA8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430FD49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36719936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F0F6F3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2AF04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23" w:type="dxa"/>
          </w:tcPr>
          <w:p w14:paraId="605045A1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122A565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7D3EA0CA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6AB6223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</w:tcPr>
          <w:p w14:paraId="57E0C330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2A4E67F9" w14:textId="77777777" w:rsidTr="004A3FF7">
        <w:tc>
          <w:tcPr>
            <w:tcW w:w="3326" w:type="dxa"/>
          </w:tcPr>
          <w:p w14:paraId="3310EA0F" w14:textId="7452B00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AF017EB" w14:textId="5F95AA89" w:rsidR="0043672A" w:rsidRPr="00207977" w:rsidRDefault="00C7336A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244,908</w:t>
            </w:r>
          </w:p>
        </w:tc>
        <w:tc>
          <w:tcPr>
            <w:tcW w:w="236" w:type="dxa"/>
          </w:tcPr>
          <w:p w14:paraId="57D25D60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C54FEE5" w14:textId="2FF5621F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244,908</w:t>
            </w:r>
          </w:p>
        </w:tc>
        <w:tc>
          <w:tcPr>
            <w:tcW w:w="236" w:type="dxa"/>
          </w:tcPr>
          <w:p w14:paraId="23C37AEC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D4F8082" w14:textId="2D919658" w:rsidR="0043672A" w:rsidRPr="003370F6" w:rsidRDefault="00C7336A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454CDAF0" w14:textId="77777777" w:rsidR="0043672A" w:rsidRPr="003370F6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3077F923" w14:textId="420075E2" w:rsidR="0043672A" w:rsidRPr="003370F6" w:rsidRDefault="00C7336A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59D86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7357ECE" w14:textId="187E92A5" w:rsidR="0043672A" w:rsidRPr="00C7336A" w:rsidRDefault="00C7336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C7336A">
              <w:rPr>
                <w:rFonts w:asciiTheme="majorBidi" w:hAnsiTheme="majorBidi" w:cstheme="majorBidi"/>
                <w:sz w:val="24"/>
                <w:szCs w:val="24"/>
              </w:rPr>
              <w:t>244,908</w:t>
            </w:r>
          </w:p>
        </w:tc>
      </w:tr>
      <w:tr w:rsidR="0043672A" w:rsidRPr="00604B76" w14:paraId="337DA792" w14:textId="77777777" w:rsidTr="004A3FF7">
        <w:tc>
          <w:tcPr>
            <w:tcW w:w="3326" w:type="dxa"/>
          </w:tcPr>
          <w:p w14:paraId="1CF78BB5" w14:textId="23389693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FB766D5" w14:textId="2C0F3D54" w:rsidR="0043672A" w:rsidRPr="00207977" w:rsidRDefault="00C7336A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850,773</w:t>
            </w:r>
          </w:p>
        </w:tc>
        <w:tc>
          <w:tcPr>
            <w:tcW w:w="236" w:type="dxa"/>
          </w:tcPr>
          <w:p w14:paraId="19F0EF8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B226C21" w14:textId="6BD75B16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274,640</w:t>
            </w:r>
          </w:p>
        </w:tc>
        <w:tc>
          <w:tcPr>
            <w:tcW w:w="236" w:type="dxa"/>
          </w:tcPr>
          <w:p w14:paraId="029B1684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2BB8858" w14:textId="77D844E6" w:rsidR="0043672A" w:rsidRPr="00207977" w:rsidRDefault="00C7336A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492,934</w:t>
            </w:r>
          </w:p>
        </w:tc>
        <w:tc>
          <w:tcPr>
            <w:tcW w:w="234" w:type="dxa"/>
          </w:tcPr>
          <w:p w14:paraId="7C235B65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73761A83" w14:textId="518244F9" w:rsidR="0043672A" w:rsidRPr="00207977" w:rsidRDefault="00C7336A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180,167</w:t>
            </w:r>
          </w:p>
        </w:tc>
        <w:tc>
          <w:tcPr>
            <w:tcW w:w="234" w:type="dxa"/>
          </w:tcPr>
          <w:p w14:paraId="14E418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D849CBD" w14:textId="50B4DE73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947,741</w:t>
            </w:r>
          </w:p>
        </w:tc>
      </w:tr>
      <w:tr w:rsidR="0043672A" w:rsidRPr="00604B76" w14:paraId="11FCD269" w14:textId="77777777" w:rsidTr="004A3FF7">
        <w:tc>
          <w:tcPr>
            <w:tcW w:w="3326" w:type="dxa"/>
          </w:tcPr>
          <w:p w14:paraId="76926C9E" w14:textId="4CF5538D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21" w:name="_Hlk96693671"/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DEEC5" w14:textId="59B9B6A0" w:rsidR="0043672A" w:rsidRPr="00207977" w:rsidRDefault="00C7336A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35,184</w:t>
            </w:r>
          </w:p>
        </w:tc>
        <w:tc>
          <w:tcPr>
            <w:tcW w:w="236" w:type="dxa"/>
          </w:tcPr>
          <w:p w14:paraId="309DE1B2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3E8333F" w14:textId="4573A343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11,189</w:t>
            </w:r>
          </w:p>
        </w:tc>
        <w:tc>
          <w:tcPr>
            <w:tcW w:w="236" w:type="dxa"/>
          </w:tcPr>
          <w:p w14:paraId="6E02B999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799707E2" w14:textId="68EEBE6E" w:rsidR="0043672A" w:rsidRPr="00207977" w:rsidRDefault="00C7336A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434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,302</w:t>
            </w:r>
          </w:p>
        </w:tc>
        <w:tc>
          <w:tcPr>
            <w:tcW w:w="234" w:type="dxa"/>
          </w:tcPr>
          <w:p w14:paraId="40F7589B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C0EF837" w14:textId="6AC72A25" w:rsidR="0043672A" w:rsidRPr="00207977" w:rsidRDefault="00C7336A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234" w:type="dxa"/>
          </w:tcPr>
          <w:p w14:paraId="155541E1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02CD1DCC" w14:textId="600D0037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38,791</w:t>
            </w:r>
          </w:p>
        </w:tc>
      </w:tr>
      <w:tr w:rsidR="0043672A" w:rsidRPr="00604B76" w14:paraId="73F17255" w14:textId="77777777" w:rsidTr="004A3FF7">
        <w:tc>
          <w:tcPr>
            <w:tcW w:w="3326" w:type="dxa"/>
          </w:tcPr>
          <w:p w14:paraId="3F87C09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C8CD" w14:textId="007BF622" w:rsidR="0043672A" w:rsidRPr="00207977" w:rsidRDefault="00C7336A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1,130,865</w:t>
            </w:r>
          </w:p>
        </w:tc>
        <w:tc>
          <w:tcPr>
            <w:tcW w:w="236" w:type="dxa"/>
          </w:tcPr>
          <w:p w14:paraId="046B54EA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4A552D3" w14:textId="70815B1F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530,737</w:t>
            </w:r>
          </w:p>
        </w:tc>
        <w:tc>
          <w:tcPr>
            <w:tcW w:w="236" w:type="dxa"/>
          </w:tcPr>
          <w:p w14:paraId="75673CDE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14971726" w14:textId="3A574BB7" w:rsidR="0043672A" w:rsidRPr="00207977" w:rsidRDefault="00C7336A" w:rsidP="0020797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511,236</w:t>
            </w:r>
          </w:p>
        </w:tc>
        <w:tc>
          <w:tcPr>
            <w:tcW w:w="234" w:type="dxa"/>
          </w:tcPr>
          <w:p w14:paraId="035FC215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BA558BA" w14:textId="376D9C1B" w:rsidR="0043672A" w:rsidRPr="00207977" w:rsidRDefault="00C7336A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189,467</w:t>
            </w:r>
          </w:p>
        </w:tc>
        <w:tc>
          <w:tcPr>
            <w:tcW w:w="234" w:type="dxa"/>
          </w:tcPr>
          <w:p w14:paraId="61499AC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5FC3C1DF" w14:textId="5AAA59E0" w:rsidR="0043672A" w:rsidRPr="00207977" w:rsidRDefault="00C7336A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1,231,440</w:t>
            </w:r>
          </w:p>
        </w:tc>
      </w:tr>
      <w:bookmarkEnd w:id="21"/>
      <w:tr w:rsidR="0043672A" w:rsidRPr="00604B76" w14:paraId="1681D439" w14:textId="77777777" w:rsidTr="004A3FF7">
        <w:tc>
          <w:tcPr>
            <w:tcW w:w="3326" w:type="dxa"/>
          </w:tcPr>
          <w:p w14:paraId="2F738C64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DDB5FC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A9B86B3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5B8B4822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5B28A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09336284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</w:tcPr>
          <w:p w14:paraId="6120C5EB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155A150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" w:type="dxa"/>
          </w:tcPr>
          <w:p w14:paraId="0D1A44D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</w:tcPr>
          <w:p w14:paraId="43CFD096" w14:textId="77777777" w:rsidR="0043672A" w:rsidRPr="00EA7304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672A" w:rsidRPr="00604B76" w14:paraId="48965F19" w14:textId="77777777" w:rsidTr="004A3FF7">
        <w:tc>
          <w:tcPr>
            <w:tcW w:w="3326" w:type="dxa"/>
          </w:tcPr>
          <w:p w14:paraId="2B20BB93" w14:textId="07ED38D5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="004A3F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21C8AE14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AE72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5133569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F4E05A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294FA30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70C05FA1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1F21978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66BFE3FF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6A9A9D6D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69C1946E" w14:textId="77777777" w:rsidTr="004A3FF7">
        <w:tc>
          <w:tcPr>
            <w:tcW w:w="3326" w:type="dxa"/>
          </w:tcPr>
          <w:p w14:paraId="0F9FCE7C" w14:textId="64F45B6A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33F81C82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AD5938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0C11C81" w14:textId="6D4AB276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0AE3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438B470A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24147EBD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414EEB3B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0BA316B8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AAB53FC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3FF7" w:rsidRPr="00604B76" w14:paraId="72ABDC24" w14:textId="77777777" w:rsidTr="004A3FF7">
        <w:tc>
          <w:tcPr>
            <w:tcW w:w="3326" w:type="dxa"/>
          </w:tcPr>
          <w:p w14:paraId="29E24D9F" w14:textId="1FBA7102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C892F8" w14:textId="28B5DDD5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257,751</w:t>
            </w:r>
          </w:p>
        </w:tc>
        <w:tc>
          <w:tcPr>
            <w:tcW w:w="236" w:type="dxa"/>
          </w:tcPr>
          <w:p w14:paraId="4EBB1580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A34AE6E" w14:textId="3893C52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257,751</w:t>
            </w:r>
          </w:p>
        </w:tc>
        <w:tc>
          <w:tcPr>
            <w:tcW w:w="236" w:type="dxa"/>
          </w:tcPr>
          <w:p w14:paraId="5214B77B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7FCFDDE5" w14:textId="5BEAC912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370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1E62C456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4E12CEC3" w14:textId="3876BA34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3370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4292FF88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1C61E571" w14:textId="42400FFD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257,751</w:t>
            </w:r>
          </w:p>
        </w:tc>
      </w:tr>
      <w:tr w:rsidR="004A3FF7" w:rsidRPr="00604B76" w14:paraId="3163EF1A" w14:textId="77777777" w:rsidTr="004A3FF7">
        <w:tc>
          <w:tcPr>
            <w:tcW w:w="3326" w:type="dxa"/>
          </w:tcPr>
          <w:p w14:paraId="42682E68" w14:textId="77777777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08D1EDC" w14:textId="055B7BE4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463,631</w:t>
            </w:r>
          </w:p>
        </w:tc>
        <w:tc>
          <w:tcPr>
            <w:tcW w:w="236" w:type="dxa"/>
          </w:tcPr>
          <w:p w14:paraId="50AF79A8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</w:tcPr>
          <w:p w14:paraId="0B33E7C4" w14:textId="75C6A335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199,756</w:t>
            </w:r>
          </w:p>
        </w:tc>
        <w:tc>
          <w:tcPr>
            <w:tcW w:w="236" w:type="dxa"/>
          </w:tcPr>
          <w:p w14:paraId="62AD03BC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</w:tcPr>
          <w:p w14:paraId="309A3489" w14:textId="4B149382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296,144</w:t>
            </w:r>
          </w:p>
        </w:tc>
        <w:tc>
          <w:tcPr>
            <w:tcW w:w="234" w:type="dxa"/>
          </w:tcPr>
          <w:p w14:paraId="49C75013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E57D0C0" w14:textId="12AA8EE5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9F04C84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62B413AE" w14:textId="7B9AD7E4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495,900</w:t>
            </w:r>
          </w:p>
        </w:tc>
      </w:tr>
      <w:tr w:rsidR="004A3FF7" w:rsidRPr="00604B76" w14:paraId="5731FC31" w14:textId="77777777" w:rsidTr="004A3FF7">
        <w:tc>
          <w:tcPr>
            <w:tcW w:w="3326" w:type="dxa"/>
          </w:tcPr>
          <w:p w14:paraId="309117B0" w14:textId="0AE52F39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469719" w14:textId="427BABAB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43,065</w:t>
            </w:r>
          </w:p>
        </w:tc>
        <w:tc>
          <w:tcPr>
            <w:tcW w:w="236" w:type="dxa"/>
          </w:tcPr>
          <w:p w14:paraId="341F83F5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8161ABB" w14:textId="459C0E78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13,841</w:t>
            </w:r>
          </w:p>
        </w:tc>
        <w:tc>
          <w:tcPr>
            <w:tcW w:w="236" w:type="dxa"/>
          </w:tcPr>
          <w:p w14:paraId="430C51C6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A9EA9A" w14:textId="565EEEE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24,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234" w:type="dxa"/>
          </w:tcPr>
          <w:p w14:paraId="7E09BB58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6651162" w14:textId="28A8E0F9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7E58C486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2E784669" w14:textId="256BFAFA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079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</w:tr>
      <w:tr w:rsidR="004A3FF7" w:rsidRPr="00604B76" w14:paraId="3462FFB6" w14:textId="77777777" w:rsidTr="004A3FF7">
        <w:tc>
          <w:tcPr>
            <w:tcW w:w="3326" w:type="dxa"/>
          </w:tcPr>
          <w:p w14:paraId="1F4AD56B" w14:textId="4E8E1E6F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DC52A5" w14:textId="119596DE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797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764,447</w:t>
            </w:r>
          </w:p>
        </w:tc>
        <w:tc>
          <w:tcPr>
            <w:tcW w:w="236" w:type="dxa"/>
          </w:tcPr>
          <w:p w14:paraId="4D7E4355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4EA2E22" w14:textId="745B4B97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471,348</w:t>
            </w:r>
          </w:p>
        </w:tc>
        <w:tc>
          <w:tcPr>
            <w:tcW w:w="236" w:type="dxa"/>
          </w:tcPr>
          <w:p w14:paraId="058EEF7D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953F443" w14:textId="753610C0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320,993</w:t>
            </w:r>
          </w:p>
        </w:tc>
        <w:tc>
          <w:tcPr>
            <w:tcW w:w="234" w:type="dxa"/>
          </w:tcPr>
          <w:p w14:paraId="7AE57154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9A8BD" w14:textId="0A522C42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720B32FF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66C2" w14:textId="6667332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804,829</w:t>
            </w:r>
          </w:p>
        </w:tc>
      </w:tr>
    </w:tbl>
    <w:p w14:paraId="54323A82" w14:textId="40C2FCE5" w:rsidR="0043672A" w:rsidRPr="00EF43A1" w:rsidRDefault="0043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990"/>
        <w:gridCol w:w="236"/>
        <w:gridCol w:w="1036"/>
        <w:gridCol w:w="236"/>
        <w:gridCol w:w="1017"/>
        <w:gridCol w:w="234"/>
        <w:gridCol w:w="936"/>
        <w:gridCol w:w="234"/>
        <w:gridCol w:w="1034"/>
      </w:tblGrid>
      <w:tr w:rsidR="0043672A" w:rsidRPr="0043672A" w14:paraId="151F414A" w14:textId="77777777" w:rsidTr="004A3FF7">
        <w:trPr>
          <w:tblHeader/>
        </w:trPr>
        <w:tc>
          <w:tcPr>
            <w:tcW w:w="3326" w:type="dxa"/>
          </w:tcPr>
          <w:p w14:paraId="418289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3" w:type="dxa"/>
            <w:gridSpan w:val="9"/>
          </w:tcPr>
          <w:p w14:paraId="47D6C3B8" w14:textId="24BC2329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72A" w:rsidRPr="0043672A" w14:paraId="32722EE7" w14:textId="77777777" w:rsidTr="004A3FF7">
        <w:trPr>
          <w:tblHeader/>
        </w:trPr>
        <w:tc>
          <w:tcPr>
            <w:tcW w:w="3326" w:type="dxa"/>
          </w:tcPr>
          <w:p w14:paraId="6B186662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CA7C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05D3F9B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727" w:type="dxa"/>
            <w:gridSpan w:val="7"/>
          </w:tcPr>
          <w:p w14:paraId="545DEDA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43672A" w14:paraId="5FD56F6C" w14:textId="77777777" w:rsidTr="004A3FF7">
        <w:trPr>
          <w:tblHeader/>
        </w:trPr>
        <w:tc>
          <w:tcPr>
            <w:tcW w:w="3326" w:type="dxa"/>
          </w:tcPr>
          <w:p w14:paraId="617E1F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EF59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D7086D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F27A1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141B75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36" w:type="dxa"/>
          </w:tcPr>
          <w:p w14:paraId="3123644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35CB430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6" w:type="dxa"/>
          </w:tcPr>
          <w:p w14:paraId="51D621D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vAlign w:val="bottom"/>
          </w:tcPr>
          <w:p w14:paraId="1EDD93A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3575E68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071A7F4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1E906D6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25C2CAC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bottom"/>
          </w:tcPr>
          <w:p w14:paraId="3CE95E5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43672A" w14:paraId="4E63DECB" w14:textId="77777777" w:rsidTr="004A3FF7">
        <w:trPr>
          <w:tblHeader/>
        </w:trPr>
        <w:tc>
          <w:tcPr>
            <w:tcW w:w="3326" w:type="dxa"/>
          </w:tcPr>
          <w:p w14:paraId="1A205C1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53" w:type="dxa"/>
            <w:gridSpan w:val="9"/>
          </w:tcPr>
          <w:p w14:paraId="66791692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672A" w:rsidRPr="0043672A" w14:paraId="460B09D0" w14:textId="77777777" w:rsidTr="004A3FF7">
        <w:tc>
          <w:tcPr>
            <w:tcW w:w="3326" w:type="dxa"/>
          </w:tcPr>
          <w:p w14:paraId="6866DFF8" w14:textId="68BB42C9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A3F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4DAB1F36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8D92698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DAA761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F8197F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79AFB45F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64A791F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0B9717C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3E781AD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</w:tcPr>
          <w:p w14:paraId="20AA730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76F4DCEA" w14:textId="77777777" w:rsidTr="004A3FF7">
        <w:tc>
          <w:tcPr>
            <w:tcW w:w="3326" w:type="dxa"/>
          </w:tcPr>
          <w:p w14:paraId="308454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5FAE118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33E243E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0A52C33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416E7F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1DCE05A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03BB115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3A93EE66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582D8BB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</w:tcPr>
          <w:p w14:paraId="6655719F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64A2EEC3" w14:textId="77777777" w:rsidTr="004A3FF7">
        <w:tc>
          <w:tcPr>
            <w:tcW w:w="3326" w:type="dxa"/>
          </w:tcPr>
          <w:p w14:paraId="2ACBFC6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E9E33B6" w14:textId="1561B938" w:rsidR="0043672A" w:rsidRPr="006E3919" w:rsidRDefault="00C7336A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96,991</w:t>
            </w:r>
          </w:p>
        </w:tc>
        <w:tc>
          <w:tcPr>
            <w:tcW w:w="236" w:type="dxa"/>
          </w:tcPr>
          <w:p w14:paraId="4632AD7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2135EB94" w14:textId="1E6E34AF" w:rsidR="0043672A" w:rsidRPr="006E3919" w:rsidRDefault="00C7336A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96,991</w:t>
            </w:r>
          </w:p>
        </w:tc>
        <w:tc>
          <w:tcPr>
            <w:tcW w:w="236" w:type="dxa"/>
          </w:tcPr>
          <w:p w14:paraId="2C9B407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5B04FBCE" w14:textId="2870C433" w:rsidR="0043672A" w:rsidRPr="006E3919" w:rsidRDefault="00C7336A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693D0139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6464DD6B" w14:textId="43D6D0D0" w:rsidR="0043672A" w:rsidRPr="006E3919" w:rsidRDefault="00C7336A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C8F396D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</w:tcPr>
          <w:p w14:paraId="6D9ABF1F" w14:textId="370AA2C8" w:rsidR="0043672A" w:rsidRPr="006E3919" w:rsidRDefault="00C7336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96,991</w:t>
            </w:r>
          </w:p>
        </w:tc>
      </w:tr>
      <w:tr w:rsidR="0043672A" w:rsidRPr="0043672A" w14:paraId="1C6B00A3" w14:textId="77777777" w:rsidTr="004A3FF7">
        <w:tc>
          <w:tcPr>
            <w:tcW w:w="3326" w:type="dxa"/>
          </w:tcPr>
          <w:p w14:paraId="59AE9B4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A872CD0" w14:textId="65C2E285" w:rsidR="0043672A" w:rsidRPr="006E3919" w:rsidRDefault="00C7336A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145,844</w:t>
            </w:r>
          </w:p>
        </w:tc>
        <w:tc>
          <w:tcPr>
            <w:tcW w:w="236" w:type="dxa"/>
          </w:tcPr>
          <w:p w14:paraId="4ECEE86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2B58948" w14:textId="0E141570" w:rsidR="0043672A" w:rsidRPr="006E3919" w:rsidRDefault="00C7336A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71,391</w:t>
            </w:r>
          </w:p>
        </w:tc>
        <w:tc>
          <w:tcPr>
            <w:tcW w:w="236" w:type="dxa"/>
          </w:tcPr>
          <w:p w14:paraId="39608A4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</w:tcPr>
          <w:p w14:paraId="47A516F6" w14:textId="066F58C3" w:rsidR="0043672A" w:rsidRPr="006E3919" w:rsidRDefault="00C7336A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85,367</w:t>
            </w:r>
          </w:p>
        </w:tc>
        <w:tc>
          <w:tcPr>
            <w:tcW w:w="234" w:type="dxa"/>
          </w:tcPr>
          <w:p w14:paraId="236EC76A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</w:tcPr>
          <w:p w14:paraId="6BE5047F" w14:textId="2315813F" w:rsidR="0043672A" w:rsidRPr="006E3919" w:rsidRDefault="00C7336A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4BEA77E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</w:tcPr>
          <w:p w14:paraId="7D074EE7" w14:textId="0D571F14" w:rsidR="0043672A" w:rsidRPr="006E3919" w:rsidRDefault="00C7336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156,758</w:t>
            </w:r>
          </w:p>
        </w:tc>
      </w:tr>
      <w:tr w:rsidR="0043672A" w:rsidRPr="0043672A" w14:paraId="564AF6D4" w14:textId="77777777" w:rsidTr="004A3FF7">
        <w:tc>
          <w:tcPr>
            <w:tcW w:w="3326" w:type="dxa"/>
          </w:tcPr>
          <w:p w14:paraId="5004257C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EEFB2" w14:textId="7BC4E8AB" w:rsidR="0043672A" w:rsidRPr="006E3919" w:rsidRDefault="00C7336A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22,407</w:t>
            </w:r>
          </w:p>
        </w:tc>
        <w:tc>
          <w:tcPr>
            <w:tcW w:w="236" w:type="dxa"/>
          </w:tcPr>
          <w:p w14:paraId="1FDE5DD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0C33409" w14:textId="6C535CBB" w:rsidR="0043672A" w:rsidRPr="006E3919" w:rsidRDefault="00C7336A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4,535</w:t>
            </w:r>
          </w:p>
        </w:tc>
        <w:tc>
          <w:tcPr>
            <w:tcW w:w="236" w:type="dxa"/>
          </w:tcPr>
          <w:p w14:paraId="4BB00DD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C0EEEE1" w14:textId="0711021B" w:rsidR="0043672A" w:rsidRPr="006E3919" w:rsidRDefault="00C7336A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13,626</w:t>
            </w:r>
          </w:p>
        </w:tc>
        <w:tc>
          <w:tcPr>
            <w:tcW w:w="234" w:type="dxa"/>
          </w:tcPr>
          <w:p w14:paraId="23EF136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5C8B602" w14:textId="519F7B66" w:rsidR="0043672A" w:rsidRPr="006E3919" w:rsidRDefault="00C7336A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9,300</w:t>
            </w:r>
          </w:p>
        </w:tc>
        <w:tc>
          <w:tcPr>
            <w:tcW w:w="234" w:type="dxa"/>
          </w:tcPr>
          <w:p w14:paraId="1FFB1ECE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FD98186" w14:textId="2F40347C" w:rsidR="0043672A" w:rsidRPr="006E3919" w:rsidRDefault="00C7336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27,461</w:t>
            </w:r>
          </w:p>
        </w:tc>
      </w:tr>
      <w:tr w:rsidR="006E3919" w:rsidRPr="0043672A" w14:paraId="74295706" w14:textId="77777777" w:rsidTr="004A3FF7">
        <w:tc>
          <w:tcPr>
            <w:tcW w:w="3326" w:type="dxa"/>
          </w:tcPr>
          <w:p w14:paraId="497AD719" w14:textId="77777777" w:rsidR="006E3919" w:rsidRPr="0043672A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9AB20D" w14:textId="2F215466" w:rsidR="006E3919" w:rsidRPr="006E3919" w:rsidRDefault="00C7336A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265,242</w:t>
            </w:r>
          </w:p>
        </w:tc>
        <w:tc>
          <w:tcPr>
            <w:tcW w:w="236" w:type="dxa"/>
          </w:tcPr>
          <w:p w14:paraId="31AD59A4" w14:textId="77777777" w:rsidR="006E3919" w:rsidRPr="006E3919" w:rsidRDefault="006E3919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254B5E7" w14:textId="52E14DC1" w:rsidR="006E3919" w:rsidRPr="006E3919" w:rsidRDefault="00C7336A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172,917</w:t>
            </w:r>
          </w:p>
        </w:tc>
        <w:tc>
          <w:tcPr>
            <w:tcW w:w="236" w:type="dxa"/>
          </w:tcPr>
          <w:p w14:paraId="66D34A23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2D01E25" w14:textId="3520BBF1" w:rsidR="006E3919" w:rsidRPr="006E3919" w:rsidRDefault="00C7336A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98,993</w:t>
            </w:r>
          </w:p>
        </w:tc>
        <w:tc>
          <w:tcPr>
            <w:tcW w:w="234" w:type="dxa"/>
          </w:tcPr>
          <w:p w14:paraId="15214DD5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9B3966F" w14:textId="5D969095" w:rsidR="006E3919" w:rsidRPr="006E3919" w:rsidRDefault="00C7336A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9,300</w:t>
            </w:r>
          </w:p>
        </w:tc>
        <w:tc>
          <w:tcPr>
            <w:tcW w:w="234" w:type="dxa"/>
          </w:tcPr>
          <w:p w14:paraId="399EE0B0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1F1E9AE7" w14:textId="43F496E9" w:rsidR="006E3919" w:rsidRPr="006E3919" w:rsidRDefault="00C7336A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281,210</w:t>
            </w:r>
          </w:p>
        </w:tc>
      </w:tr>
      <w:tr w:rsidR="0043672A" w:rsidRPr="0043672A" w14:paraId="2C9F1ED5" w14:textId="77777777" w:rsidTr="004A3FF7">
        <w:tc>
          <w:tcPr>
            <w:tcW w:w="3326" w:type="dxa"/>
          </w:tcPr>
          <w:p w14:paraId="14EBF45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087D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FD59C4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50D98CC3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F9F26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43D6146B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06DA180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7D87F22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4" w:type="dxa"/>
          </w:tcPr>
          <w:p w14:paraId="47923D3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</w:tcPr>
          <w:p w14:paraId="5042C57D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495B2334" w14:textId="77777777" w:rsidTr="004A3FF7">
        <w:tc>
          <w:tcPr>
            <w:tcW w:w="3326" w:type="dxa"/>
          </w:tcPr>
          <w:p w14:paraId="6F6EA3B9" w14:textId="15B9384F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A3FF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028BE1F4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67F6E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E78BF2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4A69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6B68DE9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446EDC7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6C0BA8C0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1655B57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711EE599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43672A" w14:paraId="781E408C" w14:textId="77777777" w:rsidTr="004A3FF7">
        <w:tc>
          <w:tcPr>
            <w:tcW w:w="3326" w:type="dxa"/>
          </w:tcPr>
          <w:p w14:paraId="48626F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35144FC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02D45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06592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C442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B30A11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13A1121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</w:tcPr>
          <w:p w14:paraId="25403701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" w:type="dxa"/>
          </w:tcPr>
          <w:p w14:paraId="2B8AE6C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0AC30EDF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3FF7" w:rsidRPr="0043672A" w14:paraId="520F1408" w14:textId="77777777" w:rsidTr="004A3FF7">
        <w:tc>
          <w:tcPr>
            <w:tcW w:w="3326" w:type="dxa"/>
          </w:tcPr>
          <w:p w14:paraId="3B9F3C43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6D7A47D" w14:textId="14387B84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136,556</w:t>
            </w:r>
          </w:p>
        </w:tc>
        <w:tc>
          <w:tcPr>
            <w:tcW w:w="236" w:type="dxa"/>
          </w:tcPr>
          <w:p w14:paraId="79CE3A8E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7A9500B" w14:textId="20FD2801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136,556</w:t>
            </w:r>
          </w:p>
        </w:tc>
        <w:tc>
          <w:tcPr>
            <w:tcW w:w="236" w:type="dxa"/>
          </w:tcPr>
          <w:p w14:paraId="3570BCF1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10D48A3" w14:textId="00177BB7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35A85BF3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16DC3EBD" w14:textId="1BDC7053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1A5F9AC0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60C0732B" w14:textId="5FA69D5A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136,556</w:t>
            </w:r>
          </w:p>
        </w:tc>
      </w:tr>
      <w:tr w:rsidR="004A3FF7" w:rsidRPr="0043672A" w14:paraId="011BABF1" w14:textId="77777777" w:rsidTr="004A3FF7">
        <w:tc>
          <w:tcPr>
            <w:tcW w:w="3326" w:type="dxa"/>
          </w:tcPr>
          <w:p w14:paraId="278067D3" w14:textId="77777777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41BD93B" w14:textId="20556136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147,978</w:t>
            </w:r>
          </w:p>
        </w:tc>
        <w:tc>
          <w:tcPr>
            <w:tcW w:w="236" w:type="dxa"/>
          </w:tcPr>
          <w:p w14:paraId="3B695C2A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</w:tcPr>
          <w:p w14:paraId="540185C8" w14:textId="56EF9E24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47,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36" w:type="dxa"/>
          </w:tcPr>
          <w:p w14:paraId="59763148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64D7904" w14:textId="3531B5FD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E3919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34" w:type="dxa"/>
          </w:tcPr>
          <w:p w14:paraId="05284A79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5BDCA63" w14:textId="0499A96E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D0A2E48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5A9E2C70" w14:textId="6E98244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E39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</w:tr>
      <w:tr w:rsidR="004A3FF7" w:rsidRPr="0043672A" w14:paraId="5AA4BB43" w14:textId="77777777" w:rsidTr="004A3FF7">
        <w:tc>
          <w:tcPr>
            <w:tcW w:w="3326" w:type="dxa"/>
          </w:tcPr>
          <w:p w14:paraId="5581ED7B" w14:textId="2B8C2C27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/>
                <w:sz w:val="24"/>
                <w:szCs w:val="24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90" w:type="dxa"/>
          </w:tcPr>
          <w:p w14:paraId="74806C62" w14:textId="20DA388A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107,240</w:t>
            </w:r>
          </w:p>
        </w:tc>
        <w:tc>
          <w:tcPr>
            <w:tcW w:w="236" w:type="dxa"/>
          </w:tcPr>
          <w:p w14:paraId="7DCAF099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</w:tcPr>
          <w:p w14:paraId="6D7D074E" w14:textId="198F04E4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8,632</w:t>
            </w:r>
          </w:p>
        </w:tc>
        <w:tc>
          <w:tcPr>
            <w:tcW w:w="236" w:type="dxa"/>
          </w:tcPr>
          <w:p w14:paraId="708E2090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7841D71" w14:textId="13068F60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105,252</w:t>
            </w:r>
          </w:p>
        </w:tc>
        <w:tc>
          <w:tcPr>
            <w:tcW w:w="234" w:type="dxa"/>
          </w:tcPr>
          <w:p w14:paraId="426A2588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14:paraId="7D2EB60F" w14:textId="70ACA1D9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4" w:type="dxa"/>
          </w:tcPr>
          <w:p w14:paraId="040B4D9F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14:paraId="40AD7D17" w14:textId="45DF6377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113,884</w:t>
            </w:r>
          </w:p>
        </w:tc>
      </w:tr>
      <w:tr w:rsidR="004A3FF7" w:rsidRPr="0043672A" w14:paraId="56357F1D" w14:textId="77777777" w:rsidTr="004A3FF7">
        <w:tc>
          <w:tcPr>
            <w:tcW w:w="3326" w:type="dxa"/>
          </w:tcPr>
          <w:p w14:paraId="1D9FFB91" w14:textId="77777777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2BA4D" w14:textId="27FB7A1A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25,135</w:t>
            </w:r>
          </w:p>
        </w:tc>
        <w:tc>
          <w:tcPr>
            <w:tcW w:w="236" w:type="dxa"/>
          </w:tcPr>
          <w:p w14:paraId="3B31EC09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538DF1E" w14:textId="7D686D94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5,4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71D4226A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2393643" w14:textId="1376DA53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13,452</w:t>
            </w:r>
          </w:p>
        </w:tc>
        <w:tc>
          <w:tcPr>
            <w:tcW w:w="234" w:type="dxa"/>
          </w:tcPr>
          <w:p w14:paraId="17E3AEFD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BCE320" w14:textId="5D56E0AA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2D61F37B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14:paraId="21C679A5" w14:textId="38927CB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sz w:val="24"/>
                <w:szCs w:val="24"/>
              </w:rPr>
              <w:t>31,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4A3FF7" w:rsidRPr="0043672A" w14:paraId="77B08978" w14:textId="77777777" w:rsidTr="004A3FF7">
        <w:tc>
          <w:tcPr>
            <w:tcW w:w="3326" w:type="dxa"/>
          </w:tcPr>
          <w:p w14:paraId="5D5A6302" w14:textId="77777777" w:rsidR="004A3FF7" w:rsidRPr="0043672A" w:rsidRDefault="004A3FF7" w:rsidP="004A3FF7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53E02" w14:textId="2D14D6AE" w:rsidR="004A3FF7" w:rsidRPr="0043672A" w:rsidRDefault="004A3FF7" w:rsidP="004A3FF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416,909</w:t>
            </w:r>
          </w:p>
        </w:tc>
        <w:tc>
          <w:tcPr>
            <w:tcW w:w="236" w:type="dxa"/>
          </w:tcPr>
          <w:p w14:paraId="4B78BD59" w14:textId="77777777" w:rsidR="004A3FF7" w:rsidRPr="0043672A" w:rsidRDefault="004A3FF7" w:rsidP="004A3FF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7204EB73" w14:textId="2BEF7A9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</w:t>
            </w:r>
          </w:p>
        </w:tc>
        <w:tc>
          <w:tcPr>
            <w:tcW w:w="236" w:type="dxa"/>
          </w:tcPr>
          <w:p w14:paraId="41C99F1A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EE979E4" w14:textId="34ABF446" w:rsidR="004A3FF7" w:rsidRPr="0043672A" w:rsidRDefault="004A3FF7" w:rsidP="004A3FF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4" w:type="dxa"/>
          </w:tcPr>
          <w:p w14:paraId="0DF60AAE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46996" w14:textId="42A842FD" w:rsidR="004A3FF7" w:rsidRPr="0043672A" w:rsidRDefault="004A3FF7" w:rsidP="004A3FF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12,488</w:t>
            </w:r>
          </w:p>
        </w:tc>
        <w:tc>
          <w:tcPr>
            <w:tcW w:w="234" w:type="dxa"/>
          </w:tcPr>
          <w:p w14:paraId="4B53780F" w14:textId="77777777" w:rsidR="004A3FF7" w:rsidRPr="0043672A" w:rsidRDefault="004A3FF7" w:rsidP="004A3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1A5BF" w14:textId="544DCA4E" w:rsidR="004A3FF7" w:rsidRPr="0043672A" w:rsidRDefault="004A3FF7" w:rsidP="004A3FF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E39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082</w:t>
            </w:r>
          </w:p>
        </w:tc>
      </w:tr>
    </w:tbl>
    <w:p w14:paraId="719CCB1A" w14:textId="2D2C1E46" w:rsidR="005C71AC" w:rsidRPr="00EF43A1" w:rsidRDefault="005C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39FF4A8" w14:textId="47923851" w:rsidR="005245B5" w:rsidRPr="005F225C" w:rsidRDefault="005245B5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(ข.</w:t>
      </w:r>
      <w:r w:rsidRPr="005F225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) ความเสี่ยงด้านตลาด</w:t>
      </w:r>
    </w:p>
    <w:p w14:paraId="1EA4D9B1" w14:textId="35402914" w:rsidR="005245B5" w:rsidRPr="00EF43A1" w:rsidRDefault="005245B5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8F12E7" w14:textId="08846B9E" w:rsidR="005245B5" w:rsidRPr="0034609E" w:rsidRDefault="005245B5" w:rsidP="000926C5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FC7808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FC7808" w:rsidRPr="00FC7808">
        <w:rPr>
          <w:rFonts w:asciiTheme="majorBidi" w:hAnsiTheme="majorBidi"/>
          <w:spacing w:val="-2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C7808" w:rsidRPr="00FC7808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F076E1B" w14:textId="194E5225" w:rsidR="00C7336A" w:rsidRDefault="00C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96F5BE4" w14:textId="4E8F0032" w:rsidR="009A5044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lastRenderedPageBreak/>
        <w:t>(ข.</w:t>
      </w:r>
      <w:r>
        <w:rPr>
          <w:rFonts w:asciiTheme="majorBidi" w:hAnsiTheme="majorBidi" w:cstheme="majorBidi"/>
          <w:sz w:val="30"/>
          <w:szCs w:val="30"/>
        </w:rPr>
        <w:t>3.1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1964BBC" w14:textId="7DE41807" w:rsidR="009A5044" w:rsidRPr="00520BCA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74B4C7" w14:textId="206252E2" w:rsidR="00B43662" w:rsidRDefault="009A5044" w:rsidP="00EA7304">
      <w:pPr>
        <w:tabs>
          <w:tab w:val="clear" w:pos="454"/>
          <w:tab w:val="clear" w:pos="907"/>
          <w:tab w:val="clear" w:pos="1644"/>
          <w:tab w:val="left" w:pos="720"/>
          <w:tab w:val="left" w:pos="1620"/>
        </w:tabs>
        <w:spacing w:line="240" w:lineRule="auto"/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606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โดยเฉพาะเงินเหรียญสหรัฐอเมริกา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มีนโยบายบริหารจัดการความเสี่ยงจากความผันผวนของอัตราแลกเปลี่ยนด้วยการทำ </w:t>
      </w:r>
      <w:r w:rsidR="000827B3">
        <w:rPr>
          <w:rFonts w:asciiTheme="majorBidi" w:hAnsiTheme="majorBidi" w:cstheme="majorBidi"/>
          <w:sz w:val="30"/>
          <w:szCs w:val="30"/>
        </w:rPr>
        <w:t>n</w:t>
      </w:r>
      <w:r w:rsidR="00A1590F">
        <w:rPr>
          <w:rFonts w:asciiTheme="majorBidi" w:hAnsiTheme="majorBidi" w:cstheme="majorBidi"/>
          <w:sz w:val="30"/>
          <w:szCs w:val="30"/>
        </w:rPr>
        <w:t xml:space="preserve">atural </w:t>
      </w:r>
      <w:r w:rsidR="0061228D">
        <w:rPr>
          <w:rFonts w:asciiTheme="majorBidi" w:hAnsiTheme="majorBidi" w:cstheme="majorBidi"/>
          <w:sz w:val="30"/>
          <w:szCs w:val="30"/>
        </w:rPr>
        <w:t>h</w:t>
      </w:r>
      <w:r w:rsidR="00A1590F">
        <w:rPr>
          <w:rFonts w:asciiTheme="majorBidi" w:hAnsiTheme="majorBidi" w:cstheme="majorBidi"/>
          <w:sz w:val="30"/>
          <w:szCs w:val="30"/>
        </w:rPr>
        <w:t xml:space="preserve">edge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โดยนำรายได้จากสกุลเงินตราต่างประเทศไปใช้กับการชำระเงินในสกุลเงินเดียวกัน และการทำสัญญาซื้อขายเงินตราต่างประเทศล่วงหน้า (</w:t>
      </w:r>
      <w:r w:rsidR="00A1590F">
        <w:rPr>
          <w:rFonts w:asciiTheme="majorBidi" w:hAnsiTheme="majorBidi" w:cstheme="majorBidi"/>
          <w:sz w:val="30"/>
          <w:szCs w:val="30"/>
        </w:rPr>
        <w:t>Forward Contract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)</w:t>
      </w:r>
      <w:r w:rsidR="00A1590F">
        <w:rPr>
          <w:rFonts w:asciiTheme="majorBidi" w:hAnsiTheme="majorBidi" w:cstheme="majorBidi"/>
          <w:sz w:val="30"/>
          <w:szCs w:val="30"/>
        </w:rPr>
        <w:t xml:space="preserve">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กับสถาบันการเงินแต่ไม่ได้ป้องกันความเสี่ยงจากอัตราแลกเปลี่ยนทั้งจำนวนและทุกสกุลเงิน อีกทั้ง</w:t>
      </w:r>
      <w:r w:rsidR="007C3B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บริษัทยังได้กำหนดนโยบาย</w:t>
      </w:r>
      <w:r w:rsidR="001A7473">
        <w:rPr>
          <w:rFonts w:asciiTheme="majorBidi" w:hAnsiTheme="majorBidi" w:cstheme="majorBidi" w:hint="cs"/>
          <w:sz w:val="30"/>
          <w:szCs w:val="30"/>
          <w:cs/>
        </w:rPr>
        <w:t>สำหรับธุรกรรมการป้องกันความเสี่ยง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ในระดับที่เหมาะสม</w:t>
      </w:r>
    </w:p>
    <w:p w14:paraId="77127593" w14:textId="01742130" w:rsidR="00520BCA" w:rsidRDefault="0052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903"/>
        <w:gridCol w:w="252"/>
        <w:gridCol w:w="645"/>
        <w:gridCol w:w="252"/>
        <w:gridCol w:w="648"/>
        <w:gridCol w:w="266"/>
        <w:gridCol w:w="724"/>
        <w:gridCol w:w="236"/>
        <w:gridCol w:w="844"/>
        <w:gridCol w:w="238"/>
        <w:gridCol w:w="662"/>
        <w:gridCol w:w="236"/>
        <w:gridCol w:w="754"/>
        <w:gridCol w:w="270"/>
        <w:gridCol w:w="720"/>
      </w:tblGrid>
      <w:tr w:rsidR="0013008E" w:rsidRPr="00F647CE" w14:paraId="3A6D815E" w14:textId="7E7153DD" w:rsidTr="0013008E">
        <w:trPr>
          <w:tblHeader/>
        </w:trPr>
        <w:tc>
          <w:tcPr>
            <w:tcW w:w="2160" w:type="dxa"/>
            <w:vAlign w:val="bottom"/>
          </w:tcPr>
          <w:p w14:paraId="78FA4C5E" w14:textId="77777777" w:rsidR="0013008E" w:rsidRPr="004D4B67" w:rsidRDefault="0013008E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50" w:type="dxa"/>
            <w:gridSpan w:val="15"/>
          </w:tcPr>
          <w:p w14:paraId="5CAB4736" w14:textId="2CC95146" w:rsidR="0013008E" w:rsidRPr="006C6F00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6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008E" w:rsidRPr="00F647CE" w14:paraId="692DE112" w14:textId="31D7D230" w:rsidTr="0013008E">
        <w:trPr>
          <w:tblHeader/>
        </w:trPr>
        <w:tc>
          <w:tcPr>
            <w:tcW w:w="2160" w:type="dxa"/>
            <w:vAlign w:val="bottom"/>
          </w:tcPr>
          <w:p w14:paraId="04EE117A" w14:textId="77777777" w:rsidR="0013008E" w:rsidRPr="004D4B67" w:rsidRDefault="0013008E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90" w:type="dxa"/>
            <w:gridSpan w:val="7"/>
          </w:tcPr>
          <w:p w14:paraId="32E184A0" w14:textId="60DCCF41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</w:tcPr>
          <w:p w14:paraId="10A9C3FF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3724" w:type="dxa"/>
            <w:gridSpan w:val="7"/>
          </w:tcPr>
          <w:p w14:paraId="3FA740AC" w14:textId="50BD8C80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</w:tr>
      <w:tr w:rsidR="0013008E" w:rsidRPr="00F647CE" w14:paraId="14EEDF88" w14:textId="0E68DA08" w:rsidTr="0013008E">
        <w:trPr>
          <w:tblHeader/>
        </w:trPr>
        <w:tc>
          <w:tcPr>
            <w:tcW w:w="2160" w:type="dxa"/>
            <w:vAlign w:val="bottom"/>
            <w:hideMark/>
          </w:tcPr>
          <w:p w14:paraId="4E1A0626" w14:textId="56E589D4" w:rsidR="0013008E" w:rsidRPr="004D4B67" w:rsidRDefault="0013008E" w:rsidP="005D29F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br/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576AB9CB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661CD0AB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7A7E236F" w14:textId="797788C1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52" w:type="dxa"/>
          </w:tcPr>
          <w:p w14:paraId="3466805B" w14:textId="773FD009" w:rsidR="0013008E" w:rsidRPr="004D4B67" w:rsidRDefault="0013008E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</w:tcPr>
          <w:p w14:paraId="5B56F434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E3643B" w14:textId="3BBD7FDD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7B88F024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4F718492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F7B9AB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4A9AACC9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hideMark/>
          </w:tcPr>
          <w:p w14:paraId="2AE388CB" w14:textId="77777777" w:rsidR="0013008E" w:rsidRPr="004D4B67" w:rsidRDefault="0013008E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76038B31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E89B9E8" w14:textId="7BC844A2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36" w:type="dxa"/>
          </w:tcPr>
          <w:p w14:paraId="34ADE255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D0AF39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DED71B" w14:textId="655620C8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70" w:type="dxa"/>
          </w:tcPr>
          <w:p w14:paraId="2A01B140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1FCAAE" w14:textId="77777777" w:rsidR="0013008E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7812CAF" w14:textId="2E361712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3008E" w:rsidRPr="001F61F5" w14:paraId="73500305" w14:textId="619C3639" w:rsidTr="0013008E">
        <w:tc>
          <w:tcPr>
            <w:tcW w:w="2160" w:type="dxa"/>
          </w:tcPr>
          <w:p w14:paraId="09FA2294" w14:textId="77777777" w:rsidR="0013008E" w:rsidRPr="004D4B67" w:rsidRDefault="0013008E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13"/>
            <w:vAlign w:val="bottom"/>
          </w:tcPr>
          <w:p w14:paraId="59BAEE2C" w14:textId="09B31D75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proofErr w:type="spellStart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proofErr w:type="spellEnd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D0797AF" w14:textId="77777777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0D92430" w14:textId="77777777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3008E" w:rsidRPr="001F61F5" w14:paraId="3ECAE537" w14:textId="654E2C76" w:rsidTr="007133D6">
        <w:tc>
          <w:tcPr>
            <w:tcW w:w="2160" w:type="dxa"/>
            <w:hideMark/>
          </w:tcPr>
          <w:p w14:paraId="66C2C720" w14:textId="6FC5404E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vAlign w:val="bottom"/>
          </w:tcPr>
          <w:p w14:paraId="595DF209" w14:textId="1B5C1DC1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4,580</w:t>
            </w:r>
          </w:p>
        </w:tc>
        <w:tc>
          <w:tcPr>
            <w:tcW w:w="252" w:type="dxa"/>
          </w:tcPr>
          <w:p w14:paraId="3CF95258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43D8C486" w14:textId="3AA1D394" w:rsidR="0013008E" w:rsidRPr="00F22272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41B3431" w14:textId="4B2747C6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2ADE503" w14:textId="09696464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203</w:t>
            </w:r>
          </w:p>
        </w:tc>
        <w:tc>
          <w:tcPr>
            <w:tcW w:w="266" w:type="dxa"/>
          </w:tcPr>
          <w:p w14:paraId="04377A30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F572B99" w14:textId="1CF77029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4,783</w:t>
            </w:r>
          </w:p>
        </w:tc>
        <w:tc>
          <w:tcPr>
            <w:tcW w:w="236" w:type="dxa"/>
          </w:tcPr>
          <w:p w14:paraId="2E307436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3E6F71D" w14:textId="14C6938E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8,184</w:t>
            </w:r>
          </w:p>
        </w:tc>
        <w:tc>
          <w:tcPr>
            <w:tcW w:w="238" w:type="dxa"/>
          </w:tcPr>
          <w:p w14:paraId="1EA2CF8E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7014104" w14:textId="1A44C409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6282CC4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E4A2DC6" w14:textId="2A6F3B01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183</w:t>
            </w:r>
          </w:p>
        </w:tc>
        <w:tc>
          <w:tcPr>
            <w:tcW w:w="270" w:type="dxa"/>
          </w:tcPr>
          <w:p w14:paraId="3D4A5279" w14:textId="777777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0CA1B5" w14:textId="08374C24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8,367</w:t>
            </w:r>
          </w:p>
        </w:tc>
      </w:tr>
      <w:tr w:rsidR="0013008E" w:rsidRPr="001F61F5" w14:paraId="6C0A9F56" w14:textId="16A45361" w:rsidTr="007133D6">
        <w:tc>
          <w:tcPr>
            <w:tcW w:w="2160" w:type="dxa"/>
          </w:tcPr>
          <w:p w14:paraId="6ADFE12A" w14:textId="7D40DC74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29CE0A56" w14:textId="6CF7D4F6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78,438</w:t>
            </w:r>
          </w:p>
        </w:tc>
        <w:tc>
          <w:tcPr>
            <w:tcW w:w="252" w:type="dxa"/>
          </w:tcPr>
          <w:p w14:paraId="61C74BB4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35B02D5B" w14:textId="7F42A430" w:rsidR="0013008E" w:rsidRPr="00F22272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06F454E" w14:textId="6DF81840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7C2A6CA" w14:textId="77B815EC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337</w:t>
            </w:r>
          </w:p>
        </w:tc>
        <w:tc>
          <w:tcPr>
            <w:tcW w:w="266" w:type="dxa"/>
          </w:tcPr>
          <w:p w14:paraId="71856AF9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665B943" w14:textId="64ADF328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78,775</w:t>
            </w:r>
          </w:p>
        </w:tc>
        <w:tc>
          <w:tcPr>
            <w:tcW w:w="236" w:type="dxa"/>
          </w:tcPr>
          <w:p w14:paraId="2780FAE9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A267FA2" w14:textId="1986ABE0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119,368</w:t>
            </w:r>
          </w:p>
        </w:tc>
        <w:tc>
          <w:tcPr>
            <w:tcW w:w="238" w:type="dxa"/>
          </w:tcPr>
          <w:p w14:paraId="51FB2C2A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2BDA1795" w14:textId="65CA4B76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8C77E2D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8407663" w14:textId="37ABDC0A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362</w:t>
            </w:r>
          </w:p>
        </w:tc>
        <w:tc>
          <w:tcPr>
            <w:tcW w:w="270" w:type="dxa"/>
          </w:tcPr>
          <w:p w14:paraId="3ACC7232" w14:textId="777777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91F73AD" w14:textId="572538A8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119,730</w:t>
            </w:r>
          </w:p>
        </w:tc>
      </w:tr>
      <w:tr w:rsidR="0013008E" w:rsidRPr="001F61F5" w14:paraId="08C7887D" w14:textId="06A5909D" w:rsidTr="007133D6">
        <w:tc>
          <w:tcPr>
            <w:tcW w:w="2160" w:type="dxa"/>
          </w:tcPr>
          <w:p w14:paraId="525E2904" w14:textId="6E832784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03" w:type="dxa"/>
            <w:vAlign w:val="bottom"/>
          </w:tcPr>
          <w:p w14:paraId="015870B9" w14:textId="7AB1CFBC" w:rsidR="0013008E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2B1F289F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65661827" w14:textId="6398FD84" w:rsidR="0013008E" w:rsidRPr="00F22272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41,227</w:t>
            </w:r>
          </w:p>
        </w:tc>
        <w:tc>
          <w:tcPr>
            <w:tcW w:w="252" w:type="dxa"/>
          </w:tcPr>
          <w:p w14:paraId="38E91CC2" w14:textId="42C8C44A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201171E" w14:textId="6C2DEF20" w:rsidR="0013008E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E0BAA1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E649F6E" w14:textId="69C0010B" w:rsidR="0013008E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41,227</w:t>
            </w:r>
          </w:p>
        </w:tc>
        <w:tc>
          <w:tcPr>
            <w:tcW w:w="236" w:type="dxa"/>
          </w:tcPr>
          <w:p w14:paraId="25454336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303905" w14:textId="4FA0B29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6E085CD0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51DD9C42" w14:textId="1AE5D96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44,647</w:t>
            </w:r>
          </w:p>
        </w:tc>
        <w:tc>
          <w:tcPr>
            <w:tcW w:w="236" w:type="dxa"/>
          </w:tcPr>
          <w:p w14:paraId="3DC08431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1D9C1B14" w14:textId="43E9C6A6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44BCA4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A98591" w14:textId="7A76B5A1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44,647</w:t>
            </w:r>
          </w:p>
        </w:tc>
      </w:tr>
      <w:tr w:rsidR="0013008E" w:rsidRPr="001F61F5" w14:paraId="2FE3B14E" w14:textId="3A75DDCC" w:rsidTr="0013008E">
        <w:tc>
          <w:tcPr>
            <w:tcW w:w="2160" w:type="dxa"/>
          </w:tcPr>
          <w:p w14:paraId="666B891F" w14:textId="3A74307D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67846DF" w14:textId="67C59A70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(87,054)</w:t>
            </w:r>
          </w:p>
        </w:tc>
        <w:tc>
          <w:tcPr>
            <w:tcW w:w="252" w:type="dxa"/>
          </w:tcPr>
          <w:p w14:paraId="1E74C5C2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D377ED" w14:textId="6D3E9E45" w:rsidR="0013008E" w:rsidRPr="00F22272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F43C656" w14:textId="18B97972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61C853E" w14:textId="3DDCE33A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(8,456)</w:t>
            </w:r>
          </w:p>
        </w:tc>
        <w:tc>
          <w:tcPr>
            <w:tcW w:w="266" w:type="dxa"/>
          </w:tcPr>
          <w:p w14:paraId="7F30779B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1697E95" w14:textId="039A28BC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(95,510)</w:t>
            </w:r>
          </w:p>
        </w:tc>
        <w:tc>
          <w:tcPr>
            <w:tcW w:w="236" w:type="dxa"/>
          </w:tcPr>
          <w:p w14:paraId="4729C49D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8689481" w14:textId="4D3F5765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(107,480)</w:t>
            </w:r>
          </w:p>
        </w:tc>
        <w:tc>
          <w:tcPr>
            <w:tcW w:w="238" w:type="dxa"/>
          </w:tcPr>
          <w:p w14:paraId="4F15D328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13528B83" w14:textId="6D9EBA1A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BEDC3B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513B3C1" w14:textId="79194E65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(4,970)</w:t>
            </w:r>
          </w:p>
        </w:tc>
        <w:tc>
          <w:tcPr>
            <w:tcW w:w="270" w:type="dxa"/>
          </w:tcPr>
          <w:p w14:paraId="4B7C1CFE" w14:textId="777777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CAB7F2" w14:textId="5AE17F7C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(112,450)</w:t>
            </w:r>
          </w:p>
        </w:tc>
      </w:tr>
      <w:tr w:rsidR="0013008E" w:rsidRPr="001F61F5" w14:paraId="4A01C9A6" w14:textId="39FF9AC7" w:rsidTr="0013008E">
        <w:tc>
          <w:tcPr>
            <w:tcW w:w="2160" w:type="dxa"/>
            <w:hideMark/>
          </w:tcPr>
          <w:p w14:paraId="6728D44D" w14:textId="4F2C94FB" w:rsidR="0013008E" w:rsidRPr="004D4B67" w:rsidRDefault="0013008E" w:rsidP="0013008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56E7B" w14:textId="4AE15677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(4,036)</w:t>
            </w:r>
          </w:p>
        </w:tc>
        <w:tc>
          <w:tcPr>
            <w:tcW w:w="252" w:type="dxa"/>
          </w:tcPr>
          <w:p w14:paraId="3007F659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0CA9D1CE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3C82730C" w14:textId="42643E12" w:rsidR="00507659" w:rsidRPr="00F22272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41,227</w:t>
            </w:r>
          </w:p>
        </w:tc>
        <w:tc>
          <w:tcPr>
            <w:tcW w:w="252" w:type="dxa"/>
          </w:tcPr>
          <w:p w14:paraId="624C3CB9" w14:textId="4BAC6769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6F75" w14:textId="6EFDE790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(7,916)</w:t>
            </w:r>
          </w:p>
        </w:tc>
        <w:tc>
          <w:tcPr>
            <w:tcW w:w="266" w:type="dxa"/>
          </w:tcPr>
          <w:p w14:paraId="3B3AA4B6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D9F5A" w14:textId="2E90B56E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29,275</w:t>
            </w:r>
          </w:p>
        </w:tc>
        <w:tc>
          <w:tcPr>
            <w:tcW w:w="236" w:type="dxa"/>
          </w:tcPr>
          <w:p w14:paraId="1267133E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F94F" w14:textId="3B2FCFED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20,072</w:t>
            </w:r>
          </w:p>
        </w:tc>
        <w:tc>
          <w:tcPr>
            <w:tcW w:w="238" w:type="dxa"/>
          </w:tcPr>
          <w:p w14:paraId="71BDFF9F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right w:val="nil"/>
            </w:tcBorders>
          </w:tcPr>
          <w:p w14:paraId="5BC27D54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104723F" w14:textId="4F4EE425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44,647</w:t>
            </w:r>
          </w:p>
        </w:tc>
        <w:tc>
          <w:tcPr>
            <w:tcW w:w="236" w:type="dxa"/>
          </w:tcPr>
          <w:p w14:paraId="429F9B8D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40B3" w14:textId="4AB5F494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(4,425)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5DD9A" w14:textId="777777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1924C" w14:textId="4174AF9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60,294</w:t>
            </w:r>
          </w:p>
        </w:tc>
      </w:tr>
      <w:tr w:rsidR="0013008E" w:rsidRPr="001F61F5" w14:paraId="07719C84" w14:textId="71B62474" w:rsidTr="007133D6">
        <w:tc>
          <w:tcPr>
            <w:tcW w:w="2160" w:type="dxa"/>
          </w:tcPr>
          <w:p w14:paraId="3B255679" w14:textId="3E3D2110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2732DA9" w14:textId="027D3A43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35,277</w:t>
            </w:r>
          </w:p>
        </w:tc>
        <w:tc>
          <w:tcPr>
            <w:tcW w:w="252" w:type="dxa"/>
          </w:tcPr>
          <w:p w14:paraId="3A8EED00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</w:tcPr>
          <w:p w14:paraId="1826F923" w14:textId="164A9E2D" w:rsidR="0013008E" w:rsidRPr="004D4B67" w:rsidRDefault="00507659" w:rsidP="001300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37AB6DBC" w14:textId="73846E78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69D87C2" w14:textId="1DA962AB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46DFBBD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vAlign w:val="bottom"/>
          </w:tcPr>
          <w:p w14:paraId="2A5F4878" w14:textId="691B9472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35,277</w:t>
            </w:r>
          </w:p>
        </w:tc>
        <w:tc>
          <w:tcPr>
            <w:tcW w:w="236" w:type="dxa"/>
          </w:tcPr>
          <w:p w14:paraId="246BF006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BE3D425" w14:textId="4159A4C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32,316</w:t>
            </w:r>
          </w:p>
        </w:tc>
        <w:tc>
          <w:tcPr>
            <w:tcW w:w="238" w:type="dxa"/>
          </w:tcPr>
          <w:p w14:paraId="4E4E7199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3268D279" w14:textId="29CC5BCD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36" w:type="dxa"/>
          </w:tcPr>
          <w:p w14:paraId="7A5F4844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4645084" w14:textId="0278829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2,948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202CC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3A174D7" w14:textId="6435E30B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35,264</w:t>
            </w:r>
          </w:p>
        </w:tc>
      </w:tr>
      <w:tr w:rsidR="0013008E" w:rsidRPr="001F61F5" w14:paraId="79B896D2" w14:textId="140C624E" w:rsidTr="0013008E">
        <w:tc>
          <w:tcPr>
            <w:tcW w:w="2160" w:type="dxa"/>
            <w:hideMark/>
          </w:tcPr>
          <w:p w14:paraId="18ABF9E2" w14:textId="7C552FB8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E0994" w14:textId="2EDA7F45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(22,642)</w:t>
            </w:r>
          </w:p>
        </w:tc>
        <w:tc>
          <w:tcPr>
            <w:tcW w:w="252" w:type="dxa"/>
          </w:tcPr>
          <w:p w14:paraId="1E35B180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CE742D6" w14:textId="47A2E769" w:rsidR="0013008E" w:rsidRPr="004D4B67" w:rsidRDefault="00507659" w:rsidP="001300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01E22845" w14:textId="2A3068EA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86B4" w14:textId="063B0E92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64F849B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F74A" w14:textId="5CFD03D2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(22,642)</w:t>
            </w:r>
          </w:p>
        </w:tc>
        <w:tc>
          <w:tcPr>
            <w:tcW w:w="236" w:type="dxa"/>
          </w:tcPr>
          <w:p w14:paraId="1481A894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CEF4F" w14:textId="6D64938F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(532)</w:t>
            </w:r>
          </w:p>
        </w:tc>
        <w:tc>
          <w:tcPr>
            <w:tcW w:w="238" w:type="dxa"/>
          </w:tcPr>
          <w:p w14:paraId="4FE596B8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</w:tcPr>
          <w:p w14:paraId="35D3F5B3" w14:textId="5F709B01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36" w:type="dxa"/>
          </w:tcPr>
          <w:p w14:paraId="1F859A3D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AD134" w14:textId="14FC602D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2282E" w14:textId="777777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40A1A" w14:textId="310259C4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(532)</w:t>
            </w:r>
          </w:p>
        </w:tc>
      </w:tr>
      <w:tr w:rsidR="0013008E" w:rsidRPr="001F61F5" w14:paraId="5EC566FD" w14:textId="13A45107" w:rsidTr="0013008E">
        <w:tc>
          <w:tcPr>
            <w:tcW w:w="2160" w:type="dxa"/>
            <w:hideMark/>
          </w:tcPr>
          <w:p w14:paraId="397EFBD0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2869" w14:textId="63225A78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8,599</w:t>
            </w:r>
          </w:p>
        </w:tc>
        <w:tc>
          <w:tcPr>
            <w:tcW w:w="252" w:type="dxa"/>
          </w:tcPr>
          <w:p w14:paraId="3A709E30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D717C38" w14:textId="6E0742CF" w:rsidR="0013008E" w:rsidRPr="004D4B67" w:rsidRDefault="00507659" w:rsidP="001300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b/>
                <w:bCs/>
                <w:sz w:val="22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41,227</w:t>
            </w:r>
          </w:p>
        </w:tc>
        <w:tc>
          <w:tcPr>
            <w:tcW w:w="252" w:type="dxa"/>
          </w:tcPr>
          <w:p w14:paraId="2A0E39C9" w14:textId="1EFBBC39" w:rsidR="0013008E" w:rsidRPr="004D4B67" w:rsidRDefault="0013008E" w:rsidP="0013008E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B8E3C" w14:textId="5C89181F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(7,916)</w:t>
            </w:r>
          </w:p>
        </w:tc>
        <w:tc>
          <w:tcPr>
            <w:tcW w:w="266" w:type="dxa"/>
          </w:tcPr>
          <w:p w14:paraId="621C992B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CECBF" w14:textId="42C990EB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41,910</w:t>
            </w:r>
          </w:p>
        </w:tc>
        <w:tc>
          <w:tcPr>
            <w:tcW w:w="236" w:type="dxa"/>
          </w:tcPr>
          <w:p w14:paraId="1C834B55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DBDBD" w14:textId="5BA46AF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51,856</w:t>
            </w:r>
          </w:p>
        </w:tc>
        <w:tc>
          <w:tcPr>
            <w:tcW w:w="238" w:type="dxa"/>
          </w:tcPr>
          <w:p w14:paraId="0294EEE7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DD57B" w14:textId="3C9E2E1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44,647</w:t>
            </w:r>
          </w:p>
        </w:tc>
        <w:tc>
          <w:tcPr>
            <w:tcW w:w="236" w:type="dxa"/>
          </w:tcPr>
          <w:p w14:paraId="1013A70E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C869F" w14:textId="74BF0638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(1,477)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F547A" w14:textId="777777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53B42" w14:textId="5F5E9A90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95,026</w:t>
            </w:r>
          </w:p>
        </w:tc>
      </w:tr>
    </w:tbl>
    <w:p w14:paraId="69F28FC4" w14:textId="32CD14EF" w:rsidR="00A1590F" w:rsidRPr="00EF43A1" w:rsidRDefault="00A1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81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4D4B67" w:rsidRPr="004D4B67" w:rsidDel="001F61F5" w14:paraId="2D623C17" w14:textId="77777777" w:rsidTr="0013008E">
        <w:trPr>
          <w:tblHeader/>
        </w:trPr>
        <w:tc>
          <w:tcPr>
            <w:tcW w:w="3420" w:type="dxa"/>
          </w:tcPr>
          <w:p w14:paraId="7C3F8506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99" w:type="dxa"/>
            <w:gridSpan w:val="11"/>
          </w:tcPr>
          <w:p w14:paraId="2BDF3789" w14:textId="7CD2BCEC" w:rsidR="004D4B67" w:rsidRPr="0048161B" w:rsidDel="001F61F5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61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48161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4D4B67" w:rsidRPr="004D4B67" w14:paraId="6E18D407" w14:textId="77777777" w:rsidTr="0013008E">
        <w:trPr>
          <w:tblHeader/>
        </w:trPr>
        <w:tc>
          <w:tcPr>
            <w:tcW w:w="3420" w:type="dxa"/>
            <w:hideMark/>
          </w:tcPr>
          <w:p w14:paraId="2CA81679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067" w:type="dxa"/>
            <w:gridSpan w:val="5"/>
            <w:hideMark/>
          </w:tcPr>
          <w:p w14:paraId="4772EACF" w14:textId="6A50D794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13008E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</w:tcPr>
          <w:p w14:paraId="1EA6F2A6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05B78FEB" w14:textId="3CBC333B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13008E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</w:tr>
      <w:tr w:rsidR="004D4B67" w:rsidRPr="004D4B67" w14:paraId="74BDE875" w14:textId="77777777" w:rsidTr="0013008E">
        <w:trPr>
          <w:tblHeader/>
        </w:trPr>
        <w:tc>
          <w:tcPr>
            <w:tcW w:w="3420" w:type="dxa"/>
            <w:vAlign w:val="bottom"/>
            <w:hideMark/>
          </w:tcPr>
          <w:p w14:paraId="498B1072" w14:textId="6E4CBEA1" w:rsidR="004D4B67" w:rsidRPr="007B4733" w:rsidRDefault="00490F8F" w:rsidP="00E8666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  <w:cs/>
                <w:lang w:val="en-US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7702C1A6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FCBEE2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0D7BF090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88619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35CD595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E9BD98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1B3947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7271101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76831E24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1F28388D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650E3B3C" w14:textId="77777777" w:rsidR="004D4B67" w:rsidRPr="004D4B67" w:rsidRDefault="004D4B67" w:rsidP="00E8666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3479C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0EDF0B35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1DBDBA83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A8E74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B67" w:rsidRPr="004D4B67" w14:paraId="67B350AE" w14:textId="77777777" w:rsidTr="0013008E">
        <w:trPr>
          <w:tblHeader/>
        </w:trPr>
        <w:tc>
          <w:tcPr>
            <w:tcW w:w="3420" w:type="dxa"/>
            <w:hideMark/>
          </w:tcPr>
          <w:p w14:paraId="348BC3E5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70E6F78A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proofErr w:type="spellStart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proofErr w:type="spellEnd"/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)</w:t>
            </w:r>
          </w:p>
        </w:tc>
      </w:tr>
      <w:tr w:rsidR="0013008E" w:rsidRPr="004D4B67" w14:paraId="0951EA27" w14:textId="77777777" w:rsidTr="0013008E">
        <w:tc>
          <w:tcPr>
            <w:tcW w:w="3420" w:type="dxa"/>
            <w:hideMark/>
          </w:tcPr>
          <w:p w14:paraId="652B249C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</w:tcPr>
          <w:p w14:paraId="4328691C" w14:textId="4417F8BF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4,190</w:t>
            </w:r>
          </w:p>
        </w:tc>
        <w:tc>
          <w:tcPr>
            <w:tcW w:w="252" w:type="dxa"/>
          </w:tcPr>
          <w:p w14:paraId="00553B5B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60D2BFEA" w14:textId="60EB041F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</w:p>
        </w:tc>
        <w:tc>
          <w:tcPr>
            <w:tcW w:w="266" w:type="dxa"/>
          </w:tcPr>
          <w:p w14:paraId="10195425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6BDD307" w14:textId="453A5F4D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4,297</w:t>
            </w:r>
          </w:p>
        </w:tc>
        <w:tc>
          <w:tcPr>
            <w:tcW w:w="236" w:type="dxa"/>
          </w:tcPr>
          <w:p w14:paraId="2B55873D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04E2" w14:textId="7B7E665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6,873</w:t>
            </w:r>
          </w:p>
        </w:tc>
        <w:tc>
          <w:tcPr>
            <w:tcW w:w="238" w:type="dxa"/>
          </w:tcPr>
          <w:p w14:paraId="18F1FDCA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6A1DDE4" w14:textId="1AD7C291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</w:p>
        </w:tc>
        <w:tc>
          <w:tcPr>
            <w:tcW w:w="236" w:type="dxa"/>
          </w:tcPr>
          <w:p w14:paraId="5ACA2D72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3E6268" w14:textId="3213691A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6,989</w:t>
            </w:r>
          </w:p>
        </w:tc>
      </w:tr>
      <w:tr w:rsidR="0013008E" w:rsidRPr="004D4B67" w14:paraId="5F113696" w14:textId="77777777" w:rsidTr="0013008E">
        <w:tc>
          <w:tcPr>
            <w:tcW w:w="3420" w:type="dxa"/>
          </w:tcPr>
          <w:p w14:paraId="2690A0C1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</w:tcPr>
          <w:p w14:paraId="1573C3A3" w14:textId="49ED0304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58,432</w:t>
            </w:r>
          </w:p>
        </w:tc>
        <w:tc>
          <w:tcPr>
            <w:tcW w:w="252" w:type="dxa"/>
          </w:tcPr>
          <w:p w14:paraId="15250E8C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9ABCB87" w14:textId="05E53B5F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  <w:tc>
          <w:tcPr>
            <w:tcW w:w="266" w:type="dxa"/>
          </w:tcPr>
          <w:p w14:paraId="5EABDC7F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236E7E8" w14:textId="36B20F99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3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58,574</w:t>
            </w:r>
          </w:p>
        </w:tc>
        <w:tc>
          <w:tcPr>
            <w:tcW w:w="236" w:type="dxa"/>
          </w:tcPr>
          <w:p w14:paraId="0F6B54C0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EF656" w14:textId="6A26EC3B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81,307</w:t>
            </w:r>
          </w:p>
        </w:tc>
        <w:tc>
          <w:tcPr>
            <w:tcW w:w="238" w:type="dxa"/>
          </w:tcPr>
          <w:p w14:paraId="245D0EA5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1079BC5" w14:textId="5728D8A3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1,806</w:t>
            </w:r>
          </w:p>
        </w:tc>
        <w:tc>
          <w:tcPr>
            <w:tcW w:w="236" w:type="dxa"/>
          </w:tcPr>
          <w:p w14:paraId="3BEFA783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FA2959" w14:textId="41EEE841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83,113</w:t>
            </w:r>
          </w:p>
        </w:tc>
      </w:tr>
      <w:tr w:rsidR="0013008E" w:rsidRPr="004D4B67" w14:paraId="2A9F1A3F" w14:textId="77777777" w:rsidTr="0013008E">
        <w:tc>
          <w:tcPr>
            <w:tcW w:w="3420" w:type="dxa"/>
          </w:tcPr>
          <w:p w14:paraId="6350A0D1" w14:textId="70DE09E5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03" w:type="dxa"/>
          </w:tcPr>
          <w:p w14:paraId="27364DCA" w14:textId="24997F5B" w:rsidR="0013008E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9530C62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20EE8D0" w14:textId="04878A3B" w:rsidR="0013008E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2,605</w:t>
            </w:r>
          </w:p>
        </w:tc>
        <w:tc>
          <w:tcPr>
            <w:tcW w:w="266" w:type="dxa"/>
          </w:tcPr>
          <w:p w14:paraId="01064BE8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99ABCAD" w14:textId="1FF695C6" w:rsidR="0013008E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2,605</w:t>
            </w:r>
          </w:p>
        </w:tc>
        <w:tc>
          <w:tcPr>
            <w:tcW w:w="236" w:type="dxa"/>
          </w:tcPr>
          <w:p w14:paraId="704517EE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3FE06" w14:textId="09A7C1AE" w:rsidR="0013008E" w:rsidRPr="00D410B2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7,098</w:t>
            </w:r>
          </w:p>
        </w:tc>
        <w:tc>
          <w:tcPr>
            <w:tcW w:w="238" w:type="dxa"/>
          </w:tcPr>
          <w:p w14:paraId="0524E9B3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426305F" w14:textId="26E5E7D6" w:rsidR="0013008E" w:rsidRPr="00D410B2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6,027</w:t>
            </w:r>
          </w:p>
        </w:tc>
        <w:tc>
          <w:tcPr>
            <w:tcW w:w="236" w:type="dxa"/>
          </w:tcPr>
          <w:p w14:paraId="781A9D20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00AD521" w14:textId="409E0F41" w:rsidR="0013008E" w:rsidRPr="00D410B2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13,125</w:t>
            </w:r>
          </w:p>
        </w:tc>
      </w:tr>
      <w:tr w:rsidR="0013008E" w:rsidRPr="004D4B67" w14:paraId="4CF2145C" w14:textId="77777777" w:rsidTr="0013008E">
        <w:tc>
          <w:tcPr>
            <w:tcW w:w="3420" w:type="dxa"/>
          </w:tcPr>
          <w:p w14:paraId="3268110E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</w:tcPr>
          <w:p w14:paraId="5D630387" w14:textId="4361F71C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(38,111)</w:t>
            </w:r>
          </w:p>
        </w:tc>
        <w:tc>
          <w:tcPr>
            <w:tcW w:w="252" w:type="dxa"/>
          </w:tcPr>
          <w:p w14:paraId="3A8B29C9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07CED266" w14:textId="744F5D4D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(173)</w:t>
            </w:r>
          </w:p>
        </w:tc>
        <w:tc>
          <w:tcPr>
            <w:tcW w:w="266" w:type="dxa"/>
          </w:tcPr>
          <w:p w14:paraId="246A4662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C1AE157" w14:textId="7BEFA38F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(38,284)</w:t>
            </w:r>
          </w:p>
        </w:tc>
        <w:tc>
          <w:tcPr>
            <w:tcW w:w="236" w:type="dxa"/>
          </w:tcPr>
          <w:p w14:paraId="4E4381E0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DA3BDB" w14:textId="6B629061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(59,245)</w:t>
            </w:r>
          </w:p>
        </w:tc>
        <w:tc>
          <w:tcPr>
            <w:tcW w:w="238" w:type="dxa"/>
          </w:tcPr>
          <w:p w14:paraId="6536ECFD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072E9B1A" w14:textId="0C253876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(2,027)</w:t>
            </w:r>
          </w:p>
        </w:tc>
        <w:tc>
          <w:tcPr>
            <w:tcW w:w="236" w:type="dxa"/>
          </w:tcPr>
          <w:p w14:paraId="2200EB38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84C94B8" w14:textId="4304365B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(61,272)</w:t>
            </w:r>
          </w:p>
        </w:tc>
      </w:tr>
      <w:tr w:rsidR="0013008E" w:rsidRPr="004D4B67" w14:paraId="5F965189" w14:textId="77777777" w:rsidTr="0013008E">
        <w:tc>
          <w:tcPr>
            <w:tcW w:w="3420" w:type="dxa"/>
            <w:hideMark/>
          </w:tcPr>
          <w:p w14:paraId="3B2617BC" w14:textId="113A0A85" w:rsidR="0013008E" w:rsidRPr="004D4B67" w:rsidRDefault="0013008E" w:rsidP="0013008E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3F695E24" w14:textId="7CD04EF7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24,511</w:t>
            </w:r>
          </w:p>
        </w:tc>
        <w:tc>
          <w:tcPr>
            <w:tcW w:w="252" w:type="dxa"/>
          </w:tcPr>
          <w:p w14:paraId="484D528F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</w:tcPr>
          <w:p w14:paraId="59651CBA" w14:textId="2F7CC10F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2,681</w:t>
            </w:r>
          </w:p>
        </w:tc>
        <w:tc>
          <w:tcPr>
            <w:tcW w:w="266" w:type="dxa"/>
          </w:tcPr>
          <w:p w14:paraId="170BF12D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</w:tcPr>
          <w:p w14:paraId="40300A83" w14:textId="45592BB3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27,192</w:t>
            </w:r>
          </w:p>
        </w:tc>
        <w:tc>
          <w:tcPr>
            <w:tcW w:w="236" w:type="dxa"/>
          </w:tcPr>
          <w:p w14:paraId="0E102227" w14:textId="77777777" w:rsidR="0013008E" w:rsidRPr="004D4B67" w:rsidRDefault="0013008E" w:rsidP="001300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BFAEE7D" w14:textId="67CA0B0F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36,033</w:t>
            </w:r>
          </w:p>
        </w:tc>
        <w:tc>
          <w:tcPr>
            <w:tcW w:w="238" w:type="dxa"/>
          </w:tcPr>
          <w:p w14:paraId="049BED5B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6CED7B85" w14:textId="0D449B71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5,922</w:t>
            </w:r>
          </w:p>
        </w:tc>
        <w:tc>
          <w:tcPr>
            <w:tcW w:w="236" w:type="dxa"/>
          </w:tcPr>
          <w:p w14:paraId="6DA897BF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77D27318" w14:textId="12266F3E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41,955</w:t>
            </w:r>
          </w:p>
        </w:tc>
      </w:tr>
      <w:tr w:rsidR="0013008E" w:rsidRPr="004D4B67" w14:paraId="46236C7C" w14:textId="77777777" w:rsidTr="0013008E">
        <w:tc>
          <w:tcPr>
            <w:tcW w:w="3420" w:type="dxa"/>
          </w:tcPr>
          <w:p w14:paraId="4B528EFD" w14:textId="3AAB2250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94457F4" w14:textId="5E7245A0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DEEEF87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</w:tcPr>
          <w:p w14:paraId="2267D740" w14:textId="6007310B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04B9777D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A29A397" w14:textId="08EE4F3E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0A75C601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39C849" w14:textId="2884CBAA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13,739</w:t>
            </w:r>
          </w:p>
        </w:tc>
        <w:tc>
          <w:tcPr>
            <w:tcW w:w="238" w:type="dxa"/>
          </w:tcPr>
          <w:p w14:paraId="3AC59401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8CBAB07" w14:textId="72E6DE6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86CFC04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80D0271" w14:textId="78E95D66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13,739</w:t>
            </w:r>
          </w:p>
        </w:tc>
      </w:tr>
      <w:tr w:rsidR="0013008E" w:rsidRPr="004D4B67" w14:paraId="65526C34" w14:textId="77777777" w:rsidTr="0013008E">
        <w:tc>
          <w:tcPr>
            <w:tcW w:w="3420" w:type="dxa"/>
            <w:hideMark/>
          </w:tcPr>
          <w:p w14:paraId="24C2CB50" w14:textId="49FC71FA" w:rsidR="0013008E" w:rsidRPr="004D4B67" w:rsidRDefault="0013008E" w:rsidP="0013008E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FFE8E08" w14:textId="413A6FC3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(22,642)</w:t>
            </w:r>
          </w:p>
        </w:tc>
        <w:tc>
          <w:tcPr>
            <w:tcW w:w="252" w:type="dxa"/>
          </w:tcPr>
          <w:p w14:paraId="439BBE2B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</w:tcPr>
          <w:p w14:paraId="48DB5BBA" w14:textId="0EF14F9C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25ABBD3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</w:tcPr>
          <w:p w14:paraId="0DE44B8C" w14:textId="266E2FF2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(22,642)</w:t>
            </w:r>
          </w:p>
        </w:tc>
        <w:tc>
          <w:tcPr>
            <w:tcW w:w="236" w:type="dxa"/>
          </w:tcPr>
          <w:p w14:paraId="0A32EEB0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FB8B96" w14:textId="4180F209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(532)</w:t>
            </w:r>
          </w:p>
        </w:tc>
        <w:tc>
          <w:tcPr>
            <w:tcW w:w="238" w:type="dxa"/>
          </w:tcPr>
          <w:p w14:paraId="7326D56D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33D6B1EE" w14:textId="36D0CE15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E74D0B3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27749AD" w14:textId="317D290A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(532)</w:t>
            </w:r>
          </w:p>
        </w:tc>
      </w:tr>
      <w:tr w:rsidR="0013008E" w:rsidRPr="004D4B67" w14:paraId="71B4F2B9" w14:textId="77777777" w:rsidTr="0013008E">
        <w:tc>
          <w:tcPr>
            <w:tcW w:w="3420" w:type="dxa"/>
            <w:hideMark/>
          </w:tcPr>
          <w:p w14:paraId="260DF88F" w14:textId="77777777" w:rsidR="0013008E" w:rsidRPr="004D4B67" w:rsidRDefault="0013008E" w:rsidP="0013008E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54E7C" w14:textId="6CFBE197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1,869</w:t>
            </w:r>
          </w:p>
        </w:tc>
        <w:tc>
          <w:tcPr>
            <w:tcW w:w="252" w:type="dxa"/>
          </w:tcPr>
          <w:p w14:paraId="43A097EE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157BD" w14:textId="6D68EAA8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2,681</w:t>
            </w:r>
          </w:p>
        </w:tc>
        <w:tc>
          <w:tcPr>
            <w:tcW w:w="266" w:type="dxa"/>
          </w:tcPr>
          <w:p w14:paraId="7FBF972B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3E96" w14:textId="4BECF7C5" w:rsidR="0013008E" w:rsidRPr="004D4B67" w:rsidRDefault="00507659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4,550</w:t>
            </w:r>
          </w:p>
        </w:tc>
        <w:tc>
          <w:tcPr>
            <w:tcW w:w="236" w:type="dxa"/>
          </w:tcPr>
          <w:p w14:paraId="3AC8FBE6" w14:textId="77777777" w:rsidR="0013008E" w:rsidRPr="004D4B67" w:rsidRDefault="0013008E" w:rsidP="0013008E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86B0" w14:textId="65A04CF8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49,240</w:t>
            </w:r>
          </w:p>
        </w:tc>
        <w:tc>
          <w:tcPr>
            <w:tcW w:w="238" w:type="dxa"/>
          </w:tcPr>
          <w:p w14:paraId="505FE980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DABFE" w14:textId="436B9B77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5,922</w:t>
            </w:r>
          </w:p>
        </w:tc>
        <w:tc>
          <w:tcPr>
            <w:tcW w:w="236" w:type="dxa"/>
          </w:tcPr>
          <w:p w14:paraId="780BF69A" w14:textId="77777777" w:rsidR="0013008E" w:rsidRPr="004D4B67" w:rsidRDefault="0013008E" w:rsidP="0013008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6F26" w14:textId="098AE52C" w:rsidR="0013008E" w:rsidRPr="004D4B67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55,162</w:t>
            </w:r>
          </w:p>
        </w:tc>
      </w:tr>
    </w:tbl>
    <w:p w14:paraId="346CF650" w14:textId="77777777" w:rsidR="00A1590F" w:rsidRPr="00A250CF" w:rsidRDefault="00A1590F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sz w:val="14"/>
          <w:szCs w:val="14"/>
        </w:rPr>
      </w:pPr>
    </w:p>
    <w:p w14:paraId="61A5E850" w14:textId="77777777" w:rsidR="0013008E" w:rsidRDefault="00130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0277830" w14:textId="45978A6A" w:rsidR="00285DBE" w:rsidRPr="00A87C64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C64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C55106E" w14:textId="77777777" w:rsidR="00285DBE" w:rsidRPr="0044450C" w:rsidRDefault="00285DBE" w:rsidP="0028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ED96A0" w14:textId="7870A850" w:rsidR="00285DBE" w:rsidRPr="00285DBE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การแข็งค่า</w:t>
      </w:r>
      <w:r w:rsidR="00E22E00" w:rsidRPr="00B112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(การอ่อนค่า) ที่เป็นไปได้อย่างสมเหตุสมผลของ</w:t>
      </w:r>
      <w:r w:rsidR="000032B1" w:rsidRPr="000032B1">
        <w:rPr>
          <w:rFonts w:asciiTheme="majorBidi" w:hAnsiTheme="majorBidi"/>
          <w:spacing w:val="-4"/>
          <w:sz w:val="30"/>
          <w:szCs w:val="30"/>
          <w:cs/>
        </w:rPr>
        <w:t>เงินบาทที่มีต่อสกุลเงินตราต่างประเทศ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C7359">
        <w:rPr>
          <w:rFonts w:asciiTheme="majorBidi" w:hAnsiTheme="majorBidi" w:cstheme="majorBidi"/>
          <w:sz w:val="30"/>
          <w:szCs w:val="30"/>
        </w:rPr>
        <w:br/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0032B1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ส่งผลกระทบต่อการวัดมูลค่าของเครื่องมือทางการเงินในสกุลเงินตรา</w:t>
      </w:r>
      <w:r w:rsidR="001D04C9">
        <w:rPr>
          <w:rFonts w:asciiTheme="majorBidi" w:hAnsiTheme="majorBidi" w:cstheme="majorBidi" w:hint="cs"/>
          <w:sz w:val="30"/>
          <w:szCs w:val="30"/>
          <w:cs/>
        </w:rPr>
        <w:t xml:space="preserve">ต่างประเทศ </w:t>
      </w:r>
      <w:r w:rsidR="000032B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0032B1" w:rsidRPr="000032B1">
        <w:rPr>
          <w:rFonts w:asciiTheme="majorBidi" w:hAnsi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5BDF2B8C" w14:textId="14E797C5" w:rsidR="00285DBE" w:rsidRPr="0044450C" w:rsidRDefault="00285DBE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66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285DBE" w:rsidRPr="00285DBE" w14:paraId="07D6B219" w14:textId="77777777" w:rsidTr="00EB1371">
        <w:trPr>
          <w:trHeight w:val="218"/>
          <w:tblHeader/>
        </w:trPr>
        <w:tc>
          <w:tcPr>
            <w:tcW w:w="3060" w:type="dxa"/>
          </w:tcPr>
          <w:p w14:paraId="0F90D09F" w14:textId="053C72F9" w:rsidR="00285DBE" w:rsidRPr="00EB1371" w:rsidRDefault="00285DBE" w:rsidP="004516E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1A01930" w14:textId="6AABE343" w:rsidR="00285DBE" w:rsidRPr="00EB1371" w:rsidRDefault="000032B1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</w:tcPr>
          <w:p w14:paraId="35F30D78" w14:textId="31EC0CD4" w:rsidR="00285DBE" w:rsidRPr="00EB1371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5895ED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097C7D11" w14:textId="119B7C60" w:rsidR="00285DBE" w:rsidRPr="00EB1371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5DBE" w:rsidRPr="00285DBE" w14:paraId="287F1B50" w14:textId="77777777" w:rsidTr="00EB1371">
        <w:trPr>
          <w:tblHeader/>
        </w:trPr>
        <w:tc>
          <w:tcPr>
            <w:tcW w:w="3060" w:type="dxa"/>
          </w:tcPr>
          <w:p w14:paraId="527B100B" w14:textId="260F54EF" w:rsidR="00285DBE" w:rsidRPr="00EB1371" w:rsidRDefault="000032B1" w:rsidP="000032B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</w:t>
            </w:r>
            <w:r w:rsidRPr="00EB1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ต่อกำไรหรือขาดทุน</w:t>
            </w:r>
          </w:p>
        </w:tc>
        <w:tc>
          <w:tcPr>
            <w:tcW w:w="1080" w:type="dxa"/>
            <w:hideMark/>
          </w:tcPr>
          <w:p w14:paraId="56236138" w14:textId="77777777" w:rsidR="00285DBE" w:rsidRPr="00EB1371" w:rsidRDefault="00285DBE" w:rsidP="00766AB2">
            <w:pPr>
              <w:pStyle w:val="acctmergecolhdg"/>
              <w:spacing w:line="240" w:lineRule="auto"/>
              <w:ind w:left="-84" w:right="-77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655786A" w14:textId="77777777" w:rsidR="00285DBE" w:rsidRPr="00EB1371" w:rsidRDefault="00285DBE" w:rsidP="00EB1371">
            <w:pPr>
              <w:pStyle w:val="acctmergecolhdg"/>
              <w:spacing w:line="240" w:lineRule="auto"/>
              <w:ind w:left="-78" w:right="-8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7F93088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6DC7A9D2" w14:textId="77777777" w:rsidR="00285DBE" w:rsidRPr="00EB1371" w:rsidRDefault="00285DBE" w:rsidP="00EB1371">
            <w:pPr>
              <w:pStyle w:val="acctmergecolhdg"/>
              <w:spacing w:line="240" w:lineRule="auto"/>
              <w:ind w:left="-82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FCAC405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40CEA87E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322B7D9" w14:textId="77777777" w:rsidR="00285DBE" w:rsidRPr="00EB1371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75F3E402" w14:textId="77777777" w:rsidR="00285DBE" w:rsidRPr="00EB1371" w:rsidRDefault="00285DBE" w:rsidP="00EB1371">
            <w:pPr>
              <w:pStyle w:val="acctmergecolhdg"/>
              <w:spacing w:line="240" w:lineRule="auto"/>
              <w:ind w:right="-49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85DBE" w:rsidRPr="00285DBE" w14:paraId="49FEDA54" w14:textId="77777777" w:rsidTr="00EB1371">
        <w:trPr>
          <w:tblHeader/>
        </w:trPr>
        <w:tc>
          <w:tcPr>
            <w:tcW w:w="3060" w:type="dxa"/>
          </w:tcPr>
          <w:p w14:paraId="2F4785D5" w14:textId="77777777" w:rsidR="00285DBE" w:rsidRPr="00EB1371" w:rsidRDefault="00285DBE" w:rsidP="0045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617F0" w14:textId="77777777" w:rsidR="00285DBE" w:rsidRPr="00EB1371" w:rsidRDefault="00285DBE" w:rsidP="00766AB2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4626" w:type="dxa"/>
            <w:gridSpan w:val="7"/>
            <w:hideMark/>
          </w:tcPr>
          <w:p w14:paraId="4731510A" w14:textId="5B3D1AD5" w:rsidR="00285DBE" w:rsidRPr="00EB1371" w:rsidRDefault="00285DBE" w:rsidP="004516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66AB2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032B1" w:rsidRPr="00285DBE" w14:paraId="7D7E5E5A" w14:textId="77777777" w:rsidTr="00EB1371">
        <w:tc>
          <w:tcPr>
            <w:tcW w:w="3060" w:type="dxa"/>
          </w:tcPr>
          <w:p w14:paraId="37D82206" w14:textId="27638F39" w:rsidR="000032B1" w:rsidRPr="00EB1371" w:rsidRDefault="000032B1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3008E"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799E0988" w14:textId="77777777" w:rsidR="000032B1" w:rsidRPr="00EB1371" w:rsidRDefault="000032B1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EE09FF1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A64AC01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132778D5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C534E61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2F2D89F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96D2F7E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7CC3C58B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85DBE" w:rsidRPr="00285DBE" w14:paraId="7786B017" w14:textId="77777777" w:rsidTr="00EB1371">
        <w:tc>
          <w:tcPr>
            <w:tcW w:w="3060" w:type="dxa"/>
            <w:shd w:val="clear" w:color="auto" w:fill="auto"/>
            <w:hideMark/>
          </w:tcPr>
          <w:p w14:paraId="510A9F5B" w14:textId="69D95599" w:rsidR="00285DBE" w:rsidRPr="00EB1371" w:rsidRDefault="00285DBE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7B46"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177B46"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1F9053E8" w14:textId="40AF6221" w:rsidR="00285DBE" w:rsidRPr="00EB1371" w:rsidRDefault="00507659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7EEFA9B1" w14:textId="7B9BCF4D" w:rsidR="00285DBE" w:rsidRPr="00EB1371" w:rsidRDefault="00CB5A08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659" w:rsidRPr="00EB1371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4DF744" w14:textId="77777777" w:rsidR="00285DBE" w:rsidRPr="00EB1371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913D13C" w14:textId="20E9EC80" w:rsidR="00285DBE" w:rsidRPr="00EB1371" w:rsidRDefault="00507659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584EA2FE" w14:textId="77777777" w:rsidR="00285DBE" w:rsidRPr="00EB1371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BCFCCF4" w14:textId="66C41589" w:rsidR="00285DBE" w:rsidRPr="00EB1371" w:rsidRDefault="00CB5A08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659" w:rsidRPr="00EB137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DF68EF2" w14:textId="77777777" w:rsidR="00285DBE" w:rsidRPr="00EB1371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06D6BFBF" w14:textId="23D8CDED" w:rsidR="00285DBE" w:rsidRPr="00EB1371" w:rsidRDefault="00507659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0032B1" w:rsidRPr="00285DBE" w14:paraId="3A57663A" w14:textId="77777777" w:rsidTr="00EB1371">
        <w:tc>
          <w:tcPr>
            <w:tcW w:w="3060" w:type="dxa"/>
            <w:shd w:val="clear" w:color="auto" w:fill="auto"/>
          </w:tcPr>
          <w:p w14:paraId="2CEC36DA" w14:textId="2C2618C7" w:rsidR="000032B1" w:rsidRPr="00EB1371" w:rsidRDefault="00B82A26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  <w:shd w:val="clear" w:color="auto" w:fill="auto"/>
          </w:tcPr>
          <w:p w14:paraId="7D010968" w14:textId="235457D1" w:rsidR="000032B1" w:rsidRPr="00EB1371" w:rsidRDefault="00507659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2BD2CE2C" w14:textId="1C40A8EE" w:rsidR="000032B1" w:rsidRPr="00EB1371" w:rsidRDefault="00CB5A08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07659" w:rsidRPr="00EB1371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13C3D55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F09CD6F" w14:textId="49229FC6" w:rsidR="000032B1" w:rsidRPr="00EB1371" w:rsidRDefault="00507659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80" w:type="dxa"/>
            <w:shd w:val="clear" w:color="auto" w:fill="auto"/>
          </w:tcPr>
          <w:p w14:paraId="061ACFDA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DA49E55" w14:textId="507A5E6D" w:rsidR="000032B1" w:rsidRPr="00EB1371" w:rsidRDefault="00507659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5B0F4D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366D072" w14:textId="4F60D28E" w:rsidR="000032B1" w:rsidRPr="00EB1371" w:rsidRDefault="00507659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008E" w:rsidRPr="00285DBE" w14:paraId="5D9141AA" w14:textId="77777777" w:rsidTr="00EB1371">
        <w:tc>
          <w:tcPr>
            <w:tcW w:w="3060" w:type="dxa"/>
          </w:tcPr>
          <w:p w14:paraId="12282202" w14:textId="77777777" w:rsidR="0013008E" w:rsidRPr="00EB1371" w:rsidRDefault="0013008E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D70FB" w14:textId="77777777" w:rsidR="0013008E" w:rsidRPr="00EB1371" w:rsidRDefault="0013008E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0D42740" w14:textId="77777777" w:rsidR="0013008E" w:rsidRPr="00EB1371" w:rsidRDefault="0013008E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5F28278" w14:textId="77777777" w:rsidR="0013008E" w:rsidRPr="00EB1371" w:rsidRDefault="0013008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4383DC42" w14:textId="77777777" w:rsidR="0013008E" w:rsidRPr="00EB1371" w:rsidRDefault="0013008E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4A59F54" w14:textId="77777777" w:rsidR="0013008E" w:rsidRPr="00EB1371" w:rsidRDefault="0013008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0DE1AB4" w14:textId="77777777" w:rsidR="0013008E" w:rsidRPr="00EB1371" w:rsidRDefault="0013008E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3B34647" w14:textId="77777777" w:rsidR="0013008E" w:rsidRPr="00EB1371" w:rsidRDefault="0013008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3F9BF84C" w14:textId="77777777" w:rsidR="0013008E" w:rsidRPr="00EB1371" w:rsidRDefault="0013008E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032B1" w:rsidRPr="00285DBE" w14:paraId="07F229B9" w14:textId="77777777" w:rsidTr="00EB1371">
        <w:tc>
          <w:tcPr>
            <w:tcW w:w="3060" w:type="dxa"/>
          </w:tcPr>
          <w:p w14:paraId="45F99D7B" w14:textId="3941B84A" w:rsidR="000032B1" w:rsidRPr="00EB1371" w:rsidRDefault="000032B1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3008E"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141B4C6E" w14:textId="77777777" w:rsidR="000032B1" w:rsidRPr="00EB1371" w:rsidRDefault="000032B1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64FDC25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0BD5C84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2B933581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97871F3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2CB85A2F" w14:textId="77777777" w:rsidR="000032B1" w:rsidRPr="00EB1371" w:rsidRDefault="000032B1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37688DEC" w14:textId="77777777" w:rsidR="000032B1" w:rsidRPr="00EB1371" w:rsidRDefault="000032B1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41197033" w14:textId="77777777" w:rsidR="000032B1" w:rsidRPr="00EB1371" w:rsidRDefault="000032B1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3008E" w:rsidRPr="00285DBE" w14:paraId="16867888" w14:textId="77777777" w:rsidTr="00EB1371">
        <w:tc>
          <w:tcPr>
            <w:tcW w:w="3060" w:type="dxa"/>
          </w:tcPr>
          <w:p w14:paraId="35AFB662" w14:textId="68BBFAC9" w:rsidR="0013008E" w:rsidRPr="00EB1371" w:rsidRDefault="0013008E" w:rsidP="0013008E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</w:tcPr>
          <w:p w14:paraId="30F4AA37" w14:textId="0E90E456" w:rsidR="0013008E" w:rsidRPr="00EB1371" w:rsidRDefault="0013008E" w:rsidP="001300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3532C6F0" w14:textId="6D848C89" w:rsidR="0013008E" w:rsidRPr="00EB1371" w:rsidRDefault="00CB5A08" w:rsidP="0013008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06BF8C" w14:textId="77777777" w:rsidR="0013008E" w:rsidRPr="00EB1371" w:rsidRDefault="0013008E" w:rsidP="0013008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35EF604F" w14:textId="74F61E00" w:rsidR="0013008E" w:rsidRPr="00EB1371" w:rsidRDefault="0013008E" w:rsidP="0013008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80" w:type="dxa"/>
          </w:tcPr>
          <w:p w14:paraId="3B4E99AE" w14:textId="77777777" w:rsidR="0013008E" w:rsidRPr="00EB1371" w:rsidRDefault="0013008E" w:rsidP="0013008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16A8007" w14:textId="0E7B0EA9" w:rsidR="0013008E" w:rsidRPr="00EB1371" w:rsidRDefault="00CB5A08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BE61E2" w14:textId="77777777" w:rsidR="0013008E" w:rsidRPr="00EB1371" w:rsidRDefault="0013008E" w:rsidP="0013008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0BBE1709" w14:textId="4563995E" w:rsidR="0013008E" w:rsidRPr="00EB1371" w:rsidRDefault="0013008E" w:rsidP="0013008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13008E" w:rsidRPr="00285DBE" w14:paraId="1B0F4EA5" w14:textId="77777777" w:rsidTr="00EB1371">
        <w:tc>
          <w:tcPr>
            <w:tcW w:w="3060" w:type="dxa"/>
          </w:tcPr>
          <w:p w14:paraId="75B211D2" w14:textId="68A4CC65" w:rsidR="0013008E" w:rsidRPr="00EB1371" w:rsidRDefault="0013008E" w:rsidP="0013008E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4B62A544" w14:textId="24ADFFD4" w:rsidR="0013008E" w:rsidRPr="00EB1371" w:rsidRDefault="0013008E" w:rsidP="001300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</w:tcPr>
          <w:p w14:paraId="226B04D6" w14:textId="3C6ADE1E" w:rsidR="0013008E" w:rsidRPr="00EB1371" w:rsidRDefault="00CB5A08" w:rsidP="0013008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</w:rPr>
              <w:t>446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EA54521" w14:textId="77777777" w:rsidR="0013008E" w:rsidRPr="00EB1371" w:rsidRDefault="0013008E" w:rsidP="0013008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559F674" w14:textId="759F225C" w:rsidR="0013008E" w:rsidRPr="00EB1371" w:rsidRDefault="0013008E" w:rsidP="0013008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80" w:type="dxa"/>
          </w:tcPr>
          <w:p w14:paraId="07509689" w14:textId="77777777" w:rsidR="0013008E" w:rsidRPr="00EB1371" w:rsidRDefault="0013008E" w:rsidP="0013008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9ABC9CE" w14:textId="0C41ECE0" w:rsidR="0013008E" w:rsidRPr="00EB1371" w:rsidRDefault="0013008E" w:rsidP="0050765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69BAFB" w14:textId="77777777" w:rsidR="0013008E" w:rsidRPr="00EB1371" w:rsidRDefault="0013008E" w:rsidP="0013008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36EC2E" w14:textId="397F8C72" w:rsidR="0013008E" w:rsidRPr="00EB1371" w:rsidRDefault="0013008E" w:rsidP="0013008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6B35C17" w14:textId="77777777" w:rsidR="00435C83" w:rsidRPr="0044450C" w:rsidRDefault="00435C83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24076" w14:textId="27D0F77E" w:rsidR="00EB3230" w:rsidRDefault="00EB3230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>3.</w:t>
      </w:r>
      <w:r w:rsidR="00B47E66">
        <w:rPr>
          <w:rFonts w:asciiTheme="majorBidi" w:hAnsiTheme="majorBidi" w:cstheme="majorBidi"/>
          <w:sz w:val="30"/>
          <w:szCs w:val="30"/>
        </w:rPr>
        <w:t>2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CD8EF56" w14:textId="77777777" w:rsidR="00EB3230" w:rsidRPr="0044450C" w:rsidRDefault="00EB3230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E0451E" w14:textId="3EF834E4" w:rsidR="00EB3230" w:rsidRPr="00EB3230" w:rsidRDefault="00EB3230" w:rsidP="00EB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2E0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956A31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956A31">
        <w:rPr>
          <w:rFonts w:asciiTheme="majorBidi" w:hAnsiTheme="majorBidi" w:cstheme="majorBidi"/>
          <w:sz w:val="30"/>
          <w:szCs w:val="30"/>
        </w:rPr>
        <w:t xml:space="preserve"> 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D1934">
        <w:rPr>
          <w:rFonts w:asciiTheme="majorBidi" w:hAnsiTheme="majorBidi" w:cstheme="majorBidi"/>
          <w:sz w:val="30"/>
          <w:szCs w:val="30"/>
          <w:cs/>
        </w:rPr>
        <w:t>โดยหลักมาจาก</w:t>
      </w:r>
      <w:r w:rsidRPr="008D193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D1934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B52B7F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E22E00">
        <w:rPr>
          <w:rFonts w:asciiTheme="majorBidi" w:hAnsiTheme="majorBidi" w:cstheme="majorBidi" w:hint="cs"/>
          <w:sz w:val="30"/>
          <w:szCs w:val="30"/>
          <w:cs/>
        </w:rPr>
        <w:t>ซึ่งส่วนใหญ่มีอัตราดอกเบี้ย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ผันแปร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956A31">
        <w:rPr>
          <w:rFonts w:asciiTheme="majorBidi" w:hAnsiTheme="majorBidi" w:cstheme="majorBidi"/>
          <w:sz w:val="30"/>
          <w:szCs w:val="30"/>
        </w:rPr>
        <w:t>1</w:t>
      </w:r>
      <w:r w:rsidR="0013008E">
        <w:rPr>
          <w:rFonts w:asciiTheme="majorBidi" w:hAnsiTheme="majorBidi" w:cstheme="majorBidi"/>
          <w:sz w:val="30"/>
          <w:szCs w:val="30"/>
        </w:rPr>
        <w:t>3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B52B7F" w:rsidRPr="00956A3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กลุ่มบริษัทไม่มีการทำสัญญาแลกเปลี่ยนอัตราดอกเบี้ยสำหรับเงินกู้ยืมระยะยาวดังกล่าว</w:t>
      </w:r>
    </w:p>
    <w:p w14:paraId="5A7BB316" w14:textId="0F82370E" w:rsidR="00A320DA" w:rsidRPr="0044450C" w:rsidRDefault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1080"/>
        <w:gridCol w:w="268"/>
        <w:gridCol w:w="992"/>
      </w:tblGrid>
      <w:tr w:rsidR="00F43009" w:rsidRPr="00836CF1" w14:paraId="52E377C6" w14:textId="77777777" w:rsidTr="00A320DA">
        <w:trPr>
          <w:tblHeader/>
        </w:trPr>
        <w:tc>
          <w:tcPr>
            <w:tcW w:w="3870" w:type="dxa"/>
            <w:hideMark/>
          </w:tcPr>
          <w:p w14:paraId="63BB99B3" w14:textId="2D9DD50D" w:rsidR="00F43009" w:rsidRPr="00EB1371" w:rsidRDefault="00F43009" w:rsidP="00956A31">
            <w:pPr>
              <w:pStyle w:val="block"/>
              <w:spacing w:after="0" w:line="240" w:lineRule="atLeast"/>
              <w:ind w:left="150" w:hanging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2F04513B" w14:textId="391E497B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AD0446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2F89C1FB" w14:textId="28750D2C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43009" w:rsidRPr="00836CF1" w14:paraId="2F330C61" w14:textId="77777777" w:rsidTr="00A320DA">
        <w:trPr>
          <w:tblHeader/>
        </w:trPr>
        <w:tc>
          <w:tcPr>
            <w:tcW w:w="3870" w:type="dxa"/>
            <w:hideMark/>
          </w:tcPr>
          <w:p w14:paraId="7B76CC9B" w14:textId="77777777" w:rsidR="00F43009" w:rsidRPr="00EB1371" w:rsidRDefault="00F43009" w:rsidP="004516E2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79442CF" w14:textId="641AB487" w:rsidR="00F43009" w:rsidRPr="00EB1371" w:rsidRDefault="00C65C75" w:rsidP="00A320DA">
            <w:pPr>
              <w:pStyle w:val="block"/>
              <w:spacing w:after="0" w:line="240" w:lineRule="atLeas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DD3B347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2D91677D" w14:textId="270F8D79" w:rsidR="00F43009" w:rsidRPr="00EB1371" w:rsidRDefault="00F43009" w:rsidP="00A320DA">
            <w:pPr>
              <w:pStyle w:val="block"/>
              <w:spacing w:after="0" w:line="240" w:lineRule="atLeas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E3BDED5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19E0629B" w14:textId="7BEC3D6D" w:rsidR="00F43009" w:rsidRPr="00EB1371" w:rsidRDefault="00C65C75" w:rsidP="00A320DA">
            <w:pPr>
              <w:pStyle w:val="block"/>
              <w:spacing w:after="0" w:line="240" w:lineRule="atLeast"/>
              <w:ind w:left="-111" w:right="-105" w:firstLine="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503383E3" w14:textId="77777777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6357826A" w14:textId="15B3C91A" w:rsidR="00F43009" w:rsidRPr="00EB1371" w:rsidRDefault="00F43009" w:rsidP="00A320DA">
            <w:pPr>
              <w:pStyle w:val="block"/>
              <w:spacing w:after="0" w:line="240" w:lineRule="atLeast"/>
              <w:ind w:left="-101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3008E"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43009" w:rsidRPr="00836CF1" w14:paraId="13A0AEF4" w14:textId="77777777" w:rsidTr="00A320DA">
        <w:trPr>
          <w:tblHeader/>
        </w:trPr>
        <w:tc>
          <w:tcPr>
            <w:tcW w:w="3870" w:type="dxa"/>
          </w:tcPr>
          <w:p w14:paraId="546E9FFB" w14:textId="0F8AE782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32FC499C" w14:textId="33874125" w:rsidR="00F43009" w:rsidRPr="00EB1371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F43009" w:rsidRPr="00836CF1" w14:paraId="7B023486" w14:textId="77777777" w:rsidTr="00A320DA">
        <w:tc>
          <w:tcPr>
            <w:tcW w:w="3870" w:type="dxa"/>
          </w:tcPr>
          <w:p w14:paraId="3662326D" w14:textId="09AD27DA" w:rsidR="00F43009" w:rsidRPr="00EB1371" w:rsidRDefault="00B52B7F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7035583C" w14:textId="76F83FA1" w:rsidR="00F43009" w:rsidRPr="00EB1371" w:rsidRDefault="005C7996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742,009</w:t>
            </w:r>
          </w:p>
        </w:tc>
        <w:tc>
          <w:tcPr>
            <w:tcW w:w="270" w:type="dxa"/>
            <w:vAlign w:val="center"/>
          </w:tcPr>
          <w:p w14:paraId="4986F16E" w14:textId="77777777" w:rsidR="00F43009" w:rsidRPr="00EB1371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  <w:hideMark/>
          </w:tcPr>
          <w:p w14:paraId="58E8D7B6" w14:textId="32145AB0" w:rsidR="00F43009" w:rsidRPr="00EB1371" w:rsidRDefault="0013008E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397,860</w:t>
            </w:r>
          </w:p>
        </w:tc>
        <w:tc>
          <w:tcPr>
            <w:tcW w:w="270" w:type="dxa"/>
          </w:tcPr>
          <w:p w14:paraId="77A83748" w14:textId="77777777" w:rsidR="00F43009" w:rsidRPr="00EB1371" w:rsidRDefault="00F43009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DC104" w14:textId="48CB7A87" w:rsidR="00F43009" w:rsidRPr="00EB1371" w:rsidRDefault="005C7996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105,844</w:t>
            </w:r>
          </w:p>
        </w:tc>
        <w:tc>
          <w:tcPr>
            <w:tcW w:w="268" w:type="dxa"/>
            <w:vAlign w:val="center"/>
          </w:tcPr>
          <w:p w14:paraId="26C273AC" w14:textId="77777777" w:rsidR="00F43009" w:rsidRPr="00EB1371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  <w:hideMark/>
          </w:tcPr>
          <w:p w14:paraId="0CDC5053" w14:textId="1D6D03F2" w:rsidR="00F43009" w:rsidRPr="00EB1371" w:rsidRDefault="0013008E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239,718</w:t>
            </w:r>
          </w:p>
        </w:tc>
      </w:tr>
    </w:tbl>
    <w:p w14:paraId="11780340" w14:textId="77777777" w:rsidR="00B43662" w:rsidRPr="0044450C" w:rsidRDefault="00B43662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="Angsana New" w:eastAsia="Calibri" w:hAnsi="Angsana New"/>
          <w:i/>
          <w:iCs/>
          <w:sz w:val="28"/>
          <w:szCs w:val="28"/>
        </w:rPr>
      </w:pPr>
    </w:p>
    <w:p w14:paraId="5729367A" w14:textId="77777777" w:rsidR="00EB1371" w:rsidRDefault="00EB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F9B26E2" w14:textId="7CB56D26" w:rsidR="009446F5" w:rsidRPr="00EA7304" w:rsidRDefault="009446F5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Theme="majorBidi" w:eastAsia="Calibri" w:hAnsiTheme="majorBidi" w:cstheme="majorBidi"/>
          <w:color w:val="0000FF"/>
          <w:sz w:val="30"/>
          <w:szCs w:val="30"/>
          <w:lang w:val="en-GB" w:bidi="ar-SA"/>
        </w:rPr>
      </w:pPr>
      <w:r w:rsidRPr="00DD13BA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</w:t>
      </w:r>
      <w:r w:rsidRPr="00DD13BA">
        <w:rPr>
          <w:rFonts w:ascii="Angsana New" w:eastAsia="Calibri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0E2F9D8C" w14:textId="77777777" w:rsidR="009446F5" w:rsidRPr="0044450C" w:rsidRDefault="009446F5" w:rsidP="0094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8"/>
          <w:szCs w:val="28"/>
        </w:rPr>
      </w:pPr>
      <w:r w:rsidRPr="0044450C">
        <w:rPr>
          <w:rFonts w:ascii="Angsana New" w:hAnsi="Angsana New"/>
          <w:sz w:val="28"/>
          <w:szCs w:val="28"/>
        </w:rPr>
        <w:t xml:space="preserve"> </w:t>
      </w:r>
    </w:p>
    <w:p w14:paraId="637AEFA7" w14:textId="2FFFCE1C" w:rsidR="009446F5" w:rsidRDefault="009446F5" w:rsidP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eastAsia="Calibri" w:hAnsi="Angsana New"/>
          <w:sz w:val="30"/>
          <w:szCs w:val="30"/>
        </w:rPr>
      </w:pP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การเปลี่ยนแปลงของอัตราดอกเบี้ยที่ </w:t>
      </w:r>
      <w:r w:rsidRPr="00DC7359">
        <w:rPr>
          <w:rFonts w:ascii="Angsana New" w:eastAsia="Calibri" w:hAnsi="Angsana New"/>
          <w:spacing w:val="-2"/>
          <w:sz w:val="30"/>
          <w:szCs w:val="30"/>
        </w:rPr>
        <w:t>1%</w:t>
      </w:r>
      <w:r w:rsidRPr="00DC7359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ซึ่งเป็นไปได้อย่างสมเหตุสมผล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ณ วันที่รายงาน</w:t>
      </w:r>
      <w:r w:rsidR="00A320DA"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</w:t>
      </w:r>
      <w:r w:rsidR="00A320DA"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="00345806" w:rsidRPr="00345806">
        <w:rPr>
          <w:rFonts w:ascii="Angsana New" w:eastAsia="Calibri" w:hAnsi="Angsana New"/>
          <w:spacing w:val="-2"/>
          <w:sz w:val="30"/>
          <w:szCs w:val="30"/>
          <w:cs/>
        </w:rPr>
        <w:t>เงินกู้ยืมระยะยาวดังกล่าวเป็นสกุลเงินบาท จึงไม่มีความเสี่ยงจากเงินตราต่างประเทศ</w:t>
      </w:r>
    </w:p>
    <w:p w14:paraId="227A27A5" w14:textId="77777777" w:rsidR="00A320DA" w:rsidRPr="00345806" w:rsidRDefault="00A320DA" w:rsidP="00A32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hAnsi="Angsana New"/>
          <w:sz w:val="28"/>
          <w:szCs w:val="28"/>
          <w:cs/>
          <w:lang w:val="en-GB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080"/>
        <w:gridCol w:w="180"/>
        <w:gridCol w:w="1170"/>
        <w:gridCol w:w="180"/>
        <w:gridCol w:w="1170"/>
      </w:tblGrid>
      <w:tr w:rsidR="009446F5" w:rsidRPr="00DD13BA" w14:paraId="6558086E" w14:textId="77777777" w:rsidTr="00956A31">
        <w:tc>
          <w:tcPr>
            <w:tcW w:w="3600" w:type="dxa"/>
          </w:tcPr>
          <w:p w14:paraId="400E1D2D" w14:textId="77777777" w:rsidR="009446F5" w:rsidRPr="00CB5A08" w:rsidRDefault="009446F5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88223BB" w14:textId="4EEF6CA3" w:rsidR="009446F5" w:rsidRPr="00CB5A08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A1BBB7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5EAB1BD8" w14:textId="39B5F04F" w:rsidR="009446F5" w:rsidRPr="00CB5A08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46F5" w:rsidRPr="00DD13BA" w14:paraId="0B7AC49E" w14:textId="77777777" w:rsidTr="00956A31">
        <w:tc>
          <w:tcPr>
            <w:tcW w:w="3600" w:type="dxa"/>
            <w:hideMark/>
          </w:tcPr>
          <w:p w14:paraId="7D48516E" w14:textId="77777777" w:rsidR="009446F5" w:rsidRPr="00CB5A08" w:rsidRDefault="009446F5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A68D143" w14:textId="1C916978" w:rsidR="009446F5" w:rsidRPr="00CB5A08" w:rsidRDefault="00A320DA" w:rsidP="006A366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230CB30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24EFADBB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9E8A8BE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78" w:right="-8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D9E4849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C47C209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7EB7882" w14:textId="77777777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F7AF7A1" w14:textId="77777777" w:rsidR="009446F5" w:rsidRPr="00CB5A08" w:rsidRDefault="009446F5" w:rsidP="0095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82" w:right="-8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9446F5" w:rsidRPr="00DD13BA" w14:paraId="72484FAD" w14:textId="77777777" w:rsidTr="00956A31">
        <w:tc>
          <w:tcPr>
            <w:tcW w:w="3600" w:type="dxa"/>
          </w:tcPr>
          <w:p w14:paraId="7FD58ECD" w14:textId="77777777" w:rsidR="009446F5" w:rsidRPr="00CB5A08" w:rsidRDefault="009446F5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ED45186" w14:textId="51232071" w:rsidR="009446F5" w:rsidRPr="00CB5A08" w:rsidRDefault="009446F5" w:rsidP="009446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DD13BA"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20DA" w:rsidRPr="00DD13BA" w14:paraId="6C1C3ABC" w14:textId="77777777" w:rsidTr="00956A31">
        <w:tc>
          <w:tcPr>
            <w:tcW w:w="3600" w:type="dxa"/>
          </w:tcPr>
          <w:p w14:paraId="1B343363" w14:textId="7B13B454" w:rsidR="00A320DA" w:rsidRPr="00CB5A08" w:rsidRDefault="00A320DA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3008E"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3CA41E87" w14:textId="77777777" w:rsidR="00A320DA" w:rsidRPr="00CB5A08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F33F868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7CDA60B" w14:textId="77777777" w:rsidR="00A320DA" w:rsidRPr="00CB5A08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767BC00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1A43B31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47FB5EB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272E085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446F5" w:rsidRPr="00DD13BA" w14:paraId="7F98C980" w14:textId="77777777" w:rsidTr="00956A31">
        <w:tc>
          <w:tcPr>
            <w:tcW w:w="3600" w:type="dxa"/>
            <w:hideMark/>
          </w:tcPr>
          <w:p w14:paraId="5B25A36C" w14:textId="74A3FE6E" w:rsidR="009446F5" w:rsidRPr="00CB5A08" w:rsidRDefault="00CB5A08" w:rsidP="009446F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4DFB3E93" w14:textId="0E971F01" w:rsidR="009446F5" w:rsidRPr="00CB5A08" w:rsidRDefault="005C7996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(6,377)</w:t>
            </w:r>
          </w:p>
        </w:tc>
        <w:tc>
          <w:tcPr>
            <w:tcW w:w="180" w:type="dxa"/>
          </w:tcPr>
          <w:p w14:paraId="3A9C6D29" w14:textId="77777777" w:rsidR="009446F5" w:rsidRPr="00CB5A08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49CFB" w14:textId="693A023B" w:rsidR="009446F5" w:rsidRPr="00CB5A08" w:rsidRDefault="005C7996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6,377</w:t>
            </w:r>
          </w:p>
        </w:tc>
        <w:tc>
          <w:tcPr>
            <w:tcW w:w="180" w:type="dxa"/>
          </w:tcPr>
          <w:p w14:paraId="17D70FEB" w14:textId="77777777" w:rsidR="009446F5" w:rsidRPr="00CB5A08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A6FD5" w14:textId="4EDFD924" w:rsidR="009446F5" w:rsidRPr="00CB5A08" w:rsidRDefault="005C7996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(941)</w:t>
            </w:r>
          </w:p>
        </w:tc>
        <w:tc>
          <w:tcPr>
            <w:tcW w:w="180" w:type="dxa"/>
          </w:tcPr>
          <w:p w14:paraId="49F10077" w14:textId="77777777" w:rsidR="009446F5" w:rsidRPr="00CB5A08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ABB703" w14:textId="156EE16D" w:rsidR="009446F5" w:rsidRPr="00CB5A08" w:rsidRDefault="005C7996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A320DA" w:rsidRPr="00DD13BA" w14:paraId="4FBC1D2F" w14:textId="77777777" w:rsidTr="00956A31">
        <w:tc>
          <w:tcPr>
            <w:tcW w:w="3600" w:type="dxa"/>
          </w:tcPr>
          <w:p w14:paraId="5A7DB58E" w14:textId="77777777" w:rsidR="00A320DA" w:rsidRPr="00CB5A08" w:rsidRDefault="00A320DA" w:rsidP="009446F5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AAEF9D" w14:textId="77777777" w:rsidR="00A320DA" w:rsidRPr="00CB5A08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6FB72A81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60E69A36" w14:textId="77777777" w:rsidR="00A320DA" w:rsidRPr="00CB5A08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09B6F37F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4AA7F580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28820957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1FAD2048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320DA" w:rsidRPr="00DD13BA" w14:paraId="0FA50003" w14:textId="77777777" w:rsidTr="00956A31">
        <w:tc>
          <w:tcPr>
            <w:tcW w:w="3600" w:type="dxa"/>
          </w:tcPr>
          <w:p w14:paraId="427B1FF5" w14:textId="3BEBA162" w:rsidR="00A320DA" w:rsidRPr="00CB5A08" w:rsidRDefault="00A320DA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3008E"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0885C05E" w14:textId="77777777" w:rsidR="00A320DA" w:rsidRPr="00CB5A08" w:rsidRDefault="00A320DA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E3178C5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F2CDE6" w14:textId="77777777" w:rsidR="00A320DA" w:rsidRPr="00CB5A08" w:rsidRDefault="00A320DA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FD1AA19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9776E1A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5C7C05F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B2BF00D" w14:textId="77777777" w:rsidR="00A320DA" w:rsidRPr="00CB5A08" w:rsidRDefault="00A320DA" w:rsidP="009446F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3008E" w:rsidRPr="00DD13BA" w14:paraId="76B5E4ED" w14:textId="77777777" w:rsidTr="00956A31">
        <w:tc>
          <w:tcPr>
            <w:tcW w:w="3600" w:type="dxa"/>
          </w:tcPr>
          <w:p w14:paraId="47FE2C1C" w14:textId="068BAB1C" w:rsidR="0013008E" w:rsidRPr="00CB5A08" w:rsidRDefault="00CB5A08" w:rsidP="001300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7CEF10C6" w14:textId="345C1CE6" w:rsidR="0013008E" w:rsidRPr="00CB5A08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(3,446)</w:t>
            </w:r>
          </w:p>
        </w:tc>
        <w:tc>
          <w:tcPr>
            <w:tcW w:w="180" w:type="dxa"/>
          </w:tcPr>
          <w:p w14:paraId="7A637DA1" w14:textId="77777777" w:rsidR="0013008E" w:rsidRPr="00CB5A08" w:rsidRDefault="0013008E" w:rsidP="001300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77383" w14:textId="01256AD1" w:rsidR="0013008E" w:rsidRPr="00CB5A08" w:rsidRDefault="0013008E" w:rsidP="0013008E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3,446</w:t>
            </w:r>
          </w:p>
        </w:tc>
        <w:tc>
          <w:tcPr>
            <w:tcW w:w="180" w:type="dxa"/>
          </w:tcPr>
          <w:p w14:paraId="45774354" w14:textId="77777777" w:rsidR="0013008E" w:rsidRPr="00CB5A08" w:rsidRDefault="0013008E" w:rsidP="001300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EC616" w14:textId="1F66017D" w:rsidR="0013008E" w:rsidRPr="00CB5A08" w:rsidRDefault="0013008E" w:rsidP="001300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(2,240)</w:t>
            </w:r>
          </w:p>
        </w:tc>
        <w:tc>
          <w:tcPr>
            <w:tcW w:w="180" w:type="dxa"/>
          </w:tcPr>
          <w:p w14:paraId="4DE1E1EE" w14:textId="77777777" w:rsidR="0013008E" w:rsidRPr="00CB5A08" w:rsidRDefault="0013008E" w:rsidP="001300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A53A2E" w14:textId="57834563" w:rsidR="0013008E" w:rsidRPr="00CB5A08" w:rsidRDefault="0013008E" w:rsidP="001300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</w:tr>
    </w:tbl>
    <w:p w14:paraId="548A7BC2" w14:textId="599AF548" w:rsidR="00B43662" w:rsidRPr="00345806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C6884D4" w14:textId="3210EC31" w:rsidR="00463B30" w:rsidRDefault="00463B30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การบริหารจัดการทุน</w:t>
      </w:r>
    </w:p>
    <w:p w14:paraId="27D51377" w14:textId="34588B6E" w:rsidR="00463B30" w:rsidRPr="00435C83" w:rsidRDefault="00463B30" w:rsidP="00463B30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C83C56A" w14:textId="5156184B" w:rsidR="00647E94" w:rsidRDefault="00463B30" w:rsidP="00DD13BA">
      <w:pPr>
        <w:ind w:left="540"/>
        <w:jc w:val="thaiDistribute"/>
        <w:rPr>
          <w:sz w:val="30"/>
          <w:szCs w:val="30"/>
          <w:cs/>
          <w:lang w:eastAsia="x-none"/>
        </w:rPr>
      </w:pPr>
      <w:r w:rsidRPr="00463B30">
        <w:rPr>
          <w:sz w:val="30"/>
          <w:szCs w:val="30"/>
          <w:cs/>
          <w:lang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05C0A">
        <w:rPr>
          <w:rFonts w:hint="cs"/>
          <w:sz w:val="30"/>
          <w:szCs w:val="30"/>
          <w:cs/>
          <w:lang w:eastAsia="x-none"/>
        </w:rPr>
        <w:t>อย่างสม่ำเสมอ</w:t>
      </w:r>
      <w:r w:rsidRPr="00463B30">
        <w:rPr>
          <w:sz w:val="30"/>
          <w:szCs w:val="30"/>
          <w:cs/>
          <w:lang w:eastAsia="x-none"/>
        </w:rPr>
        <w:t xml:space="preserve"> </w:t>
      </w:r>
      <w:r w:rsidR="00505C0A">
        <w:rPr>
          <w:rFonts w:hint="cs"/>
          <w:sz w:val="30"/>
          <w:szCs w:val="30"/>
          <w:cs/>
          <w:lang w:eastAsia="x-none"/>
        </w:rPr>
        <w:t>โดย</w:t>
      </w:r>
      <w:r w:rsidRPr="00463B30">
        <w:rPr>
          <w:sz w:val="30"/>
          <w:szCs w:val="30"/>
          <w:cs/>
          <w:lang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EEE69C" w14:textId="792FF55C" w:rsidR="00647E94" w:rsidRPr="00435C83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13CFDC9" w14:textId="6A01C3BB" w:rsidR="0089682B" w:rsidRPr="006A35D3" w:rsidRDefault="000A6C2D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14:paraId="7BE0EAFF" w14:textId="77777777" w:rsidR="00651EEB" w:rsidRPr="00435C83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4F1406" w14:paraId="00F7CA1A" w14:textId="77777777" w:rsidTr="00DE70D0">
        <w:trPr>
          <w:tblHeader/>
        </w:trPr>
        <w:tc>
          <w:tcPr>
            <w:tcW w:w="2040" w:type="pct"/>
          </w:tcPr>
          <w:p w14:paraId="7EA436D0" w14:textId="77777777"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CD7C544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CB7BDB5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2FF5BA46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4F1406" w14:paraId="7A9DC53A" w14:textId="77777777" w:rsidTr="00DE70D0">
        <w:trPr>
          <w:tblHeader/>
        </w:trPr>
        <w:tc>
          <w:tcPr>
            <w:tcW w:w="2040" w:type="pct"/>
          </w:tcPr>
          <w:p w14:paraId="3D11038A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0C19289" w14:textId="7802A996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008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2D1F6910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90E55BE" w14:textId="015354D0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008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25FC261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54D8EC1" w14:textId="3A2A158E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008E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5" w:type="pct"/>
          </w:tcPr>
          <w:p w14:paraId="1B6A528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8EC419B" w14:textId="6D50F426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008E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474F63" w:rsidRPr="004F1406" w14:paraId="2BE3176D" w14:textId="77777777" w:rsidTr="00DE70D0">
        <w:trPr>
          <w:tblHeader/>
        </w:trPr>
        <w:tc>
          <w:tcPr>
            <w:tcW w:w="2040" w:type="pct"/>
          </w:tcPr>
          <w:p w14:paraId="11A42DD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27E8C8E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4F1406" w14:paraId="450BA29B" w14:textId="77777777" w:rsidTr="00DE70D0">
        <w:tc>
          <w:tcPr>
            <w:tcW w:w="2040" w:type="pct"/>
          </w:tcPr>
          <w:p w14:paraId="42068365" w14:textId="77777777" w:rsidR="00474F63" w:rsidRPr="004F1406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0EEB8885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CE10D16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0BFFCB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04F4F9A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DAD8D3B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60FD27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68093A3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3008E" w:rsidRPr="004F1406" w14:paraId="6F9F30BF" w14:textId="77777777" w:rsidTr="00DE70D0">
        <w:tc>
          <w:tcPr>
            <w:tcW w:w="2040" w:type="pct"/>
          </w:tcPr>
          <w:p w14:paraId="222B37B7" w14:textId="77777777" w:rsidR="0013008E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อุปกรณ์ </w:t>
            </w: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ซอฟต์แวร์</w:t>
            </w:r>
          </w:p>
          <w:p w14:paraId="595480C6" w14:textId="689E763F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9DD204C" w14:textId="08786160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</w:tcPr>
          <w:p w14:paraId="532CBA75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5F9F2D7" w14:textId="1A616C18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5,380</w:t>
            </w:r>
          </w:p>
        </w:tc>
        <w:tc>
          <w:tcPr>
            <w:tcW w:w="146" w:type="pct"/>
            <w:vAlign w:val="bottom"/>
          </w:tcPr>
          <w:p w14:paraId="10E6283B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8A2184D" w14:textId="0D441CD1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5" w:type="pct"/>
            <w:vAlign w:val="bottom"/>
          </w:tcPr>
          <w:p w14:paraId="2D8B3D0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1B032F1" w14:textId="58A9E992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</w:tr>
      <w:tr w:rsidR="0013008E" w:rsidRPr="004F1406" w14:paraId="6B092CA0" w14:textId="77777777" w:rsidTr="005A2B30">
        <w:tc>
          <w:tcPr>
            <w:tcW w:w="2040" w:type="pct"/>
          </w:tcPr>
          <w:p w14:paraId="491E107D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16B640D" w14:textId="115584E9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145,234</w:t>
            </w:r>
          </w:p>
        </w:tc>
        <w:tc>
          <w:tcPr>
            <w:tcW w:w="146" w:type="pct"/>
          </w:tcPr>
          <w:p w14:paraId="2FEA1BFE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340ADE0" w14:textId="12BB3541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5,380</w:t>
            </w:r>
          </w:p>
        </w:tc>
        <w:tc>
          <w:tcPr>
            <w:tcW w:w="146" w:type="pct"/>
            <w:vAlign w:val="bottom"/>
          </w:tcPr>
          <w:p w14:paraId="235B329C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B1420A" w14:textId="1EDD186C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35" w:type="pct"/>
            <w:vAlign w:val="bottom"/>
          </w:tcPr>
          <w:p w14:paraId="373F82C1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A87E92D" w14:textId="0858986D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1,436</w:t>
            </w:r>
          </w:p>
        </w:tc>
      </w:tr>
      <w:tr w:rsidR="0013008E" w:rsidRPr="004F1406" w14:paraId="13333B68" w14:textId="77777777" w:rsidTr="001E3C32">
        <w:tc>
          <w:tcPr>
            <w:tcW w:w="2040" w:type="pct"/>
          </w:tcPr>
          <w:p w14:paraId="320F5398" w14:textId="77777777" w:rsidR="0013008E" w:rsidRPr="009534D0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  <w:shd w:val="clear" w:color="auto" w:fill="auto"/>
          </w:tcPr>
          <w:p w14:paraId="1106C284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B6102B1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14:paraId="63B117BE" w14:textId="77777777" w:rsidR="0013008E" w:rsidRPr="009534D0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1BE8ACE4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14:paraId="483D6AA3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7730D7D0" w14:textId="77777777" w:rsidR="0013008E" w:rsidRPr="009534D0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27D43648" w14:textId="77777777" w:rsidR="0013008E" w:rsidRPr="009534D0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45806" w:rsidRPr="004F1406" w14:paraId="6263488D" w14:textId="77777777" w:rsidTr="001D4018">
        <w:tc>
          <w:tcPr>
            <w:tcW w:w="2040" w:type="pct"/>
          </w:tcPr>
          <w:p w14:paraId="6D9C0780" w14:textId="77777777" w:rsidR="00345806" w:rsidRPr="004F1406" w:rsidRDefault="00345806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D8AA0C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4003B3E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7ED8BCC" w14:textId="77777777" w:rsidR="00345806" w:rsidRPr="004F1406" w:rsidRDefault="00345806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F18D585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6C422F0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D7D1FF1" w14:textId="77777777" w:rsidR="00345806" w:rsidRPr="004F1406" w:rsidRDefault="00345806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643F105A" w14:textId="77777777" w:rsidR="00345806" w:rsidRPr="004F1406" w:rsidRDefault="00345806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008E" w:rsidRPr="004F1406" w14:paraId="29295781" w14:textId="77777777" w:rsidTr="001D4018">
        <w:tc>
          <w:tcPr>
            <w:tcW w:w="2040" w:type="pct"/>
          </w:tcPr>
          <w:p w14:paraId="2F7AB0B1" w14:textId="08E032B0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10D93AB7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8AE2BBC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CD0C069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72526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FCF7C6D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5412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7007F88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008E" w:rsidRPr="004F1406" w14:paraId="449A9C07" w14:textId="77777777" w:rsidTr="001D4018">
        <w:tc>
          <w:tcPr>
            <w:tcW w:w="2040" w:type="pct"/>
          </w:tcPr>
          <w:p w14:paraId="320EB433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123DA25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EB61894" w14:textId="2956A0D6" w:rsidR="00855F53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9,801</w:t>
            </w:r>
          </w:p>
        </w:tc>
        <w:tc>
          <w:tcPr>
            <w:tcW w:w="146" w:type="pct"/>
          </w:tcPr>
          <w:p w14:paraId="5AD9E21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5EA3FD6C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6F9227" w14:textId="543DF85E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16,249</w:t>
            </w:r>
          </w:p>
        </w:tc>
        <w:tc>
          <w:tcPr>
            <w:tcW w:w="146" w:type="pct"/>
          </w:tcPr>
          <w:p w14:paraId="464698F1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E877283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F00F9C" w14:textId="67891FD2" w:rsidR="00855F53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6,078</w:t>
            </w:r>
          </w:p>
        </w:tc>
        <w:tc>
          <w:tcPr>
            <w:tcW w:w="135" w:type="pct"/>
          </w:tcPr>
          <w:p w14:paraId="7E93D8BE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172B04B3" w14:textId="77777777" w:rsidR="0013008E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532AB7" w14:textId="685FF34F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8,123</w:t>
            </w:r>
          </w:p>
        </w:tc>
      </w:tr>
      <w:tr w:rsidR="0013008E" w:rsidRPr="004F1406" w14:paraId="6C0B50FE" w14:textId="77777777" w:rsidTr="001D4018">
        <w:tc>
          <w:tcPr>
            <w:tcW w:w="2040" w:type="pct"/>
          </w:tcPr>
          <w:p w14:paraId="7A608172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14:paraId="6352E880" w14:textId="46BFBAC3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4,786</w:t>
            </w:r>
          </w:p>
        </w:tc>
        <w:tc>
          <w:tcPr>
            <w:tcW w:w="146" w:type="pct"/>
          </w:tcPr>
          <w:p w14:paraId="7EAE5A87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1D3D9B1" w14:textId="6077639B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1,936</w:t>
            </w:r>
          </w:p>
        </w:tc>
        <w:tc>
          <w:tcPr>
            <w:tcW w:w="146" w:type="pct"/>
          </w:tcPr>
          <w:p w14:paraId="37531D77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A9E209F" w14:textId="60F1AD03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1,032</w:t>
            </w:r>
          </w:p>
        </w:tc>
        <w:tc>
          <w:tcPr>
            <w:tcW w:w="135" w:type="pct"/>
          </w:tcPr>
          <w:p w14:paraId="6F563BB1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A3CDD86" w14:textId="35F8C3A8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</w:tr>
      <w:tr w:rsidR="0013008E" w:rsidRPr="004F1406" w14:paraId="02DDD9EB" w14:textId="77777777" w:rsidTr="00CE0ADC">
        <w:tc>
          <w:tcPr>
            <w:tcW w:w="2040" w:type="pct"/>
          </w:tcPr>
          <w:p w14:paraId="092F0F05" w14:textId="77777777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6D5FF846" w14:textId="28A871C2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14,587</w:t>
            </w:r>
          </w:p>
        </w:tc>
        <w:tc>
          <w:tcPr>
            <w:tcW w:w="146" w:type="pct"/>
          </w:tcPr>
          <w:p w14:paraId="15C47DE2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14:paraId="2E1E02AC" w14:textId="03694803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</w:t>
            </w:r>
            <w:r w:rsidR="00535F19"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46" w:type="pct"/>
          </w:tcPr>
          <w:p w14:paraId="50594378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14:paraId="0B7E3B46" w14:textId="7E162938" w:rsidR="0013008E" w:rsidRPr="004F1406" w:rsidRDefault="00855F53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7,110</w:t>
            </w:r>
          </w:p>
        </w:tc>
        <w:tc>
          <w:tcPr>
            <w:tcW w:w="135" w:type="pct"/>
          </w:tcPr>
          <w:p w14:paraId="04B49665" w14:textId="77777777" w:rsidR="0013008E" w:rsidRPr="004F1406" w:rsidRDefault="0013008E" w:rsidP="00130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1EFA4961" w14:textId="69CA6481" w:rsidR="0013008E" w:rsidRPr="004F1406" w:rsidRDefault="0013008E" w:rsidP="0013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535F19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</w:tr>
    </w:tbl>
    <w:p w14:paraId="4737BDCD" w14:textId="77777777" w:rsidR="00345806" w:rsidRDefault="00345806" w:rsidP="00122B5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C9BEEC2" w14:textId="15E32CBB" w:rsidR="00122B50" w:rsidRDefault="00122B50" w:rsidP="00122B50">
      <w:pPr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206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59206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Pr="00592068">
        <w:rPr>
          <w:rFonts w:ascii="Angsana New" w:hAnsi="Angsana New"/>
          <w:sz w:val="30"/>
          <w:szCs w:val="30"/>
        </w:rPr>
        <w:t>2565</w:t>
      </w:r>
      <w:r w:rsidRPr="00592068">
        <w:rPr>
          <w:rFonts w:ascii="Angsana New" w:hAnsi="Angsana New" w:hint="cs"/>
          <w:sz w:val="30"/>
          <w:szCs w:val="30"/>
          <w:cs/>
        </w:rPr>
        <w:t xml:space="preserve"> ภาระ</w:t>
      </w:r>
      <w:r w:rsidRPr="00B30536">
        <w:rPr>
          <w:rFonts w:ascii="Angsana New" w:hAnsi="Angsana New" w:hint="cs"/>
          <w:sz w:val="30"/>
          <w:szCs w:val="30"/>
          <w:cs/>
        </w:rPr>
        <w:t>ผูกพันรายจ่ายฝ่ายทุน</w:t>
      </w:r>
      <w:r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Pr="00B30536">
        <w:rPr>
          <w:rFonts w:ascii="Angsana New" w:hAnsi="Angsana New" w:hint="cs"/>
          <w:sz w:val="30"/>
          <w:szCs w:val="30"/>
          <w:cs/>
        </w:rPr>
        <w:t>ได้รวมถึงสัญญาจัดซื้อเครื่องจักรของ</w:t>
      </w:r>
      <w:r w:rsidRPr="00B30536">
        <w:rPr>
          <w:rFonts w:asciiTheme="majorBidi" w:hAnsiTheme="majorBidi"/>
          <w:sz w:val="30"/>
          <w:szCs w:val="30"/>
          <w:cs/>
          <w:lang w:eastAsia="x-none"/>
        </w:rPr>
        <w:t>บริษัท พีเอ็มซี เลเบิล แมท</w:t>
      </w:r>
      <w:r w:rsidRPr="00B30536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ทีเรียลส์ จำกัด </w:t>
      </w:r>
      <w:r w:rsidRPr="00B30536">
        <w:rPr>
          <w:rFonts w:asciiTheme="majorBidi" w:hAnsiTheme="majorBidi"/>
          <w:spacing w:val="-4"/>
          <w:sz w:val="30"/>
          <w:szCs w:val="30"/>
          <w:lang w:eastAsia="x-none"/>
        </w:rPr>
        <w:t>(PMCT)</w:t>
      </w:r>
      <w:r w:rsidRPr="00B30536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ซึ่งเป็นบริษัท</w:t>
      </w:r>
      <w:r w:rsidRPr="007D3571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ย่อย โดยมีมูลค่าเป็น</w:t>
      </w:r>
      <w:r w:rsidRPr="003F2F0B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จำนวน </w:t>
      </w:r>
      <w:r w:rsidRPr="003F2F0B">
        <w:rPr>
          <w:rFonts w:asciiTheme="majorBidi" w:hAnsiTheme="majorBidi"/>
          <w:spacing w:val="-4"/>
          <w:sz w:val="30"/>
          <w:szCs w:val="30"/>
          <w:lang w:eastAsia="x-none"/>
        </w:rPr>
        <w:t xml:space="preserve">3.7 </w:t>
      </w:r>
      <w:r w:rsidRPr="003F2F0B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ล้านยูโร หรือเทียบเท่าเงินบาทประมาณ</w:t>
      </w:r>
      <w:r w:rsidRPr="003F2F0B">
        <w:rPr>
          <w:rFonts w:asciiTheme="majorBidi" w:hAnsiTheme="majorBidi"/>
          <w:spacing w:val="-4"/>
          <w:sz w:val="30"/>
          <w:szCs w:val="30"/>
          <w:lang w:eastAsia="x-none"/>
        </w:rPr>
        <w:t xml:space="preserve"> 1</w:t>
      </w:r>
      <w:r w:rsidR="003F2F0B" w:rsidRPr="003F2F0B">
        <w:rPr>
          <w:rFonts w:asciiTheme="majorBidi" w:hAnsiTheme="majorBidi"/>
          <w:spacing w:val="-4"/>
          <w:sz w:val="30"/>
          <w:szCs w:val="30"/>
          <w:lang w:eastAsia="x-none"/>
        </w:rPr>
        <w:t>38</w:t>
      </w:r>
      <w:r w:rsidRPr="003F2F0B">
        <w:rPr>
          <w:rFonts w:asciiTheme="majorBidi" w:hAnsiTheme="majorBidi"/>
          <w:spacing w:val="-4"/>
          <w:sz w:val="30"/>
          <w:szCs w:val="30"/>
          <w:lang w:eastAsia="x-none"/>
        </w:rPr>
        <w:t>.</w:t>
      </w:r>
      <w:r w:rsidR="003F2F0B" w:rsidRPr="003F2F0B">
        <w:rPr>
          <w:rFonts w:asciiTheme="majorBidi" w:hAnsiTheme="majorBidi"/>
          <w:spacing w:val="-4"/>
          <w:sz w:val="30"/>
          <w:szCs w:val="30"/>
          <w:lang w:eastAsia="x-none"/>
        </w:rPr>
        <w:t>7</w:t>
      </w:r>
      <w:r w:rsidRPr="003F2F0B">
        <w:rPr>
          <w:rFonts w:asciiTheme="majorBidi" w:hAnsiTheme="majorBidi"/>
          <w:spacing w:val="-4"/>
          <w:sz w:val="30"/>
          <w:szCs w:val="30"/>
          <w:lang w:eastAsia="x-none"/>
        </w:rPr>
        <w:t xml:space="preserve"> </w:t>
      </w:r>
      <w:r w:rsidRPr="003F2F0B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ล้านบาท</w:t>
      </w:r>
    </w:p>
    <w:p w14:paraId="1523756D" w14:textId="77777777" w:rsidR="00122B50" w:rsidRPr="00122B50" w:rsidRDefault="00122B50" w:rsidP="00122B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24"/>
          <w:szCs w:val="24"/>
          <w:lang w:eastAsia="x-none"/>
        </w:rPr>
      </w:pPr>
    </w:p>
    <w:p w14:paraId="0C5C8E1F" w14:textId="0FB09CEC" w:rsidR="00122B50" w:rsidRDefault="00122B50" w:rsidP="00122B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9206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9206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59206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92068">
        <w:rPr>
          <w:rFonts w:ascii="Angsana New" w:hAnsi="Angsana New" w:hint="cs"/>
          <w:sz w:val="30"/>
          <w:szCs w:val="30"/>
          <w:cs/>
        </w:rPr>
        <w:t xml:space="preserve"> </w:t>
      </w:r>
      <w:r w:rsidRPr="00592068">
        <w:rPr>
          <w:rFonts w:ascii="Angsana New" w:hAnsi="Angsana New"/>
          <w:sz w:val="30"/>
          <w:szCs w:val="30"/>
        </w:rPr>
        <w:t>2565</w:t>
      </w:r>
      <w:r w:rsidRPr="0059206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 เทวกรรมโอสถ จำกัด</w:t>
      </w:r>
      <w:r>
        <w:rPr>
          <w:rFonts w:ascii="Angsana New" w:hAnsi="Angsana New"/>
          <w:sz w:val="30"/>
          <w:szCs w:val="30"/>
        </w:rPr>
        <w:t xml:space="preserve"> (DVK)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มีเงินฝากธนาคารจำนวน </w:t>
      </w:r>
      <w:r>
        <w:rPr>
          <w:rFonts w:ascii="Angsana New" w:hAnsi="Angsana New"/>
          <w:sz w:val="30"/>
          <w:szCs w:val="30"/>
        </w:rPr>
        <w:br/>
        <w:t xml:space="preserve">0.29 </w:t>
      </w:r>
      <w:r>
        <w:rPr>
          <w:rFonts w:ascii="Angsana New" w:hAnsi="Angsana New" w:hint="cs"/>
          <w:sz w:val="30"/>
          <w:szCs w:val="30"/>
          <w:cs/>
        </w:rPr>
        <w:t>ล้านบาท ที่ใช้เป็นหลักประกันหนังสือสัญญาค้ำประกันจากธนาคารเพื่อใช้ค้ำประกันการใช้ไฟฟ้า ซึ่งแสดงรายการเป็นเงินฝากสถาบันการเงินที่มีข้อจำกัดในการใช้</w:t>
      </w:r>
    </w:p>
    <w:p w14:paraId="55C50597" w14:textId="77777777" w:rsidR="00122B50" w:rsidRPr="00122B50" w:rsidRDefault="00122B50" w:rsidP="00122B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27452E4" w14:textId="77777777" w:rsidR="00122B50" w:rsidRPr="004E5E8A" w:rsidRDefault="00122B50" w:rsidP="00122B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5E8A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4E5E8A">
        <w:rPr>
          <w:rFonts w:ascii="Angsana New" w:hAnsi="Angsana New"/>
          <w:sz w:val="30"/>
          <w:szCs w:val="30"/>
        </w:rPr>
        <w:t>DVK</w:t>
      </w:r>
      <w:r w:rsidRPr="004E5E8A">
        <w:rPr>
          <w:rFonts w:ascii="Angsana New" w:hAnsi="Angsana New" w:hint="cs"/>
          <w:sz w:val="30"/>
          <w:szCs w:val="30"/>
          <w:cs/>
        </w:rPr>
        <w:t xml:space="preserve"> ได้ทำสัญญาแต่งตั้งบริษัทในประเทศแห่งหนึ่งเพื่อเป็นตัวแทนจำหน่ายสินค้าในประเทศไทย </w:t>
      </w:r>
      <w:r w:rsidRPr="004E5E8A">
        <w:rPr>
          <w:rFonts w:ascii="Angsana New" w:hAnsi="Angsana New"/>
          <w:sz w:val="30"/>
          <w:szCs w:val="30"/>
          <w:cs/>
        </w:rPr>
        <w:br/>
        <w:t>โดย</w:t>
      </w:r>
      <w:r w:rsidRPr="004E5E8A">
        <w:rPr>
          <w:rFonts w:ascii="Angsana New" w:hAnsi="Angsana New"/>
          <w:sz w:val="30"/>
          <w:szCs w:val="30"/>
        </w:rPr>
        <w:t xml:space="preserve"> DVK </w:t>
      </w:r>
      <w:r w:rsidRPr="004E5E8A">
        <w:rPr>
          <w:rFonts w:ascii="Angsana New" w:hAnsi="Angsana New" w:hint="cs"/>
          <w:sz w:val="30"/>
          <w:szCs w:val="30"/>
          <w:cs/>
        </w:rPr>
        <w:t>จะต้องจ่ายค่าตอบแทน</w:t>
      </w:r>
      <w:r w:rsidRPr="004E5E8A">
        <w:rPr>
          <w:rFonts w:ascii="Angsana New" w:hAnsi="Angsana New"/>
          <w:sz w:val="30"/>
          <w:szCs w:val="30"/>
          <w:cs/>
        </w:rPr>
        <w:t>ตามอัตราที่ระบุไว้</w:t>
      </w:r>
      <w:r w:rsidRPr="004E5E8A">
        <w:rPr>
          <w:rFonts w:ascii="Angsana New" w:hAnsi="Angsana New" w:hint="cs"/>
          <w:sz w:val="30"/>
          <w:szCs w:val="30"/>
          <w:cs/>
        </w:rPr>
        <w:t xml:space="preserve"> </w:t>
      </w:r>
      <w:r w:rsidRPr="004E5E8A">
        <w:rPr>
          <w:rFonts w:ascii="Angsana New" w:hAnsi="Angsana New"/>
          <w:sz w:val="30"/>
          <w:szCs w:val="30"/>
          <w:cs/>
        </w:rPr>
        <w:t>สัญญาดังกล่าว</w:t>
      </w:r>
      <w:r w:rsidRPr="004E5E8A">
        <w:rPr>
          <w:rFonts w:ascii="Angsana New" w:hAnsi="Angsana New" w:hint="cs"/>
          <w:sz w:val="30"/>
          <w:szCs w:val="30"/>
          <w:cs/>
        </w:rPr>
        <w:t xml:space="preserve">จะสิ้นสุดในวันที่ </w:t>
      </w:r>
      <w:r w:rsidRPr="004E5E8A">
        <w:rPr>
          <w:rFonts w:ascii="Angsana New" w:hAnsi="Angsana New"/>
          <w:sz w:val="30"/>
          <w:szCs w:val="30"/>
        </w:rPr>
        <w:t xml:space="preserve">31 </w:t>
      </w:r>
      <w:r w:rsidRPr="004E5E8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E5E8A">
        <w:rPr>
          <w:rFonts w:ascii="Angsana New" w:hAnsi="Angsana New"/>
          <w:sz w:val="30"/>
          <w:szCs w:val="30"/>
        </w:rPr>
        <w:t xml:space="preserve">2566 </w:t>
      </w:r>
      <w:r w:rsidRPr="004E5E8A">
        <w:rPr>
          <w:rFonts w:ascii="Angsana New" w:hAnsi="Angsana New" w:hint="cs"/>
          <w:sz w:val="30"/>
          <w:szCs w:val="30"/>
          <w:cs/>
        </w:rPr>
        <w:t>ซึ่งจะ</w:t>
      </w:r>
      <w:r w:rsidRPr="004E5E8A">
        <w:rPr>
          <w:rFonts w:ascii="Angsana New" w:hAnsi="Angsana New"/>
          <w:sz w:val="30"/>
          <w:szCs w:val="30"/>
          <w:cs/>
        </w:rPr>
        <w:t>ต่ออายุสัญญา</w:t>
      </w:r>
      <w:r w:rsidRPr="004E5E8A">
        <w:rPr>
          <w:rFonts w:ascii="Angsana New" w:hAnsi="Angsana New" w:hint="cs"/>
          <w:sz w:val="30"/>
          <w:szCs w:val="30"/>
          <w:cs/>
        </w:rPr>
        <w:t>โดยอัตโนมัติ</w:t>
      </w:r>
      <w:r w:rsidRPr="004E5E8A">
        <w:rPr>
          <w:rFonts w:ascii="Angsana New" w:hAnsi="Angsana New"/>
          <w:sz w:val="30"/>
          <w:szCs w:val="30"/>
          <w:cs/>
        </w:rPr>
        <w:t xml:space="preserve">คราวละ </w:t>
      </w:r>
      <w:r w:rsidRPr="004E5E8A">
        <w:rPr>
          <w:rFonts w:ascii="Angsana New" w:hAnsi="Angsana New"/>
          <w:sz w:val="30"/>
          <w:szCs w:val="30"/>
        </w:rPr>
        <w:t>2</w:t>
      </w:r>
      <w:r w:rsidRPr="004E5E8A">
        <w:rPr>
          <w:rFonts w:ascii="Angsana New" w:hAnsi="Angsana New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Pr="004E5E8A">
        <w:rPr>
          <w:rFonts w:ascii="Angsana New" w:hAnsi="Angsana New"/>
          <w:sz w:val="30"/>
          <w:szCs w:val="30"/>
        </w:rPr>
        <w:t xml:space="preserve">6 </w:t>
      </w:r>
      <w:r w:rsidRPr="004E5E8A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212E2A6C" w14:textId="77BE0A1E" w:rsidR="00122B50" w:rsidRPr="00122B50" w:rsidRDefault="00122B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41178BE4" w14:textId="49D23AFF" w:rsidR="00F811BB" w:rsidRPr="004970B5" w:rsidRDefault="00F811BB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4970B5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5A761D29" w14:textId="53274BE7" w:rsidR="004A7849" w:rsidRPr="00122B50" w:rsidRDefault="004A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lang w:eastAsia="x-none"/>
        </w:rPr>
      </w:pPr>
    </w:p>
    <w:p w14:paraId="2A0EAD3D" w14:textId="3A74931E" w:rsidR="00C05E3C" w:rsidRPr="004D4BB5" w:rsidRDefault="0056626C" w:rsidP="006B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/>
          <w:sz w:val="28"/>
          <w:szCs w:val="28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ab/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ที่ประชุมคณะกรรมการบริษัทเมื่อวันที่ </w:t>
      </w:r>
      <w:r w:rsidR="00C05E3C" w:rsidRPr="001300BF">
        <w:rPr>
          <w:rFonts w:asciiTheme="majorBidi" w:hAnsiTheme="majorBidi"/>
          <w:sz w:val="30"/>
          <w:szCs w:val="30"/>
          <w:lang w:eastAsia="x-none"/>
        </w:rPr>
        <w:t>2</w:t>
      </w:r>
      <w:r w:rsidRPr="001300BF">
        <w:rPr>
          <w:rFonts w:asciiTheme="majorBidi" w:hAnsiTheme="majorBidi"/>
          <w:sz w:val="30"/>
          <w:szCs w:val="30"/>
          <w:lang w:eastAsia="x-none"/>
        </w:rPr>
        <w:t>4</w:t>
      </w:r>
      <w:r w:rsidR="00C05E3C" w:rsidRPr="001300B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="00C05E3C" w:rsidRPr="001300BF">
        <w:rPr>
          <w:rFonts w:asciiTheme="majorBidi" w:hAnsiTheme="majorBidi"/>
          <w:sz w:val="30"/>
          <w:szCs w:val="30"/>
          <w:lang w:eastAsia="x-none"/>
        </w:rPr>
        <w:t>256</w:t>
      </w:r>
      <w:r w:rsidRPr="001300BF">
        <w:rPr>
          <w:rFonts w:asciiTheme="majorBidi" w:hAnsiTheme="majorBidi"/>
          <w:sz w:val="30"/>
          <w:szCs w:val="30"/>
          <w:lang w:eastAsia="x-none"/>
        </w:rPr>
        <w:t>6</w:t>
      </w:r>
      <w:r w:rsidR="004D4BB5" w:rsidRPr="001300B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>มีมติอนุมัติให้เสนอที่ประชุมสามัญผู้ถือหุ้นเพื่ออนุมัติการจัดสรรเงินทุนสำรองตามกฎหมาย</w:t>
      </w:r>
      <w:r w:rsidR="008D657B">
        <w:rPr>
          <w:rFonts w:asciiTheme="majorBidi" w:hAnsiTheme="majorBidi" w:hint="cs"/>
          <w:sz w:val="30"/>
          <w:szCs w:val="30"/>
          <w:cs/>
          <w:lang w:eastAsia="x-none"/>
        </w:rPr>
        <w:t xml:space="preserve"> (ดูหมายเหตุข้อ </w:t>
      </w:r>
      <w:r w:rsidR="008D657B">
        <w:rPr>
          <w:rFonts w:asciiTheme="majorBidi" w:hAnsiTheme="majorBidi"/>
          <w:sz w:val="30"/>
          <w:szCs w:val="30"/>
          <w:lang w:eastAsia="x-none"/>
        </w:rPr>
        <w:t>17</w:t>
      </w:r>
      <w:r w:rsidR="008D657B">
        <w:rPr>
          <w:rFonts w:asciiTheme="majorBidi" w:hAnsiTheme="majorBidi" w:hint="cs"/>
          <w:sz w:val="30"/>
          <w:szCs w:val="30"/>
          <w:cs/>
          <w:lang w:eastAsia="x-none"/>
        </w:rPr>
        <w:t>)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และจัดสรร</w:t>
      </w:r>
      <w:r w:rsidR="00C05E3C"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เงินกําไรจากกําไรสะสมของบริษัท </w:t>
      </w:r>
      <w:r w:rsidR="00C05E3C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ณ สิ้นปี</w:t>
      </w:r>
      <w:r w:rsidR="00C05E3C"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="00C05E3C" w:rsidRPr="001300BF">
        <w:rPr>
          <w:rFonts w:asciiTheme="majorBidi" w:hAnsiTheme="majorBidi"/>
          <w:spacing w:val="-2"/>
          <w:sz w:val="30"/>
          <w:szCs w:val="30"/>
          <w:lang w:eastAsia="x-none"/>
        </w:rPr>
        <w:t>256</w:t>
      </w:r>
      <w:r w:rsidRPr="001300BF">
        <w:rPr>
          <w:rFonts w:asciiTheme="majorBidi" w:hAnsiTheme="majorBidi"/>
          <w:spacing w:val="-2"/>
          <w:sz w:val="30"/>
          <w:szCs w:val="30"/>
          <w:lang w:eastAsia="x-none"/>
        </w:rPr>
        <w:t>5</w:t>
      </w:r>
      <w:r w:rsidR="00C05E3C"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เพื่อจ่ายปันผลเป็นหุ้นและเงินสด</w:t>
      </w:r>
      <w:r w:rsidR="00C05E3C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รวมถึงกา</w:t>
      </w:r>
      <w:r w:rsidR="000759AD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ร</w:t>
      </w:r>
      <w:r w:rsidR="00C05E3C" w:rsidRPr="001300B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เปลี่ยนแปลง</w:t>
      </w:r>
      <w:r w:rsidR="00C05E3C" w:rsidRPr="001300BF">
        <w:rPr>
          <w:rFonts w:asciiTheme="majorBidi" w:hAnsiTheme="majorBidi" w:hint="cs"/>
          <w:sz w:val="30"/>
          <w:szCs w:val="30"/>
          <w:cs/>
          <w:lang w:eastAsia="x-none"/>
        </w:rPr>
        <w:t>ทุนจดทะเบียนของบริษัท</w:t>
      </w:r>
      <w:r w:rsidR="00C05E3C"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1018D4C1" w14:textId="77777777" w:rsidR="00C05E3C" w:rsidRPr="00122B50" w:rsidRDefault="00C05E3C" w:rsidP="00C05E3C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06A5D513" w14:textId="77777777" w:rsidR="00345806" w:rsidRDefault="0034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/>
          <w:i/>
          <w:iCs/>
          <w:sz w:val="30"/>
          <w:szCs w:val="30"/>
          <w:cs/>
          <w:lang w:eastAsia="x-none"/>
        </w:rPr>
        <w:br w:type="page"/>
      </w:r>
    </w:p>
    <w:p w14:paraId="23A6B08E" w14:textId="40794055" w:rsidR="00C05E3C" w:rsidRPr="004D4BB5" w:rsidRDefault="00C05E3C" w:rsidP="004D4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4D4BB5">
        <w:rPr>
          <w:rFonts w:asciiTheme="majorBidi" w:hAnsiTheme="majorBidi"/>
          <w:i/>
          <w:iCs/>
          <w:sz w:val="30"/>
          <w:szCs w:val="30"/>
          <w:cs/>
          <w:lang w:eastAsia="x-none"/>
        </w:rPr>
        <w:lastRenderedPageBreak/>
        <w:t>การจ่ายปันผลเป็น</w:t>
      </w:r>
      <w:r w:rsidRPr="004D4BB5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หุ้นและเงินสด</w:t>
      </w:r>
    </w:p>
    <w:p w14:paraId="4CCFF327" w14:textId="77777777" w:rsidR="00C05E3C" w:rsidRPr="00345806" w:rsidRDefault="00C05E3C" w:rsidP="00C05E3C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0B00884" w14:textId="5FD2F72D" w:rsidR="00C05E3C" w:rsidRPr="001300BF" w:rsidRDefault="00C05E3C" w:rsidP="00E30AF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D657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Pr="008D657B">
        <w:rPr>
          <w:rFonts w:asciiTheme="majorBidi" w:hAnsiTheme="majorBidi"/>
          <w:spacing w:val="-2"/>
          <w:sz w:val="30"/>
          <w:szCs w:val="30"/>
          <w:lang w:eastAsia="x-none"/>
        </w:rPr>
        <w:t>256</w:t>
      </w:r>
      <w:r w:rsidR="001300BF" w:rsidRPr="008D657B">
        <w:rPr>
          <w:rFonts w:asciiTheme="majorBidi" w:hAnsiTheme="majorBidi"/>
          <w:spacing w:val="-2"/>
          <w:sz w:val="30"/>
          <w:szCs w:val="30"/>
          <w:lang w:eastAsia="x-none"/>
        </w:rPr>
        <w:t>5</w:t>
      </w:r>
      <w:r w:rsidRPr="008D657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เป็นจำนวนไม่เกิน </w:t>
      </w:r>
      <w:r w:rsidR="004970B5" w:rsidRPr="008D657B">
        <w:rPr>
          <w:rFonts w:asciiTheme="majorBidi" w:hAnsiTheme="majorBidi"/>
          <w:spacing w:val="-2"/>
          <w:sz w:val="30"/>
          <w:szCs w:val="30"/>
          <w:lang w:eastAsia="x-none"/>
        </w:rPr>
        <w:t>20</w:t>
      </w:r>
      <w:r w:rsidR="008D657B" w:rsidRPr="008D657B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ล้าน</w:t>
      </w:r>
      <w:r w:rsidRPr="008D657B">
        <w:rPr>
          <w:rFonts w:asciiTheme="majorBidi" w:hAnsiTheme="majorBidi"/>
          <w:spacing w:val="-2"/>
          <w:sz w:val="30"/>
          <w:szCs w:val="30"/>
          <w:cs/>
          <w:lang w:eastAsia="x-none"/>
        </w:rPr>
        <w:t>หุ้น</w:t>
      </w:r>
      <w:r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มูลค่าที่ตราไว้หุ้นละ </w:t>
      </w:r>
      <w:r w:rsidRPr="001300BF">
        <w:rPr>
          <w:rFonts w:asciiTheme="majorBidi" w:hAnsiTheme="majorBidi"/>
          <w:sz w:val="30"/>
          <w:szCs w:val="30"/>
          <w:lang w:eastAsia="x-none"/>
        </w:rPr>
        <w:t>0</w:t>
      </w:r>
      <w:r w:rsidRPr="001300BF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1300BF">
        <w:rPr>
          <w:rFonts w:asciiTheme="majorBidi" w:hAnsiTheme="majorBidi"/>
          <w:sz w:val="30"/>
          <w:szCs w:val="30"/>
          <w:lang w:eastAsia="x-none"/>
        </w:rPr>
        <w:t>50</w:t>
      </w:r>
      <w:r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bookmarkStart w:id="22" w:name="_Hlk65102159"/>
      <w:r w:rsidR="004970B5">
        <w:rPr>
          <w:rFonts w:asciiTheme="majorBidi" w:hAnsiTheme="majorBidi"/>
          <w:sz w:val="30"/>
          <w:szCs w:val="30"/>
          <w:lang w:eastAsia="x-none"/>
        </w:rPr>
        <w:t>30</w:t>
      </w:r>
      <w:r w:rsidRPr="001300BF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End w:id="22"/>
      <w:r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หุ้นเดิมต่อ </w:t>
      </w:r>
      <w:r w:rsidRPr="001300BF">
        <w:rPr>
          <w:rFonts w:asciiTheme="majorBidi" w:hAnsiTheme="majorBidi"/>
          <w:sz w:val="30"/>
          <w:szCs w:val="30"/>
          <w:lang w:eastAsia="x-none"/>
        </w:rPr>
        <w:t>1</w:t>
      </w:r>
      <w:r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 หุ้นปันผล</w:t>
      </w:r>
      <w:r w:rsidRPr="001300BF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</w:t>
      </w:r>
      <w:r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รวมมูลค่าหุ้นทั้งสิ้นไม่เกิน </w:t>
      </w:r>
      <w:r w:rsidR="004970B5">
        <w:rPr>
          <w:rFonts w:asciiTheme="majorBidi" w:hAnsiTheme="majorBidi"/>
          <w:spacing w:val="-2"/>
          <w:sz w:val="30"/>
          <w:szCs w:val="30"/>
          <w:lang w:eastAsia="x-none"/>
        </w:rPr>
        <w:t>10</w:t>
      </w:r>
      <w:r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</w:t>
      </w:r>
      <w:r w:rsidR="008D657B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ล้าน</w:t>
      </w:r>
      <w:r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บาท หรือคิดเป็นอัตราจ่ายปันผล </w:t>
      </w:r>
      <w:bookmarkStart w:id="23" w:name="_Hlk65102185"/>
      <w:r w:rsidR="00652C68">
        <w:rPr>
          <w:rFonts w:asciiTheme="majorBidi" w:hAnsiTheme="majorBidi"/>
          <w:spacing w:val="-2"/>
          <w:sz w:val="30"/>
          <w:szCs w:val="30"/>
          <w:lang w:eastAsia="x-none"/>
        </w:rPr>
        <w:t>0.01691</w:t>
      </w:r>
      <w:r w:rsidRPr="001300BF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bookmarkEnd w:id="23"/>
      <w:r w:rsidRPr="001300BF">
        <w:rPr>
          <w:rFonts w:asciiTheme="majorBidi" w:hAnsiTheme="majorBidi"/>
          <w:spacing w:val="-2"/>
          <w:sz w:val="30"/>
          <w:szCs w:val="30"/>
          <w:cs/>
          <w:lang w:eastAsia="x-none"/>
        </w:rPr>
        <w:t>บาทต่อหุ้น ทั้งนี้ในกรณีที่</w:t>
      </w:r>
      <w:r w:rsidRPr="001300BF">
        <w:rPr>
          <w:rFonts w:asciiTheme="majorBidi" w:hAnsiTheme="majorBidi"/>
          <w:spacing w:val="-4"/>
          <w:sz w:val="30"/>
          <w:szCs w:val="30"/>
          <w:cs/>
          <w:lang w:eastAsia="x-none"/>
        </w:rPr>
        <w:t>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</w:t>
      </w:r>
      <w:r w:rsidRPr="001300BF">
        <w:rPr>
          <w:rFonts w:asciiTheme="majorBidi" w:hAnsiTheme="majorBidi"/>
          <w:sz w:val="30"/>
          <w:szCs w:val="30"/>
          <w:cs/>
          <w:lang w:eastAsia="x-none"/>
        </w:rPr>
        <w:t xml:space="preserve">ในอัตราหุ้นละ </w:t>
      </w:r>
      <w:r w:rsidR="00652C68">
        <w:rPr>
          <w:rFonts w:asciiTheme="majorBidi" w:hAnsiTheme="majorBidi"/>
          <w:spacing w:val="-2"/>
          <w:sz w:val="30"/>
          <w:szCs w:val="30"/>
          <w:lang w:eastAsia="x-none"/>
        </w:rPr>
        <w:t>0.01691</w:t>
      </w:r>
      <w:r w:rsidR="00652C68" w:rsidRPr="001300BF">
        <w:rPr>
          <w:rFonts w:asciiTheme="majorBidi" w:hAnsiTheme="majorBidi"/>
          <w:spacing w:val="-2"/>
          <w:sz w:val="30"/>
          <w:szCs w:val="30"/>
          <w:lang w:eastAsia="x-none"/>
        </w:rPr>
        <w:t xml:space="preserve"> </w:t>
      </w:r>
      <w:r w:rsidRPr="001300BF">
        <w:rPr>
          <w:rFonts w:asciiTheme="majorBidi" w:hAnsiTheme="majorBidi"/>
          <w:sz w:val="30"/>
          <w:szCs w:val="30"/>
          <w:cs/>
          <w:lang w:eastAsia="x-none"/>
        </w:rPr>
        <w:t>บาท</w:t>
      </w:r>
    </w:p>
    <w:p w14:paraId="5C4398A0" w14:textId="77777777" w:rsidR="00C05E3C" w:rsidRPr="001300BF" w:rsidRDefault="00C05E3C" w:rsidP="00C05E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pacing w:val="-6"/>
          <w:sz w:val="28"/>
          <w:szCs w:val="28"/>
          <w:lang w:eastAsia="x-none"/>
        </w:rPr>
      </w:pPr>
    </w:p>
    <w:p w14:paraId="284328D0" w14:textId="3A6E9AA7" w:rsidR="00C05E3C" w:rsidRPr="001300BF" w:rsidRDefault="00C05E3C" w:rsidP="00E30AF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Start w:id="24" w:name="_Hlk65102392"/>
      <w:r w:rsidR="00652C68">
        <w:rPr>
          <w:rFonts w:asciiTheme="majorBidi" w:hAnsiTheme="majorBidi" w:cstheme="majorBidi"/>
          <w:sz w:val="30"/>
          <w:szCs w:val="30"/>
          <w:lang w:eastAsia="x-none"/>
        </w:rPr>
        <w:t>0.02217</w:t>
      </w:r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bookmarkEnd w:id="24"/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25" w:name="_Hlk96713213"/>
      <w:r w:rsidR="00652C68">
        <w:rPr>
          <w:rFonts w:asciiTheme="majorBidi" w:hAnsiTheme="majorBidi" w:cstheme="majorBidi"/>
          <w:sz w:val="30"/>
          <w:szCs w:val="30"/>
          <w:lang w:eastAsia="x-none"/>
        </w:rPr>
        <w:t>13</w:t>
      </w:r>
      <w:r w:rsidR="000759AD" w:rsidRPr="001300B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52C68">
        <w:rPr>
          <w:rFonts w:asciiTheme="majorBidi" w:hAnsiTheme="majorBidi" w:cstheme="majorBidi"/>
          <w:sz w:val="30"/>
          <w:szCs w:val="30"/>
          <w:lang w:eastAsia="x-none"/>
        </w:rPr>
        <w:t>112</w:t>
      </w:r>
      <w:r w:rsidR="000759AD" w:rsidRPr="001300B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52C68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25"/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</w:p>
    <w:p w14:paraId="3381829D" w14:textId="77777777" w:rsidR="00C05E3C" w:rsidRPr="001300BF" w:rsidRDefault="00C05E3C" w:rsidP="00C05E3C">
      <w:pPr>
        <w:pStyle w:val="ListParagraph"/>
        <w:rPr>
          <w:rFonts w:asciiTheme="majorBidi" w:hAnsiTheme="majorBidi" w:cstheme="majorBidi"/>
          <w:spacing w:val="-6"/>
          <w:sz w:val="28"/>
          <w:szCs w:val="28"/>
          <w:cs/>
          <w:lang w:eastAsia="x-none"/>
        </w:rPr>
      </w:pPr>
    </w:p>
    <w:p w14:paraId="0A7C8CB7" w14:textId="5F5F1DE7" w:rsidR="00C05E3C" w:rsidRPr="001300BF" w:rsidRDefault="00C05E3C" w:rsidP="00E30A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รวมข้อ 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) และ 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bookmarkStart w:id="26" w:name="_Hlk65102427"/>
      <w:r w:rsidR="00652C68">
        <w:rPr>
          <w:rFonts w:asciiTheme="majorBidi" w:hAnsiTheme="majorBidi" w:cstheme="majorBidi"/>
          <w:sz w:val="30"/>
          <w:szCs w:val="30"/>
          <w:lang w:eastAsia="x-none"/>
        </w:rPr>
        <w:t>0.03908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26"/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br/>
      </w:r>
      <w:bookmarkStart w:id="27" w:name="_Hlk65102445"/>
      <w:r w:rsidR="00652C68">
        <w:rPr>
          <w:rFonts w:asciiTheme="majorBidi" w:hAnsiTheme="majorBidi" w:cstheme="majorBidi"/>
          <w:sz w:val="30"/>
          <w:szCs w:val="30"/>
          <w:lang w:eastAsia="x-none"/>
        </w:rPr>
        <w:t>23</w:t>
      </w:r>
      <w:r w:rsidR="000759AD" w:rsidRPr="001300B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52C68">
        <w:rPr>
          <w:rFonts w:asciiTheme="majorBidi" w:hAnsiTheme="majorBidi" w:cstheme="majorBidi"/>
          <w:sz w:val="30"/>
          <w:szCs w:val="30"/>
          <w:lang w:eastAsia="x-none"/>
        </w:rPr>
        <w:t>112</w:t>
      </w:r>
      <w:r w:rsidR="000759AD" w:rsidRPr="001300BF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652C68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27"/>
      <w:r w:rsidRPr="001300BF">
        <w:rPr>
          <w:rFonts w:asciiTheme="majorBidi" w:hAnsiTheme="majorBidi" w:cstheme="majorBidi"/>
          <w:sz w:val="30"/>
          <w:szCs w:val="30"/>
          <w:cs/>
          <w:lang w:eastAsia="x-none"/>
        </w:rPr>
        <w:t>บาท โดยเงินปันผลทั้งหมดจะถูกหักภาษี ณ ที่จ่ายตามอัตราที่กฎหมายกำหนดไว้</w:t>
      </w:r>
      <w:r w:rsidRPr="001300B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300BF">
        <w:rPr>
          <w:rFonts w:asciiTheme="majorBidi" w:hAnsiTheme="majorBidi" w:hint="cs"/>
          <w:sz w:val="30"/>
          <w:szCs w:val="30"/>
          <w:cs/>
          <w:lang w:eastAsia="x-none"/>
        </w:rPr>
        <w:t xml:space="preserve">ซึ่งการจ่ายปันผลดังกล่าวขึ้นอยู่กับการอนุมัติจากที่ประชุมสามัญผู้ถือหุ้นที่จะจัดขึ้นในเดือนเมษายน </w:t>
      </w:r>
      <w:r w:rsidRPr="001300BF">
        <w:rPr>
          <w:rFonts w:asciiTheme="majorBidi" w:hAnsiTheme="majorBidi"/>
          <w:sz w:val="30"/>
          <w:szCs w:val="30"/>
          <w:lang w:eastAsia="x-none"/>
        </w:rPr>
        <w:t>256</w:t>
      </w:r>
      <w:r w:rsidR="001300BF" w:rsidRPr="001300BF">
        <w:rPr>
          <w:rFonts w:asciiTheme="majorBidi" w:hAnsiTheme="majorBidi"/>
          <w:sz w:val="30"/>
          <w:szCs w:val="30"/>
          <w:lang w:eastAsia="x-none"/>
        </w:rPr>
        <w:t>6</w:t>
      </w:r>
    </w:p>
    <w:p w14:paraId="0FCAAAF7" w14:textId="012734D7" w:rsidR="00B43662" w:rsidRPr="001300BF" w:rsidRDefault="00B43662" w:rsidP="005B6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07E24AEF" w14:textId="653A7C97" w:rsidR="00C05E3C" w:rsidRPr="001300BF" w:rsidRDefault="00C05E3C" w:rsidP="00E30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1300BF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การเพิ่มทุนจดทะเบียน</w:t>
      </w:r>
    </w:p>
    <w:p w14:paraId="5F704E5B" w14:textId="0620F3C0" w:rsidR="00134B0C" w:rsidRDefault="00134B0C" w:rsidP="00134B0C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3933CB04" w14:textId="5077762D" w:rsidR="00134B0C" w:rsidRPr="00134B0C" w:rsidRDefault="00134B0C" w:rsidP="00134B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lang w:eastAsia="x-none"/>
        </w:rPr>
      </w:pPr>
      <w:r w:rsidRPr="00134B0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เพิ่มทุนจดทะเบียนโดยการจัดสรรหุ้นสามัญเพิ่มทุนของบริษัทแบบมอบอำนาจทั่วไป จากทุนจดทะเบียนเดิม </w:t>
      </w:r>
      <w:r w:rsidRPr="00AC6678">
        <w:rPr>
          <w:rFonts w:asciiTheme="majorBidi" w:hAnsiTheme="majorBidi"/>
          <w:sz w:val="30"/>
          <w:szCs w:val="30"/>
          <w:lang w:eastAsia="x-none"/>
        </w:rPr>
        <w:t>295,641,516</w:t>
      </w:r>
      <w:r w:rsidRPr="00AC6678">
        <w:rPr>
          <w:rFonts w:asciiTheme="majorBidi" w:hAnsiTheme="majorBidi"/>
          <w:sz w:val="30"/>
          <w:szCs w:val="30"/>
          <w:cs/>
          <w:lang w:eastAsia="x-none"/>
        </w:rPr>
        <w:t xml:space="preserve"> บาทเป็น </w:t>
      </w:r>
      <w:r w:rsidRPr="00AC6678">
        <w:rPr>
          <w:rFonts w:asciiTheme="majorBidi" w:hAnsiTheme="majorBidi"/>
          <w:sz w:val="30"/>
          <w:szCs w:val="30"/>
          <w:lang w:eastAsia="x-none"/>
        </w:rPr>
        <w:t>330,641,516</w:t>
      </w:r>
      <w:r w:rsidRPr="00AC6678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โดยการออกหุ้นสามัญเพิ่มทุนจำนวน </w:t>
      </w:r>
      <w:r w:rsidR="00AC6678" w:rsidRPr="00AC6678">
        <w:rPr>
          <w:rFonts w:asciiTheme="majorBidi" w:hAnsiTheme="majorBidi"/>
          <w:sz w:val="30"/>
          <w:szCs w:val="30"/>
          <w:lang w:eastAsia="x-none"/>
        </w:rPr>
        <w:t>70</w:t>
      </w:r>
      <w:r w:rsidRPr="00AC6678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AC6678" w:rsidRPr="00AC6678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AC6678">
        <w:rPr>
          <w:rFonts w:asciiTheme="majorBidi" w:hAnsi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AC6678">
        <w:rPr>
          <w:rFonts w:asciiTheme="majorBidi" w:hAnsiTheme="majorBidi"/>
          <w:sz w:val="30"/>
          <w:szCs w:val="30"/>
          <w:lang w:eastAsia="x-none"/>
        </w:rPr>
        <w:t>0</w:t>
      </w:r>
      <w:r w:rsidRPr="00AC6678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7748D8" w:rsidRPr="00AC6678">
        <w:rPr>
          <w:rFonts w:asciiTheme="majorBidi" w:hAnsiTheme="majorBidi"/>
          <w:sz w:val="30"/>
          <w:szCs w:val="30"/>
          <w:lang w:eastAsia="x-none"/>
        </w:rPr>
        <w:t>5</w:t>
      </w:r>
      <w:r w:rsidRPr="00AC6678">
        <w:rPr>
          <w:rFonts w:asciiTheme="majorBidi" w:hAnsiTheme="majorBidi"/>
          <w:sz w:val="30"/>
          <w:szCs w:val="30"/>
          <w:lang w:eastAsia="x-none"/>
        </w:rPr>
        <w:t>0</w:t>
      </w:r>
      <w:r w:rsidRPr="00AC6678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โดยมีรายละเอียด ดังนี้</w:t>
      </w:r>
    </w:p>
    <w:p w14:paraId="6ECB3E46" w14:textId="77777777" w:rsidR="00134B0C" w:rsidRPr="001300BF" w:rsidRDefault="00134B0C" w:rsidP="00C05E3C">
      <w:pPr>
        <w:ind w:left="1260"/>
        <w:rPr>
          <w:rFonts w:asciiTheme="majorBidi" w:hAnsiTheme="majorBidi" w:cstheme="majorBidi"/>
          <w:sz w:val="28"/>
          <w:szCs w:val="28"/>
          <w:lang w:eastAsia="x-none"/>
        </w:rPr>
      </w:pPr>
    </w:p>
    <w:p w14:paraId="4D160E69" w14:textId="34264480" w:rsidR="00134B0C" w:rsidRPr="0028065F" w:rsidRDefault="00134B0C" w:rsidP="00134B0C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การจัดสรรหุ้นสามัญเพิ่มทุนจำนวนไม่เกิน </w:t>
      </w:r>
      <w:r w:rsidRPr="00AC6678">
        <w:rPr>
          <w:rFonts w:asciiTheme="majorBidi" w:hAnsiTheme="majorBidi"/>
          <w:spacing w:val="-2"/>
          <w:sz w:val="30"/>
          <w:szCs w:val="30"/>
          <w:lang w:eastAsia="x-none"/>
        </w:rPr>
        <w:t>50</w:t>
      </w:r>
      <w:r w:rsidR="00AC6678" w:rsidRPr="00AC667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ล้าน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หุ้น มูลค่าที่ตราไว้ </w:t>
      </w:r>
      <w:r w:rsidRPr="00AC6678">
        <w:rPr>
          <w:rFonts w:asciiTheme="majorBidi" w:hAnsiTheme="majorBidi"/>
          <w:spacing w:val="-2"/>
          <w:sz w:val="30"/>
          <w:szCs w:val="30"/>
          <w:lang w:eastAsia="x-none"/>
        </w:rPr>
        <w:t>0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Pr="00AC6678">
        <w:rPr>
          <w:rFonts w:asciiTheme="majorBidi" w:hAnsiTheme="majorBidi"/>
          <w:spacing w:val="-2"/>
          <w:sz w:val="30"/>
          <w:szCs w:val="30"/>
          <w:lang w:eastAsia="x-none"/>
        </w:rPr>
        <w:t>50</w:t>
      </w:r>
      <w:r w:rsidRPr="00AC6678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บาทต่อหุ้น </w:t>
      </w:r>
      <w:r w:rsidR="00AC6678" w:rsidRPr="00AC667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คิดเป็นจำนวนเงินไม่เกิน</w:t>
      </w:r>
      <w:r w:rsidR="00AC6678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AC6678">
        <w:rPr>
          <w:rFonts w:asciiTheme="majorBidi" w:hAnsiTheme="majorBidi"/>
          <w:sz w:val="30"/>
          <w:szCs w:val="30"/>
          <w:lang w:eastAsia="x-none"/>
        </w:rPr>
        <w:t xml:space="preserve">25 </w:t>
      </w:r>
      <w:r w:rsidR="00AC6678">
        <w:rPr>
          <w:rFonts w:asciiTheme="majorBidi" w:hAnsiTheme="majorBidi" w:hint="cs"/>
          <w:sz w:val="30"/>
          <w:szCs w:val="30"/>
          <w:cs/>
          <w:lang w:eastAsia="x-none"/>
        </w:rPr>
        <w:t xml:space="preserve">ล้านบาท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ในลักษณะเป็นการเพิ่มทุนแบบมอบอำนาจทั่วไป</w:t>
      </w:r>
    </w:p>
    <w:p w14:paraId="14AAB647" w14:textId="77777777" w:rsidR="0028065F" w:rsidRDefault="0028065F" w:rsidP="00280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233A9BC" w14:textId="2A5578BC" w:rsidR="00134B0C" w:rsidRDefault="00134B0C" w:rsidP="00134B0C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C02AAA">
        <w:rPr>
          <w:rFonts w:asciiTheme="majorBidi" w:hAnsiTheme="majorBidi"/>
          <w:sz w:val="30"/>
          <w:szCs w:val="30"/>
          <w:cs/>
          <w:lang w:eastAsia="x-none"/>
        </w:rPr>
        <w:t>เพิ่มทุนจด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ทะเบียนจำนวน </w:t>
      </w:r>
      <w:r w:rsidR="00AC6678">
        <w:rPr>
          <w:rFonts w:asciiTheme="majorBidi" w:hAnsiTheme="majorBidi"/>
          <w:sz w:val="30"/>
          <w:szCs w:val="30"/>
          <w:lang w:eastAsia="x-none"/>
        </w:rPr>
        <w:t xml:space="preserve">10 </w:t>
      </w:r>
      <w:r w:rsidR="00AC6678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บาท โดยออกหุ้นสามัญจำนวนไม่เกิน </w:t>
      </w:r>
      <w:r w:rsidR="00626CEF">
        <w:rPr>
          <w:rFonts w:asciiTheme="majorBidi" w:hAnsiTheme="majorBidi"/>
          <w:sz w:val="30"/>
          <w:szCs w:val="30"/>
          <w:lang w:eastAsia="x-none"/>
        </w:rPr>
        <w:t>20</w:t>
      </w:r>
      <w:r w:rsidR="00AC6678">
        <w:rPr>
          <w:rFonts w:asciiTheme="majorBidi" w:hAnsiTheme="majorBidi" w:hint="cs"/>
          <w:sz w:val="30"/>
          <w:szCs w:val="30"/>
          <w:cs/>
          <w:lang w:eastAsia="x-none"/>
        </w:rPr>
        <w:t xml:space="preserve"> ล้าน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เพื่อรองรับ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การจ่ายหุ้นปันผล</w:t>
      </w:r>
    </w:p>
    <w:p w14:paraId="0FB6489A" w14:textId="1C31E640" w:rsidR="0028065F" w:rsidRDefault="00280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  <w:r>
        <w:rPr>
          <w:rFonts w:asciiTheme="majorBidi" w:hAnsiTheme="majorBidi" w:cstheme="majorBidi"/>
          <w:sz w:val="28"/>
          <w:szCs w:val="28"/>
          <w:lang w:eastAsia="x-none"/>
        </w:rPr>
        <w:br w:type="page"/>
      </w:r>
    </w:p>
    <w:p w14:paraId="0F21B857" w14:textId="50CECD10" w:rsidR="00817914" w:rsidRDefault="00817914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มาตรฐานการรายงานทางการเงินที่ยังไม่ได้ใช้</w:t>
      </w:r>
    </w:p>
    <w:p w14:paraId="289DBE7F" w14:textId="53C4DED2" w:rsidR="00EF5151" w:rsidRPr="00345806" w:rsidRDefault="00EF5151" w:rsidP="00EF5151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4C574C9A" w14:textId="2B2284CD" w:rsidR="00EF5151" w:rsidRPr="00EF5151" w:rsidRDefault="00EF5151" w:rsidP="00EF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EF5151">
        <w:rPr>
          <w:rFonts w:ascii="Angsana New" w:hAnsi="Angsana New"/>
          <w:sz w:val="30"/>
          <w:szCs w:val="30"/>
          <w:cs/>
          <w:lang w:val="x-none" w:eastAsia="x-none"/>
        </w:rPr>
        <w:t>มาตรฐานการรายงานทางการเงินที่ปรับปรุงใหม่ซึ่งเกี่ยวกับการดำเนินงานของกลุ่มบริษัท และมีผลบังคับใช้กับ</w:t>
      </w:r>
      <w:r w:rsidR="00D7625A">
        <w:rPr>
          <w:rFonts w:ascii="Angsana New" w:hAnsi="Angsana New"/>
          <w:sz w:val="30"/>
          <w:szCs w:val="30"/>
          <w:lang w:val="x-none" w:eastAsia="x-none"/>
        </w:rPr>
        <w:br/>
      </w:r>
      <w:r w:rsidRPr="00EF5151">
        <w:rPr>
          <w:rFonts w:ascii="Angsana New" w:hAnsi="Angsana New"/>
          <w:sz w:val="30"/>
          <w:szCs w:val="30"/>
          <w:cs/>
          <w:lang w:val="x-none" w:eastAsia="x-none"/>
        </w:rPr>
        <w:t xml:space="preserve">งบการเงินสำหรับรอบระยะเวลาบัญชีที่เริ่มในหรือหลังวันที่ </w:t>
      </w:r>
      <w:r w:rsidRPr="00EF5151">
        <w:rPr>
          <w:rFonts w:ascii="Angsana New" w:hAnsi="Angsana New"/>
          <w:sz w:val="30"/>
          <w:szCs w:val="30"/>
          <w:lang w:val="x-none" w:eastAsia="x-none"/>
        </w:rPr>
        <w:t>1</w:t>
      </w:r>
      <w:r w:rsidRPr="00EF5151">
        <w:rPr>
          <w:rFonts w:ascii="Angsana New" w:hAnsi="Angsana New"/>
          <w:sz w:val="30"/>
          <w:szCs w:val="30"/>
          <w:cs/>
          <w:lang w:val="x-none" w:eastAsia="x-none"/>
        </w:rPr>
        <w:t xml:space="preserve"> มกราคม </w:t>
      </w:r>
      <w:r w:rsidRPr="00EF5151">
        <w:rPr>
          <w:rFonts w:ascii="Angsana New" w:hAnsi="Angsana New"/>
          <w:sz w:val="30"/>
          <w:szCs w:val="30"/>
          <w:lang w:val="x-none" w:eastAsia="x-none"/>
        </w:rPr>
        <w:t>2566</w:t>
      </w:r>
      <w:r w:rsidRPr="00EF5151">
        <w:rPr>
          <w:rFonts w:ascii="Angsana New" w:hAnsi="Angsana New"/>
          <w:sz w:val="30"/>
          <w:szCs w:val="30"/>
          <w:cs/>
          <w:lang w:val="x-none" w:eastAsia="x-none"/>
        </w:rPr>
        <w:t xml:space="preserve"> มีดังต่อไปนี้</w:t>
      </w:r>
    </w:p>
    <w:p w14:paraId="42A4EE50" w14:textId="5E1EA460" w:rsidR="00EF5151" w:rsidRPr="00345806" w:rsidRDefault="00EF5151" w:rsidP="00EF5151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90"/>
      </w:tblGrid>
      <w:tr w:rsidR="00EF5151" w:rsidRPr="00BB0BB0" w14:paraId="0CF1DF95" w14:textId="77777777" w:rsidTr="00924ED0">
        <w:trPr>
          <w:tblHeader/>
        </w:trPr>
        <w:tc>
          <w:tcPr>
            <w:tcW w:w="4680" w:type="dxa"/>
            <w:vAlign w:val="bottom"/>
          </w:tcPr>
          <w:p w14:paraId="64FD15C4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90" w:type="dxa"/>
            <w:vAlign w:val="bottom"/>
          </w:tcPr>
          <w:p w14:paraId="5C38DFE3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F5151" w:rsidRPr="00BB0BB0" w14:paraId="1E5A5D76" w14:textId="77777777" w:rsidTr="00924ED0">
        <w:tc>
          <w:tcPr>
            <w:tcW w:w="4680" w:type="dxa"/>
          </w:tcPr>
          <w:p w14:paraId="361B21FC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B0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590" w:type="dxa"/>
          </w:tcPr>
          <w:p w14:paraId="49F385A1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F5151" w:rsidRPr="00BB0BB0" w14:paraId="1D2A2550" w14:textId="77777777" w:rsidTr="00924ED0">
        <w:tc>
          <w:tcPr>
            <w:tcW w:w="4680" w:type="dxa"/>
          </w:tcPr>
          <w:p w14:paraId="0BC047E5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บัญชี</w:t>
            </w:r>
            <w:r w:rsidRPr="00BB0BB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ฉบับที่ </w:t>
            </w:r>
            <w:r w:rsidRPr="00BB0BB0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590" w:type="dxa"/>
          </w:tcPr>
          <w:p w14:paraId="6A92CF5D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B26FC">
              <w:rPr>
                <w:rFonts w:ascii="Angsana New" w:eastAsia="Calibri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F5151" w:rsidRPr="00BB0BB0" w14:paraId="6C1A48D3" w14:textId="77777777" w:rsidTr="00924ED0">
        <w:tc>
          <w:tcPr>
            <w:tcW w:w="4680" w:type="dxa"/>
          </w:tcPr>
          <w:p w14:paraId="74E63192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B0BB0">
              <w:rPr>
                <w:rFonts w:ascii="Angsana New" w:hAnsi="Angsana New" w:hint="cs"/>
                <w:sz w:val="30"/>
                <w:szCs w:val="30"/>
                <w:cs/>
              </w:rPr>
              <w:t>มาตรฐาน</w:t>
            </w:r>
            <w:r w:rsidRPr="0082099C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82099C">
              <w:rPr>
                <w:rFonts w:ascii="Angsana New" w:hAnsi="Angsana New" w:hint="cs"/>
                <w:sz w:val="30"/>
                <w:szCs w:val="30"/>
                <w:cs/>
              </w:rPr>
              <w:t xml:space="preserve">บัญชี ฉบับที่ </w:t>
            </w:r>
            <w:r w:rsidRPr="0082099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590" w:type="dxa"/>
          </w:tcPr>
          <w:p w14:paraId="3E08A121" w14:textId="77777777" w:rsidR="00EF5151" w:rsidRPr="00BB0BB0" w:rsidRDefault="00EF5151" w:rsidP="00924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26F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 หนี้สินที่อาจเกิดขึ้นและ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DB26FC">
              <w:rPr>
                <w:rFonts w:ascii="Angsana New" w:hAnsi="Angsana New"/>
                <w:sz w:val="30"/>
                <w:szCs w:val="30"/>
                <w:cs/>
              </w:rPr>
              <w:t>สินทรัพย์ที่อาจเกิดขึ้น</w:t>
            </w:r>
          </w:p>
        </w:tc>
      </w:tr>
    </w:tbl>
    <w:p w14:paraId="5894F162" w14:textId="527077CB" w:rsidR="00EF5151" w:rsidRPr="009732B1" w:rsidRDefault="00EF5151" w:rsidP="00EF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40"/>
        </w:tabs>
        <w:rPr>
          <w:sz w:val="28"/>
          <w:szCs w:val="28"/>
          <w:lang w:eastAsia="x-none"/>
        </w:rPr>
      </w:pPr>
      <w:r>
        <w:rPr>
          <w:cs/>
          <w:lang w:eastAsia="x-none"/>
        </w:rPr>
        <w:tab/>
      </w:r>
    </w:p>
    <w:p w14:paraId="70225918" w14:textId="36838D93" w:rsidR="00EF5151" w:rsidRPr="00EF5151" w:rsidRDefault="00EF5151" w:rsidP="00EF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4450C">
        <w:rPr>
          <w:rFonts w:ascii="Angsana New" w:hAnsi="Angsana New" w:hint="cs"/>
          <w:sz w:val="30"/>
          <w:szCs w:val="30"/>
          <w:cs/>
          <w:lang w:val="x-none" w:eastAsia="x-none"/>
        </w:rPr>
        <w:t>กลุ่มบริษัทได้ประเมินผลกระทบที่อาจเกิดขึ้นต่องบการเงินจากการ</w:t>
      </w:r>
      <w:r w:rsidRPr="0044450C">
        <w:rPr>
          <w:rFonts w:ascii="Angsana New" w:hAnsi="Angsana New"/>
          <w:sz w:val="30"/>
          <w:szCs w:val="30"/>
          <w:cs/>
          <w:lang w:val="x-none" w:eastAsia="x-none"/>
        </w:rPr>
        <w:t>ถือปฏิบัติตามมาตรฐานการรายงานทางการเงินดังกล่าวข้างต้น</w:t>
      </w:r>
      <w:r w:rsidRPr="0044450C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ซึ่งคาดว่าไม่มีผลกระทบที่มีสาระสำคัญต่องบการเงินในปีที่ถือปฏิบัติ</w:t>
      </w:r>
    </w:p>
    <w:p w14:paraId="4C0B1677" w14:textId="5E05495C" w:rsidR="00FF3CFB" w:rsidRPr="009732B1" w:rsidRDefault="00FF3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477CA942" w14:textId="0D158F28" w:rsidR="008570FC" w:rsidRPr="00746DDF" w:rsidRDefault="008570FC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46DDF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66A3B98C" w14:textId="77777777" w:rsidR="004A79A3" w:rsidRPr="009732B1" w:rsidRDefault="004A79A3" w:rsidP="004A79A3">
      <w:pPr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3CECC4E9" w14:textId="63025A4E" w:rsidR="008570FC" w:rsidRPr="00037A02" w:rsidRDefault="004A79A3" w:rsidP="0038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รายการบางรายการในงบ</w:t>
      </w:r>
      <w:r w:rsidR="00406183">
        <w:rPr>
          <w:rFonts w:ascii="Angsana New" w:hAnsi="Angsana New" w:hint="cs"/>
          <w:sz w:val="30"/>
          <w:szCs w:val="30"/>
          <w:cs/>
          <w:lang w:val="x-none" w:eastAsia="x-none"/>
        </w:rPr>
        <w:t>กำไรขาดทุน</w:t>
      </w:r>
      <w:r w:rsidR="00383E54" w:rsidRPr="00037A02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ปี </w:t>
      </w:r>
      <w:r w:rsidR="004F608B" w:rsidRPr="00037A02">
        <w:rPr>
          <w:rFonts w:ascii="Angsana New" w:hAnsi="Angsana New"/>
          <w:sz w:val="30"/>
          <w:szCs w:val="30"/>
          <w:lang w:eastAsia="x-none"/>
        </w:rPr>
        <w:t>256</w:t>
      </w:r>
      <w:r w:rsidR="0056626C">
        <w:rPr>
          <w:rFonts w:ascii="Angsana New" w:hAnsi="Angsana New"/>
          <w:sz w:val="30"/>
          <w:szCs w:val="30"/>
          <w:lang w:eastAsia="x-none"/>
        </w:rPr>
        <w:t>4</w:t>
      </w:r>
      <w:r w:rsidR="003D6578"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ซึ่งรวมอยู่ในงบการเงินปี </w:t>
      </w:r>
      <w:r w:rsidR="00C65C75" w:rsidRPr="00037A02">
        <w:rPr>
          <w:rFonts w:ascii="Angsana New" w:hAnsi="Angsana New"/>
          <w:sz w:val="30"/>
          <w:szCs w:val="30"/>
          <w:lang w:val="x-none" w:eastAsia="x-none"/>
        </w:rPr>
        <w:t>256</w:t>
      </w:r>
      <w:r w:rsidR="0056626C">
        <w:rPr>
          <w:rFonts w:ascii="Angsana New" w:hAnsi="Angsana New"/>
          <w:sz w:val="30"/>
          <w:szCs w:val="30"/>
          <w:lang w:eastAsia="x-none"/>
        </w:rPr>
        <w:t>5</w:t>
      </w:r>
      <w:r w:rsidRPr="00037A0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E44A5A" w:rsidRPr="00037A02">
        <w:rPr>
          <w:rFonts w:ascii="Angsana New" w:hAnsi="Angsana New"/>
          <w:sz w:val="30"/>
          <w:szCs w:val="30"/>
          <w:cs/>
          <w:lang w:val="x-none" w:eastAsia="x-none"/>
        </w:rPr>
        <w:t>เพื่อวัตถุประสงค์ในการเปรียบเทียบ</w:t>
      </w:r>
      <w:r w:rsidR="00E44A5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E4042">
        <w:rPr>
          <w:rFonts w:ascii="Angsana New" w:hAnsi="Angsana New"/>
          <w:sz w:val="30"/>
          <w:szCs w:val="30"/>
          <w:lang w:eastAsia="x-none"/>
        </w:rPr>
        <w:br/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C65C75" w:rsidRPr="00037A02">
        <w:rPr>
          <w:rFonts w:ascii="Angsana New" w:hAnsi="Angsana New"/>
          <w:sz w:val="30"/>
          <w:szCs w:val="30"/>
          <w:lang w:val="x-none" w:eastAsia="x-none"/>
        </w:rPr>
        <w:t>256</w:t>
      </w:r>
      <w:r w:rsidR="0056626C">
        <w:rPr>
          <w:rFonts w:ascii="Angsana New" w:hAnsi="Angsana New"/>
          <w:sz w:val="30"/>
          <w:szCs w:val="30"/>
          <w:lang w:eastAsia="x-none"/>
        </w:rPr>
        <w:t>5</w:t>
      </w:r>
      <w:r w:rsidRPr="00037A0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037A02">
        <w:rPr>
          <w:rFonts w:ascii="Angsana New" w:hAnsi="Angsana New"/>
          <w:sz w:val="30"/>
          <w:szCs w:val="30"/>
          <w:cs/>
          <w:lang w:val="x-none" w:eastAsia="x-none"/>
        </w:rPr>
        <w:t>ดังนี้</w:t>
      </w:r>
    </w:p>
    <w:p w14:paraId="10FA0F17" w14:textId="24B8A6F0" w:rsidR="004A79A3" w:rsidRPr="009732B1" w:rsidRDefault="004A79A3" w:rsidP="0085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highlight w:val="cyan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6B05C5" w:rsidRPr="00B52827" w14:paraId="656F838F" w14:textId="77777777" w:rsidTr="006B05C5">
        <w:trPr>
          <w:tblHeader/>
        </w:trPr>
        <w:tc>
          <w:tcPr>
            <w:tcW w:w="2520" w:type="dxa"/>
          </w:tcPr>
          <w:p w14:paraId="7FFCE28D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8C3462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4C26280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49AC9B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05C5" w:rsidRPr="00B52827" w14:paraId="2E5E08C5" w14:textId="77777777" w:rsidTr="006B05C5">
        <w:trPr>
          <w:tblHeader/>
        </w:trPr>
        <w:tc>
          <w:tcPr>
            <w:tcW w:w="2520" w:type="dxa"/>
          </w:tcPr>
          <w:p w14:paraId="0216E935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3FD4B14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7361A4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</w:t>
            </w:r>
            <w:r w:rsidRPr="00B52827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Pr="00B52827">
              <w:rPr>
                <w:rFonts w:ascii="Angsana New" w:hAnsi="Angsana New"/>
                <w:sz w:val="30"/>
                <w:szCs w:val="30"/>
                <w:cs/>
              </w:rPr>
              <w:t>หม่</w:t>
            </w:r>
          </w:p>
        </w:tc>
        <w:tc>
          <w:tcPr>
            <w:tcW w:w="270" w:type="dxa"/>
          </w:tcPr>
          <w:p w14:paraId="219B08BC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3AAE033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67DE71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CD6DB0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F5F493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01B453CB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DFF428C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4A8F0B8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hideMark/>
          </w:tcPr>
          <w:p w14:paraId="202796F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29D84114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8455595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6F1339C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E55B287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8AEAA21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FC17999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C62B29B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6ABDDA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209FE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4463F26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35F16D25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F50434" w14:textId="77777777" w:rsidR="006B05C5" w:rsidRPr="00B52827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7AEF79D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2827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B05C5" w:rsidRPr="00B52827" w14:paraId="7466E344" w14:textId="77777777" w:rsidTr="006B05C5">
        <w:trPr>
          <w:tblHeader/>
        </w:trPr>
        <w:tc>
          <w:tcPr>
            <w:tcW w:w="2520" w:type="dxa"/>
          </w:tcPr>
          <w:p w14:paraId="68833306" w14:textId="77777777" w:rsidR="006B05C5" w:rsidRPr="00B52827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  <w:hideMark/>
          </w:tcPr>
          <w:p w14:paraId="0C4955A2" w14:textId="77777777" w:rsidR="006B05C5" w:rsidRPr="00B52827" w:rsidRDefault="006B05C5" w:rsidP="00817AC2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2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5C5" w:rsidRPr="00E34F2A" w14:paraId="5226EECA" w14:textId="77777777" w:rsidTr="006B05C5">
        <w:tc>
          <w:tcPr>
            <w:tcW w:w="2520" w:type="dxa"/>
          </w:tcPr>
          <w:p w14:paraId="296535CD" w14:textId="392AD194" w:rsidR="006B05C5" w:rsidRPr="00E34F2A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</w:tcPr>
          <w:p w14:paraId="2ACDCB25" w14:textId="77777777" w:rsidR="006B05C5" w:rsidRPr="00E34F2A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23D5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26709B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CBAB60F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E74FCB" w14:textId="77777777" w:rsidR="006B05C5" w:rsidRPr="00E34F2A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CD96A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5D99F7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86622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A2F22E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31A1A7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1386CB" w14:textId="77777777" w:rsidR="006B05C5" w:rsidRPr="00E34F2A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5151" w:rsidRPr="00233A72" w14:paraId="203F0DE7" w14:textId="77777777" w:rsidTr="006B05C5">
        <w:tc>
          <w:tcPr>
            <w:tcW w:w="2520" w:type="dxa"/>
          </w:tcPr>
          <w:p w14:paraId="7B0C1E82" w14:textId="646595D8" w:rsidR="00EF5151" w:rsidRPr="00E34F2A" w:rsidRDefault="00EF5151" w:rsidP="00EF51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5E37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1AFB54D8" w14:textId="7CEB0722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59,313</w:t>
            </w:r>
          </w:p>
        </w:tc>
        <w:tc>
          <w:tcPr>
            <w:tcW w:w="270" w:type="dxa"/>
          </w:tcPr>
          <w:p w14:paraId="36F2A06F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01A47C" w14:textId="750F92A3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23,8</w:t>
            </w:r>
            <w:r w:rsidR="0040618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68" w:type="dxa"/>
          </w:tcPr>
          <w:p w14:paraId="7B0FDA92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A4115B7" w14:textId="0B53906C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83,165</w:t>
            </w:r>
          </w:p>
        </w:tc>
        <w:tc>
          <w:tcPr>
            <w:tcW w:w="270" w:type="dxa"/>
          </w:tcPr>
          <w:p w14:paraId="1DEADEEE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7714F2" w14:textId="5DF0EB21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24,539</w:t>
            </w:r>
          </w:p>
        </w:tc>
        <w:tc>
          <w:tcPr>
            <w:tcW w:w="270" w:type="dxa"/>
          </w:tcPr>
          <w:p w14:paraId="316B6281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AEB97D" w14:textId="34349F8F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9,911</w:t>
            </w:r>
          </w:p>
        </w:tc>
        <w:tc>
          <w:tcPr>
            <w:tcW w:w="270" w:type="dxa"/>
          </w:tcPr>
          <w:p w14:paraId="6D0EED50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B30E78" w14:textId="2C788586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34,450</w:t>
            </w:r>
          </w:p>
        </w:tc>
      </w:tr>
      <w:tr w:rsidR="00EF5151" w:rsidRPr="00233A72" w14:paraId="5A279289" w14:textId="77777777" w:rsidTr="006B05C5">
        <w:tc>
          <w:tcPr>
            <w:tcW w:w="2520" w:type="dxa"/>
          </w:tcPr>
          <w:p w14:paraId="2E051795" w14:textId="337E44FC" w:rsidR="00EF5151" w:rsidRPr="00E34F2A" w:rsidRDefault="00EF5151" w:rsidP="00EF515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5E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4667F9B" w14:textId="357A56F6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175,577</w:t>
            </w:r>
          </w:p>
        </w:tc>
        <w:tc>
          <w:tcPr>
            <w:tcW w:w="270" w:type="dxa"/>
          </w:tcPr>
          <w:p w14:paraId="3B3A13EF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E1B7B43" w14:textId="60F3C676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(23,8</w:t>
            </w:r>
            <w:r w:rsidR="0040618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</w:tcPr>
          <w:p w14:paraId="3F547F19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79CC00B" w14:textId="57CA03B0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151,725</w:t>
            </w:r>
          </w:p>
        </w:tc>
        <w:tc>
          <w:tcPr>
            <w:tcW w:w="270" w:type="dxa"/>
          </w:tcPr>
          <w:p w14:paraId="4380374B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D61529" w14:textId="50DC3D0E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95,954</w:t>
            </w:r>
          </w:p>
        </w:tc>
        <w:tc>
          <w:tcPr>
            <w:tcW w:w="270" w:type="dxa"/>
          </w:tcPr>
          <w:p w14:paraId="37F6825D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F3F3AB" w14:textId="073F57B0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(9,911)</w:t>
            </w:r>
          </w:p>
        </w:tc>
        <w:tc>
          <w:tcPr>
            <w:tcW w:w="270" w:type="dxa"/>
          </w:tcPr>
          <w:p w14:paraId="57D79E58" w14:textId="77777777" w:rsidR="00EF5151" w:rsidRPr="00233A72" w:rsidRDefault="00EF5151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E26ACB" w14:textId="5F2AFA14" w:rsidR="00EF5151" w:rsidRDefault="00D7625A" w:rsidP="00EF5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86,043</w:t>
            </w:r>
          </w:p>
        </w:tc>
      </w:tr>
      <w:tr w:rsidR="006B05C5" w:rsidRPr="00233A72" w14:paraId="1A857C76" w14:textId="77777777" w:rsidTr="006B05C5">
        <w:tc>
          <w:tcPr>
            <w:tcW w:w="2520" w:type="dxa"/>
          </w:tcPr>
          <w:p w14:paraId="181B4696" w14:textId="77777777" w:rsidR="006B05C5" w:rsidRPr="00E34F2A" w:rsidRDefault="006B05C5" w:rsidP="00817A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96F9AEB" w14:textId="77777777" w:rsidR="006B05C5" w:rsidRPr="00233A72" w:rsidRDefault="006B05C5" w:rsidP="00817AC2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70C93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A5020" w14:textId="295D6644" w:rsidR="006B05C5" w:rsidRPr="00233A72" w:rsidRDefault="00D7625A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670A4AF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A6A84DE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83ACC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749195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1C312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A53706" w14:textId="2413B888" w:rsidR="006B05C5" w:rsidRPr="00233A72" w:rsidRDefault="00D7625A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3C9E78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851C4" w14:textId="77777777" w:rsidR="006B05C5" w:rsidRPr="00233A72" w:rsidRDefault="006B05C5" w:rsidP="00817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AE90879" w14:textId="77777777" w:rsidR="006B05C5" w:rsidRPr="005B602D" w:rsidRDefault="006B05C5" w:rsidP="005B6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4"/>
          <w:szCs w:val="14"/>
          <w:highlight w:val="cyan"/>
          <w:lang w:val="x-none" w:eastAsia="x-none"/>
        </w:rPr>
      </w:pPr>
    </w:p>
    <w:sectPr w:rsidR="006B05C5" w:rsidRPr="005B602D" w:rsidSect="00517A61">
      <w:headerReference w:type="default" r:id="rId19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888F6" w14:textId="77777777" w:rsidR="00B07847" w:rsidRDefault="00B07847">
      <w:r>
        <w:separator/>
      </w:r>
    </w:p>
  </w:endnote>
  <w:endnote w:type="continuationSeparator" w:id="0">
    <w:p w14:paraId="53126862" w14:textId="77777777" w:rsidR="00B07847" w:rsidRDefault="00B07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74764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D3CC4B" w14:textId="74C6963B" w:rsidR="001D09BC" w:rsidRPr="001D09BC" w:rsidRDefault="001D09BC" w:rsidP="001D09B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9B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9B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09B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D09B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D09B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F05C5" w14:textId="77777777" w:rsidR="000759AD" w:rsidRDefault="000759AD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77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D4C44" w14:textId="77777777" w:rsidR="00B07847" w:rsidRDefault="00B07847">
      <w:r>
        <w:separator/>
      </w:r>
    </w:p>
  </w:footnote>
  <w:footnote w:type="continuationSeparator" w:id="0">
    <w:p w14:paraId="79CBA446" w14:textId="77777777" w:rsidR="00B07847" w:rsidRDefault="00B07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3DB5E" w14:textId="77777777" w:rsidR="00FF5107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434FA3" w14:textId="77777777" w:rsidR="00FF5107" w:rsidRPr="00A443A3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52D351" w14:textId="77777777" w:rsidR="00FF5107" w:rsidRPr="007D68D9" w:rsidRDefault="00FF5107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2565</w:t>
    </w:r>
  </w:p>
  <w:p w14:paraId="74819F9E" w14:textId="77777777" w:rsidR="00FF5107" w:rsidRPr="00241A98" w:rsidRDefault="00FF5107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407CE" w14:textId="77777777" w:rsidR="000759AD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5C2674" w14:textId="77777777" w:rsidR="000759AD" w:rsidRPr="00A443A3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3C07F6" w14:textId="76CDB18D" w:rsidR="000759AD" w:rsidRPr="007D68D9" w:rsidRDefault="000759AD" w:rsidP="0031037D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4A3FF7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5F0A1758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D58B" w14:textId="77777777" w:rsidR="000759AD" w:rsidRDefault="000759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6DD0" w14:textId="77777777" w:rsidR="000759AD" w:rsidRDefault="000759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4EEC" w14:textId="77777777" w:rsidR="000759AD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C19093" w14:textId="77777777" w:rsidR="000759AD" w:rsidRPr="00A443A3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D40CE6" w14:textId="3A4F97E3" w:rsidR="000759AD" w:rsidRPr="007D68D9" w:rsidRDefault="000759AD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360CC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65FFC7E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7192" w14:textId="77777777" w:rsidR="000759AD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46C302" w14:textId="77777777" w:rsidR="000759AD" w:rsidRPr="00A443A3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B3FCD1" w14:textId="48B407D4" w:rsidR="000759AD" w:rsidRPr="007D68D9" w:rsidRDefault="000759AD" w:rsidP="004577E7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360CC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4AF6B6A4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AF79" w14:textId="77777777" w:rsidR="000759AD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686E5A" w14:textId="77777777" w:rsidR="000759AD" w:rsidRPr="00A443A3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5E51C8" w14:textId="14AD3740" w:rsidR="000759AD" w:rsidRPr="007D68D9" w:rsidRDefault="000759AD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360CC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2B744365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ACE8" w14:textId="77777777" w:rsidR="000759AD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3AFB9F" w14:textId="77777777" w:rsidR="000759AD" w:rsidRPr="00A443A3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D3FD92" w14:textId="35BD7BD8" w:rsidR="000759AD" w:rsidRPr="007D68D9" w:rsidRDefault="000759AD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DD56AD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12B398C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71DB8" w14:textId="77777777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0BD8FC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901DC7" w14:textId="79E4D016" w:rsidR="000759AD" w:rsidRPr="007D68D9" w:rsidRDefault="000759AD" w:rsidP="00517A61">
    <w:pPr>
      <w:pStyle w:val="acctmainheading"/>
      <w:spacing w:after="0" w:line="240" w:lineRule="auto"/>
      <w:ind w:left="540" w:hanging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DD56AD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42D33A27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B0C8" w14:textId="77777777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39E542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1D17E0" w14:textId="0567287C" w:rsidR="000759AD" w:rsidRPr="007D68D9" w:rsidRDefault="000759AD" w:rsidP="00517A61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301AF">
      <w:rPr>
        <w:rFonts w:ascii="Angsana New" w:hAnsi="Angsana New" w:cs="Angsana New"/>
        <w:bCs/>
        <w:sz w:val="32"/>
        <w:szCs w:val="32"/>
        <w:lang w:val="en-US" w:bidi="th-TH"/>
      </w:rPr>
      <w:t>5</w:t>
    </w:r>
  </w:p>
  <w:p w14:paraId="5929D2BA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6435878"/>
    <w:multiLevelType w:val="hybridMultilevel"/>
    <w:tmpl w:val="87A2DC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8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9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013FE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261778C0"/>
    <w:multiLevelType w:val="hybridMultilevel"/>
    <w:tmpl w:val="049C1328"/>
    <w:lvl w:ilvl="0" w:tplc="41E43224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E8D1A72"/>
    <w:multiLevelType w:val="singleLevel"/>
    <w:tmpl w:val="85E0876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7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 w15:restartNumberingAfterBreak="0">
    <w:nsid w:val="34740F0D"/>
    <w:multiLevelType w:val="hybridMultilevel"/>
    <w:tmpl w:val="421C9F52"/>
    <w:lvl w:ilvl="0" w:tplc="BDC23844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479CA"/>
    <w:multiLevelType w:val="hybridMultilevel"/>
    <w:tmpl w:val="C43CE580"/>
    <w:lvl w:ilvl="0" w:tplc="E92CE88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8835D0"/>
    <w:multiLevelType w:val="hybridMultilevel"/>
    <w:tmpl w:val="9112F75A"/>
    <w:lvl w:ilvl="0" w:tplc="4E100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7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8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E4E1C"/>
    <w:multiLevelType w:val="hybridMultilevel"/>
    <w:tmpl w:val="AA843BD8"/>
    <w:lvl w:ilvl="0" w:tplc="30B27A1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32" w15:restartNumberingAfterBreak="0">
    <w:nsid w:val="56BE6DE5"/>
    <w:multiLevelType w:val="hybridMultilevel"/>
    <w:tmpl w:val="233C043A"/>
    <w:lvl w:ilvl="0" w:tplc="807E0610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70FB5"/>
    <w:multiLevelType w:val="singleLevel"/>
    <w:tmpl w:val="12A472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34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1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35"/>
  </w:num>
  <w:num w:numId="4">
    <w:abstractNumId w:val="18"/>
  </w:num>
  <w:num w:numId="5">
    <w:abstractNumId w:val="22"/>
  </w:num>
  <w:num w:numId="6">
    <w:abstractNumId w:val="15"/>
  </w:num>
  <w:num w:numId="7">
    <w:abstractNumId w:val="39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7"/>
  </w:num>
  <w:num w:numId="12">
    <w:abstractNumId w:val="2"/>
  </w:num>
  <w:num w:numId="13">
    <w:abstractNumId w:val="3"/>
  </w:num>
  <w:num w:numId="14">
    <w:abstractNumId w:val="41"/>
  </w:num>
  <w:num w:numId="1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8"/>
  </w:num>
  <w:num w:numId="19">
    <w:abstractNumId w:val="5"/>
  </w:num>
  <w:num w:numId="20">
    <w:abstractNumId w:val="17"/>
  </w:num>
  <w:num w:numId="21">
    <w:abstractNumId w:val="38"/>
  </w:num>
  <w:num w:numId="22">
    <w:abstractNumId w:val="7"/>
  </w:num>
  <w:num w:numId="23">
    <w:abstractNumId w:val="11"/>
  </w:num>
  <w:num w:numId="24">
    <w:abstractNumId w:val="24"/>
  </w:num>
  <w:num w:numId="25">
    <w:abstractNumId w:val="32"/>
  </w:num>
  <w:num w:numId="26">
    <w:abstractNumId w:val="20"/>
  </w:num>
  <w:num w:numId="27">
    <w:abstractNumId w:val="25"/>
  </w:num>
  <w:num w:numId="28">
    <w:abstractNumId w:val="4"/>
  </w:num>
  <w:num w:numId="29">
    <w:abstractNumId w:val="37"/>
  </w:num>
  <w:num w:numId="30">
    <w:abstractNumId w:val="14"/>
  </w:num>
  <w:num w:numId="31">
    <w:abstractNumId w:val="42"/>
  </w:num>
  <w:num w:numId="32">
    <w:abstractNumId w:val="36"/>
  </w:num>
  <w:num w:numId="33">
    <w:abstractNumId w:val="19"/>
  </w:num>
  <w:num w:numId="34">
    <w:abstractNumId w:val="0"/>
  </w:num>
  <w:num w:numId="35">
    <w:abstractNumId w:val="30"/>
  </w:num>
  <w:num w:numId="36">
    <w:abstractNumId w:val="12"/>
  </w:num>
  <w:num w:numId="37">
    <w:abstractNumId w:val="18"/>
  </w:num>
  <w:num w:numId="38">
    <w:abstractNumId w:val="18"/>
  </w:num>
  <w:num w:numId="39">
    <w:abstractNumId w:val="28"/>
  </w:num>
  <w:num w:numId="40">
    <w:abstractNumId w:val="18"/>
  </w:num>
  <w:num w:numId="41">
    <w:abstractNumId w:val="9"/>
  </w:num>
  <w:num w:numId="42">
    <w:abstractNumId w:val="40"/>
  </w:num>
  <w:num w:numId="43">
    <w:abstractNumId w:val="16"/>
  </w:num>
  <w:num w:numId="44">
    <w:abstractNumId w:val="33"/>
  </w:num>
  <w:num w:numId="45">
    <w:abstractNumId w:val="29"/>
  </w:num>
  <w:num w:numId="46">
    <w:abstractNumId w:val="1"/>
  </w:num>
  <w:num w:numId="47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280"/>
    <w:rsid w:val="000106B5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4F9"/>
    <w:rsid w:val="0003062D"/>
    <w:rsid w:val="00030B84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1BC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77C6B"/>
    <w:rsid w:val="0008027A"/>
    <w:rsid w:val="000809DA"/>
    <w:rsid w:val="00080A22"/>
    <w:rsid w:val="00080C4B"/>
    <w:rsid w:val="00081146"/>
    <w:rsid w:val="000812A3"/>
    <w:rsid w:val="000815B0"/>
    <w:rsid w:val="00081A53"/>
    <w:rsid w:val="00081F42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E83"/>
    <w:rsid w:val="000A3E9F"/>
    <w:rsid w:val="000A3F32"/>
    <w:rsid w:val="000A4216"/>
    <w:rsid w:val="000A434C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6AA"/>
    <w:rsid w:val="0010682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C75"/>
    <w:rsid w:val="00121C93"/>
    <w:rsid w:val="00121CF3"/>
    <w:rsid w:val="00121D34"/>
    <w:rsid w:val="001221CA"/>
    <w:rsid w:val="001223E7"/>
    <w:rsid w:val="001223F3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DC"/>
    <w:rsid w:val="00153CE8"/>
    <w:rsid w:val="00153EB4"/>
    <w:rsid w:val="00153FE5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164"/>
    <w:rsid w:val="001771CB"/>
    <w:rsid w:val="0017730D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9F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4C8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9BC"/>
    <w:rsid w:val="001D0B9B"/>
    <w:rsid w:val="001D0BCA"/>
    <w:rsid w:val="001D0CBB"/>
    <w:rsid w:val="001D0D17"/>
    <w:rsid w:val="001D121A"/>
    <w:rsid w:val="001D1673"/>
    <w:rsid w:val="001D1786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A12"/>
    <w:rsid w:val="001D2C41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9A"/>
    <w:rsid w:val="0020243A"/>
    <w:rsid w:val="0020264E"/>
    <w:rsid w:val="0020292F"/>
    <w:rsid w:val="00202E11"/>
    <w:rsid w:val="00202E40"/>
    <w:rsid w:val="002030A8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407"/>
    <w:rsid w:val="0023082C"/>
    <w:rsid w:val="00230DFC"/>
    <w:rsid w:val="0023102E"/>
    <w:rsid w:val="0023122A"/>
    <w:rsid w:val="00231233"/>
    <w:rsid w:val="002312D2"/>
    <w:rsid w:val="002315F5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73D"/>
    <w:rsid w:val="002478BB"/>
    <w:rsid w:val="0024791E"/>
    <w:rsid w:val="00247B14"/>
    <w:rsid w:val="00247C05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5FD7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87FDD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50E0"/>
    <w:rsid w:val="002A51E2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5FE"/>
    <w:rsid w:val="002C060F"/>
    <w:rsid w:val="002C0FD5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A4"/>
    <w:rsid w:val="002E2795"/>
    <w:rsid w:val="002E2B39"/>
    <w:rsid w:val="002E2DA4"/>
    <w:rsid w:val="002E3AC8"/>
    <w:rsid w:val="002E3C96"/>
    <w:rsid w:val="002E4042"/>
    <w:rsid w:val="002E444F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B6B"/>
    <w:rsid w:val="0031637C"/>
    <w:rsid w:val="003168FE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F6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78C"/>
    <w:rsid w:val="0034484D"/>
    <w:rsid w:val="00344B44"/>
    <w:rsid w:val="00344C3D"/>
    <w:rsid w:val="00344DE6"/>
    <w:rsid w:val="00344FA9"/>
    <w:rsid w:val="00344FAB"/>
    <w:rsid w:val="00345806"/>
    <w:rsid w:val="00345915"/>
    <w:rsid w:val="00345B4C"/>
    <w:rsid w:val="00345BA1"/>
    <w:rsid w:val="00345CA8"/>
    <w:rsid w:val="00345F27"/>
    <w:rsid w:val="0034609E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630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06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78E"/>
    <w:rsid w:val="003E2ABF"/>
    <w:rsid w:val="003E2C91"/>
    <w:rsid w:val="003E2F2A"/>
    <w:rsid w:val="003E2F74"/>
    <w:rsid w:val="003E328E"/>
    <w:rsid w:val="003E3406"/>
    <w:rsid w:val="003E34DD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7AD"/>
    <w:rsid w:val="00406974"/>
    <w:rsid w:val="00406CB7"/>
    <w:rsid w:val="00406E77"/>
    <w:rsid w:val="00406EA0"/>
    <w:rsid w:val="004070E8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45A"/>
    <w:rsid w:val="0045666F"/>
    <w:rsid w:val="004566F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D74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78D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A57"/>
    <w:rsid w:val="004C1CAD"/>
    <w:rsid w:val="004C1F35"/>
    <w:rsid w:val="004C24D3"/>
    <w:rsid w:val="004C29D8"/>
    <w:rsid w:val="004C2B0E"/>
    <w:rsid w:val="004C2BFE"/>
    <w:rsid w:val="004C31C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241"/>
    <w:rsid w:val="004C5344"/>
    <w:rsid w:val="004C58ED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670"/>
    <w:rsid w:val="005177EC"/>
    <w:rsid w:val="00517A61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932"/>
    <w:rsid w:val="00520BCA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8F9"/>
    <w:rsid w:val="00535A55"/>
    <w:rsid w:val="00535CB6"/>
    <w:rsid w:val="00535F19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D0"/>
    <w:rsid w:val="0053750F"/>
    <w:rsid w:val="005377A0"/>
    <w:rsid w:val="00537C7A"/>
    <w:rsid w:val="0054013B"/>
    <w:rsid w:val="00540391"/>
    <w:rsid w:val="0054053B"/>
    <w:rsid w:val="005405AB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EB0"/>
    <w:rsid w:val="00544034"/>
    <w:rsid w:val="0054415A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AB4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3CF"/>
    <w:rsid w:val="005A54AF"/>
    <w:rsid w:val="005A57F4"/>
    <w:rsid w:val="005A58AA"/>
    <w:rsid w:val="005A59A6"/>
    <w:rsid w:val="005A59EA"/>
    <w:rsid w:val="005A5E8E"/>
    <w:rsid w:val="005A6213"/>
    <w:rsid w:val="005A6321"/>
    <w:rsid w:val="005A65F6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538"/>
    <w:rsid w:val="005B777C"/>
    <w:rsid w:val="005B7966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AE3"/>
    <w:rsid w:val="005D3B20"/>
    <w:rsid w:val="005D3CEE"/>
    <w:rsid w:val="005D3FDB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6F49"/>
    <w:rsid w:val="005E7371"/>
    <w:rsid w:val="005F026E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4D5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5409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834"/>
    <w:rsid w:val="00616ACE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687"/>
    <w:rsid w:val="0066369F"/>
    <w:rsid w:val="006638CD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2494"/>
    <w:rsid w:val="006825D7"/>
    <w:rsid w:val="006829A7"/>
    <w:rsid w:val="00682A41"/>
    <w:rsid w:val="00682A50"/>
    <w:rsid w:val="00682C04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190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7EE"/>
    <w:rsid w:val="00722B5E"/>
    <w:rsid w:val="00722F21"/>
    <w:rsid w:val="00723019"/>
    <w:rsid w:val="007230F2"/>
    <w:rsid w:val="0072315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4AE"/>
    <w:rsid w:val="00726512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111D"/>
    <w:rsid w:val="00731204"/>
    <w:rsid w:val="00731258"/>
    <w:rsid w:val="0073138A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71AC"/>
    <w:rsid w:val="007371E3"/>
    <w:rsid w:val="007372D7"/>
    <w:rsid w:val="00737A9F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4B6"/>
    <w:rsid w:val="00743704"/>
    <w:rsid w:val="00743A42"/>
    <w:rsid w:val="00743A4A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51F"/>
    <w:rsid w:val="007466C5"/>
    <w:rsid w:val="007466DB"/>
    <w:rsid w:val="007467A0"/>
    <w:rsid w:val="007467C6"/>
    <w:rsid w:val="007468A4"/>
    <w:rsid w:val="00746A7C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109"/>
    <w:rsid w:val="00764254"/>
    <w:rsid w:val="00764325"/>
    <w:rsid w:val="00764870"/>
    <w:rsid w:val="00764AFB"/>
    <w:rsid w:val="00764D6C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7DC"/>
    <w:rsid w:val="00774848"/>
    <w:rsid w:val="007748D8"/>
    <w:rsid w:val="007748F4"/>
    <w:rsid w:val="00774928"/>
    <w:rsid w:val="00774DD8"/>
    <w:rsid w:val="0077502F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48"/>
    <w:rsid w:val="00776B82"/>
    <w:rsid w:val="0077710C"/>
    <w:rsid w:val="00777247"/>
    <w:rsid w:val="007772B8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203"/>
    <w:rsid w:val="00797740"/>
    <w:rsid w:val="007978BE"/>
    <w:rsid w:val="007A00C6"/>
    <w:rsid w:val="007A00E6"/>
    <w:rsid w:val="007A013F"/>
    <w:rsid w:val="007A03F9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327A"/>
    <w:rsid w:val="007A345A"/>
    <w:rsid w:val="007A3563"/>
    <w:rsid w:val="007A3943"/>
    <w:rsid w:val="007A3ABD"/>
    <w:rsid w:val="007A3AD8"/>
    <w:rsid w:val="007A3BB7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86D"/>
    <w:rsid w:val="007D1891"/>
    <w:rsid w:val="007D1AA7"/>
    <w:rsid w:val="007D1C1B"/>
    <w:rsid w:val="007D24D9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946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CD6"/>
    <w:rsid w:val="007F7D42"/>
    <w:rsid w:val="007F7F09"/>
    <w:rsid w:val="007F7F46"/>
    <w:rsid w:val="007F7F54"/>
    <w:rsid w:val="0080015D"/>
    <w:rsid w:val="00800508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8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B10"/>
    <w:rsid w:val="00860CAC"/>
    <w:rsid w:val="00860EE2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5F"/>
    <w:rsid w:val="008755D1"/>
    <w:rsid w:val="008756E4"/>
    <w:rsid w:val="008757B7"/>
    <w:rsid w:val="00875842"/>
    <w:rsid w:val="00875D1F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B4E"/>
    <w:rsid w:val="008A6091"/>
    <w:rsid w:val="008A60BB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4E67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F7"/>
    <w:rsid w:val="008C7EC9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A46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291"/>
    <w:rsid w:val="00960357"/>
    <w:rsid w:val="00960576"/>
    <w:rsid w:val="009605DE"/>
    <w:rsid w:val="0096063E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60D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159E"/>
    <w:rsid w:val="00971E25"/>
    <w:rsid w:val="00971FE4"/>
    <w:rsid w:val="009722F9"/>
    <w:rsid w:val="0097242E"/>
    <w:rsid w:val="00972776"/>
    <w:rsid w:val="0097283C"/>
    <w:rsid w:val="00972BCC"/>
    <w:rsid w:val="00973057"/>
    <w:rsid w:val="009730D4"/>
    <w:rsid w:val="009732B1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2C5"/>
    <w:rsid w:val="009D0304"/>
    <w:rsid w:val="009D06D9"/>
    <w:rsid w:val="009D09D5"/>
    <w:rsid w:val="009D0ED9"/>
    <w:rsid w:val="009D0F15"/>
    <w:rsid w:val="009D10F8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E17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B1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19D"/>
    <w:rsid w:val="00A052D7"/>
    <w:rsid w:val="00A05418"/>
    <w:rsid w:val="00A057AF"/>
    <w:rsid w:val="00A0594A"/>
    <w:rsid w:val="00A0614C"/>
    <w:rsid w:val="00A06416"/>
    <w:rsid w:val="00A06B82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3D1"/>
    <w:rsid w:val="00A125BA"/>
    <w:rsid w:val="00A128D0"/>
    <w:rsid w:val="00A12972"/>
    <w:rsid w:val="00A12AFA"/>
    <w:rsid w:val="00A12BC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58E"/>
    <w:rsid w:val="00A24C95"/>
    <w:rsid w:val="00A24D38"/>
    <w:rsid w:val="00A25062"/>
    <w:rsid w:val="00A250CF"/>
    <w:rsid w:val="00A2564F"/>
    <w:rsid w:val="00A2576C"/>
    <w:rsid w:val="00A25789"/>
    <w:rsid w:val="00A25842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587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7A9"/>
    <w:rsid w:val="00A36855"/>
    <w:rsid w:val="00A36A2D"/>
    <w:rsid w:val="00A36BC8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6107"/>
    <w:rsid w:val="00A461CC"/>
    <w:rsid w:val="00A461D8"/>
    <w:rsid w:val="00A4655B"/>
    <w:rsid w:val="00A4676D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83A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C64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896"/>
    <w:rsid w:val="00AA7B29"/>
    <w:rsid w:val="00AA7B7B"/>
    <w:rsid w:val="00AA7E39"/>
    <w:rsid w:val="00AB0338"/>
    <w:rsid w:val="00AB03C4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A86"/>
    <w:rsid w:val="00AB1B7E"/>
    <w:rsid w:val="00AB1C13"/>
    <w:rsid w:val="00AB1D06"/>
    <w:rsid w:val="00AB1EA2"/>
    <w:rsid w:val="00AB1FB5"/>
    <w:rsid w:val="00AB2249"/>
    <w:rsid w:val="00AB2352"/>
    <w:rsid w:val="00AB2426"/>
    <w:rsid w:val="00AB245D"/>
    <w:rsid w:val="00AB2713"/>
    <w:rsid w:val="00AB2809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909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2139"/>
    <w:rsid w:val="00AE21B0"/>
    <w:rsid w:val="00AE21BE"/>
    <w:rsid w:val="00AE2258"/>
    <w:rsid w:val="00AE2E2A"/>
    <w:rsid w:val="00AE300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6FC"/>
    <w:rsid w:val="00AF7A3D"/>
    <w:rsid w:val="00AF7D31"/>
    <w:rsid w:val="00B00028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2CE"/>
    <w:rsid w:val="00B046F0"/>
    <w:rsid w:val="00B04890"/>
    <w:rsid w:val="00B049CE"/>
    <w:rsid w:val="00B04A79"/>
    <w:rsid w:val="00B04C26"/>
    <w:rsid w:val="00B05604"/>
    <w:rsid w:val="00B05752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47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1FE"/>
    <w:rsid w:val="00B112B2"/>
    <w:rsid w:val="00B1154B"/>
    <w:rsid w:val="00B11804"/>
    <w:rsid w:val="00B11B16"/>
    <w:rsid w:val="00B11C3B"/>
    <w:rsid w:val="00B11CCA"/>
    <w:rsid w:val="00B11D34"/>
    <w:rsid w:val="00B11F0F"/>
    <w:rsid w:val="00B1204A"/>
    <w:rsid w:val="00B128B5"/>
    <w:rsid w:val="00B12B5B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92E"/>
    <w:rsid w:val="00B15954"/>
    <w:rsid w:val="00B16200"/>
    <w:rsid w:val="00B162F0"/>
    <w:rsid w:val="00B168AB"/>
    <w:rsid w:val="00B169E6"/>
    <w:rsid w:val="00B16D75"/>
    <w:rsid w:val="00B172B7"/>
    <w:rsid w:val="00B17368"/>
    <w:rsid w:val="00B1788D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44"/>
    <w:rsid w:val="00B40AA2"/>
    <w:rsid w:val="00B40BA3"/>
    <w:rsid w:val="00B40EED"/>
    <w:rsid w:val="00B4144B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74C"/>
    <w:rsid w:val="00B96BC3"/>
    <w:rsid w:val="00B96C3F"/>
    <w:rsid w:val="00B96D2A"/>
    <w:rsid w:val="00B97052"/>
    <w:rsid w:val="00B971D6"/>
    <w:rsid w:val="00B973BF"/>
    <w:rsid w:val="00B97444"/>
    <w:rsid w:val="00B975DD"/>
    <w:rsid w:val="00B97A86"/>
    <w:rsid w:val="00B97DF6"/>
    <w:rsid w:val="00B97E15"/>
    <w:rsid w:val="00B97E77"/>
    <w:rsid w:val="00B97F1F"/>
    <w:rsid w:val="00BA00C7"/>
    <w:rsid w:val="00BA0205"/>
    <w:rsid w:val="00BA0616"/>
    <w:rsid w:val="00BA0811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BF"/>
    <w:rsid w:val="00BB1F96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45D"/>
    <w:rsid w:val="00BE0585"/>
    <w:rsid w:val="00BE09AA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E5B"/>
    <w:rsid w:val="00BE503C"/>
    <w:rsid w:val="00BE53C2"/>
    <w:rsid w:val="00BE56B3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308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C75"/>
    <w:rsid w:val="00C65ED4"/>
    <w:rsid w:val="00C6653D"/>
    <w:rsid w:val="00C66956"/>
    <w:rsid w:val="00C66A70"/>
    <w:rsid w:val="00C66A76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83"/>
    <w:rsid w:val="00C81193"/>
    <w:rsid w:val="00C81E77"/>
    <w:rsid w:val="00C81EE4"/>
    <w:rsid w:val="00C81F2C"/>
    <w:rsid w:val="00C82108"/>
    <w:rsid w:val="00C8257F"/>
    <w:rsid w:val="00C82728"/>
    <w:rsid w:val="00C82A00"/>
    <w:rsid w:val="00C82DE9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44F"/>
    <w:rsid w:val="00C954C0"/>
    <w:rsid w:val="00C95653"/>
    <w:rsid w:val="00C96023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B008B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E98"/>
    <w:rsid w:val="00CC4EBC"/>
    <w:rsid w:val="00CC5137"/>
    <w:rsid w:val="00CC52BC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E2"/>
    <w:rsid w:val="00CE2FE8"/>
    <w:rsid w:val="00CE363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513"/>
    <w:rsid w:val="00CE5969"/>
    <w:rsid w:val="00CE59CE"/>
    <w:rsid w:val="00CE5F7F"/>
    <w:rsid w:val="00CE624C"/>
    <w:rsid w:val="00CE6AD0"/>
    <w:rsid w:val="00CE6BCC"/>
    <w:rsid w:val="00CE6F52"/>
    <w:rsid w:val="00CE7214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6AF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CDA"/>
    <w:rsid w:val="00D36DDB"/>
    <w:rsid w:val="00D36DE4"/>
    <w:rsid w:val="00D37648"/>
    <w:rsid w:val="00D376F4"/>
    <w:rsid w:val="00D3774C"/>
    <w:rsid w:val="00D37AB7"/>
    <w:rsid w:val="00D40179"/>
    <w:rsid w:val="00D40222"/>
    <w:rsid w:val="00D40983"/>
    <w:rsid w:val="00D40BAF"/>
    <w:rsid w:val="00D410B2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1FA"/>
    <w:rsid w:val="00DD43E8"/>
    <w:rsid w:val="00DD45FC"/>
    <w:rsid w:val="00DD4656"/>
    <w:rsid w:val="00DD480E"/>
    <w:rsid w:val="00DD4C09"/>
    <w:rsid w:val="00DD4CA6"/>
    <w:rsid w:val="00DD4D8B"/>
    <w:rsid w:val="00DD4EE2"/>
    <w:rsid w:val="00DD4EEA"/>
    <w:rsid w:val="00DD50C3"/>
    <w:rsid w:val="00DD50FF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3CE9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683"/>
    <w:rsid w:val="00DE7900"/>
    <w:rsid w:val="00DE7935"/>
    <w:rsid w:val="00DE7ADE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4F0"/>
    <w:rsid w:val="00DF6764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45"/>
    <w:rsid w:val="00E42846"/>
    <w:rsid w:val="00E4284C"/>
    <w:rsid w:val="00E4293A"/>
    <w:rsid w:val="00E42AB2"/>
    <w:rsid w:val="00E42BFE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E33"/>
    <w:rsid w:val="00E5003F"/>
    <w:rsid w:val="00E500A7"/>
    <w:rsid w:val="00E50138"/>
    <w:rsid w:val="00E50832"/>
    <w:rsid w:val="00E50A5F"/>
    <w:rsid w:val="00E50BF9"/>
    <w:rsid w:val="00E511D5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2E97"/>
    <w:rsid w:val="00E82F63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637"/>
    <w:rsid w:val="00E9576C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99D"/>
    <w:rsid w:val="00EB4B1F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C16"/>
    <w:rsid w:val="00EB6F13"/>
    <w:rsid w:val="00EB6F47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4215"/>
    <w:rsid w:val="00EC48E8"/>
    <w:rsid w:val="00EC4AD5"/>
    <w:rsid w:val="00EC4C2B"/>
    <w:rsid w:val="00EC5601"/>
    <w:rsid w:val="00EC5BF0"/>
    <w:rsid w:val="00EC5C6A"/>
    <w:rsid w:val="00EC5C7C"/>
    <w:rsid w:val="00EC5C82"/>
    <w:rsid w:val="00EC5DFF"/>
    <w:rsid w:val="00EC5FFC"/>
    <w:rsid w:val="00EC62EE"/>
    <w:rsid w:val="00EC6327"/>
    <w:rsid w:val="00EC66F4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ACB"/>
    <w:rsid w:val="00EF3E2C"/>
    <w:rsid w:val="00EF3E7F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F"/>
    <w:rsid w:val="00EF5A3A"/>
    <w:rsid w:val="00EF5D13"/>
    <w:rsid w:val="00EF5D5B"/>
    <w:rsid w:val="00EF6542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EFB"/>
    <w:rsid w:val="00F23334"/>
    <w:rsid w:val="00F233CC"/>
    <w:rsid w:val="00F2342C"/>
    <w:rsid w:val="00F23536"/>
    <w:rsid w:val="00F23833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4FF"/>
    <w:rsid w:val="00F34527"/>
    <w:rsid w:val="00F34700"/>
    <w:rsid w:val="00F349D7"/>
    <w:rsid w:val="00F34A4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2EB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F87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04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470"/>
    <w:rsid w:val="00FB1617"/>
    <w:rsid w:val="00FB1AC8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7BBB2E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45703-7ABE-442D-B7FE-1FB35EA68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6105</TotalTime>
  <Pages>67</Pages>
  <Words>13901</Words>
  <Characters>79237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92953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331</cp:revision>
  <cp:lastPrinted>2023-02-24T11:19:00Z</cp:lastPrinted>
  <dcterms:created xsi:type="dcterms:W3CDTF">2022-02-18T04:48:00Z</dcterms:created>
  <dcterms:modified xsi:type="dcterms:W3CDTF">2023-02-25T07:51:00Z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