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3"/>
        <w:gridCol w:w="269"/>
        <w:gridCol w:w="7785"/>
      </w:tblGrid>
      <w:tr w:rsidR="00E8096A" w:rsidRPr="007C1308" w14:paraId="451675A3" w14:textId="77777777" w:rsidTr="008E3C7E"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550395CE" w14:textId="77777777" w:rsidR="0009267B" w:rsidRPr="007C1308" w:rsidRDefault="0009267B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bookmarkStart w:id="0" w:name="_Hlk63809862"/>
            <w:bookmarkStart w:id="1" w:name="_Hlk62459050"/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596E97D" w14:textId="77777777" w:rsidR="0009267B" w:rsidRPr="007C1308" w:rsidRDefault="0009267B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</w:tcPr>
          <w:p w14:paraId="0988183C" w14:textId="77777777" w:rsidR="0009267B" w:rsidRPr="007C1308" w:rsidRDefault="0009267B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สารบัญ</w:t>
            </w:r>
          </w:p>
        </w:tc>
      </w:tr>
      <w:tr w:rsidR="0098439E" w:rsidRPr="007C1308" w14:paraId="2D663ABB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09ABBEC4" w14:textId="0970A031" w:rsidR="0009267B" w:rsidRPr="007C1308" w:rsidRDefault="007E56DD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269" w:type="dxa"/>
          </w:tcPr>
          <w:p w14:paraId="1CC222CC" w14:textId="77777777" w:rsidR="0009267B" w:rsidRPr="007C1308" w:rsidRDefault="0009267B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5EBDAB6C" w14:textId="77777777" w:rsidR="0009267B" w:rsidRPr="007C1308" w:rsidRDefault="0009267B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ข้อมูลทั่วไป</w:t>
            </w:r>
          </w:p>
        </w:tc>
      </w:tr>
      <w:tr w:rsidR="0098439E" w:rsidRPr="007C1308" w14:paraId="112C262B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45E7F25F" w14:textId="77C08D40" w:rsidR="0073369C" w:rsidRPr="007C1308" w:rsidRDefault="007E56DD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269" w:type="dxa"/>
          </w:tcPr>
          <w:p w14:paraId="6E4A0990" w14:textId="77777777" w:rsidR="0009267B" w:rsidRPr="007C1308" w:rsidRDefault="0009267B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295DDE76" w14:textId="77777777" w:rsidR="0073369C" w:rsidRPr="007C1308" w:rsidRDefault="0009267B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เกณฑ์การจัดทำ</w:t>
            </w:r>
            <w:r w:rsidR="0008214C" w:rsidRPr="007C13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งบการเงิน</w:t>
            </w:r>
          </w:p>
        </w:tc>
      </w:tr>
      <w:tr w:rsidR="0098439E" w:rsidRPr="007C1308" w14:paraId="21B15B67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65C0F62B" w14:textId="3012E5A9" w:rsidR="00CF2934" w:rsidRPr="007C1308" w:rsidRDefault="007E56DD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269" w:type="dxa"/>
          </w:tcPr>
          <w:p w14:paraId="36B0B274" w14:textId="77777777" w:rsidR="00CF2934" w:rsidRPr="007C1308" w:rsidRDefault="00CF2934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33BAD605" w14:textId="77777777" w:rsidR="00CF2934" w:rsidRPr="007C1308" w:rsidRDefault="00CF2934" w:rsidP="001927AE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นโยบายการบัญชีที่สำคัญ</w:t>
            </w:r>
          </w:p>
        </w:tc>
      </w:tr>
      <w:tr w:rsidR="0098439E" w:rsidRPr="007C1308" w14:paraId="615735B5" w14:textId="77777777" w:rsidTr="006540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63" w:type="dxa"/>
          </w:tcPr>
          <w:p w14:paraId="2B184C9A" w14:textId="2DB23463" w:rsidR="00CF2934" w:rsidRPr="007C1308" w:rsidRDefault="007E56DD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269" w:type="dxa"/>
          </w:tcPr>
          <w:p w14:paraId="5E3F7328" w14:textId="77777777" w:rsidR="00CF2934" w:rsidRPr="007C1308" w:rsidRDefault="00CF2934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43319CBF" w14:textId="77777777" w:rsidR="00CF2934" w:rsidRPr="007C1308" w:rsidRDefault="00CF2934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</w:tr>
      <w:bookmarkEnd w:id="0"/>
      <w:tr w:rsidR="0098439E" w:rsidRPr="007C1308" w14:paraId="0EED1E3B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69B4574A" w14:textId="256B6AC8" w:rsidR="00D50ECE" w:rsidRPr="007C1308" w:rsidRDefault="007E56DD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269" w:type="dxa"/>
          </w:tcPr>
          <w:p w14:paraId="4685995C" w14:textId="77777777" w:rsidR="00D50ECE" w:rsidRPr="007C1308" w:rsidRDefault="00D50ECE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0E593258" w14:textId="77777777" w:rsidR="00D50ECE" w:rsidRPr="007C1308" w:rsidRDefault="00D50ECE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</w:tr>
      <w:tr w:rsidR="0098439E" w:rsidRPr="007C1308" w14:paraId="1441996D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39AD831E" w14:textId="3A7D7401" w:rsidR="00D50ECE" w:rsidRPr="007C1308" w:rsidRDefault="007E56DD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</w:t>
            </w:r>
          </w:p>
        </w:tc>
        <w:tc>
          <w:tcPr>
            <w:tcW w:w="269" w:type="dxa"/>
          </w:tcPr>
          <w:p w14:paraId="508BECE4" w14:textId="77777777" w:rsidR="00D50ECE" w:rsidRPr="007C1308" w:rsidRDefault="00D50ECE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230BBC40" w14:textId="346A0594" w:rsidR="00D50ECE" w:rsidRPr="007C1308" w:rsidRDefault="00D50ECE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เงินฝากสถาบันการเงินที่มี</w:t>
            </w:r>
            <w:r w:rsidR="00C6534B" w:rsidRPr="007C1308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ข้อจำกัดการใช้</w:t>
            </w:r>
          </w:p>
        </w:tc>
      </w:tr>
      <w:tr w:rsidR="0098439E" w:rsidRPr="007C1308" w14:paraId="20637BD6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33A7AA96" w14:textId="54F26948" w:rsidR="00D50ECE" w:rsidRPr="007C1308" w:rsidRDefault="007E56DD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</w:t>
            </w:r>
          </w:p>
        </w:tc>
        <w:tc>
          <w:tcPr>
            <w:tcW w:w="269" w:type="dxa"/>
          </w:tcPr>
          <w:p w14:paraId="42481AFA" w14:textId="77777777" w:rsidR="00D50ECE" w:rsidRPr="007C1308" w:rsidRDefault="00D50ECE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633FC488" w14:textId="0CC56BAF" w:rsidR="00D50ECE" w:rsidRPr="007C1308" w:rsidRDefault="00D50ECE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ลูกหนี้การค้าและลูกหนี้อื่น</w:t>
            </w:r>
            <w:r w:rsidR="009E14B7" w:rsidRPr="007C13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</w:p>
        </w:tc>
      </w:tr>
      <w:tr w:rsidR="0098439E" w:rsidRPr="007C1308" w14:paraId="5C31D01F" w14:textId="77777777" w:rsidTr="00480F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63" w:type="dxa"/>
          </w:tcPr>
          <w:p w14:paraId="23927FD5" w14:textId="67E32C5A" w:rsidR="00D50ECE" w:rsidRPr="007C1308" w:rsidRDefault="007E56DD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8</w:t>
            </w:r>
          </w:p>
        </w:tc>
        <w:tc>
          <w:tcPr>
            <w:tcW w:w="269" w:type="dxa"/>
          </w:tcPr>
          <w:p w14:paraId="463EE5F8" w14:textId="77777777" w:rsidR="00D50ECE" w:rsidRPr="007C1308" w:rsidRDefault="00D50ECE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760941E4" w14:textId="77777777" w:rsidR="00D50ECE" w:rsidRPr="007C1308" w:rsidRDefault="00D50ECE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สินค้าคงเหลือ</w:t>
            </w:r>
          </w:p>
        </w:tc>
      </w:tr>
      <w:tr w:rsidR="0098439E" w:rsidRPr="007C1308" w14:paraId="2D6BD75F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6C9703CF" w14:textId="7AA84DFB" w:rsidR="00D50ECE" w:rsidRPr="007C1308" w:rsidRDefault="007E56DD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</w:t>
            </w:r>
          </w:p>
        </w:tc>
        <w:tc>
          <w:tcPr>
            <w:tcW w:w="269" w:type="dxa"/>
          </w:tcPr>
          <w:p w14:paraId="787A0A1E" w14:textId="77777777" w:rsidR="00D50ECE" w:rsidRPr="007C1308" w:rsidRDefault="00D50ECE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7CE30CB8" w14:textId="2533E434" w:rsidR="00D50ECE" w:rsidRPr="007C1308" w:rsidRDefault="00D50ECE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เงินลงทุนในบริษัทร่วม</w:t>
            </w:r>
          </w:p>
        </w:tc>
      </w:tr>
      <w:tr w:rsidR="0098439E" w:rsidRPr="007C1308" w14:paraId="00A0C107" w14:textId="77777777" w:rsidTr="00480F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63" w:type="dxa"/>
          </w:tcPr>
          <w:p w14:paraId="7E0A1EAF" w14:textId="59196547" w:rsidR="00D50ECE" w:rsidRPr="007C1308" w:rsidRDefault="007E56DD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10</w:t>
            </w:r>
          </w:p>
        </w:tc>
        <w:tc>
          <w:tcPr>
            <w:tcW w:w="269" w:type="dxa"/>
          </w:tcPr>
          <w:p w14:paraId="65480F37" w14:textId="77777777" w:rsidR="00D50ECE" w:rsidRPr="007C1308" w:rsidRDefault="00D50ECE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187CA3B3" w14:textId="77777777" w:rsidR="00D50ECE" w:rsidRPr="007C1308" w:rsidRDefault="00D50ECE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เงินลงทุนในบริษัทย่อย</w:t>
            </w:r>
          </w:p>
        </w:tc>
      </w:tr>
      <w:tr w:rsidR="0098439E" w:rsidRPr="007C1308" w14:paraId="11AEB282" w14:textId="77777777" w:rsidTr="00480F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63" w:type="dxa"/>
          </w:tcPr>
          <w:p w14:paraId="3219E975" w14:textId="22862FFA" w:rsidR="00D50ECE" w:rsidRPr="007C1308" w:rsidRDefault="007E56DD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11</w:t>
            </w:r>
          </w:p>
        </w:tc>
        <w:tc>
          <w:tcPr>
            <w:tcW w:w="269" w:type="dxa"/>
          </w:tcPr>
          <w:p w14:paraId="271E0506" w14:textId="77777777" w:rsidR="00D50ECE" w:rsidRPr="007C1308" w:rsidRDefault="00D50ECE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45B37C27" w14:textId="77777777" w:rsidR="00D50ECE" w:rsidRPr="007C1308" w:rsidRDefault="00D50ECE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ส่วนได้เสียที่ไม่มีอำนาจควบคุม</w:t>
            </w:r>
          </w:p>
        </w:tc>
      </w:tr>
      <w:tr w:rsidR="0098439E" w:rsidRPr="007C1308" w14:paraId="149BD0F6" w14:textId="77777777" w:rsidTr="00480F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63" w:type="dxa"/>
          </w:tcPr>
          <w:p w14:paraId="7602E836" w14:textId="2AEE4761" w:rsidR="00D50ECE" w:rsidRPr="007C1308" w:rsidRDefault="007E56DD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12</w:t>
            </w:r>
          </w:p>
        </w:tc>
        <w:tc>
          <w:tcPr>
            <w:tcW w:w="269" w:type="dxa"/>
          </w:tcPr>
          <w:p w14:paraId="6893484A" w14:textId="77777777" w:rsidR="00D50ECE" w:rsidRPr="007C1308" w:rsidRDefault="00D50ECE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754935A4" w14:textId="078E4320" w:rsidR="00D50ECE" w:rsidRPr="007C1308" w:rsidRDefault="00C6534B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ส่วนปรับปรุงอาคารเช่าและ</w:t>
            </w:r>
            <w:r w:rsidR="00D50ECE" w:rsidRPr="007C13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อุปกรณ์</w:t>
            </w:r>
          </w:p>
        </w:tc>
      </w:tr>
      <w:tr w:rsidR="0098439E" w:rsidRPr="007C1308" w14:paraId="09E76A9F" w14:textId="77777777" w:rsidTr="00480F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63" w:type="dxa"/>
          </w:tcPr>
          <w:p w14:paraId="5F661728" w14:textId="2F49B851" w:rsidR="00D50ECE" w:rsidRPr="007C1308" w:rsidRDefault="007E56DD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13</w:t>
            </w:r>
          </w:p>
        </w:tc>
        <w:tc>
          <w:tcPr>
            <w:tcW w:w="269" w:type="dxa"/>
          </w:tcPr>
          <w:p w14:paraId="6A934C9E" w14:textId="77777777" w:rsidR="00D50ECE" w:rsidRPr="007C1308" w:rsidRDefault="00D50ECE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2FEF499A" w14:textId="75DB6646" w:rsidR="00D50ECE" w:rsidRPr="007C1308" w:rsidRDefault="00D50ECE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สัญญาเช่า</w:t>
            </w:r>
          </w:p>
        </w:tc>
      </w:tr>
      <w:tr w:rsidR="0098439E" w:rsidRPr="007C1308" w14:paraId="111E962A" w14:textId="77777777" w:rsidTr="00480F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63" w:type="dxa"/>
          </w:tcPr>
          <w:p w14:paraId="38AC34ED" w14:textId="4A417D03" w:rsidR="00D50ECE" w:rsidRPr="007C1308" w:rsidRDefault="007E56DD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14</w:t>
            </w:r>
          </w:p>
        </w:tc>
        <w:tc>
          <w:tcPr>
            <w:tcW w:w="269" w:type="dxa"/>
          </w:tcPr>
          <w:p w14:paraId="41772D7B" w14:textId="77777777" w:rsidR="00D50ECE" w:rsidRPr="007C1308" w:rsidRDefault="00D50ECE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1418A92B" w14:textId="77777777" w:rsidR="00D50ECE" w:rsidRPr="007C1308" w:rsidRDefault="00D50ECE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ค่าความนิยม</w:t>
            </w:r>
          </w:p>
        </w:tc>
      </w:tr>
      <w:tr w:rsidR="0098439E" w:rsidRPr="007C1308" w14:paraId="369A8E84" w14:textId="77777777" w:rsidTr="00480F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63" w:type="dxa"/>
          </w:tcPr>
          <w:p w14:paraId="5D737DEE" w14:textId="14311A56" w:rsidR="00D50ECE" w:rsidRPr="007C1308" w:rsidRDefault="007E56DD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15</w:t>
            </w:r>
          </w:p>
        </w:tc>
        <w:tc>
          <w:tcPr>
            <w:tcW w:w="269" w:type="dxa"/>
          </w:tcPr>
          <w:p w14:paraId="32B307E7" w14:textId="77777777" w:rsidR="00D50ECE" w:rsidRPr="007C1308" w:rsidRDefault="00D50ECE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1942E6BD" w14:textId="77777777" w:rsidR="00D50ECE" w:rsidRPr="007C1308" w:rsidRDefault="00D50ECE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สินทรัพย์ไม่มีตัวตนอื่น</w:t>
            </w:r>
          </w:p>
        </w:tc>
      </w:tr>
      <w:tr w:rsidR="0098439E" w:rsidRPr="007C1308" w14:paraId="52E23B99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625A3E16" w14:textId="702BDC03" w:rsidR="00D50ECE" w:rsidRPr="007C1308" w:rsidRDefault="007E56DD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16</w:t>
            </w:r>
          </w:p>
        </w:tc>
        <w:tc>
          <w:tcPr>
            <w:tcW w:w="269" w:type="dxa"/>
          </w:tcPr>
          <w:p w14:paraId="3B0CAD8E" w14:textId="77777777" w:rsidR="00D50ECE" w:rsidRPr="007C1308" w:rsidRDefault="00D50ECE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706AF913" w14:textId="77777777" w:rsidR="00D50ECE" w:rsidRPr="007C1308" w:rsidRDefault="00D50ECE" w:rsidP="001927AE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หนี้สินที่มีภาระดอกเบี้ย</w:t>
            </w:r>
          </w:p>
        </w:tc>
      </w:tr>
      <w:tr w:rsidR="0098439E" w:rsidRPr="007C1308" w14:paraId="4C332399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4C15336C" w14:textId="790DAB30" w:rsidR="00D50ECE" w:rsidRPr="007C1308" w:rsidRDefault="007E56DD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17</w:t>
            </w:r>
          </w:p>
        </w:tc>
        <w:tc>
          <w:tcPr>
            <w:tcW w:w="269" w:type="dxa"/>
          </w:tcPr>
          <w:p w14:paraId="6462A414" w14:textId="77777777" w:rsidR="00D50ECE" w:rsidRPr="007C1308" w:rsidRDefault="00D50ECE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373D780C" w14:textId="77777777" w:rsidR="00D50ECE" w:rsidRPr="007C1308" w:rsidRDefault="00D50ECE" w:rsidP="001927AE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เจ้าหนี้การค้าและเจ้าหนี้อื่น</w:t>
            </w:r>
          </w:p>
        </w:tc>
      </w:tr>
      <w:tr w:rsidR="0098439E" w:rsidRPr="007C1308" w14:paraId="6B05F36A" w14:textId="77777777" w:rsidTr="00480F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63" w:type="dxa"/>
          </w:tcPr>
          <w:p w14:paraId="60E98A1C" w14:textId="7D71F3D9" w:rsidR="00D50ECE" w:rsidRPr="007C1308" w:rsidRDefault="007E56DD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18</w:t>
            </w:r>
          </w:p>
        </w:tc>
        <w:tc>
          <w:tcPr>
            <w:tcW w:w="269" w:type="dxa"/>
          </w:tcPr>
          <w:p w14:paraId="7A6432BA" w14:textId="77777777" w:rsidR="00D50ECE" w:rsidRPr="007C1308" w:rsidRDefault="00D50ECE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70FB129D" w14:textId="77777777" w:rsidR="00D50ECE" w:rsidRPr="007C1308" w:rsidRDefault="00D50ECE" w:rsidP="001927AE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98439E" w:rsidRPr="007C1308" w14:paraId="739AF9CA" w14:textId="77777777" w:rsidTr="00480F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63" w:type="dxa"/>
          </w:tcPr>
          <w:p w14:paraId="2B21101F" w14:textId="0076F4FA" w:rsidR="009E14B7" w:rsidRPr="007C1308" w:rsidRDefault="007E56DD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19</w:t>
            </w:r>
          </w:p>
        </w:tc>
        <w:tc>
          <w:tcPr>
            <w:tcW w:w="269" w:type="dxa"/>
          </w:tcPr>
          <w:p w14:paraId="2E743567" w14:textId="77777777" w:rsidR="009E14B7" w:rsidRPr="007C1308" w:rsidRDefault="009E14B7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3B31767A" w14:textId="37B04B0F" w:rsidR="009E14B7" w:rsidRPr="007C1308" w:rsidRDefault="009E14B7" w:rsidP="001927AE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ทุนเรือนหุ้น</w:t>
            </w:r>
            <w:r w:rsidR="00560956" w:rsidRPr="007C130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และส่วนเกินทุน</w:t>
            </w:r>
          </w:p>
        </w:tc>
      </w:tr>
      <w:tr w:rsidR="0098439E" w:rsidRPr="007C1308" w14:paraId="12DBD1BC" w14:textId="77777777" w:rsidTr="00480F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63" w:type="dxa"/>
          </w:tcPr>
          <w:p w14:paraId="5E581661" w14:textId="1A80C61C" w:rsidR="009E14B7" w:rsidRPr="007C1308" w:rsidRDefault="007E56DD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20</w:t>
            </w:r>
          </w:p>
        </w:tc>
        <w:tc>
          <w:tcPr>
            <w:tcW w:w="269" w:type="dxa"/>
          </w:tcPr>
          <w:p w14:paraId="745F5E3A" w14:textId="77777777" w:rsidR="009E14B7" w:rsidRPr="007C1308" w:rsidRDefault="009E14B7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09AED2DB" w14:textId="6BA1EE97" w:rsidR="009E14B7" w:rsidRPr="007C1308" w:rsidRDefault="009E14B7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สำรอง</w:t>
            </w:r>
          </w:p>
        </w:tc>
      </w:tr>
      <w:tr w:rsidR="0098439E" w:rsidRPr="007C1308" w14:paraId="22533D55" w14:textId="77777777" w:rsidTr="00480F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63" w:type="dxa"/>
          </w:tcPr>
          <w:p w14:paraId="1609D94A" w14:textId="0CDB4121" w:rsidR="009E14B7" w:rsidRPr="007C1308" w:rsidRDefault="007E56DD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21</w:t>
            </w:r>
          </w:p>
        </w:tc>
        <w:tc>
          <w:tcPr>
            <w:tcW w:w="269" w:type="dxa"/>
          </w:tcPr>
          <w:p w14:paraId="12E1A402" w14:textId="77777777" w:rsidR="009E14B7" w:rsidRPr="007C1308" w:rsidRDefault="009E14B7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755D9613" w14:textId="77777777" w:rsidR="009E14B7" w:rsidRPr="007C1308" w:rsidRDefault="009E14B7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ส่วนงานดำเนินงานและการจำแนกรายได้</w:t>
            </w:r>
          </w:p>
        </w:tc>
      </w:tr>
      <w:tr w:rsidR="0098439E" w:rsidRPr="007C1308" w14:paraId="025DC84E" w14:textId="77777777" w:rsidTr="00480F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63" w:type="dxa"/>
          </w:tcPr>
          <w:p w14:paraId="01993057" w14:textId="55C35694" w:rsidR="009E14B7" w:rsidRPr="007C1308" w:rsidRDefault="007E56DD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22</w:t>
            </w:r>
          </w:p>
        </w:tc>
        <w:tc>
          <w:tcPr>
            <w:tcW w:w="269" w:type="dxa"/>
          </w:tcPr>
          <w:p w14:paraId="6CE0280F" w14:textId="77777777" w:rsidR="009E14B7" w:rsidRPr="007C1308" w:rsidRDefault="009E14B7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6E6DB8F7" w14:textId="77777777" w:rsidR="009E14B7" w:rsidRPr="007C1308" w:rsidRDefault="009E14B7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ค่าใช้จ่ายตามลักษณะ</w:t>
            </w:r>
          </w:p>
        </w:tc>
      </w:tr>
      <w:tr w:rsidR="0098439E" w:rsidRPr="007C1308" w14:paraId="6DF463A4" w14:textId="77777777" w:rsidTr="00480F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63" w:type="dxa"/>
          </w:tcPr>
          <w:p w14:paraId="62DA1374" w14:textId="7AB80E4F" w:rsidR="005F3473" w:rsidRPr="007C1308" w:rsidRDefault="007E56DD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23</w:t>
            </w:r>
          </w:p>
        </w:tc>
        <w:tc>
          <w:tcPr>
            <w:tcW w:w="269" w:type="dxa"/>
          </w:tcPr>
          <w:p w14:paraId="63292F0B" w14:textId="77777777" w:rsidR="005F3473" w:rsidRPr="007C1308" w:rsidRDefault="005F3473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3DFEAB0A" w14:textId="77777777" w:rsidR="005F3473" w:rsidRPr="007C1308" w:rsidRDefault="005F3473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ภาษีเงินได้</w:t>
            </w:r>
          </w:p>
        </w:tc>
      </w:tr>
      <w:tr w:rsidR="00427D89" w:rsidRPr="007C1308" w14:paraId="325977E7" w14:textId="77777777" w:rsidTr="00480F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63" w:type="dxa"/>
          </w:tcPr>
          <w:p w14:paraId="539F6F95" w14:textId="52D033D2" w:rsidR="005F3473" w:rsidRPr="007C1308" w:rsidRDefault="007E56DD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24</w:t>
            </w:r>
          </w:p>
        </w:tc>
        <w:tc>
          <w:tcPr>
            <w:tcW w:w="269" w:type="dxa"/>
          </w:tcPr>
          <w:p w14:paraId="26887B46" w14:textId="77777777" w:rsidR="005F3473" w:rsidRPr="007C1308" w:rsidRDefault="005F3473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</w:tcPr>
          <w:p w14:paraId="5CEE0598" w14:textId="77777777" w:rsidR="005F3473" w:rsidRPr="007C1308" w:rsidRDefault="005F3473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กำไรต่อหุ้นขั้นพื้นฐาน</w:t>
            </w:r>
          </w:p>
        </w:tc>
      </w:tr>
      <w:tr w:rsidR="00427D89" w:rsidRPr="007C1308" w14:paraId="6EA014B9" w14:textId="77777777" w:rsidTr="006540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63" w:type="dxa"/>
          </w:tcPr>
          <w:p w14:paraId="2D59B109" w14:textId="41F87B30" w:rsidR="005F3473" w:rsidRPr="007C1308" w:rsidRDefault="007E56DD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</w:t>
            </w:r>
          </w:p>
        </w:tc>
        <w:tc>
          <w:tcPr>
            <w:tcW w:w="269" w:type="dxa"/>
          </w:tcPr>
          <w:p w14:paraId="64E9711F" w14:textId="77777777" w:rsidR="005F3473" w:rsidRPr="007C1308" w:rsidRDefault="005F3473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</w:tcPr>
          <w:p w14:paraId="6AA59DB5" w14:textId="77777777" w:rsidR="005F3473" w:rsidRPr="007C1308" w:rsidRDefault="005F3473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เงินปันผล</w:t>
            </w:r>
          </w:p>
        </w:tc>
      </w:tr>
      <w:tr w:rsidR="00427D89" w:rsidRPr="007C1308" w14:paraId="750D2C3C" w14:textId="77777777" w:rsidTr="00480F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63" w:type="dxa"/>
          </w:tcPr>
          <w:p w14:paraId="0E47F399" w14:textId="06670C4E" w:rsidR="005F3473" w:rsidRPr="007C1308" w:rsidRDefault="007E56DD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26</w:t>
            </w:r>
          </w:p>
        </w:tc>
        <w:tc>
          <w:tcPr>
            <w:tcW w:w="269" w:type="dxa"/>
          </w:tcPr>
          <w:p w14:paraId="7958E7C1" w14:textId="77777777" w:rsidR="005F3473" w:rsidRPr="007C1308" w:rsidRDefault="005F3473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</w:tcPr>
          <w:p w14:paraId="62BFD9A3" w14:textId="77777777" w:rsidR="005F3473" w:rsidRPr="007C1308" w:rsidRDefault="005F3473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427D89" w:rsidRPr="007C1308" w14:paraId="645574CB" w14:textId="77777777" w:rsidTr="00480F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63" w:type="dxa"/>
          </w:tcPr>
          <w:p w14:paraId="4801BFBE" w14:textId="2229D5F8" w:rsidR="007233A8" w:rsidRPr="007C1308" w:rsidRDefault="007233A8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27</w:t>
            </w:r>
          </w:p>
        </w:tc>
        <w:tc>
          <w:tcPr>
            <w:tcW w:w="269" w:type="dxa"/>
          </w:tcPr>
          <w:p w14:paraId="0625AAA1" w14:textId="77777777" w:rsidR="007233A8" w:rsidRPr="007C1308" w:rsidRDefault="007233A8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</w:tcPr>
          <w:p w14:paraId="6E0F845A" w14:textId="0FF0A72A" w:rsidR="007233A8" w:rsidRPr="007C1308" w:rsidRDefault="007233A8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="Angsana New" w:hint="cs"/>
                <w:b w:val="0"/>
                <w:bCs w:val="0"/>
                <w:sz w:val="28"/>
                <w:szCs w:val="28"/>
                <w:cs/>
              </w:rPr>
              <w:t>การบริหารจัดการทุน</w:t>
            </w:r>
            <w:r w:rsidRPr="007C1308"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cs/>
              </w:rPr>
              <w:t xml:space="preserve">  </w:t>
            </w:r>
          </w:p>
        </w:tc>
      </w:tr>
      <w:tr w:rsidR="00427D89" w:rsidRPr="007C1308" w14:paraId="4354639D" w14:textId="77777777" w:rsidTr="00480F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63" w:type="dxa"/>
          </w:tcPr>
          <w:p w14:paraId="1566FAD4" w14:textId="03833494" w:rsidR="007233A8" w:rsidRPr="007C1308" w:rsidRDefault="007233A8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28</w:t>
            </w:r>
          </w:p>
        </w:tc>
        <w:tc>
          <w:tcPr>
            <w:tcW w:w="269" w:type="dxa"/>
          </w:tcPr>
          <w:p w14:paraId="2AB14267" w14:textId="77777777" w:rsidR="007233A8" w:rsidRPr="007C1308" w:rsidRDefault="007233A8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</w:tcPr>
          <w:p w14:paraId="6D4D2369" w14:textId="77777777" w:rsidR="007233A8" w:rsidRPr="007C1308" w:rsidRDefault="007233A8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427D89" w:rsidRPr="007C1308" w14:paraId="15AAEE13" w14:textId="77777777" w:rsidTr="006540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63" w:type="dxa"/>
          </w:tcPr>
          <w:p w14:paraId="177E4A3D" w14:textId="0CFA8AF2" w:rsidR="007233A8" w:rsidRPr="007C1308" w:rsidRDefault="007233A8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29</w:t>
            </w:r>
          </w:p>
        </w:tc>
        <w:tc>
          <w:tcPr>
            <w:tcW w:w="269" w:type="dxa"/>
          </w:tcPr>
          <w:p w14:paraId="62F2D595" w14:textId="77777777" w:rsidR="007233A8" w:rsidRPr="007C1308" w:rsidRDefault="007233A8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</w:tcPr>
          <w:p w14:paraId="18F8A3A7" w14:textId="3890A362" w:rsidR="007233A8" w:rsidRPr="007C1308" w:rsidRDefault="007233A8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สัญญาการโอนธุรกิจ</w:t>
            </w:r>
          </w:p>
        </w:tc>
      </w:tr>
      <w:tr w:rsidR="00427D89" w:rsidRPr="007C1308" w14:paraId="0275F223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2F24A595" w14:textId="5D67772C" w:rsidR="007233A8" w:rsidRPr="007C1308" w:rsidRDefault="007233A8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30</w:t>
            </w:r>
          </w:p>
        </w:tc>
        <w:tc>
          <w:tcPr>
            <w:tcW w:w="269" w:type="dxa"/>
          </w:tcPr>
          <w:p w14:paraId="2BF11501" w14:textId="77777777" w:rsidR="007233A8" w:rsidRPr="007C1308" w:rsidRDefault="007233A8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</w:tcPr>
          <w:p w14:paraId="5ABF92F7" w14:textId="7CF6EFDE" w:rsidR="007233A8" w:rsidRPr="007C1308" w:rsidRDefault="007233A8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หนี้สินที่อาจเกิดขึ้น</w:t>
            </w:r>
          </w:p>
        </w:tc>
      </w:tr>
      <w:tr w:rsidR="00427D89" w:rsidRPr="007C1308" w14:paraId="374692C7" w14:textId="77777777" w:rsidTr="00480F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63" w:type="dxa"/>
          </w:tcPr>
          <w:p w14:paraId="597C0F6A" w14:textId="5A6411EC" w:rsidR="007233A8" w:rsidRPr="007C1308" w:rsidRDefault="007233A8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31</w:t>
            </w:r>
          </w:p>
        </w:tc>
        <w:tc>
          <w:tcPr>
            <w:tcW w:w="269" w:type="dxa"/>
          </w:tcPr>
          <w:p w14:paraId="07683E69" w14:textId="77777777" w:rsidR="007233A8" w:rsidRPr="007C1308" w:rsidRDefault="007233A8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</w:tcPr>
          <w:p w14:paraId="452F0102" w14:textId="168596A7" w:rsidR="007233A8" w:rsidRPr="007C1308" w:rsidRDefault="007233A8" w:rsidP="001927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เหตุการณ์ภายหลังรอบระยะเวลารายงาน</w:t>
            </w:r>
          </w:p>
        </w:tc>
      </w:tr>
      <w:bookmarkEnd w:id="1"/>
    </w:tbl>
    <w:p w14:paraId="78E74C3F" w14:textId="77777777" w:rsidR="006E313F" w:rsidRPr="007C1308" w:rsidRDefault="0009267B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C1308">
        <w:rPr>
          <w:rFonts w:asciiTheme="majorBidi" w:hAnsiTheme="majorBidi" w:cstheme="majorBidi"/>
          <w:b/>
          <w:bCs/>
        </w:rPr>
        <w:br w:type="page"/>
      </w:r>
      <w:r w:rsidR="006E313F" w:rsidRPr="007C1308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5C6510C2" w14:textId="77777777" w:rsidR="006E313F" w:rsidRPr="007C1308" w:rsidRDefault="006E313F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C40D6B1" w14:textId="7BEC593C" w:rsidR="0009267B" w:rsidRPr="007C1308" w:rsidRDefault="006E313F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C1308">
        <w:rPr>
          <w:rFonts w:asciiTheme="majorBidi" w:hAnsiTheme="majorBidi" w:cstheme="majorBidi"/>
          <w:sz w:val="28"/>
          <w:szCs w:val="28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4027E7" w:rsidRPr="007C1308">
        <w:rPr>
          <w:rFonts w:asciiTheme="majorBidi" w:hAnsiTheme="majorBidi" w:cstheme="majorBidi"/>
          <w:sz w:val="28"/>
          <w:szCs w:val="28"/>
        </w:rPr>
        <w:t xml:space="preserve"> 24 </w:t>
      </w:r>
      <w:r w:rsidR="004027E7" w:rsidRPr="007C1308">
        <w:rPr>
          <w:rFonts w:asciiTheme="majorBidi" w:hAnsiTheme="majorBidi" w:cstheme="majorBidi" w:hint="cs"/>
          <w:sz w:val="28"/>
          <w:szCs w:val="28"/>
          <w:cs/>
        </w:rPr>
        <w:t xml:space="preserve">กุมภาพันธ์ </w:t>
      </w:r>
      <w:r w:rsidR="00AD0E99" w:rsidRPr="007C1308">
        <w:rPr>
          <w:rFonts w:asciiTheme="majorBidi" w:hAnsiTheme="majorBidi" w:cstheme="majorBidi"/>
          <w:sz w:val="28"/>
          <w:szCs w:val="28"/>
        </w:rPr>
        <w:t>2566</w:t>
      </w:r>
    </w:p>
    <w:p w14:paraId="4E791393" w14:textId="77777777" w:rsidR="0009267B" w:rsidRPr="007C1308" w:rsidRDefault="0009267B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15F0CEFD" w14:textId="7C77F35C" w:rsidR="0009267B" w:rsidRPr="007C1308" w:rsidRDefault="0009267B" w:rsidP="001927AE">
      <w:pPr>
        <w:pStyle w:val="Heading6"/>
        <w:numPr>
          <w:ilvl w:val="0"/>
          <w:numId w:val="16"/>
        </w:numPr>
        <w:tabs>
          <w:tab w:val="left" w:pos="540"/>
        </w:tabs>
        <w:jc w:val="both"/>
        <w:rPr>
          <w:rFonts w:asciiTheme="majorBidi" w:hAnsiTheme="majorBidi" w:cstheme="majorBidi"/>
          <w:sz w:val="28"/>
          <w:szCs w:val="28"/>
          <w:cs/>
        </w:rPr>
      </w:pPr>
      <w:r w:rsidRPr="007C1308">
        <w:rPr>
          <w:rFonts w:asciiTheme="majorBidi" w:hAnsiTheme="majorBidi" w:cstheme="majorBidi"/>
          <w:sz w:val="28"/>
          <w:szCs w:val="28"/>
          <w:cs/>
        </w:rPr>
        <w:t>ข้อมูล</w:t>
      </w:r>
      <w:r w:rsidRPr="007C1308">
        <w:rPr>
          <w:rFonts w:asciiTheme="majorBidi" w:hAnsiTheme="majorBidi" w:cstheme="majorBidi"/>
          <w:sz w:val="28"/>
          <w:szCs w:val="28"/>
          <w:cs/>
          <w:lang w:val="th-TH"/>
        </w:rPr>
        <w:t>ทั่วไป</w:t>
      </w:r>
    </w:p>
    <w:p w14:paraId="5241788E" w14:textId="77777777" w:rsidR="0009267B" w:rsidRPr="007C1308" w:rsidRDefault="0009267B" w:rsidP="001927AE">
      <w:pPr>
        <w:pStyle w:val="a0"/>
        <w:tabs>
          <w:tab w:val="clear" w:pos="360"/>
          <w:tab w:val="clear" w:pos="720"/>
          <w:tab w:val="clear" w:pos="1080"/>
        </w:tabs>
        <w:jc w:val="both"/>
        <w:rPr>
          <w:rFonts w:asciiTheme="majorBidi" w:hAnsiTheme="majorBidi" w:cstheme="majorBidi"/>
          <w:sz w:val="20"/>
          <w:szCs w:val="20"/>
          <w:lang w:val="en-US"/>
        </w:rPr>
      </w:pPr>
    </w:p>
    <w:p w14:paraId="34BAC5B7" w14:textId="36516F05" w:rsidR="006E313F" w:rsidRPr="007C1308" w:rsidRDefault="006E313F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C1308">
        <w:rPr>
          <w:rFonts w:asciiTheme="majorBidi" w:hAnsiTheme="majorBidi" w:cstheme="majorBidi"/>
          <w:sz w:val="28"/>
          <w:szCs w:val="28"/>
          <w:cs/>
        </w:rPr>
        <w:t xml:space="preserve">บริษัท วินท์คอม เทคโนโลยี จำกัด (มหาชน) </w:t>
      </w:r>
      <w:r w:rsidRPr="007C1308">
        <w:rPr>
          <w:rFonts w:asciiTheme="majorBidi" w:hAnsiTheme="majorBidi" w:cstheme="majorBidi"/>
          <w:sz w:val="28"/>
          <w:szCs w:val="28"/>
        </w:rPr>
        <w:t>“</w:t>
      </w:r>
      <w:r w:rsidRPr="007C1308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7C1308">
        <w:rPr>
          <w:rFonts w:asciiTheme="majorBidi" w:hAnsiTheme="majorBidi" w:cstheme="majorBidi"/>
          <w:sz w:val="28"/>
          <w:szCs w:val="28"/>
        </w:rPr>
        <w:t>”</w:t>
      </w:r>
      <w:r w:rsidR="00750A41" w:rsidRPr="007C130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C1308">
        <w:rPr>
          <w:rFonts w:asciiTheme="majorBidi" w:hAnsiTheme="majorBidi" w:cstheme="majorBidi"/>
          <w:sz w:val="28"/>
          <w:szCs w:val="28"/>
          <w:cs/>
        </w:rPr>
        <w:t>เป็นนิติบุคคลที่จัดตั้งขึ้นในประเทศไทย และจดทะเบียนกับ</w:t>
      </w:r>
      <w:r w:rsidR="00560CD8" w:rsidRPr="007C1308">
        <w:rPr>
          <w:rFonts w:asciiTheme="majorBidi" w:hAnsiTheme="majorBidi" w:cstheme="majorBidi"/>
          <w:sz w:val="28"/>
          <w:szCs w:val="28"/>
        </w:rPr>
        <w:br/>
      </w:r>
      <w:r w:rsidRPr="007C1308">
        <w:rPr>
          <w:rFonts w:asciiTheme="majorBidi" w:hAnsiTheme="majorBidi" w:cstheme="majorBidi"/>
          <w:sz w:val="28"/>
          <w:szCs w:val="28"/>
          <w:cs/>
        </w:rPr>
        <w:t>ตลาดหลักทรัพย์แห่งประเทศไทย</w:t>
      </w:r>
      <w:r w:rsidRPr="007C1308">
        <w:rPr>
          <w:rFonts w:asciiTheme="majorBidi" w:hAnsiTheme="majorBidi" w:cstheme="majorBidi"/>
          <w:sz w:val="28"/>
          <w:szCs w:val="28"/>
        </w:rPr>
        <w:t xml:space="preserve"> 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โดยมีที่อยู่จดทะเบียนของบริษัทตั้งอยู่เลขที่ </w:t>
      </w:r>
      <w:r w:rsidR="007E56DD" w:rsidRPr="007C1308">
        <w:rPr>
          <w:rFonts w:asciiTheme="majorBidi" w:hAnsiTheme="majorBidi" w:cstheme="majorBidi"/>
          <w:sz w:val="28"/>
          <w:szCs w:val="28"/>
        </w:rPr>
        <w:t>159</w:t>
      </w:r>
      <w:r w:rsidRPr="007C1308">
        <w:rPr>
          <w:rFonts w:asciiTheme="majorBidi" w:hAnsiTheme="majorBidi" w:cstheme="majorBidi"/>
          <w:sz w:val="28"/>
          <w:szCs w:val="28"/>
          <w:cs/>
        </w:rPr>
        <w:t>/</w:t>
      </w:r>
      <w:r w:rsidR="007E56DD" w:rsidRPr="007C1308">
        <w:rPr>
          <w:rFonts w:asciiTheme="majorBidi" w:hAnsiTheme="majorBidi" w:cstheme="majorBidi"/>
          <w:sz w:val="28"/>
          <w:szCs w:val="28"/>
        </w:rPr>
        <w:t>21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 อาคารเสริมมิตร ทาวเวอร์ ชั้น </w:t>
      </w:r>
      <w:r w:rsidR="007E56DD" w:rsidRPr="007C1308">
        <w:rPr>
          <w:rFonts w:asciiTheme="majorBidi" w:hAnsiTheme="majorBidi" w:cstheme="majorBidi"/>
          <w:sz w:val="28"/>
          <w:szCs w:val="28"/>
        </w:rPr>
        <w:t>14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 ถนนสุขุมวิท </w:t>
      </w:r>
      <w:r w:rsidR="007E56DD" w:rsidRPr="007C1308">
        <w:rPr>
          <w:rFonts w:asciiTheme="majorBidi" w:hAnsiTheme="majorBidi" w:cstheme="majorBidi"/>
          <w:sz w:val="28"/>
          <w:szCs w:val="28"/>
        </w:rPr>
        <w:t>21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 (อโศก) แขวงคลองเตยเหนือ  เขตวัฒนา กรุงเทพมหานคร</w:t>
      </w:r>
    </w:p>
    <w:p w14:paraId="7C3FC70F" w14:textId="77777777" w:rsidR="00EB7C46" w:rsidRPr="007C1308" w:rsidRDefault="00EB7C46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5C47287" w14:textId="0CB198B2" w:rsidR="006E313F" w:rsidRPr="007C1308" w:rsidRDefault="006E313F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7C1308">
        <w:rPr>
          <w:rFonts w:asciiTheme="majorBidi" w:hAnsiTheme="majorBidi" w:cstheme="majorBidi"/>
          <w:spacing w:val="-4"/>
          <w:sz w:val="28"/>
          <w:szCs w:val="28"/>
          <w:cs/>
        </w:rPr>
        <w:t xml:space="preserve">บริษัทใหญ่ในระหว่างปีได้แก่ บริษัท วีเน็ท แคปปิทอล จำกัด (ถือหุ้นร้อยละ </w:t>
      </w:r>
      <w:r w:rsidR="007E56DD" w:rsidRPr="007C1308">
        <w:rPr>
          <w:rFonts w:asciiTheme="majorBidi" w:hAnsiTheme="majorBidi" w:cstheme="majorBidi"/>
          <w:spacing w:val="-4"/>
          <w:sz w:val="28"/>
          <w:szCs w:val="28"/>
        </w:rPr>
        <w:t>62</w:t>
      </w:r>
      <w:r w:rsidRPr="007C1308">
        <w:rPr>
          <w:rFonts w:asciiTheme="majorBidi" w:hAnsiTheme="majorBidi" w:cstheme="majorBidi"/>
          <w:spacing w:val="-4"/>
          <w:sz w:val="28"/>
          <w:szCs w:val="28"/>
          <w:cs/>
        </w:rPr>
        <w:t>) ซึ่งเป็นนิติบุคคลที่จัดตั้งขึ้นในประเทศไทย</w:t>
      </w:r>
    </w:p>
    <w:p w14:paraId="4C6A640F" w14:textId="77777777" w:rsidR="006E313F" w:rsidRPr="007C1308" w:rsidRDefault="006E313F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88D6413" w14:textId="416056D8" w:rsidR="006E313F" w:rsidRPr="007C1308" w:rsidRDefault="006E313F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C1308">
        <w:rPr>
          <w:rFonts w:asciiTheme="majorBidi" w:hAnsiTheme="majorBidi" w:cstheme="majorBidi"/>
          <w:sz w:val="28"/>
          <w:szCs w:val="28"/>
          <w:cs/>
        </w:rPr>
        <w:t xml:space="preserve">บริษัทและบริษัทย่อยดำเนินธุรกิจหลักเกี่ยวกับการขายเครื่องคอมพิวเตอร์และอุปกรณ์รวมทั้งซอฟต์แวร์ที่เกี่ยวข้อง และการให้บริการเกี่ยวกับคอมพิวเตอร์ </w:t>
      </w:r>
      <w:r w:rsidR="009778C8" w:rsidRPr="007C1308">
        <w:rPr>
          <w:rFonts w:asciiTheme="majorBidi" w:hAnsiTheme="majorBidi" w:cstheme="majorBidi"/>
          <w:sz w:val="28"/>
          <w:szCs w:val="28"/>
          <w:cs/>
        </w:rPr>
        <w:t>โดย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รายละเอียดของบริษัทย่อย ณ วันที่ </w:t>
      </w:r>
      <w:r w:rsidR="007E56DD" w:rsidRPr="007C1308">
        <w:rPr>
          <w:rFonts w:asciiTheme="majorBidi" w:hAnsiTheme="majorBidi" w:cstheme="majorBidi"/>
          <w:sz w:val="28"/>
          <w:szCs w:val="28"/>
        </w:rPr>
        <w:t>31</w:t>
      </w:r>
      <w:r w:rsidRPr="007C1308">
        <w:rPr>
          <w:rFonts w:asciiTheme="majorBidi" w:hAnsiTheme="majorBidi" w:cstheme="majorBidi"/>
          <w:sz w:val="28"/>
          <w:szCs w:val="28"/>
        </w:rPr>
        <w:t xml:space="preserve"> 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E56DD" w:rsidRPr="007C1308">
        <w:rPr>
          <w:rFonts w:asciiTheme="majorBidi" w:hAnsiTheme="majorBidi" w:cstheme="majorBidi"/>
          <w:sz w:val="28"/>
          <w:szCs w:val="28"/>
        </w:rPr>
        <w:t>256</w:t>
      </w:r>
      <w:r w:rsidR="00B7160D" w:rsidRPr="007C1308">
        <w:rPr>
          <w:rFonts w:asciiTheme="majorBidi" w:hAnsiTheme="majorBidi" w:cstheme="majorBidi"/>
          <w:sz w:val="28"/>
          <w:szCs w:val="28"/>
        </w:rPr>
        <w:t>5</w:t>
      </w:r>
      <w:r w:rsidRPr="007C1308">
        <w:rPr>
          <w:rFonts w:asciiTheme="majorBidi" w:hAnsiTheme="majorBidi" w:cstheme="majorBidi"/>
          <w:sz w:val="28"/>
          <w:szCs w:val="28"/>
        </w:rPr>
        <w:t xml:space="preserve"> 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7E56DD" w:rsidRPr="007C1308">
        <w:rPr>
          <w:rFonts w:asciiTheme="majorBidi" w:hAnsiTheme="majorBidi" w:cstheme="majorBidi"/>
          <w:sz w:val="28"/>
          <w:szCs w:val="28"/>
        </w:rPr>
        <w:t>256</w:t>
      </w:r>
      <w:r w:rsidR="00B7160D" w:rsidRPr="007C1308">
        <w:rPr>
          <w:rFonts w:asciiTheme="majorBidi" w:hAnsiTheme="majorBidi" w:cstheme="majorBidi"/>
          <w:sz w:val="28"/>
          <w:szCs w:val="28"/>
        </w:rPr>
        <w:t>4</w:t>
      </w:r>
      <w:r w:rsidRPr="007C1308">
        <w:rPr>
          <w:rFonts w:asciiTheme="majorBidi" w:hAnsiTheme="majorBidi" w:cstheme="majorBidi"/>
          <w:sz w:val="28"/>
          <w:szCs w:val="28"/>
        </w:rPr>
        <w:t xml:space="preserve"> 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ได้เปิดเผยไว้ในหมายเหตุข้อ </w:t>
      </w:r>
      <w:r w:rsidR="007E56DD" w:rsidRPr="007C1308">
        <w:rPr>
          <w:rFonts w:asciiTheme="majorBidi" w:hAnsiTheme="majorBidi" w:cstheme="majorBidi"/>
          <w:sz w:val="28"/>
          <w:szCs w:val="28"/>
        </w:rPr>
        <w:t>10</w:t>
      </w:r>
    </w:p>
    <w:p w14:paraId="5344F176" w14:textId="77777777" w:rsidR="009C729E" w:rsidRPr="007C1308" w:rsidRDefault="009C729E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6F01D6D" w14:textId="77777777" w:rsidR="0009267B" w:rsidRPr="007C1308" w:rsidRDefault="005756D0" w:rsidP="001927AE">
      <w:pPr>
        <w:pStyle w:val="Heading6"/>
        <w:numPr>
          <w:ilvl w:val="0"/>
          <w:numId w:val="16"/>
        </w:numPr>
        <w:tabs>
          <w:tab w:val="left" w:pos="540"/>
        </w:tabs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7C1308">
        <w:rPr>
          <w:rFonts w:asciiTheme="majorBidi" w:hAnsiTheme="majorBidi" w:cstheme="majorBidi"/>
          <w:sz w:val="28"/>
          <w:szCs w:val="28"/>
          <w:cs/>
        </w:rPr>
        <w:t>เกณฑ์</w:t>
      </w:r>
      <w:r w:rsidR="00C714EB" w:rsidRPr="007C1308">
        <w:rPr>
          <w:rFonts w:asciiTheme="majorBidi" w:hAnsiTheme="majorBidi" w:cstheme="majorBidi"/>
          <w:sz w:val="28"/>
          <w:szCs w:val="28"/>
          <w:cs/>
        </w:rPr>
        <w:t>การจัดทำ</w:t>
      </w:r>
      <w:r w:rsidR="00120E21" w:rsidRPr="007C1308">
        <w:rPr>
          <w:rFonts w:asciiTheme="majorBidi" w:hAnsiTheme="majorBidi" w:cstheme="majorBidi"/>
          <w:sz w:val="28"/>
          <w:szCs w:val="28"/>
          <w:cs/>
        </w:rPr>
        <w:t>งบการเงิน</w:t>
      </w:r>
    </w:p>
    <w:p w14:paraId="126418A9" w14:textId="77777777" w:rsidR="008F67D1" w:rsidRPr="007C1308" w:rsidRDefault="008F67D1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lang w:eastAsia="x-none"/>
        </w:rPr>
      </w:pPr>
    </w:p>
    <w:p w14:paraId="1977F419" w14:textId="3B3A86A2" w:rsidR="008F67D1" w:rsidRPr="007C1308" w:rsidRDefault="008F67D1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  <w:cs/>
        </w:rPr>
      </w:pPr>
      <w:r w:rsidRPr="007C1308">
        <w:rPr>
          <w:rFonts w:asciiTheme="majorBidi" w:hAnsiTheme="majorBidi" w:cstheme="majorBidi"/>
          <w:sz w:val="28"/>
          <w:szCs w:val="28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7C1308">
        <w:rPr>
          <w:rFonts w:asciiTheme="majorBidi" w:hAnsiTheme="majorBidi" w:cstheme="majorBidi"/>
          <w:sz w:val="28"/>
          <w:szCs w:val="28"/>
        </w:rPr>
        <w:t xml:space="preserve">                       </w:t>
      </w:r>
      <w:r w:rsidRPr="007C1308">
        <w:rPr>
          <w:rFonts w:asciiTheme="majorBidi" w:hAnsiTheme="majorBidi" w:cstheme="majorBidi"/>
          <w:sz w:val="28"/>
          <w:szCs w:val="28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7C130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C1308">
        <w:rPr>
          <w:rFonts w:asciiTheme="majorBidi" w:hAnsiTheme="majorBidi" w:cstheme="majorBidi"/>
          <w:sz w:val="28"/>
          <w:szCs w:val="28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Pr="007C130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826E3C" w:rsidRPr="007C1308">
        <w:rPr>
          <w:rFonts w:asciiTheme="majorBidi" w:hAnsiTheme="majorBidi" w:hint="cs"/>
          <w:sz w:val="28"/>
          <w:szCs w:val="28"/>
          <w:cs/>
        </w:rPr>
        <w:t>นโยบายการบัญชีที่เปิดเผยในหมายเหตุข้อ</w:t>
      </w:r>
      <w:r w:rsidR="00826E3C" w:rsidRPr="007C1308">
        <w:rPr>
          <w:rFonts w:asciiTheme="majorBidi" w:hAnsiTheme="majorBidi"/>
          <w:sz w:val="28"/>
          <w:szCs w:val="28"/>
        </w:rPr>
        <w:t xml:space="preserve"> 3 </w:t>
      </w:r>
      <w:r w:rsidR="00826E3C" w:rsidRPr="007C1308">
        <w:rPr>
          <w:rFonts w:asciiTheme="majorBidi" w:hAnsiTheme="majorBidi"/>
          <w:sz w:val="28"/>
          <w:szCs w:val="28"/>
        </w:rPr>
        <w:br/>
      </w:r>
      <w:r w:rsidR="00826E3C" w:rsidRPr="007C1308">
        <w:rPr>
          <w:rFonts w:asciiTheme="majorBidi" w:hAnsiTheme="majorBidi" w:hint="cs"/>
          <w:sz w:val="28"/>
          <w:szCs w:val="28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29DC1536" w14:textId="77777777" w:rsidR="008F67D1" w:rsidRPr="007C1308" w:rsidRDefault="008F67D1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7B267FF2" w14:textId="4F4BDA14" w:rsidR="008F67D1" w:rsidRPr="007C1308" w:rsidRDefault="008F67D1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  <w:cs/>
        </w:rPr>
      </w:pPr>
      <w:bookmarkStart w:id="2" w:name="_Hlk31809850"/>
      <w:r w:rsidRPr="007C1308">
        <w:rPr>
          <w:rFonts w:ascii="Angsana New" w:hAnsi="Angsana New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7C1308">
        <w:rPr>
          <w:rFonts w:ascii="Angsana New" w:hAnsi="Angsana New"/>
          <w:sz w:val="28"/>
          <w:szCs w:val="28"/>
        </w:rPr>
        <w:t xml:space="preserve"> </w:t>
      </w:r>
      <w:r w:rsidRPr="007C1308">
        <w:rPr>
          <w:rFonts w:ascii="Angsana New" w:hAnsi="Angsana New"/>
          <w:sz w:val="28"/>
          <w:szCs w:val="28"/>
          <w:cs/>
        </w:rPr>
        <w:t>การประมาณการและ</w:t>
      </w:r>
      <w:r w:rsidR="00826E3C" w:rsidRPr="007C1308">
        <w:rPr>
          <w:rFonts w:ascii="Angsana New" w:hAnsi="Angsana New"/>
          <w:sz w:val="28"/>
          <w:szCs w:val="28"/>
          <w:cs/>
        </w:rPr>
        <w:br/>
      </w:r>
      <w:r w:rsidRPr="007C1308">
        <w:rPr>
          <w:rFonts w:ascii="Angsana New" w:hAnsi="Angsana New"/>
          <w:sz w:val="28"/>
          <w:szCs w:val="28"/>
          <w:cs/>
        </w:rPr>
        <w:t>ข้อสมมติหลายประการ ซึ่งมีผลกระทบต่อการปฏิบัติตามนโยบายการบัญชีของกลุ่มบริษั</w:t>
      </w:r>
      <w:r w:rsidR="00094E19" w:rsidRPr="007C1308">
        <w:rPr>
          <w:rFonts w:ascii="Angsana New" w:hAnsi="Angsana New" w:hint="cs"/>
          <w:sz w:val="28"/>
          <w:szCs w:val="28"/>
          <w:cs/>
        </w:rPr>
        <w:t xml:space="preserve">ท </w:t>
      </w:r>
      <w:r w:rsidRPr="007C1308">
        <w:rPr>
          <w:rFonts w:ascii="Angsana New" w:hAnsi="Angsana New"/>
          <w:sz w:val="28"/>
          <w:szCs w:val="28"/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 การปรับประมาณการทางบัญชีจะบันทึกโดยวิธีเปลี่ยนทันทีเป็นต้น</w:t>
      </w:r>
      <w:r w:rsidRPr="007C1308">
        <w:rPr>
          <w:rFonts w:ascii="Angsana New" w:hAnsi="Angsana New" w:hint="cs"/>
          <w:sz w:val="28"/>
          <w:szCs w:val="28"/>
          <w:cs/>
        </w:rPr>
        <w:t>ไป</w:t>
      </w:r>
    </w:p>
    <w:bookmarkEnd w:id="2"/>
    <w:p w14:paraId="7852EE5D" w14:textId="3109453C" w:rsidR="00115C3A" w:rsidRPr="007C1308" w:rsidRDefault="00115C3A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eastAsia="MS Mincho" w:hAnsiTheme="majorBidi" w:cstheme="majorBidi"/>
          <w:sz w:val="28"/>
          <w:szCs w:val="28"/>
          <w:cs/>
          <w:lang w:val="en-GB"/>
        </w:rPr>
      </w:pPr>
    </w:p>
    <w:p w14:paraId="11E803A3" w14:textId="77777777" w:rsidR="00603BEB" w:rsidRPr="007C1308" w:rsidRDefault="005177CC" w:rsidP="001927AE">
      <w:pPr>
        <w:pStyle w:val="Heading6"/>
        <w:numPr>
          <w:ilvl w:val="0"/>
          <w:numId w:val="16"/>
        </w:numPr>
        <w:tabs>
          <w:tab w:val="left" w:pos="540"/>
        </w:tabs>
        <w:jc w:val="both"/>
        <w:rPr>
          <w:rFonts w:asciiTheme="majorBidi" w:hAnsiTheme="majorBidi" w:cstheme="majorBidi"/>
          <w:sz w:val="28"/>
          <w:szCs w:val="28"/>
        </w:rPr>
      </w:pPr>
      <w:r w:rsidRPr="007C1308">
        <w:rPr>
          <w:rFonts w:asciiTheme="majorBidi" w:hAnsiTheme="majorBidi" w:cstheme="majorBidi"/>
          <w:sz w:val="28"/>
          <w:szCs w:val="28"/>
          <w:cs/>
        </w:rPr>
        <w:t>น</w:t>
      </w:r>
      <w:r w:rsidR="00603BEB" w:rsidRPr="007C1308">
        <w:rPr>
          <w:rFonts w:asciiTheme="majorBidi" w:hAnsiTheme="majorBidi" w:cstheme="majorBidi"/>
          <w:sz w:val="28"/>
          <w:szCs w:val="28"/>
          <w:cs/>
        </w:rPr>
        <w:t>โยบายการบัญชีที่สำคัญ</w:t>
      </w:r>
    </w:p>
    <w:p w14:paraId="0CE03273" w14:textId="77777777" w:rsidR="00603BEB" w:rsidRPr="007C1308" w:rsidRDefault="00603BEB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lang w:val="x-none" w:eastAsia="x-none"/>
        </w:rPr>
      </w:pPr>
    </w:p>
    <w:p w14:paraId="0E15ABDE" w14:textId="77777777" w:rsidR="00603BEB" w:rsidRPr="007C1308" w:rsidRDefault="00603BEB" w:rsidP="001927AE">
      <w:pPr>
        <w:pStyle w:val="Heading8"/>
        <w:numPr>
          <w:ilvl w:val="0"/>
          <w:numId w:val="21"/>
        </w:numPr>
        <w:ind w:left="540" w:right="63" w:hanging="540"/>
        <w:jc w:val="both"/>
        <w:rPr>
          <w:rFonts w:asciiTheme="majorBidi" w:hAnsiTheme="majorBidi" w:cstheme="majorBidi"/>
          <w:b/>
          <w:bCs/>
          <w:i/>
          <w:iCs/>
          <w:cs/>
        </w:rPr>
      </w:pPr>
      <w:r w:rsidRPr="007C1308">
        <w:rPr>
          <w:rFonts w:asciiTheme="majorBidi" w:hAnsiTheme="majorBidi" w:cstheme="majorBidi"/>
          <w:b/>
          <w:bCs/>
          <w:i/>
          <w:iCs/>
          <w:cs/>
        </w:rPr>
        <w:t>เกณฑ์ในการจัดทำงบการเงินรวม</w:t>
      </w:r>
    </w:p>
    <w:p w14:paraId="706F195F" w14:textId="77777777" w:rsidR="00AE375C" w:rsidRPr="007C1308" w:rsidRDefault="00AE375C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712D346A" w14:textId="299B0008" w:rsidR="00C7742A" w:rsidRPr="007C1308" w:rsidRDefault="00C7742A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7C1308">
        <w:rPr>
          <w:rFonts w:asciiTheme="majorBidi" w:hAnsiTheme="majorBidi" w:cstheme="majorBidi"/>
          <w:sz w:val="28"/>
          <w:szCs w:val="28"/>
          <w:cs/>
          <w:lang w:val="th-TH"/>
        </w:rPr>
        <w:t xml:space="preserve">งบการเงินรวมประกอบด้วยงบการเงินของบริษัท และบริษัทย่อย (รวมกันเรียกว่า </w:t>
      </w:r>
      <w:r w:rsidRPr="007C1308">
        <w:rPr>
          <w:rFonts w:asciiTheme="majorBidi" w:hAnsiTheme="majorBidi" w:cstheme="majorBidi"/>
          <w:sz w:val="28"/>
          <w:szCs w:val="28"/>
          <w:lang w:val="th-TH"/>
        </w:rPr>
        <w:t>“</w:t>
      </w:r>
      <w:r w:rsidRPr="007C1308">
        <w:rPr>
          <w:rFonts w:asciiTheme="majorBidi" w:hAnsiTheme="majorBidi" w:cstheme="majorBidi"/>
          <w:sz w:val="28"/>
          <w:szCs w:val="28"/>
          <w:cs/>
          <w:lang w:val="th-TH"/>
        </w:rPr>
        <w:t>กลุ่มบริษัท</w:t>
      </w:r>
      <w:r w:rsidRPr="007C1308">
        <w:rPr>
          <w:rFonts w:asciiTheme="majorBidi" w:hAnsiTheme="majorBidi" w:cstheme="majorBidi"/>
          <w:sz w:val="28"/>
          <w:szCs w:val="28"/>
          <w:lang w:val="th-TH"/>
        </w:rPr>
        <w:t>”</w:t>
      </w:r>
      <w:r w:rsidRPr="007C1308">
        <w:rPr>
          <w:rFonts w:asciiTheme="majorBidi" w:hAnsiTheme="majorBidi" w:cstheme="majorBidi"/>
          <w:sz w:val="28"/>
          <w:szCs w:val="28"/>
          <w:cs/>
          <w:lang w:val="th-TH"/>
        </w:rPr>
        <w:t>)</w:t>
      </w:r>
      <w:r w:rsidR="00C65099" w:rsidRPr="007C1308">
        <w:rPr>
          <w:rFonts w:asciiTheme="majorBidi" w:hAnsiTheme="majorBidi" w:cstheme="majorBidi"/>
          <w:sz w:val="28"/>
          <w:szCs w:val="28"/>
          <w:lang w:val="th-TH"/>
        </w:rPr>
        <w:t xml:space="preserve"> </w:t>
      </w:r>
      <w:r w:rsidR="00C65099" w:rsidRPr="007C1308">
        <w:rPr>
          <w:rFonts w:asciiTheme="majorBidi" w:hAnsiTheme="majorBidi" w:cstheme="majorBidi"/>
          <w:sz w:val="28"/>
          <w:szCs w:val="28"/>
          <w:cs/>
          <w:lang w:val="th-TH"/>
        </w:rPr>
        <w:t>และส่วนได้เสียของกลุ่มบริษัทในบริษัทร่วม</w:t>
      </w:r>
    </w:p>
    <w:p w14:paraId="66171173" w14:textId="77777777" w:rsidR="003D3580" w:rsidRPr="007C1308" w:rsidRDefault="003D3580" w:rsidP="001927AE">
      <w:pPr>
        <w:pStyle w:val="BodyText2"/>
        <w:tabs>
          <w:tab w:val="left" w:pos="540"/>
        </w:tabs>
        <w:ind w:left="540" w:right="47"/>
        <w:rPr>
          <w:rFonts w:asciiTheme="majorBidi" w:hAnsiTheme="majorBidi" w:cstheme="majorBidi"/>
          <w:sz w:val="20"/>
          <w:szCs w:val="20"/>
          <w:cs/>
        </w:rPr>
      </w:pPr>
    </w:p>
    <w:p w14:paraId="19A95D60" w14:textId="77777777" w:rsidR="00CC164C" w:rsidRPr="007C1308" w:rsidRDefault="00CC164C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7C1308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1E0566A9" w14:textId="35285FD0" w:rsidR="003D3580" w:rsidRPr="007C1308" w:rsidRDefault="003D3580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C1308">
        <w:rPr>
          <w:rFonts w:asciiTheme="majorBidi" w:hAnsiTheme="majorBidi" w:cstheme="majorBidi"/>
          <w:sz w:val="28"/>
          <w:szCs w:val="28"/>
          <w:cs/>
        </w:rPr>
        <w:lastRenderedPageBreak/>
        <w:t xml:space="preserve"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</w:t>
      </w:r>
    </w:p>
    <w:p w14:paraId="1D2B68C7" w14:textId="1BB90D41" w:rsidR="003D3580" w:rsidRPr="007C1308" w:rsidRDefault="003D3580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lang w:val="th-TH"/>
        </w:rPr>
      </w:pPr>
    </w:p>
    <w:p w14:paraId="7E92D779" w14:textId="32D5D323" w:rsidR="003D3580" w:rsidRPr="007C1308" w:rsidRDefault="003D3580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C1308">
        <w:rPr>
          <w:rFonts w:asciiTheme="majorBidi" w:hAnsiTheme="majorBidi" w:cstheme="majorBidi"/>
          <w:sz w:val="28"/>
          <w:szCs w:val="28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</w:t>
      </w:r>
      <w:r w:rsidR="003457D5" w:rsidRPr="007C1308">
        <w:rPr>
          <w:rFonts w:asciiTheme="majorBidi" w:hAnsiTheme="majorBidi" w:cstheme="majorBidi"/>
          <w:sz w:val="28"/>
          <w:szCs w:val="28"/>
        </w:rPr>
        <w:t xml:space="preserve"> 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</w:t>
      </w:r>
      <w:r w:rsidRPr="007C1308">
        <w:rPr>
          <w:rFonts w:asciiTheme="majorBidi" w:hAnsiTheme="majorBidi" w:cstheme="majorBidi" w:hint="cs"/>
          <w:sz w:val="28"/>
          <w:szCs w:val="28"/>
          <w:cs/>
        </w:rPr>
        <w:t>ผล</w:t>
      </w:r>
      <w:r w:rsidRPr="007C1308">
        <w:rPr>
          <w:rFonts w:asciiTheme="majorBidi" w:hAnsiTheme="majorBidi" w:cstheme="majorBidi"/>
          <w:sz w:val="28"/>
          <w:szCs w:val="28"/>
          <w:cs/>
        </w:rPr>
        <w:t>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36D77C6E" w14:textId="77777777" w:rsidR="003D3580" w:rsidRPr="007C1308" w:rsidRDefault="003D3580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20"/>
          <w:szCs w:val="20"/>
          <w:cs/>
        </w:rPr>
      </w:pPr>
    </w:p>
    <w:p w14:paraId="743CBA7E" w14:textId="77777777" w:rsidR="00182C71" w:rsidRPr="007C1308" w:rsidRDefault="00182C71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C1308">
        <w:rPr>
          <w:rFonts w:asciiTheme="majorBidi" w:hAnsiTheme="majorBidi" w:cstheme="majorBidi"/>
          <w:sz w:val="28"/>
          <w:szCs w:val="28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</w:p>
    <w:p w14:paraId="58CB600B" w14:textId="5AC04354" w:rsidR="00182C71" w:rsidRPr="007C1308" w:rsidRDefault="00182C71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0D3071F9" w14:textId="53CA12A8" w:rsidR="00182C71" w:rsidRPr="007C1308" w:rsidRDefault="00182C71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C1308">
        <w:rPr>
          <w:rFonts w:asciiTheme="majorBidi" w:hAnsiTheme="majorBidi" w:cstheme="majorBidi"/>
          <w:sz w:val="28"/>
          <w:szCs w:val="28"/>
          <w:cs/>
        </w:rPr>
        <w:t>กลุ่มบริษัทรับรู้เงินลงทุนในบริษัทร่วมในงบการเงินรวม</w:t>
      </w:r>
      <w:r w:rsidRPr="007C1308">
        <w:rPr>
          <w:rFonts w:asciiTheme="majorBidi" w:hAnsiTheme="majorBidi" w:cstheme="majorBidi" w:hint="cs"/>
          <w:sz w:val="28"/>
          <w:szCs w:val="28"/>
          <w:cs/>
        </w:rPr>
        <w:t>ด้วย</w:t>
      </w:r>
      <w:r w:rsidRPr="007C1308">
        <w:rPr>
          <w:rFonts w:asciiTheme="majorBidi" w:hAnsiTheme="majorBidi" w:cstheme="majorBidi"/>
          <w:sz w:val="28"/>
          <w:szCs w:val="28"/>
          <w:cs/>
        </w:rPr>
        <w:t>วิธีส่วนได้เสีย</w:t>
      </w:r>
      <w:r w:rsidRPr="007C130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C1308">
        <w:rPr>
          <w:rFonts w:asciiTheme="majorBidi" w:hAnsiTheme="majorBidi" w:cstheme="majorBidi"/>
          <w:sz w:val="28"/>
          <w:szCs w:val="28"/>
          <w:cs/>
        </w:rPr>
        <w:t>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จะถูกบันทึกในงบการเงินรวมจนถึงวันที่ความมีอิทธิพลอย่างมีนัยสำคัญสิ้นสุดลง</w:t>
      </w:r>
    </w:p>
    <w:p w14:paraId="0A3A9DB0" w14:textId="05C01693" w:rsidR="00826E3C" w:rsidRPr="007C1308" w:rsidRDefault="00826E3C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52EAA45" w14:textId="0C5C2752" w:rsidR="00826E3C" w:rsidRPr="007C1308" w:rsidRDefault="00826E3C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C1308">
        <w:rPr>
          <w:rFonts w:asciiTheme="majorBidi" w:hAnsiTheme="majorBidi" w:hint="cs"/>
          <w:sz w:val="28"/>
          <w:szCs w:val="28"/>
          <w:cs/>
        </w:rPr>
        <w:t>หากเงินลงทุนในบริษัทร่วมได้เปลี่ยนเป็นเงินลงทุนในการร่วมค้าหรือในทางกลับกัน</w:t>
      </w:r>
      <w:r w:rsidRPr="007C1308">
        <w:rPr>
          <w:rFonts w:asciiTheme="majorBidi" w:hAnsiTheme="majorBidi"/>
          <w:sz w:val="28"/>
          <w:szCs w:val="28"/>
          <w:cs/>
        </w:rPr>
        <w:t xml:space="preserve"> </w:t>
      </w:r>
      <w:r w:rsidRPr="007C1308">
        <w:rPr>
          <w:rFonts w:asciiTheme="majorBidi" w:hAnsiTheme="majorBidi" w:hint="cs"/>
          <w:sz w:val="28"/>
          <w:szCs w:val="28"/>
          <w:cs/>
        </w:rPr>
        <w:t>กลุ่มบริษัทจะใช้วิธีส่วนได้เสียต่อไปโดยไม่มีการวัดมูลค่าเงินลงทุนที่คงเหลืออยู่ใหม่</w:t>
      </w:r>
      <w:r w:rsidRPr="007C1308">
        <w:rPr>
          <w:rFonts w:asciiTheme="majorBidi" w:hAnsiTheme="majorBidi"/>
          <w:sz w:val="28"/>
          <w:szCs w:val="28"/>
          <w:cs/>
        </w:rPr>
        <w:t xml:space="preserve"> </w:t>
      </w:r>
      <w:r w:rsidRPr="007C1308">
        <w:rPr>
          <w:rFonts w:asciiTheme="majorBidi" w:hAnsiTheme="majorBidi" w:hint="cs"/>
          <w:sz w:val="28"/>
          <w:szCs w:val="28"/>
          <w:cs/>
        </w:rPr>
        <w:t>ในกรณีอื่นที่กลุ่มบริษัทสูญเสียการมีอิทธิพลอย่างมีนัยสำคัญในบริษัทร่วม</w:t>
      </w:r>
      <w:r w:rsidRPr="007C1308">
        <w:rPr>
          <w:rFonts w:asciiTheme="majorBidi" w:hAnsiTheme="majorBidi"/>
          <w:sz w:val="28"/>
          <w:szCs w:val="28"/>
          <w:cs/>
        </w:rPr>
        <w:t xml:space="preserve"> </w:t>
      </w:r>
      <w:r w:rsidRPr="007C1308">
        <w:rPr>
          <w:rFonts w:asciiTheme="majorBidi" w:hAnsiTheme="majorBidi" w:hint="cs"/>
          <w:sz w:val="28"/>
          <w:szCs w:val="28"/>
          <w:cs/>
        </w:rPr>
        <w:t>กลุ่มบริษัทจะตัดจำหน่ายส่วนได้เสียทั้งหมดของเงินลงทุนนั้นและรับรู้ผลกำไรหรือขาดทุนจากการตัดจำหน่ายในกำไรหรือขาดทุน</w:t>
      </w:r>
      <w:r w:rsidRPr="007C1308">
        <w:rPr>
          <w:rFonts w:asciiTheme="majorBidi" w:hAnsiTheme="majorBidi"/>
          <w:sz w:val="28"/>
          <w:szCs w:val="28"/>
          <w:cs/>
        </w:rPr>
        <w:t xml:space="preserve"> </w:t>
      </w:r>
      <w:r w:rsidRPr="007C1308">
        <w:rPr>
          <w:rFonts w:asciiTheme="majorBidi" w:hAnsiTheme="majorBidi" w:hint="cs"/>
          <w:sz w:val="28"/>
          <w:szCs w:val="28"/>
          <w:cs/>
        </w:rPr>
        <w:t>ส่วนได้เสียคงเหลืออยู่ของเงินลงทุนนั้นจะถูกรับรู้ด้วยมูลค่ายุติธรรม</w:t>
      </w:r>
      <w:r w:rsidRPr="007C1308">
        <w:rPr>
          <w:rFonts w:asciiTheme="majorBidi" w:hAnsiTheme="majorBidi"/>
          <w:sz w:val="28"/>
          <w:szCs w:val="28"/>
          <w:cs/>
        </w:rPr>
        <w:t xml:space="preserve"> </w:t>
      </w:r>
      <w:r w:rsidRPr="007C1308">
        <w:rPr>
          <w:rFonts w:asciiTheme="majorBidi" w:hAnsiTheme="majorBidi" w:hint="cs"/>
          <w:sz w:val="28"/>
          <w:szCs w:val="28"/>
          <w:cs/>
        </w:rPr>
        <w:t>ณ</w:t>
      </w:r>
      <w:r w:rsidRPr="007C1308">
        <w:rPr>
          <w:rFonts w:asciiTheme="majorBidi" w:hAnsiTheme="majorBidi"/>
          <w:sz w:val="28"/>
          <w:szCs w:val="28"/>
          <w:cs/>
        </w:rPr>
        <w:t xml:space="preserve"> </w:t>
      </w:r>
      <w:r w:rsidRPr="007C1308">
        <w:rPr>
          <w:rFonts w:asciiTheme="majorBidi" w:hAnsiTheme="majorBidi" w:hint="cs"/>
          <w:sz w:val="28"/>
          <w:szCs w:val="28"/>
          <w:cs/>
        </w:rPr>
        <w:t>วันที่สูญเสียการมีอิทธิพลอย่างมีนัยสำคัญและถือเป็นมูลค่ายุติธรรมที่รับรู้เมื่อเริ่มแรกของสินทรัพย์ทางการเงิน</w:t>
      </w:r>
    </w:p>
    <w:p w14:paraId="253E4896" w14:textId="77777777" w:rsidR="003D3580" w:rsidRPr="007C1308" w:rsidRDefault="003D3580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1F95874B" w14:textId="6F4F4715" w:rsidR="003457D5" w:rsidRPr="007C1308" w:rsidRDefault="00182C71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7C1308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ยอดคงเหลือและรายการบัญชีระหว่างกิจการในกลุ่ม</w:t>
      </w:r>
      <w:r w:rsidRPr="007C1308">
        <w:rPr>
          <w:rFonts w:asciiTheme="majorBidi" w:eastAsia="Calibri" w:hAnsiTheme="majorBidi" w:cstheme="majorBidi"/>
          <w:color w:val="000000"/>
          <w:sz w:val="28"/>
          <w:szCs w:val="28"/>
          <w:lang w:eastAsia="en-GB"/>
        </w:rPr>
        <w:t xml:space="preserve"> </w:t>
      </w:r>
      <w:r w:rsidRPr="007C1308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รวมถึงรายได้</w:t>
      </w:r>
      <w:r w:rsidRPr="007C1308">
        <w:rPr>
          <w:rFonts w:asciiTheme="majorBidi" w:eastAsia="Calibri" w:hAnsiTheme="majorBidi" w:cstheme="majorBidi"/>
          <w:color w:val="000000"/>
          <w:sz w:val="28"/>
          <w:szCs w:val="28"/>
          <w:lang w:eastAsia="en-GB"/>
        </w:rPr>
        <w:t xml:space="preserve"> </w:t>
      </w:r>
      <w:r w:rsidRPr="007C1308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7C1308">
        <w:rPr>
          <w:rFonts w:asciiTheme="majorBidi" w:eastAsia="Calibri" w:hAnsiTheme="majorBidi" w:cstheme="majorBidi"/>
          <w:color w:val="000000"/>
          <w:sz w:val="28"/>
          <w:szCs w:val="28"/>
          <w:lang w:eastAsia="en-GB"/>
        </w:rPr>
        <w:t xml:space="preserve"> </w:t>
      </w:r>
      <w:r w:rsidRPr="007C1308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ถูกตัดรายการในการจัดทำงบการเงินร</w:t>
      </w:r>
      <w:r w:rsidRPr="007C1308">
        <w:rPr>
          <w:rFonts w:asciiTheme="majorBidi" w:eastAsia="EucrosiaUPCBold" w:hAnsiTheme="majorBidi" w:cstheme="majorBidi"/>
          <w:sz w:val="28"/>
          <w:szCs w:val="28"/>
          <w:cs/>
        </w:rPr>
        <w:t>วม</w:t>
      </w:r>
      <w:r w:rsidRPr="007C1308">
        <w:rPr>
          <w:rFonts w:asciiTheme="majorBidi" w:eastAsia="EucrosiaUPCBold" w:hAnsiTheme="majorBidi" w:cstheme="majorBidi"/>
          <w:sz w:val="28"/>
          <w:szCs w:val="28"/>
        </w:rPr>
        <w:t xml:space="preserve"> </w:t>
      </w:r>
      <w:r w:rsidRPr="007C1308">
        <w:rPr>
          <w:rFonts w:asciiTheme="majorBidi" w:eastAsia="EucrosiaUPCBold" w:hAnsiTheme="majorBidi" w:cstheme="majorBidi"/>
          <w:sz w:val="28"/>
          <w:szCs w:val="28"/>
          <w:cs/>
        </w:rPr>
        <w:t>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 ขา</w:t>
      </w:r>
      <w:r w:rsidRPr="007C1308">
        <w:rPr>
          <w:rFonts w:asciiTheme="majorBidi" w:hAnsiTheme="majorBidi" w:cstheme="majorBidi"/>
          <w:sz w:val="28"/>
          <w:szCs w:val="28"/>
          <w:cs/>
        </w:rPr>
        <w:t>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7C1308">
        <w:rPr>
          <w:rFonts w:asciiTheme="majorBidi" w:eastAsia="EucrosiaUPCBold" w:hAnsiTheme="majorBidi" w:cstheme="majorBidi"/>
          <w:sz w:val="28"/>
          <w:szCs w:val="28"/>
          <w:cs/>
        </w:rPr>
        <w:t>เมื่อไม่มีหลักฐานการด้อยค่าเกิดขึ้น</w:t>
      </w:r>
    </w:p>
    <w:p w14:paraId="4F66F208" w14:textId="77777777" w:rsidR="008D1D8C" w:rsidRPr="007C1308" w:rsidRDefault="008D1D8C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  <w:cs/>
          <w:lang w:val="th-TH"/>
        </w:rPr>
      </w:pPr>
    </w:p>
    <w:p w14:paraId="44BB1562" w14:textId="19319E60" w:rsidR="00C7742A" w:rsidRPr="007C1308" w:rsidRDefault="00C7742A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7C1308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การรวมธุรกิจ</w:t>
      </w:r>
    </w:p>
    <w:p w14:paraId="58302CD6" w14:textId="77777777" w:rsidR="00C7742A" w:rsidRPr="007C1308" w:rsidRDefault="00C7742A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4B34FE95" w14:textId="1F1BB65E" w:rsidR="00C075CE" w:rsidRPr="007C1308" w:rsidRDefault="00C7742A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  <w:lang w:val="th-TH"/>
        </w:rPr>
      </w:pPr>
      <w:r w:rsidRPr="007C1308">
        <w:rPr>
          <w:rFonts w:asciiTheme="majorBidi" w:hAnsiTheme="majorBidi" w:cstheme="majorBidi"/>
          <w:sz w:val="28"/>
          <w:szCs w:val="28"/>
          <w:cs/>
          <w:lang w:val="th-TH"/>
        </w:rPr>
        <w:t xml:space="preserve">กลุ่มบริษัทบันทึกบัญชีสำหรับการรวมธุรกิจตามวิธีซื้อ </w:t>
      </w:r>
      <w:r w:rsidR="00BA4AF4" w:rsidRPr="007C1308">
        <w:rPr>
          <w:rFonts w:asciiTheme="majorBidi" w:hAnsiTheme="majorBidi"/>
          <w:sz w:val="28"/>
          <w:szCs w:val="28"/>
          <w:cs/>
          <w:lang w:val="th-TH"/>
        </w:rPr>
        <w:t>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19388FAA" w14:textId="29EC2016" w:rsidR="00997415" w:rsidRPr="007C1308" w:rsidRDefault="00997415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0"/>
          <w:szCs w:val="20"/>
        </w:rPr>
      </w:pPr>
    </w:p>
    <w:p w14:paraId="6297AFBA" w14:textId="45A21E33" w:rsidR="00AD0E99" w:rsidRPr="007C1308" w:rsidRDefault="00997415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  <w:cs/>
          <w:lang w:val="th-TH"/>
        </w:rPr>
      </w:pPr>
      <w:r w:rsidRPr="007C1308">
        <w:rPr>
          <w:rFonts w:asciiTheme="majorBidi" w:hAnsiTheme="majorBidi"/>
          <w:sz w:val="28"/>
          <w:szCs w:val="28"/>
          <w:cs/>
          <w:lang w:val="th-TH"/>
        </w:rPr>
        <w:lastRenderedPageBreak/>
        <w:t>กลุ่มบริษัทเลือกใช้วิธีการทดสอบการกระจุกตัว (</w:t>
      </w:r>
      <w:r w:rsidRPr="007C1308">
        <w:rPr>
          <w:rFonts w:asciiTheme="majorBidi" w:hAnsiTheme="majorBidi"/>
          <w:sz w:val="28"/>
          <w:szCs w:val="28"/>
          <w:lang w:val="th-TH"/>
        </w:rPr>
        <w:t xml:space="preserve">concentration test) </w:t>
      </w:r>
      <w:r w:rsidRPr="007C1308">
        <w:rPr>
          <w:rFonts w:asciiTheme="majorBidi" w:hAnsiTheme="majorBidi"/>
          <w:sz w:val="28"/>
          <w:szCs w:val="28"/>
          <w:cs/>
          <w:lang w:val="th-TH"/>
        </w:rPr>
        <w:t>ซึ่งเป็นการประเมินอย่างง่ายโดยจะถือว่ากลุ่มของกิจกรรมและสินทรัพย์ที่ได้มาเป็นการซื้อสินทรัพย์แทนที่จะเป็นการซื้อธุรกิจ หากมูลค่ายุติธรรมเกือบทั้งหมดของสินทรัพย์ที่ได้รับมานั้นกระจุกตัวที่สินทรัพย์ใดสินทรัพย์หนึ่งหรือกระจุกตัวที่กลุ่มของสินทรัพย์ที่ระบุได้ที่มีลักษณะคล้ายคลึงกัน</w:t>
      </w:r>
    </w:p>
    <w:p w14:paraId="776D560D" w14:textId="465D22DF" w:rsidR="00AD0E99" w:rsidRPr="007C1308" w:rsidRDefault="00AD0E99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0"/>
          <w:szCs w:val="20"/>
          <w:cs/>
          <w:lang w:val="th-TH"/>
        </w:rPr>
      </w:pPr>
    </w:p>
    <w:p w14:paraId="77B4989F" w14:textId="6CA696D8" w:rsidR="00C7742A" w:rsidRPr="007C1308" w:rsidRDefault="00C7742A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7C1308">
        <w:rPr>
          <w:rFonts w:asciiTheme="majorBidi" w:hAnsiTheme="majorBidi" w:cstheme="majorBidi"/>
          <w:sz w:val="28"/>
          <w:szCs w:val="28"/>
          <w:cs/>
          <w:lang w:val="th-TH"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</w:t>
      </w:r>
      <w:r w:rsidR="000F7841" w:rsidRPr="007C1308">
        <w:rPr>
          <w:rFonts w:asciiTheme="majorBidi" w:hAnsiTheme="majorBidi" w:cstheme="majorBidi"/>
          <w:sz w:val="28"/>
          <w:szCs w:val="28"/>
          <w:cs/>
          <w:lang w:val="th-TH"/>
        </w:rPr>
        <w:br/>
      </w:r>
      <w:r w:rsidRPr="007C1308">
        <w:rPr>
          <w:rFonts w:asciiTheme="majorBidi" w:hAnsiTheme="majorBidi" w:cstheme="majorBidi"/>
          <w:sz w:val="28"/>
          <w:szCs w:val="28"/>
          <w:cs/>
          <w:lang w:val="th-TH"/>
        </w:rPr>
        <w:t>ส่วนได้เสียที่ไม่มีอำนาจควบคุมในผู้ถูกซื้อ หักด้วยมูลค่ายุติธรรม</w:t>
      </w:r>
      <w:r w:rsidR="003457D5" w:rsidRPr="007C1308">
        <w:rPr>
          <w:rFonts w:asciiTheme="majorBidi" w:hAnsiTheme="majorBidi" w:cstheme="majorBidi" w:hint="cs"/>
          <w:sz w:val="28"/>
          <w:szCs w:val="28"/>
          <w:cs/>
          <w:lang w:val="th-TH"/>
        </w:rPr>
        <w:t>สุทธิ</w:t>
      </w:r>
      <w:r w:rsidRPr="007C1308">
        <w:rPr>
          <w:rFonts w:asciiTheme="majorBidi" w:hAnsiTheme="majorBidi" w:cstheme="majorBidi"/>
          <w:sz w:val="28"/>
          <w:szCs w:val="28"/>
          <w:cs/>
          <w:lang w:val="th-TH"/>
        </w:rPr>
        <w:t>ของสินทรัพย์ที่ระบุได้ที่ได้มาและหนี้สินที่รับมา กำไรจากการซื้อในราคาต่ำกว่ามูลค่ายุติธรรมบันทึกในกำไรหรือขาดทุนทันที</w:t>
      </w:r>
    </w:p>
    <w:p w14:paraId="6650025F" w14:textId="77777777" w:rsidR="00C7742A" w:rsidRPr="007C1308" w:rsidRDefault="00C7742A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2E2BCDFA" w14:textId="4ECBB797" w:rsidR="003457D5" w:rsidRPr="007C1308" w:rsidRDefault="003457D5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  <w:cs/>
          <w:lang w:val="th-TH" w:eastAsia="x-none"/>
        </w:rPr>
      </w:pPr>
      <w:r w:rsidRPr="007C1308">
        <w:rPr>
          <w:rFonts w:asciiTheme="majorBidi" w:hAnsiTheme="majorBidi" w:hint="cs"/>
          <w:sz w:val="28"/>
          <w:szCs w:val="28"/>
          <w:cs/>
          <w:lang w:val="th-TH" w:eastAsia="x-none"/>
        </w:rPr>
        <w:t>สิ่งตอบแทนที่โอนให้รวมถึงสินทรัพย์ที่โอนไป</w:t>
      </w:r>
      <w:r w:rsidRPr="007C1308">
        <w:rPr>
          <w:rFonts w:asciiTheme="majorBidi" w:hAnsiTheme="majorBidi"/>
          <w:sz w:val="28"/>
          <w:szCs w:val="28"/>
          <w:cs/>
          <w:lang w:val="th-TH" w:eastAsia="x-none"/>
        </w:rPr>
        <w:t xml:space="preserve"> </w:t>
      </w:r>
      <w:r w:rsidRPr="007C1308">
        <w:rPr>
          <w:rFonts w:asciiTheme="majorBidi" w:hAnsiTheme="majorBidi" w:hint="cs"/>
          <w:sz w:val="28"/>
          <w:szCs w:val="28"/>
          <w:cs/>
          <w:lang w:val="th-TH" w:eastAsia="x-none"/>
        </w:rPr>
        <w:t>หนี้สินที่กลุ่มบริษัทก่อขึ้นเพื่อจ่ายชำระให้แก่เจ้าของเดิม</w:t>
      </w:r>
      <w:r w:rsidRPr="007C1308">
        <w:rPr>
          <w:rFonts w:asciiTheme="majorBidi" w:hAnsiTheme="majorBidi"/>
          <w:sz w:val="28"/>
          <w:szCs w:val="28"/>
          <w:cs/>
          <w:lang w:val="th-TH" w:eastAsia="x-none"/>
        </w:rPr>
        <w:t xml:space="preserve"> </w:t>
      </w:r>
      <w:r w:rsidRPr="007C1308">
        <w:rPr>
          <w:rFonts w:asciiTheme="majorBidi" w:hAnsiTheme="majorBidi" w:hint="cs"/>
          <w:sz w:val="28"/>
          <w:szCs w:val="28"/>
          <w:cs/>
          <w:lang w:val="th-TH" w:eastAsia="x-none"/>
        </w:rPr>
        <w:t>หนี้สินที่อาจเกิดขึ้น</w:t>
      </w:r>
      <w:r w:rsidRPr="007C1308">
        <w:rPr>
          <w:rFonts w:asciiTheme="majorBidi" w:hAnsiTheme="majorBidi"/>
          <w:sz w:val="28"/>
          <w:szCs w:val="28"/>
          <w:cs/>
          <w:lang w:val="th-TH" w:eastAsia="x-none"/>
        </w:rPr>
        <w:t xml:space="preserve"> </w:t>
      </w:r>
      <w:r w:rsidRPr="007C1308">
        <w:rPr>
          <w:rFonts w:asciiTheme="majorBidi" w:hAnsiTheme="majorBidi" w:hint="cs"/>
          <w:sz w:val="28"/>
          <w:szCs w:val="28"/>
          <w:cs/>
          <w:lang w:val="th-TH" w:eastAsia="x-none"/>
        </w:rPr>
        <w:t>มูลค่าของโครงการจ่ายโดยใช้หุ้นเป็นเกณฑ์ที่ออกแทนโครงการของผู้ถูกซื้อเมื่อรวมธุรกิจ</w:t>
      </w:r>
      <w:r w:rsidRPr="007C1308">
        <w:rPr>
          <w:rFonts w:asciiTheme="majorBidi" w:hAnsiTheme="majorBidi"/>
          <w:sz w:val="28"/>
          <w:szCs w:val="28"/>
          <w:cs/>
          <w:lang w:val="th-TH" w:eastAsia="x-none"/>
        </w:rPr>
        <w:t xml:space="preserve"> </w:t>
      </w:r>
      <w:r w:rsidRPr="007C1308">
        <w:rPr>
          <w:rFonts w:asciiTheme="majorBidi" w:hAnsiTheme="majorBidi" w:hint="cs"/>
          <w:sz w:val="28"/>
          <w:szCs w:val="28"/>
          <w:cs/>
          <w:lang w:val="th-TH" w:eastAsia="x-none"/>
        </w:rPr>
        <w:t>และส่วนได้เสียในส่วนของเจ้าของที่ออกโดยกลุ่มบริษัท</w:t>
      </w:r>
      <w:r w:rsidRPr="007C1308">
        <w:rPr>
          <w:rFonts w:asciiTheme="majorBidi" w:hAnsiTheme="majorBidi"/>
          <w:sz w:val="28"/>
          <w:szCs w:val="28"/>
          <w:cs/>
          <w:lang w:val="th-TH" w:eastAsia="x-none"/>
        </w:rPr>
        <w:t xml:space="preserve"> </w:t>
      </w:r>
      <w:r w:rsidRPr="007C1308">
        <w:rPr>
          <w:rFonts w:asciiTheme="majorBidi" w:hAnsiTheme="majorBidi" w:hint="cs"/>
          <w:sz w:val="28"/>
          <w:szCs w:val="28"/>
          <w:cs/>
          <w:lang w:val="th-TH" w:eastAsia="x-none"/>
        </w:rPr>
        <w:t>หากการรวมธุรกิจมีผลให้สิ้นสุดความสัมพันธ์ของโครงการเดิมระหว่างกลุ่มบริษัทและผู้ถูกซื้อ</w:t>
      </w:r>
      <w:r w:rsidRPr="007C1308">
        <w:rPr>
          <w:rFonts w:asciiTheme="majorBidi" w:hAnsiTheme="majorBidi"/>
          <w:sz w:val="28"/>
          <w:szCs w:val="28"/>
          <w:cs/>
          <w:lang w:val="th-TH" w:eastAsia="x-none"/>
        </w:rPr>
        <w:t xml:space="preserve"> </w:t>
      </w:r>
      <w:r w:rsidRPr="007C1308">
        <w:rPr>
          <w:rFonts w:asciiTheme="majorBidi" w:hAnsiTheme="majorBidi" w:hint="cs"/>
          <w:sz w:val="28"/>
          <w:szCs w:val="28"/>
          <w:cs/>
          <w:lang w:val="th-TH" w:eastAsia="x-none"/>
        </w:rPr>
        <w:t>ให้ใช้ราคาที่ต่ำกว่าระหว่างมูลค่าจากการยกเลิกสัญญาตามที่ระบุในสัญญา</w:t>
      </w:r>
      <w:r w:rsidRPr="007C1308">
        <w:rPr>
          <w:rFonts w:asciiTheme="majorBidi" w:hAnsiTheme="majorBidi"/>
          <w:sz w:val="28"/>
          <w:szCs w:val="28"/>
          <w:cs/>
          <w:lang w:val="th-TH" w:eastAsia="x-none"/>
        </w:rPr>
        <w:t xml:space="preserve"> </w:t>
      </w:r>
      <w:r w:rsidRPr="007C1308">
        <w:rPr>
          <w:rFonts w:asciiTheme="majorBidi" w:hAnsiTheme="majorBidi" w:hint="cs"/>
          <w:sz w:val="28"/>
          <w:szCs w:val="28"/>
          <w:cs/>
          <w:lang w:val="th-TH" w:eastAsia="x-none"/>
        </w:rPr>
        <w:t>และมูลค่าองค์ประกอบนอกตลาดไปหักจากสิ่งตอบแทนที่โอนให้และรับรู้เป็นค่าใช้จ่ายอื่น</w:t>
      </w:r>
    </w:p>
    <w:p w14:paraId="2677E508" w14:textId="2EF95482" w:rsidR="00C7742A" w:rsidRPr="007C1308" w:rsidRDefault="00C7742A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  <w:r w:rsidRPr="007C1308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</w:p>
    <w:p w14:paraId="609A3AAC" w14:textId="784EF40B" w:rsidR="00C7742A" w:rsidRPr="007C1308" w:rsidRDefault="00C7742A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7C1308">
        <w:rPr>
          <w:rFonts w:asciiTheme="majorBidi" w:hAnsiTheme="majorBidi" w:cstheme="majorBidi"/>
          <w:sz w:val="28"/>
          <w:szCs w:val="28"/>
          <w:cs/>
          <w:lang w:val="th-TH" w:eastAsia="x-none"/>
        </w:rPr>
        <w:t>สิ่ง</w:t>
      </w:r>
      <w:r w:rsidRPr="007C1308">
        <w:rPr>
          <w:rFonts w:asciiTheme="majorBidi" w:hAnsiTheme="majorBidi" w:cstheme="majorBidi"/>
          <w:sz w:val="28"/>
          <w:szCs w:val="28"/>
          <w:cs/>
          <w:lang w:val="th-TH"/>
        </w:rPr>
        <w:t xml:space="preserve">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</w:t>
      </w:r>
      <w:r w:rsidR="003457D5" w:rsidRPr="007C1308">
        <w:rPr>
          <w:rFonts w:asciiTheme="majorBidi" w:hAnsiTheme="majorBidi" w:cstheme="majorBidi"/>
          <w:sz w:val="28"/>
          <w:szCs w:val="28"/>
          <w:cs/>
          <w:lang w:val="th-TH"/>
        </w:rPr>
        <w:br/>
      </w:r>
      <w:r w:rsidRPr="007C1308">
        <w:rPr>
          <w:rFonts w:asciiTheme="majorBidi" w:hAnsiTheme="majorBidi" w:cstheme="majorBidi"/>
          <w:sz w:val="28"/>
          <w:szCs w:val="28"/>
          <w:cs/>
          <w:lang w:val="th-TH"/>
        </w:rPr>
        <w:t>ณ ทุกวันที่รายงาน การเปลี่ยนแปลงในมูลค่ายุติธรรมรับรู้ในกำไรหรือขาดทุน</w:t>
      </w:r>
    </w:p>
    <w:p w14:paraId="6EFF3EA8" w14:textId="77777777" w:rsidR="0095481D" w:rsidRPr="007C1308" w:rsidRDefault="0095481D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lang w:val="th-TH"/>
        </w:rPr>
      </w:pPr>
    </w:p>
    <w:p w14:paraId="12A484D2" w14:textId="49D77223" w:rsidR="00D647F6" w:rsidRPr="007C1308" w:rsidRDefault="00C7742A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7C1308">
        <w:rPr>
          <w:rFonts w:asciiTheme="majorBidi" w:hAnsiTheme="majorBidi" w:cstheme="majorBidi"/>
          <w:sz w:val="28"/>
          <w:szCs w:val="28"/>
          <w:cs/>
          <w:lang w:val="th-TH"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38D6DC6F" w14:textId="375CFA73" w:rsidR="00AB2A71" w:rsidRPr="007C1308" w:rsidRDefault="00AB2A71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27F860D1" w14:textId="56626299" w:rsidR="00997415" w:rsidRPr="007C1308" w:rsidRDefault="00C7742A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C1308">
        <w:rPr>
          <w:rFonts w:asciiTheme="majorBidi" w:hAnsiTheme="majorBidi" w:cstheme="majorBidi"/>
          <w:sz w:val="28"/>
          <w:szCs w:val="28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</w:t>
      </w:r>
      <w:r w:rsidR="00704A02" w:rsidRPr="007C1308">
        <w:rPr>
          <w:rFonts w:asciiTheme="majorBidi" w:hAnsiTheme="majorBidi" w:cstheme="majorBidi" w:hint="cs"/>
          <w:sz w:val="28"/>
          <w:szCs w:val="28"/>
          <w:cs/>
        </w:rPr>
        <w:t>ทำการ</w:t>
      </w:r>
      <w:r w:rsidRPr="007C1308">
        <w:rPr>
          <w:rFonts w:asciiTheme="majorBidi" w:hAnsiTheme="majorBidi" w:cstheme="majorBidi"/>
          <w:sz w:val="28"/>
          <w:szCs w:val="28"/>
          <w:cs/>
        </w:rPr>
        <w:t>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2CA955BD" w14:textId="77777777" w:rsidR="008D1D8C" w:rsidRPr="007C1308" w:rsidRDefault="008D1D8C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  <w:lang w:val="th-TH" w:eastAsia="x-none"/>
        </w:rPr>
      </w:pPr>
    </w:p>
    <w:p w14:paraId="495E5D24" w14:textId="211E6D32" w:rsidR="009F6126" w:rsidRPr="007C1308" w:rsidRDefault="009F6126" w:rsidP="001927AE">
      <w:pPr>
        <w:pStyle w:val="Heading8"/>
        <w:numPr>
          <w:ilvl w:val="0"/>
          <w:numId w:val="21"/>
        </w:numPr>
        <w:ind w:left="540" w:right="63" w:hanging="540"/>
        <w:jc w:val="both"/>
        <w:rPr>
          <w:rFonts w:asciiTheme="majorBidi" w:hAnsiTheme="majorBidi" w:cstheme="majorBidi"/>
          <w:b/>
          <w:bCs/>
          <w:i/>
          <w:iCs/>
          <w:cs/>
        </w:rPr>
      </w:pPr>
      <w:r w:rsidRPr="007C1308">
        <w:rPr>
          <w:rFonts w:asciiTheme="majorBidi" w:hAnsiTheme="majorBidi" w:cstheme="majorBidi"/>
          <w:b/>
          <w:bCs/>
          <w:i/>
          <w:iCs/>
          <w:cs/>
        </w:rPr>
        <w:t>เงินลงทุนในบริษัทย่อย และบริษัทร่วม</w:t>
      </w:r>
    </w:p>
    <w:p w14:paraId="44280B4A" w14:textId="77777777" w:rsidR="009F6126" w:rsidRPr="007C1308" w:rsidRDefault="009F6126" w:rsidP="001927AE">
      <w:pPr>
        <w:pStyle w:val="BodyText2"/>
        <w:tabs>
          <w:tab w:val="left" w:pos="540"/>
        </w:tabs>
        <w:ind w:left="540" w:right="47"/>
        <w:jc w:val="thaiDistribute"/>
        <w:rPr>
          <w:rFonts w:asciiTheme="majorBidi" w:hAnsiTheme="majorBidi" w:cstheme="majorBidi"/>
          <w:sz w:val="20"/>
          <w:szCs w:val="20"/>
        </w:rPr>
      </w:pPr>
    </w:p>
    <w:p w14:paraId="10401451" w14:textId="56533798" w:rsidR="009F6126" w:rsidRPr="007C1308" w:rsidRDefault="009F6126" w:rsidP="001927AE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C1308">
        <w:rPr>
          <w:rFonts w:asciiTheme="majorBidi" w:hAnsiTheme="majorBidi" w:cstheme="majorBidi"/>
          <w:sz w:val="28"/>
          <w:szCs w:val="28"/>
          <w:cs/>
        </w:rPr>
        <w:t>เงินลงทุนในบริษัทย่อย และบริษัทร่วมในงบการเงินเฉพาะกิจการ บันทึกบัญชีโดยใช้วิธีส่วนได้เสีย</w:t>
      </w:r>
    </w:p>
    <w:p w14:paraId="05582E29" w14:textId="77777777" w:rsidR="009F6126" w:rsidRPr="007C1308" w:rsidRDefault="009F6126" w:rsidP="001927AE">
      <w:pPr>
        <w:pStyle w:val="BodyText2"/>
        <w:tabs>
          <w:tab w:val="left" w:pos="540"/>
        </w:tabs>
        <w:ind w:left="540" w:right="47"/>
        <w:jc w:val="thaiDistribute"/>
        <w:rPr>
          <w:rFonts w:asciiTheme="majorBidi" w:hAnsiTheme="majorBidi" w:cstheme="majorBidi"/>
          <w:sz w:val="20"/>
          <w:szCs w:val="20"/>
        </w:rPr>
      </w:pPr>
    </w:p>
    <w:p w14:paraId="15EBBE3A" w14:textId="3DFBE611" w:rsidR="009F6126" w:rsidRPr="007C1308" w:rsidRDefault="009F6126" w:rsidP="001927AE">
      <w:pPr>
        <w:ind w:left="540"/>
        <w:rPr>
          <w:rFonts w:asciiTheme="majorBidi" w:hAnsiTheme="majorBidi" w:cstheme="majorBidi"/>
          <w:i/>
          <w:iCs/>
          <w:sz w:val="28"/>
          <w:szCs w:val="28"/>
        </w:rPr>
      </w:pPr>
      <w:r w:rsidRPr="007C1308">
        <w:rPr>
          <w:rFonts w:asciiTheme="majorBidi" w:hAnsiTheme="majorBidi" w:cstheme="majorBidi"/>
          <w:i/>
          <w:iCs/>
          <w:sz w:val="28"/>
          <w:szCs w:val="28"/>
          <w:cs/>
        </w:rPr>
        <w:t>การจำหน่ายเงินลงทุนในงบการเงินเฉพาะกิจการ</w:t>
      </w:r>
    </w:p>
    <w:p w14:paraId="0FED6C1F" w14:textId="77777777" w:rsidR="009F6126" w:rsidRPr="007C1308" w:rsidRDefault="009F6126" w:rsidP="001927AE">
      <w:pPr>
        <w:pStyle w:val="BodyText2"/>
        <w:tabs>
          <w:tab w:val="left" w:pos="540"/>
        </w:tabs>
        <w:ind w:left="540" w:right="47"/>
        <w:jc w:val="thaiDistribute"/>
        <w:rPr>
          <w:rFonts w:asciiTheme="majorBidi" w:hAnsiTheme="majorBidi" w:cstheme="majorBidi"/>
          <w:sz w:val="20"/>
          <w:szCs w:val="20"/>
        </w:rPr>
      </w:pPr>
    </w:p>
    <w:p w14:paraId="2259ABD1" w14:textId="758AD421" w:rsidR="009F6126" w:rsidRPr="007C1308" w:rsidRDefault="009F6126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C1308">
        <w:rPr>
          <w:rFonts w:asciiTheme="majorBidi" w:hAnsiTheme="majorBidi" w:cstheme="majorBidi"/>
          <w:sz w:val="28"/>
          <w:szCs w:val="28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</w:t>
      </w:r>
      <w:r w:rsidR="005E2E2F" w:rsidRPr="007C130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C1308">
        <w:rPr>
          <w:rFonts w:asciiTheme="majorBidi" w:hAnsiTheme="majorBidi" w:cstheme="majorBidi"/>
          <w:sz w:val="28"/>
          <w:szCs w:val="28"/>
          <w:cs/>
        </w:rPr>
        <w:t>จะถูกบันทึกในกำไรหรือขาดทุน</w:t>
      </w:r>
    </w:p>
    <w:p w14:paraId="6521407F" w14:textId="77777777" w:rsidR="009F6126" w:rsidRPr="007C1308" w:rsidRDefault="009F6126" w:rsidP="001927AE">
      <w:pPr>
        <w:pStyle w:val="BodyText2"/>
        <w:tabs>
          <w:tab w:val="left" w:pos="540"/>
        </w:tabs>
        <w:ind w:left="540" w:right="47"/>
        <w:jc w:val="thaiDistribute"/>
        <w:rPr>
          <w:rFonts w:asciiTheme="majorBidi" w:hAnsiTheme="majorBidi" w:cstheme="majorBidi"/>
          <w:sz w:val="20"/>
          <w:szCs w:val="20"/>
        </w:rPr>
      </w:pPr>
    </w:p>
    <w:p w14:paraId="47B44498" w14:textId="584ADA55" w:rsidR="009F6126" w:rsidRPr="007C1308" w:rsidRDefault="009F6126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C1308">
        <w:rPr>
          <w:rFonts w:asciiTheme="majorBidi" w:hAnsiTheme="majorBidi" w:cstheme="majorBidi"/>
          <w:sz w:val="28"/>
          <w:szCs w:val="28"/>
          <w:cs/>
        </w:rPr>
        <w:t>ในกรณีที่บริษัทจำหน่ายบางส่วนของเงินลงทุนที่ถืออยู่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 ปรับใช้กับมูลค่าตามบัญชีของเงินลงทุนที่เหลืออยู่ทั้งหมด</w:t>
      </w:r>
    </w:p>
    <w:p w14:paraId="73BDC2C2" w14:textId="77777777" w:rsidR="008D1D8C" w:rsidRPr="007C1308" w:rsidRDefault="008D1D8C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b/>
          <w:bCs/>
          <w:i/>
          <w:iCs/>
          <w:sz w:val="28"/>
          <w:szCs w:val="28"/>
          <w:cs/>
          <w:lang w:val="th-TH" w:eastAsia="x-none"/>
        </w:rPr>
      </w:pPr>
      <w:r w:rsidRPr="007C1308">
        <w:rPr>
          <w:rFonts w:asciiTheme="majorBidi" w:eastAsia="EucrosiaUPCBold" w:hAnsiTheme="majorBidi" w:cstheme="majorBidi"/>
          <w:b/>
          <w:bCs/>
          <w:i/>
          <w:iCs/>
          <w:cs/>
        </w:rPr>
        <w:br w:type="page"/>
      </w:r>
    </w:p>
    <w:p w14:paraId="6DC7DB28" w14:textId="61040EEF" w:rsidR="00603BEB" w:rsidRPr="007C1308" w:rsidRDefault="00603BEB" w:rsidP="001927AE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Theme="majorBidi" w:eastAsia="EucrosiaUPCBold" w:hAnsiTheme="majorBidi" w:cstheme="majorBidi"/>
          <w:b/>
          <w:bCs/>
          <w:i/>
          <w:iCs/>
          <w:cs/>
        </w:rPr>
      </w:pPr>
      <w:r w:rsidRPr="007C1308">
        <w:rPr>
          <w:rFonts w:asciiTheme="majorBidi" w:eastAsia="EucrosiaUPCBold" w:hAnsiTheme="majorBidi" w:cstheme="majorBidi"/>
          <w:b/>
          <w:bCs/>
          <w:i/>
          <w:iCs/>
          <w:cs/>
        </w:rPr>
        <w:lastRenderedPageBreak/>
        <w:t xml:space="preserve">เงินตราต่างประเทศ </w:t>
      </w:r>
    </w:p>
    <w:p w14:paraId="4708434D" w14:textId="77777777" w:rsidR="00C7742A" w:rsidRPr="007C1308" w:rsidRDefault="00C7742A" w:rsidP="001927AE">
      <w:pPr>
        <w:pStyle w:val="BodyText2"/>
        <w:tabs>
          <w:tab w:val="left" w:pos="540"/>
        </w:tabs>
        <w:ind w:left="540" w:right="47"/>
        <w:jc w:val="thaiDistribute"/>
        <w:rPr>
          <w:rFonts w:asciiTheme="majorBidi" w:hAnsiTheme="majorBidi" w:cstheme="majorBidi"/>
          <w:b/>
          <w:bCs/>
          <w:strike/>
          <w:sz w:val="20"/>
          <w:szCs w:val="20"/>
          <w:cs/>
        </w:rPr>
      </w:pPr>
    </w:p>
    <w:p w14:paraId="230AB545" w14:textId="2CD08C2B" w:rsidR="00420F24" w:rsidRPr="007C1308" w:rsidRDefault="00C7742A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s/>
        </w:rPr>
      </w:pPr>
      <w:r w:rsidRPr="007C1308">
        <w:rPr>
          <w:rFonts w:asciiTheme="majorBidi" w:hAnsiTheme="majorBidi" w:cstheme="majorBidi"/>
          <w:sz w:val="28"/>
          <w:szCs w:val="28"/>
          <w:cs/>
        </w:rPr>
        <w:t>รายการบัญชีที่เป็นเงินตราต่างประเทศ</w:t>
      </w:r>
      <w:r w:rsidR="00CA6EA8" w:rsidRPr="007C1308">
        <w:rPr>
          <w:rFonts w:asciiTheme="majorBidi" w:hAnsiTheme="majorBidi"/>
          <w:sz w:val="28"/>
          <w:szCs w:val="28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7C1308">
        <w:rPr>
          <w:rFonts w:asciiTheme="majorBidi" w:hAnsiTheme="majorBidi" w:cstheme="majorBidi"/>
          <w:sz w:val="28"/>
          <w:szCs w:val="28"/>
          <w:cs/>
        </w:rPr>
        <w:t>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  <w:r w:rsidR="00CA6EA8" w:rsidRPr="007C1308">
        <w:rPr>
          <w:rFonts w:asciiTheme="majorBidi" w:hAnsiTheme="majorBidi" w:cstheme="majorBidi"/>
          <w:sz w:val="28"/>
          <w:szCs w:val="28"/>
        </w:rPr>
        <w:t xml:space="preserve"> </w:t>
      </w:r>
      <w:r w:rsidR="00CA6EA8" w:rsidRPr="007C1308">
        <w:rPr>
          <w:rFonts w:asciiTheme="majorBidi" w:hAnsiTheme="majorBidi"/>
          <w:sz w:val="28"/>
          <w:szCs w:val="28"/>
          <w:cs/>
        </w:rPr>
        <w:t xml:space="preserve">สำหรับสินทรัพย์และหนี้สินที่เป็นตัวเงินและเป็นเงินตราต่างประเทศแปลงค่าโดยใช้อัตราแลกเปลี่ยน </w:t>
      </w:r>
      <w:r w:rsidR="00B42635" w:rsidRPr="007C1308">
        <w:rPr>
          <w:rFonts w:asciiTheme="majorBidi" w:hAnsiTheme="majorBidi"/>
          <w:sz w:val="28"/>
          <w:szCs w:val="28"/>
        </w:rPr>
        <w:br/>
      </w:r>
      <w:r w:rsidR="00CA6EA8" w:rsidRPr="007C1308">
        <w:rPr>
          <w:rFonts w:asciiTheme="majorBidi" w:hAnsiTheme="majorBidi"/>
          <w:sz w:val="28"/>
          <w:szCs w:val="28"/>
          <w:cs/>
        </w:rPr>
        <w:t>ณ วันที่รายงาน</w:t>
      </w:r>
    </w:p>
    <w:p w14:paraId="713FB1C8" w14:textId="77777777" w:rsidR="00E276FF" w:rsidRPr="007C1308" w:rsidRDefault="00E276FF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0D050B56" w14:textId="71D3F9D8" w:rsidR="00C7742A" w:rsidRPr="007C1308" w:rsidRDefault="00C7742A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7C1308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ผลต่างของอัตราแลกเปลี่ยนที่เกิดขึ้นจากการแปลงค่าให้รับรู้เป็นกำไรหรือขาดทุนในงวดบัญชีนั้น </w:t>
      </w:r>
    </w:p>
    <w:p w14:paraId="6D76A3D7" w14:textId="4A26F485" w:rsidR="001143BF" w:rsidRPr="007C1308" w:rsidRDefault="001143BF" w:rsidP="001927AE">
      <w:pPr>
        <w:pStyle w:val="BodyText2"/>
        <w:tabs>
          <w:tab w:val="left" w:pos="540"/>
        </w:tabs>
        <w:ind w:left="540" w:right="47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6545971A" w14:textId="18A26497" w:rsidR="00C7742A" w:rsidRPr="007C1308" w:rsidRDefault="00C7742A" w:rsidP="001927AE">
      <w:pPr>
        <w:pStyle w:val="BodyText2"/>
        <w:tabs>
          <w:tab w:val="left" w:pos="540"/>
        </w:tabs>
        <w:ind w:left="540" w:right="43"/>
        <w:rPr>
          <w:rFonts w:asciiTheme="majorBidi" w:hAnsiTheme="majorBidi" w:cstheme="majorBidi"/>
          <w:i/>
          <w:iCs/>
          <w:sz w:val="28"/>
          <w:szCs w:val="28"/>
        </w:rPr>
      </w:pPr>
      <w:r w:rsidRPr="007C1308">
        <w:rPr>
          <w:rFonts w:asciiTheme="majorBidi" w:hAnsiTheme="majorBidi" w:cstheme="majorBidi"/>
          <w:i/>
          <w:iCs/>
          <w:sz w:val="28"/>
          <w:szCs w:val="28"/>
          <w:cs/>
        </w:rPr>
        <w:t>หน่วยงานในต่างประเทศ</w:t>
      </w:r>
    </w:p>
    <w:p w14:paraId="28F9B752" w14:textId="77777777" w:rsidR="00AF1963" w:rsidRPr="007C1308" w:rsidRDefault="00AF1963" w:rsidP="001927AE">
      <w:pPr>
        <w:pStyle w:val="BodyText2"/>
        <w:tabs>
          <w:tab w:val="left" w:pos="540"/>
        </w:tabs>
        <w:ind w:left="540" w:right="43"/>
        <w:rPr>
          <w:rFonts w:asciiTheme="majorBidi" w:hAnsiTheme="majorBidi" w:cstheme="majorBidi"/>
          <w:i/>
          <w:iCs/>
          <w:sz w:val="20"/>
          <w:szCs w:val="20"/>
          <w:cs/>
          <w:lang w:val="en-US"/>
        </w:rPr>
      </w:pPr>
    </w:p>
    <w:p w14:paraId="06E62527" w14:textId="5CBC5517" w:rsidR="00C7742A" w:rsidRPr="007C1308" w:rsidRDefault="00C7742A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C1308">
        <w:rPr>
          <w:rFonts w:asciiTheme="majorBidi" w:hAnsiTheme="majorBidi" w:cstheme="majorBidi"/>
          <w:sz w:val="28"/>
          <w:szCs w:val="28"/>
          <w:cs/>
        </w:rPr>
        <w:t>สินทรัพย์และหนี้สินของหน่วยงานในต่างประเทศ แปลงค่าเป็นเงินบาทโดยใช้อัตราแลกเปลี่ยน ณ วันที่รายงาน</w:t>
      </w:r>
      <w:r w:rsidR="00CA6EA8" w:rsidRPr="007C1308">
        <w:rPr>
          <w:rFonts w:asciiTheme="majorBidi" w:hAnsiTheme="majorBidi" w:cstheme="majorBidi"/>
          <w:sz w:val="28"/>
          <w:szCs w:val="28"/>
        </w:rPr>
        <w:t xml:space="preserve"> </w:t>
      </w:r>
      <w:r w:rsidRPr="007C1308">
        <w:rPr>
          <w:rFonts w:asciiTheme="majorBidi" w:hAnsiTheme="majorBidi" w:cstheme="majorBidi"/>
          <w:sz w:val="28"/>
          <w:szCs w:val="28"/>
          <w:cs/>
        </w:rPr>
        <w:t>รายได้และค่าใช้จ่ายของหน่วยงานในต่างประเทศ แปลงค่าเป็นเงินบาทโดยใช้อัตราแลกเปลี่ยนที่ใกล้เคียงกับอัตรา ณ วันที่เกิดรายการ</w:t>
      </w:r>
    </w:p>
    <w:p w14:paraId="2DA0DD33" w14:textId="77777777" w:rsidR="00CC5B98" w:rsidRPr="007C1308" w:rsidRDefault="00CC5B98" w:rsidP="001927AE">
      <w:pPr>
        <w:pStyle w:val="BodyText2"/>
        <w:tabs>
          <w:tab w:val="left" w:pos="540"/>
        </w:tabs>
        <w:ind w:left="540" w:right="47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1EF2C9DA" w14:textId="202431A2" w:rsidR="00C7742A" w:rsidRPr="007C1308" w:rsidRDefault="00C7742A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C1308">
        <w:rPr>
          <w:rFonts w:asciiTheme="majorBidi" w:hAnsiTheme="majorBidi" w:cstheme="majorBidi"/>
          <w:sz w:val="28"/>
          <w:szCs w:val="28"/>
          <w:cs/>
        </w:rPr>
        <w:t xml:space="preserve">ผลต่างจากอัตราแลกเปลี่ยนที่เกิดจากการแปลงค่า </w:t>
      </w:r>
      <w:r w:rsidR="00CA6EA8" w:rsidRPr="007C1308">
        <w:rPr>
          <w:rFonts w:asciiTheme="majorBidi" w:hAnsiTheme="majorBidi" w:cstheme="majorBidi"/>
          <w:sz w:val="28"/>
          <w:szCs w:val="28"/>
          <w:cs/>
        </w:rPr>
        <w:t>จะรับรู้</w:t>
      </w:r>
      <w:r w:rsidRPr="007C1308">
        <w:rPr>
          <w:rFonts w:asciiTheme="majorBidi" w:hAnsiTheme="majorBidi" w:cstheme="majorBidi"/>
          <w:sz w:val="28"/>
          <w:szCs w:val="28"/>
          <w:cs/>
        </w:rPr>
        <w:t>ในกำไรขาดทุนเบ็ดเสร็จอื่น และแสดงเป็น</w:t>
      </w:r>
      <w:r w:rsidR="00CA6EA8" w:rsidRPr="007C1308">
        <w:rPr>
          <w:rFonts w:asciiTheme="majorBidi" w:hAnsiTheme="majorBidi" w:cstheme="majorBidi"/>
          <w:sz w:val="28"/>
          <w:szCs w:val="28"/>
          <w:cs/>
        </w:rPr>
        <w:t>สำรองการแปลงค่างบการเงิน</w:t>
      </w:r>
      <w:r w:rsidRPr="007C1308">
        <w:rPr>
          <w:rFonts w:asciiTheme="majorBidi" w:hAnsiTheme="majorBidi" w:cstheme="majorBidi"/>
          <w:sz w:val="28"/>
          <w:szCs w:val="28"/>
          <w:cs/>
        </w:rPr>
        <w:t>ในส่วนของผู้ถือหุ้น จนกว่ามีการจำหน่ายเงินลงทุนนั้นออกไป ยกเว้นผลต่างจากการแปลงค่าที่ถูก</w:t>
      </w:r>
      <w:r w:rsidR="000F7841" w:rsidRPr="007C1308">
        <w:rPr>
          <w:rFonts w:asciiTheme="majorBidi" w:hAnsiTheme="majorBidi" w:cstheme="majorBidi"/>
          <w:sz w:val="28"/>
          <w:szCs w:val="28"/>
          <w:cs/>
        </w:rPr>
        <w:br/>
      </w:r>
      <w:r w:rsidRPr="007C1308">
        <w:rPr>
          <w:rFonts w:asciiTheme="majorBidi" w:hAnsiTheme="majorBidi" w:cstheme="majorBidi"/>
          <w:sz w:val="28"/>
          <w:szCs w:val="28"/>
          <w:cs/>
        </w:rPr>
        <w:t>ปันส่วนให้ส่วนได้เสียที่ไม่มีอำนาจควบคุม</w:t>
      </w:r>
    </w:p>
    <w:p w14:paraId="633668D7" w14:textId="77777777" w:rsidR="00C7742A" w:rsidRPr="007C1308" w:rsidRDefault="00C7742A" w:rsidP="001927AE">
      <w:pPr>
        <w:pStyle w:val="BodyText2"/>
        <w:tabs>
          <w:tab w:val="left" w:pos="540"/>
        </w:tabs>
        <w:ind w:left="540" w:right="47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0F8D2C5A" w14:textId="00BAF79A" w:rsidR="00B42635" w:rsidRPr="007C1308" w:rsidRDefault="00C7742A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C1308">
        <w:rPr>
          <w:rFonts w:asciiTheme="majorBidi" w:hAnsiTheme="majorBidi" w:cstheme="majorBidi"/>
          <w:sz w:val="28"/>
          <w:szCs w:val="28"/>
          <w:cs/>
        </w:rPr>
        <w:t xml:space="preserve">เมื่อหน่วยงานต่างประเทศถูกจำหน่ายส่วนได้เสียทั้งหมดหรือเพียงบางส่วนที่ทำให้สูญเสียการควบคุม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ผลสะสมต้องถูกปันสัดส่วนให้กับส่วนของผู้ถือหุ้นที่ไม่มีอำนาจควบคุม </w:t>
      </w:r>
    </w:p>
    <w:p w14:paraId="1FB98605" w14:textId="77777777" w:rsidR="008D1D8C" w:rsidRPr="007C1308" w:rsidRDefault="008D1D8C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1C288F51" w14:textId="2790D292" w:rsidR="00420F24" w:rsidRPr="007C1308" w:rsidRDefault="00C7742A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C1308">
        <w:rPr>
          <w:rFonts w:asciiTheme="majorBidi" w:hAnsiTheme="majorBidi" w:cstheme="majorBidi"/>
          <w:sz w:val="28"/>
          <w:szCs w:val="28"/>
          <w:cs/>
        </w:rPr>
        <w:t>รายการที่เป็นตัวเงินที่เป็นลูกหนี้หรือเจ้าหนี้กับหน่วยงานในต่างประเทศ</w:t>
      </w:r>
      <w:r w:rsidR="00CC5B98" w:rsidRPr="007C130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C1308">
        <w:rPr>
          <w:rFonts w:asciiTheme="majorBidi" w:hAnsiTheme="majorBidi" w:cstheme="majorBidi"/>
          <w:sz w:val="28"/>
          <w:szCs w:val="28"/>
          <w:cs/>
        </w:rPr>
        <w:t>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</w:t>
      </w:r>
      <w:r w:rsidR="00B42635" w:rsidRPr="007C1308">
        <w:rPr>
          <w:rFonts w:asciiTheme="majorBidi" w:hAnsiTheme="majorBidi" w:cstheme="majorBidi" w:hint="cs"/>
          <w:sz w:val="28"/>
          <w:szCs w:val="28"/>
          <w:cs/>
        </w:rPr>
        <w:t>สำรองการแปลงค่างบการเงิน</w:t>
      </w:r>
      <w:r w:rsidRPr="007C1308">
        <w:rPr>
          <w:rFonts w:asciiTheme="majorBidi" w:hAnsiTheme="majorBidi" w:cstheme="majorBidi"/>
          <w:sz w:val="28"/>
          <w:szCs w:val="28"/>
          <w:cs/>
        </w:rPr>
        <w:t>ในส่วนของผู้ถือหุ้น จนกว่ามีการจำหน่ายเงินลงทุนนั้นออกไป</w:t>
      </w:r>
    </w:p>
    <w:p w14:paraId="40488594" w14:textId="77777777" w:rsidR="00473BF2" w:rsidRPr="007C1308" w:rsidRDefault="00473BF2" w:rsidP="001927AE">
      <w:pPr>
        <w:pStyle w:val="BodyText2"/>
        <w:tabs>
          <w:tab w:val="left" w:pos="540"/>
        </w:tabs>
        <w:ind w:left="540" w:right="47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6597172F" w14:textId="77777777" w:rsidR="008D1D8C" w:rsidRPr="007C1308" w:rsidRDefault="008D1D8C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 w:eastAsia="x-none"/>
        </w:rPr>
      </w:pPr>
      <w:r w:rsidRPr="007C1308">
        <w:rPr>
          <w:rFonts w:asciiTheme="majorBidi" w:hAnsiTheme="majorBidi" w:cstheme="majorBidi"/>
          <w:b/>
          <w:bCs/>
          <w:i/>
          <w:iCs/>
          <w:cs/>
        </w:rPr>
        <w:br w:type="page"/>
      </w:r>
    </w:p>
    <w:p w14:paraId="166093C9" w14:textId="300C5EA1" w:rsidR="00603BEB" w:rsidRPr="007C1308" w:rsidRDefault="00473BF2" w:rsidP="001927AE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Theme="majorBidi" w:hAnsiTheme="majorBidi" w:cstheme="majorBidi"/>
          <w:b/>
          <w:bCs/>
          <w:i/>
          <w:iCs/>
        </w:rPr>
      </w:pPr>
      <w:r w:rsidRPr="007C1308">
        <w:rPr>
          <w:rFonts w:asciiTheme="majorBidi" w:hAnsiTheme="majorBidi" w:cstheme="majorBidi"/>
          <w:b/>
          <w:bCs/>
          <w:i/>
          <w:iCs/>
          <w:cs/>
        </w:rPr>
        <w:lastRenderedPageBreak/>
        <w:t>เครื่องมือทางการเงิน</w:t>
      </w:r>
      <w:r w:rsidR="00603BEB" w:rsidRPr="007C1308">
        <w:rPr>
          <w:rFonts w:asciiTheme="majorBidi" w:hAnsiTheme="majorBidi" w:cstheme="majorBidi"/>
          <w:b/>
          <w:bCs/>
          <w:i/>
          <w:iCs/>
          <w:cs/>
        </w:rPr>
        <w:t xml:space="preserve"> </w:t>
      </w:r>
    </w:p>
    <w:p w14:paraId="12124EB4" w14:textId="624CB489" w:rsidR="00A75BEF" w:rsidRPr="007C1308" w:rsidRDefault="00A75BEF" w:rsidP="001927AE">
      <w:pPr>
        <w:rPr>
          <w:rFonts w:asciiTheme="majorBidi" w:hAnsiTheme="majorBidi" w:cstheme="majorBidi"/>
          <w:sz w:val="20"/>
          <w:szCs w:val="20"/>
          <w:lang w:eastAsia="x-none"/>
        </w:rPr>
      </w:pPr>
    </w:p>
    <w:p w14:paraId="74939473" w14:textId="6BA96530" w:rsidR="004313C0" w:rsidRPr="007C1308" w:rsidRDefault="004313C0" w:rsidP="001927AE">
      <w:pPr>
        <w:pStyle w:val="BodyText"/>
        <w:numPr>
          <w:ilvl w:val="0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7C1308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การจัดประเภทและการวัดมูลค่า </w:t>
      </w:r>
    </w:p>
    <w:p w14:paraId="78603D90" w14:textId="77777777" w:rsidR="00AF1963" w:rsidRPr="007C1308" w:rsidRDefault="00AF1963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71C5CA56" w14:textId="2B2BE899" w:rsidR="004313C0" w:rsidRPr="007C1308" w:rsidRDefault="004313C0" w:rsidP="001927AE">
      <w:pPr>
        <w:pStyle w:val="BodyText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7C1308">
        <w:rPr>
          <w:rFonts w:asciiTheme="majorBidi" w:hAnsiTheme="majorBidi" w:cstheme="majorBidi"/>
          <w:sz w:val="28"/>
          <w:szCs w:val="28"/>
          <w:cs/>
        </w:rPr>
        <w:t>สินทรัพย์ทางการเงินและหนี้สินทางการเงิน (นอกเหนือจากลูกหนี้การค้า (ดูหมายเหตุข้อ</w:t>
      </w:r>
      <w:r w:rsidRPr="007C1308">
        <w:rPr>
          <w:rFonts w:asciiTheme="majorBidi" w:hAnsiTheme="majorBidi" w:cstheme="majorBidi"/>
          <w:sz w:val="28"/>
          <w:szCs w:val="28"/>
        </w:rPr>
        <w:t xml:space="preserve"> </w:t>
      </w:r>
      <w:r w:rsidR="007E56DD" w:rsidRPr="007C1308">
        <w:rPr>
          <w:rFonts w:asciiTheme="majorBidi" w:hAnsiTheme="majorBidi" w:cstheme="majorBidi"/>
          <w:sz w:val="28"/>
          <w:szCs w:val="28"/>
        </w:rPr>
        <w:t>3</w:t>
      </w:r>
      <w:r w:rsidRPr="007C1308">
        <w:rPr>
          <w:rFonts w:asciiTheme="majorBidi" w:hAnsiTheme="majorBidi" w:cstheme="majorBidi"/>
          <w:sz w:val="28"/>
          <w:szCs w:val="28"/>
          <w:cs/>
        </w:rPr>
        <w:t>(ฉ))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7C1308">
        <w:rPr>
          <w:rFonts w:asciiTheme="majorBidi" w:hAnsiTheme="majorBidi" w:cstheme="majorBidi"/>
          <w:sz w:val="28"/>
          <w:szCs w:val="28"/>
        </w:rPr>
        <w:t xml:space="preserve"> </w:t>
      </w:r>
      <w:r w:rsidRPr="007C1308">
        <w:rPr>
          <w:rFonts w:asciiTheme="majorBidi" w:hAnsiTheme="majorBidi" w:cstheme="majorBidi"/>
          <w:sz w:val="28"/>
          <w:szCs w:val="28"/>
          <w:cs/>
        </w:rPr>
        <w:t>และวัดมูลค่า</w:t>
      </w:r>
      <w:r w:rsidR="00826E3C" w:rsidRPr="007C1308">
        <w:rPr>
          <w:rFonts w:asciiTheme="majorBidi" w:hAnsiTheme="majorBidi" w:cstheme="majorBidi" w:hint="cs"/>
          <w:sz w:val="28"/>
          <w:szCs w:val="28"/>
          <w:cs/>
        </w:rPr>
        <w:t>เมื่อเริ่มแรก</w:t>
      </w:r>
      <w:r w:rsidRPr="007C1308">
        <w:rPr>
          <w:rFonts w:asciiTheme="majorBidi" w:hAnsiTheme="majorBidi" w:cstheme="majorBidi"/>
          <w:sz w:val="28"/>
          <w:szCs w:val="28"/>
          <w:cs/>
        </w:rPr>
        <w:t>ด้วยมูลค่ายุติธรรม</w:t>
      </w:r>
      <w:r w:rsidR="00D12843" w:rsidRPr="007C130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D12843" w:rsidRPr="007C1308">
        <w:rPr>
          <w:rFonts w:asciiTheme="majorBidi" w:hAnsiTheme="majorBidi" w:cstheme="majorBidi"/>
          <w:sz w:val="28"/>
          <w:szCs w:val="28"/>
          <w:cs/>
        </w:rPr>
        <w:t>ทั้งนี้ สินทรัพย์ทางการ</w:t>
      </w:r>
      <w:r w:rsidR="00D12843" w:rsidRPr="007C1308">
        <w:rPr>
          <w:rFonts w:asciiTheme="majorBidi" w:hAnsiTheme="majorBidi" w:cstheme="majorBidi"/>
          <w:color w:val="000000"/>
          <w:sz w:val="28"/>
          <w:szCs w:val="28"/>
          <w:cs/>
        </w:rPr>
        <w:t>เงินและหนี้สินทางการเงินที่ไม่ได้วัดมูลค่าด้วยมูลค่ายุติธรรมผ่านกำไรหรือขาดทุน</w:t>
      </w:r>
      <w:r w:rsidR="00D12843" w:rsidRPr="007C1308">
        <w:rPr>
          <w:rFonts w:asciiTheme="majorBidi" w:hAnsiTheme="majorBidi" w:cstheme="majorBidi"/>
          <w:sz w:val="28"/>
          <w:szCs w:val="28"/>
          <w:cs/>
        </w:rPr>
        <w:t>จะรวม</w:t>
      </w:r>
      <w:r w:rsidR="00D12843" w:rsidRPr="007C1308">
        <w:rPr>
          <w:rFonts w:asciiTheme="majorBidi" w:hAnsiTheme="majorBidi" w:cstheme="majorBidi" w:hint="cs"/>
          <w:sz w:val="28"/>
          <w:szCs w:val="28"/>
          <w:cs/>
        </w:rPr>
        <w:t>หรือหัก</w:t>
      </w:r>
      <w:r w:rsidR="00D12843" w:rsidRPr="007C1308">
        <w:rPr>
          <w:rFonts w:asciiTheme="majorBidi" w:hAnsiTheme="majorBidi" w:cstheme="majorBidi"/>
          <w:sz w:val="28"/>
          <w:szCs w:val="28"/>
          <w:cs/>
        </w:rPr>
        <w:t>ต้นทุนการทำรายการที่เกี่ยวข้องโดยตรงกับการได้ม</w:t>
      </w:r>
      <w:r w:rsidR="00D12843" w:rsidRPr="007C1308">
        <w:rPr>
          <w:rFonts w:asciiTheme="majorBidi" w:hAnsiTheme="majorBidi" w:cstheme="majorBidi" w:hint="cs"/>
          <w:sz w:val="28"/>
          <w:szCs w:val="28"/>
          <w:cs/>
        </w:rPr>
        <w:t>า</w:t>
      </w:r>
    </w:p>
    <w:p w14:paraId="4BF02872" w14:textId="77777777" w:rsidR="004313C0" w:rsidRPr="007C1308" w:rsidRDefault="004313C0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</w:rPr>
      </w:pPr>
    </w:p>
    <w:p w14:paraId="574C8A22" w14:textId="6F197F46" w:rsidR="004313C0" w:rsidRPr="007C1308" w:rsidRDefault="004313C0" w:rsidP="001927AE">
      <w:pPr>
        <w:tabs>
          <w:tab w:val="clear" w:pos="454"/>
          <w:tab w:val="clear" w:pos="68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7C1308">
        <w:rPr>
          <w:rFonts w:asciiTheme="majorBidi" w:hAnsiTheme="majorBidi" w:cstheme="majorBidi"/>
          <w:sz w:val="28"/>
          <w:szCs w:val="28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7C1308">
        <w:rPr>
          <w:rFonts w:asciiTheme="majorBidi" w:hAnsiTheme="majorBidi" w:cstheme="majorBidi"/>
          <w:sz w:val="28"/>
          <w:szCs w:val="28"/>
        </w:rPr>
        <w:t xml:space="preserve"> </w:t>
      </w:r>
      <w:r w:rsidRPr="007C1308">
        <w:rPr>
          <w:rFonts w:asciiTheme="majorBidi" w:hAnsiTheme="majorBidi" w:cstheme="majorBidi"/>
          <w:sz w:val="28"/>
          <w:szCs w:val="28"/>
          <w:cs/>
        </w:rPr>
        <w:t>หรือมูลค่ายุติธรรมผ่านกำไรหรือขาดทุน</w:t>
      </w:r>
      <w:r w:rsidRPr="007C1308">
        <w:rPr>
          <w:rFonts w:asciiTheme="majorBidi" w:hAnsiTheme="majorBidi" w:cstheme="majorBidi"/>
          <w:sz w:val="28"/>
          <w:szCs w:val="28"/>
        </w:rPr>
        <w:t xml:space="preserve"> 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2E5C29B2" w14:textId="77777777" w:rsidR="004313C0" w:rsidRPr="007C1308" w:rsidRDefault="004313C0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</w:rPr>
      </w:pPr>
    </w:p>
    <w:p w14:paraId="20B8685C" w14:textId="186F0221" w:rsidR="004313C0" w:rsidRPr="007C1308" w:rsidRDefault="004313C0" w:rsidP="001927AE">
      <w:pPr>
        <w:pStyle w:val="BodyText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7C1308">
        <w:rPr>
          <w:rFonts w:asciiTheme="majorBidi" w:hAnsiTheme="majorBidi" w:cstheme="majorBidi"/>
          <w:sz w:val="28"/>
          <w:szCs w:val="28"/>
          <w:cs/>
        </w:rPr>
        <w:t xml:space="preserve">ณ วันที่รับรู้รายการเมื่อเริ่มแรก </w:t>
      </w:r>
      <w:r w:rsidRPr="007C1308">
        <w:rPr>
          <w:rFonts w:asciiTheme="majorBidi" w:hAnsiTheme="majorBidi" w:cstheme="majorBidi"/>
          <w:color w:val="000000"/>
          <w:sz w:val="28"/>
          <w:szCs w:val="28"/>
          <w:cs/>
        </w:rPr>
        <w:t>หนี้สินทางการเงินจัดประเภทด้วยราคาทุนตัดจำหน่ายตามวิธีดอกเบี้ยที่แท้จริงดอกเบี้ยจ่าย</w:t>
      </w:r>
      <w:r w:rsidRPr="007C1308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7C1308">
        <w:rPr>
          <w:rFonts w:asciiTheme="majorBidi" w:hAnsiTheme="majorBidi" w:cstheme="majorBidi"/>
          <w:color w:val="000000"/>
          <w:sz w:val="28"/>
          <w:szCs w:val="28"/>
          <w:cs/>
        </w:rPr>
        <w:t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5D884AF7" w14:textId="77777777" w:rsidR="004313C0" w:rsidRPr="007C1308" w:rsidRDefault="004313C0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  <w:cs/>
        </w:rPr>
      </w:pPr>
    </w:p>
    <w:p w14:paraId="18745E53" w14:textId="29369C50" w:rsidR="00AF1963" w:rsidRPr="007C1308" w:rsidRDefault="004313C0" w:rsidP="001927A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7C1308">
        <w:rPr>
          <w:rFonts w:asciiTheme="majorBidi" w:hAnsiTheme="majorBidi" w:cstheme="majorBidi"/>
          <w:sz w:val="28"/>
          <w:szCs w:val="28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2F1770EC" w14:textId="77777777" w:rsidR="008D1D8C" w:rsidRPr="007C1308" w:rsidRDefault="008D1D8C" w:rsidP="001927A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20"/>
          <w:szCs w:val="20"/>
        </w:rPr>
      </w:pPr>
    </w:p>
    <w:p w14:paraId="1257E664" w14:textId="2DEC04C1" w:rsidR="00B87230" w:rsidRPr="007C1308" w:rsidRDefault="00B87230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7C1308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7C1308">
        <w:rPr>
          <w:rFonts w:asciiTheme="majorBidi" w:hAnsiTheme="majorBidi" w:cstheme="majorBidi"/>
          <w:i/>
          <w:iCs/>
          <w:sz w:val="28"/>
          <w:szCs w:val="28"/>
          <w:cs/>
        </w:rPr>
        <w:t>ง</w:t>
      </w:r>
      <w:r w:rsidRPr="007C1308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7E56DD" w:rsidRPr="007C1308">
        <w:rPr>
          <w:rFonts w:asciiTheme="majorBidi" w:hAnsiTheme="majorBidi" w:cstheme="majorBidi"/>
          <w:i/>
          <w:iCs/>
          <w:sz w:val="28"/>
          <w:szCs w:val="28"/>
        </w:rPr>
        <w:t>2</w:t>
      </w:r>
      <w:r w:rsidRPr="007C1308">
        <w:rPr>
          <w:rFonts w:asciiTheme="majorBidi" w:hAnsiTheme="majorBidi" w:cstheme="majorBidi"/>
          <w:i/>
          <w:iCs/>
          <w:sz w:val="28"/>
          <w:szCs w:val="28"/>
        </w:rPr>
        <w:t>)</w:t>
      </w:r>
      <w:r w:rsidR="002C5855" w:rsidRPr="007C1308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191AE2" w:rsidRPr="007C1308">
        <w:rPr>
          <w:rFonts w:asciiTheme="majorBidi" w:hAnsiTheme="majorBidi" w:cstheme="majorBidi"/>
          <w:i/>
          <w:iCs/>
          <w:sz w:val="28"/>
          <w:szCs w:val="28"/>
        </w:rPr>
        <w:tab/>
      </w:r>
      <w:r w:rsidR="00971797" w:rsidRPr="007C1308">
        <w:rPr>
          <w:rFonts w:asciiTheme="majorBidi" w:hAnsiTheme="majorBidi"/>
          <w:i/>
          <w:iCs/>
          <w:sz w:val="28"/>
          <w:szCs w:val="28"/>
          <w:cs/>
        </w:rPr>
        <w:t>การตัดรายการออกจากบัญชีและการหักกลบ</w:t>
      </w:r>
    </w:p>
    <w:p w14:paraId="17BCC390" w14:textId="77777777" w:rsidR="00AF1963" w:rsidRPr="007C1308" w:rsidRDefault="00AF1963" w:rsidP="001927AE">
      <w:pPr>
        <w:pStyle w:val="BodyText2"/>
        <w:tabs>
          <w:tab w:val="left" w:pos="810"/>
          <w:tab w:val="left" w:pos="1080"/>
        </w:tabs>
        <w:ind w:left="1080" w:right="47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266B5FF3" w14:textId="61C95451" w:rsidR="009F56F2" w:rsidRPr="007C1308" w:rsidRDefault="009F56F2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  <w:lang w:val="th-TH" w:eastAsia="x-none"/>
        </w:rPr>
      </w:pPr>
      <w:r w:rsidRPr="007C1308">
        <w:rPr>
          <w:rFonts w:asciiTheme="majorBidi" w:hAnsiTheme="majorBidi" w:cstheme="majorBidi"/>
          <w:sz w:val="28"/>
          <w:szCs w:val="28"/>
          <w:cs/>
          <w:lang w:val="th-TH" w:eastAsia="x-none"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03B49B45" w14:textId="42B55280" w:rsidR="00654926" w:rsidRPr="007C1308" w:rsidRDefault="00654926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0"/>
          <w:szCs w:val="20"/>
          <w:lang w:val="th-TH" w:eastAsia="x-none"/>
        </w:rPr>
      </w:pPr>
    </w:p>
    <w:p w14:paraId="00780455" w14:textId="176D76A1" w:rsidR="00AD0E99" w:rsidRPr="007C1308" w:rsidRDefault="00654926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  <w:cs/>
          <w:lang w:val="th-TH" w:eastAsia="x-none"/>
        </w:rPr>
      </w:pPr>
      <w:r w:rsidRPr="007C1308">
        <w:rPr>
          <w:rFonts w:asciiTheme="majorBidi" w:hAnsiTheme="majorBidi" w:cstheme="majorBidi"/>
          <w:sz w:val="28"/>
          <w:szCs w:val="28"/>
          <w:cs/>
          <w:lang w:val="th-TH" w:eastAsia="x-none"/>
        </w:rPr>
        <w:t xml:space="preserve"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7C1308">
        <w:rPr>
          <w:rFonts w:asciiTheme="majorBidi" w:hAnsiTheme="majorBidi" w:cstheme="majorBidi"/>
          <w:sz w:val="28"/>
          <w:szCs w:val="28"/>
          <w:cs/>
          <w:lang w:val="th-TH" w:eastAsia="x-none"/>
        </w:rPr>
        <w:br/>
        <w:t>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="00AD0E99" w:rsidRPr="007C1308">
        <w:rPr>
          <w:rFonts w:asciiTheme="majorBidi" w:hAnsiTheme="majorBidi" w:cstheme="majorBidi"/>
          <w:sz w:val="28"/>
          <w:szCs w:val="28"/>
          <w:cs/>
          <w:lang w:val="th-TH" w:eastAsia="x-none"/>
        </w:rPr>
        <w:br w:type="page"/>
      </w:r>
    </w:p>
    <w:p w14:paraId="763D61C7" w14:textId="2BDCF965" w:rsidR="00654926" w:rsidRPr="007C1308" w:rsidRDefault="00654926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7C1308">
        <w:rPr>
          <w:rFonts w:asciiTheme="majorBidi" w:hAnsiTheme="majorBidi" w:cstheme="majorBidi"/>
          <w:color w:val="000000"/>
          <w:sz w:val="28"/>
          <w:szCs w:val="28"/>
          <w:cs/>
        </w:rPr>
        <w:lastRenderedPageBreak/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004CC266" w14:textId="23F9F5A1" w:rsidR="009F56F2" w:rsidRPr="007C1308" w:rsidRDefault="009F56F2" w:rsidP="001927AE">
      <w:pPr>
        <w:pStyle w:val="BodyText2"/>
        <w:tabs>
          <w:tab w:val="left" w:pos="144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sz w:val="20"/>
          <w:szCs w:val="20"/>
        </w:rPr>
      </w:pPr>
    </w:p>
    <w:p w14:paraId="07034B7F" w14:textId="77777777" w:rsidR="00654926" w:rsidRPr="007C1308" w:rsidRDefault="00654926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  <w:lang w:val="th-TH" w:eastAsia="x-none"/>
        </w:rPr>
      </w:pPr>
      <w:r w:rsidRPr="007C1308">
        <w:rPr>
          <w:rFonts w:asciiTheme="majorBidi" w:hAnsiTheme="majorBidi" w:cstheme="majorBidi"/>
          <w:sz w:val="28"/>
          <w:szCs w:val="28"/>
          <w:cs/>
          <w:lang w:val="th-TH" w:eastAsia="x-none"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</w:t>
      </w:r>
      <w:r w:rsidRPr="007C1308">
        <w:rPr>
          <w:rFonts w:asciiTheme="majorBidi" w:hAnsiTheme="majorBidi" w:cstheme="majorBidi"/>
          <w:sz w:val="28"/>
          <w:szCs w:val="28"/>
          <w:cs/>
          <w:lang w:val="th-TH" w:eastAsia="x-none"/>
        </w:rPr>
        <w:br/>
        <w:t>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6C7132AD" w14:textId="77777777" w:rsidR="00EB1FB4" w:rsidRPr="007C1308" w:rsidRDefault="00EB1FB4" w:rsidP="001927AE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sz w:val="20"/>
          <w:szCs w:val="20"/>
        </w:rPr>
      </w:pPr>
    </w:p>
    <w:p w14:paraId="6D7008F1" w14:textId="62C792E7" w:rsidR="009F56F2" w:rsidRPr="007C1308" w:rsidRDefault="009F56F2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7C1308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7C1308">
        <w:rPr>
          <w:rFonts w:asciiTheme="majorBidi" w:hAnsiTheme="majorBidi" w:cstheme="majorBidi"/>
          <w:i/>
          <w:iCs/>
          <w:sz w:val="28"/>
          <w:szCs w:val="28"/>
          <w:cs/>
        </w:rPr>
        <w:t>ง</w:t>
      </w:r>
      <w:r w:rsidRPr="007C1308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7E56DD" w:rsidRPr="007C1308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7C1308">
        <w:rPr>
          <w:rFonts w:asciiTheme="majorBidi" w:hAnsiTheme="majorBidi" w:cstheme="majorBidi"/>
          <w:i/>
          <w:iCs/>
          <w:sz w:val="28"/>
          <w:szCs w:val="28"/>
        </w:rPr>
        <w:t xml:space="preserve">) </w:t>
      </w:r>
      <w:r w:rsidR="00D339A1" w:rsidRPr="007C1308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7C1308">
        <w:rPr>
          <w:rFonts w:asciiTheme="majorBidi" w:hAnsiTheme="majorBidi" w:cstheme="majorBidi"/>
          <w:i/>
          <w:iCs/>
          <w:sz w:val="28"/>
          <w:szCs w:val="28"/>
          <w:cs/>
        </w:rPr>
        <w:t>อนุพันธ์</w:t>
      </w:r>
    </w:p>
    <w:p w14:paraId="5AC7D0BA" w14:textId="77777777" w:rsidR="00AF1963" w:rsidRPr="007C1308" w:rsidRDefault="00AF1963" w:rsidP="001927AE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61A3697B" w14:textId="167A72CB" w:rsidR="009F56F2" w:rsidRPr="007C1308" w:rsidRDefault="009F56F2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  <w:lang w:val="th-TH" w:eastAsia="x-none"/>
        </w:rPr>
      </w:pPr>
      <w:r w:rsidRPr="007C1308">
        <w:rPr>
          <w:rFonts w:asciiTheme="majorBidi" w:hAnsiTheme="majorBidi" w:cstheme="majorBidi"/>
          <w:sz w:val="28"/>
          <w:szCs w:val="28"/>
          <w:cs/>
          <w:lang w:val="th-TH" w:eastAsia="x-none"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72929D4D" w14:textId="2DAD2788" w:rsidR="00654926" w:rsidRPr="007C1308" w:rsidRDefault="00654926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0"/>
          <w:szCs w:val="20"/>
          <w:lang w:eastAsia="x-none"/>
        </w:rPr>
      </w:pPr>
    </w:p>
    <w:p w14:paraId="2F619F4E" w14:textId="47D52E64" w:rsidR="00B835DD" w:rsidRPr="007C1308" w:rsidRDefault="00B835DD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Theme="majorBidi" w:hAnsiTheme="majorBidi"/>
          <w:i/>
          <w:iCs/>
          <w:sz w:val="28"/>
          <w:szCs w:val="28"/>
        </w:rPr>
      </w:pPr>
      <w:r w:rsidRPr="007C1308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7C1308">
        <w:rPr>
          <w:rFonts w:asciiTheme="majorBidi" w:hAnsiTheme="majorBidi" w:cstheme="majorBidi"/>
          <w:i/>
          <w:iCs/>
          <w:sz w:val="28"/>
          <w:szCs w:val="28"/>
          <w:cs/>
        </w:rPr>
        <w:t>ง</w:t>
      </w:r>
      <w:r w:rsidRPr="007C1308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7E56DD" w:rsidRPr="007C1308"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7C1308">
        <w:rPr>
          <w:rFonts w:asciiTheme="majorBidi" w:hAnsiTheme="majorBidi" w:cstheme="majorBidi"/>
          <w:i/>
          <w:iCs/>
          <w:sz w:val="28"/>
          <w:szCs w:val="28"/>
        </w:rPr>
        <w:t xml:space="preserve">) </w:t>
      </w:r>
      <w:r w:rsidRPr="007C1308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7C1308">
        <w:rPr>
          <w:rFonts w:asciiTheme="majorBidi" w:hAnsiTheme="majorBidi" w:cstheme="majorBidi"/>
          <w:i/>
          <w:iCs/>
          <w:sz w:val="28"/>
          <w:szCs w:val="28"/>
          <w:cs/>
        </w:rPr>
        <w:t>การด้อยค่า</w:t>
      </w:r>
      <w:r w:rsidRPr="007C1308">
        <w:rPr>
          <w:rFonts w:asciiTheme="majorBidi" w:hAnsiTheme="majorBidi"/>
          <w:i/>
          <w:iCs/>
          <w:sz w:val="28"/>
          <w:szCs w:val="28"/>
          <w:cs/>
        </w:rPr>
        <w:t>ของสินทรัพย์ทางการเงินนอกเหนือจากลูกหนี้การค้า</w:t>
      </w:r>
    </w:p>
    <w:p w14:paraId="6086A186" w14:textId="77777777" w:rsidR="00AF1963" w:rsidRPr="007C1308" w:rsidRDefault="00AF1963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0"/>
          <w:szCs w:val="20"/>
          <w:shd w:val="clear" w:color="auto" w:fill="D9D9D9" w:themeFill="background1" w:themeFillShade="D9"/>
        </w:rPr>
      </w:pPr>
    </w:p>
    <w:p w14:paraId="4757D45D" w14:textId="50AB8E80" w:rsidR="00B835DD" w:rsidRPr="007C1308" w:rsidRDefault="00B835DD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  <w:shd w:val="clear" w:color="auto" w:fill="E0E0E0"/>
        </w:rPr>
      </w:pPr>
      <w:r w:rsidRPr="007C1308">
        <w:rPr>
          <w:rFonts w:asciiTheme="majorBidi" w:hAnsiTheme="majorBidi" w:cstheme="majorBidi"/>
          <w:sz w:val="28"/>
          <w:szCs w:val="28"/>
          <w:cs/>
          <w:lang w:val="th-TH" w:eastAsia="x-none"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  <w:r w:rsidRPr="007C1308">
        <w:rPr>
          <w:rFonts w:asciiTheme="majorBidi" w:hAnsiTheme="majorBidi" w:cstheme="majorBidi" w:hint="cs"/>
          <w:sz w:val="28"/>
          <w:szCs w:val="28"/>
          <w:cs/>
          <w:lang w:val="th-TH" w:eastAsia="x-none"/>
        </w:rPr>
        <w:t xml:space="preserve"> สินทรัพย์ที่เกิดจากสัญญา</w:t>
      </w:r>
      <w:r w:rsidRPr="007C1308">
        <w:rPr>
          <w:rFonts w:asciiTheme="majorBidi" w:hAnsiTheme="majorBidi" w:cstheme="majorBidi"/>
          <w:sz w:val="28"/>
          <w:szCs w:val="28"/>
          <w:cs/>
          <w:lang w:val="th-TH" w:eastAsia="x-none"/>
        </w:rPr>
        <w:t xml:space="preserve"> ลูกหนี้สัญญาเช่าและวงเงินให้สินเชื่อที่อนุมัติซึ่งไม่ได้วัดมูลค่าด้วยมูลค่ายุติธรรมผ่านกำไรหรือขาดทุน</w:t>
      </w:r>
    </w:p>
    <w:p w14:paraId="0F7ADE7D" w14:textId="77777777" w:rsidR="00B835DD" w:rsidRPr="007C1308" w:rsidRDefault="00B835DD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0"/>
          <w:szCs w:val="20"/>
          <w:shd w:val="clear" w:color="auto" w:fill="D9D9D9" w:themeFill="background1" w:themeFillShade="D9"/>
        </w:rPr>
      </w:pPr>
    </w:p>
    <w:p w14:paraId="77B607B2" w14:textId="72F3B8EF" w:rsidR="00B835DD" w:rsidRPr="007C1308" w:rsidRDefault="00B835DD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8"/>
          <w:szCs w:val="28"/>
        </w:rPr>
      </w:pPr>
      <w:r w:rsidRPr="007C1308">
        <w:rPr>
          <w:rFonts w:asciiTheme="majorBidi" w:hAnsiTheme="majorBidi"/>
          <w:sz w:val="28"/>
          <w:szCs w:val="28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7E56DD" w:rsidRPr="007C1308">
        <w:rPr>
          <w:rFonts w:asciiTheme="majorBidi" w:hAnsiTheme="majorBidi"/>
          <w:sz w:val="28"/>
          <w:szCs w:val="28"/>
        </w:rPr>
        <w:t>12</w:t>
      </w:r>
      <w:r w:rsidRPr="007C1308">
        <w:rPr>
          <w:rFonts w:asciiTheme="majorBidi" w:hAnsiTheme="majorBidi"/>
          <w:sz w:val="28"/>
          <w:szCs w:val="28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1D5230E7" w14:textId="77777777" w:rsidR="00B835DD" w:rsidRPr="007C1308" w:rsidRDefault="00B835DD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</w:rPr>
      </w:pPr>
    </w:p>
    <w:p w14:paraId="752ABD7F" w14:textId="57123631" w:rsidR="00B835DD" w:rsidRPr="007C1308" w:rsidRDefault="00B835DD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8"/>
          <w:szCs w:val="28"/>
        </w:rPr>
      </w:pPr>
      <w:r w:rsidRPr="007C1308">
        <w:rPr>
          <w:rFonts w:asciiTheme="majorBidi" w:hAnsiTheme="majorBidi"/>
          <w:sz w:val="28"/>
          <w:szCs w:val="28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70B5D003" w14:textId="77777777" w:rsidR="004C59B6" w:rsidRPr="007C1308" w:rsidRDefault="004C59B6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0"/>
          <w:szCs w:val="20"/>
        </w:rPr>
      </w:pPr>
    </w:p>
    <w:p w14:paraId="570CE9BF" w14:textId="5D92FE5C" w:rsidR="00B835DD" w:rsidRPr="007C1308" w:rsidRDefault="00B835DD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Theme="majorBidi" w:hAnsiTheme="majorBidi"/>
          <w:sz w:val="28"/>
          <w:szCs w:val="28"/>
        </w:rPr>
      </w:pPr>
      <w:r w:rsidRPr="007C1308">
        <w:rPr>
          <w:rFonts w:asciiTheme="majorBidi" w:hAnsiTheme="majorBidi"/>
          <w:sz w:val="28"/>
          <w:szCs w:val="28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7E56DD" w:rsidRPr="007C1308">
        <w:rPr>
          <w:rFonts w:asciiTheme="majorBidi" w:hAnsiTheme="majorBidi"/>
          <w:sz w:val="28"/>
          <w:szCs w:val="28"/>
        </w:rPr>
        <w:t>30</w:t>
      </w:r>
      <w:r w:rsidRPr="007C1308">
        <w:rPr>
          <w:rFonts w:asciiTheme="majorBidi" w:hAnsiTheme="majorBidi"/>
          <w:sz w:val="28"/>
          <w:szCs w:val="28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018ABEE8" w14:textId="77777777" w:rsidR="00AF1963" w:rsidRPr="007C1308" w:rsidRDefault="00AF1963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Theme="majorBidi" w:hAnsiTheme="majorBidi"/>
          <w:sz w:val="20"/>
          <w:szCs w:val="20"/>
          <w:shd w:val="clear" w:color="auto" w:fill="D9D9D9" w:themeFill="background1" w:themeFillShade="D9"/>
        </w:rPr>
      </w:pPr>
    </w:p>
    <w:p w14:paraId="5CA881AF" w14:textId="0164B3F5" w:rsidR="00B835DD" w:rsidRPr="007C1308" w:rsidRDefault="00B835DD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 w:hanging="180"/>
        <w:jc w:val="thaiDistribute"/>
        <w:rPr>
          <w:rFonts w:asciiTheme="majorBidi" w:hAnsiTheme="majorBidi"/>
          <w:sz w:val="28"/>
          <w:szCs w:val="28"/>
        </w:rPr>
      </w:pPr>
      <w:r w:rsidRPr="007C1308">
        <w:rPr>
          <w:rFonts w:asciiTheme="majorBidi" w:hAnsiTheme="majorBidi"/>
          <w:sz w:val="28"/>
          <w:szCs w:val="28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47840565" w14:textId="2A565E55" w:rsidR="00B835DD" w:rsidRPr="007C1308" w:rsidRDefault="00B835DD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 w:hanging="180"/>
        <w:jc w:val="thaiDistribute"/>
        <w:rPr>
          <w:rFonts w:asciiTheme="majorBidi" w:hAnsiTheme="majorBidi"/>
          <w:sz w:val="28"/>
          <w:szCs w:val="28"/>
        </w:rPr>
      </w:pPr>
      <w:r w:rsidRPr="007C1308">
        <w:rPr>
          <w:rFonts w:asciiTheme="majorBidi" w:hAnsiTheme="majorBidi"/>
          <w:sz w:val="28"/>
          <w:szCs w:val="28"/>
          <w:cs/>
        </w:rPr>
        <w:t>-</w:t>
      </w:r>
      <w:r w:rsidRPr="007C1308">
        <w:rPr>
          <w:rFonts w:asciiTheme="majorBidi" w:hAnsiTheme="majorBidi"/>
          <w:sz w:val="28"/>
          <w:szCs w:val="28"/>
          <w:cs/>
        </w:rPr>
        <w:tab/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2ECFBFF8" w14:textId="0B08AB30" w:rsidR="00B835DD" w:rsidRPr="007C1308" w:rsidRDefault="00B835DD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 w:hanging="180"/>
        <w:jc w:val="thaiDistribute"/>
        <w:rPr>
          <w:rFonts w:asciiTheme="majorBidi" w:hAnsiTheme="majorBidi"/>
          <w:sz w:val="28"/>
          <w:szCs w:val="28"/>
        </w:rPr>
      </w:pPr>
      <w:r w:rsidRPr="007C1308">
        <w:rPr>
          <w:rFonts w:asciiTheme="majorBidi" w:hAnsiTheme="majorBidi"/>
          <w:sz w:val="28"/>
          <w:szCs w:val="28"/>
          <w:cs/>
        </w:rPr>
        <w:t>-</w:t>
      </w:r>
      <w:r w:rsidRPr="007C1308">
        <w:rPr>
          <w:rFonts w:asciiTheme="majorBidi" w:hAnsiTheme="majorBidi"/>
          <w:sz w:val="28"/>
          <w:szCs w:val="28"/>
          <w:cs/>
        </w:rPr>
        <w:tab/>
        <w:t xml:space="preserve">สินทรัพย์ทางการเงินค้างชำระเกินกว่า </w:t>
      </w:r>
      <w:r w:rsidR="007E56DD" w:rsidRPr="007C1308">
        <w:rPr>
          <w:rFonts w:asciiTheme="majorBidi" w:hAnsiTheme="majorBidi"/>
          <w:sz w:val="28"/>
          <w:szCs w:val="28"/>
        </w:rPr>
        <w:t>90</w:t>
      </w:r>
      <w:r w:rsidRPr="007C1308">
        <w:rPr>
          <w:rFonts w:asciiTheme="majorBidi" w:hAnsiTheme="majorBidi"/>
          <w:sz w:val="28"/>
          <w:szCs w:val="28"/>
          <w:cs/>
        </w:rPr>
        <w:t xml:space="preserve"> วัน</w:t>
      </w:r>
    </w:p>
    <w:p w14:paraId="66D25DB4" w14:textId="77777777" w:rsidR="00B835DD" w:rsidRPr="007C1308" w:rsidRDefault="00B835DD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0"/>
          <w:szCs w:val="20"/>
          <w:cs/>
          <w:lang w:eastAsia="x-none"/>
        </w:rPr>
      </w:pPr>
    </w:p>
    <w:p w14:paraId="1F41B02B" w14:textId="77777777" w:rsidR="004C59B6" w:rsidRPr="007C1308" w:rsidRDefault="004C59B6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  <w:r w:rsidRPr="007C1308">
        <w:rPr>
          <w:rFonts w:asciiTheme="majorBidi" w:hAnsiTheme="majorBidi" w:cstheme="majorBidi"/>
          <w:i/>
          <w:iCs/>
          <w:sz w:val="28"/>
          <w:szCs w:val="28"/>
        </w:rPr>
        <w:br w:type="page"/>
      </w:r>
    </w:p>
    <w:p w14:paraId="0AA021F9" w14:textId="6573015E" w:rsidR="00654926" w:rsidRPr="007C1308" w:rsidRDefault="00654926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7C1308">
        <w:rPr>
          <w:rFonts w:asciiTheme="majorBidi" w:hAnsiTheme="majorBidi" w:cstheme="majorBidi"/>
          <w:i/>
          <w:iCs/>
          <w:sz w:val="28"/>
          <w:szCs w:val="28"/>
        </w:rPr>
        <w:lastRenderedPageBreak/>
        <w:t>(</w:t>
      </w:r>
      <w:r w:rsidRPr="007C1308">
        <w:rPr>
          <w:rFonts w:asciiTheme="majorBidi" w:hAnsiTheme="majorBidi" w:cstheme="majorBidi"/>
          <w:i/>
          <w:iCs/>
          <w:sz w:val="28"/>
          <w:szCs w:val="28"/>
          <w:cs/>
        </w:rPr>
        <w:t>ง</w:t>
      </w:r>
      <w:r w:rsidRPr="007C1308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7E56DD" w:rsidRPr="007C1308">
        <w:rPr>
          <w:rFonts w:asciiTheme="majorBidi" w:hAnsiTheme="majorBidi" w:cstheme="majorBidi"/>
          <w:i/>
          <w:iCs/>
          <w:sz w:val="28"/>
          <w:szCs w:val="28"/>
        </w:rPr>
        <w:t>5</w:t>
      </w:r>
      <w:r w:rsidRPr="007C1308">
        <w:rPr>
          <w:rFonts w:asciiTheme="majorBidi" w:hAnsiTheme="majorBidi" w:cstheme="majorBidi"/>
          <w:i/>
          <w:iCs/>
          <w:sz w:val="28"/>
          <w:szCs w:val="28"/>
        </w:rPr>
        <w:t xml:space="preserve">) </w:t>
      </w:r>
      <w:r w:rsidR="004C59B6" w:rsidRPr="007C1308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7C1308">
        <w:rPr>
          <w:rFonts w:asciiTheme="majorBidi" w:hAnsiTheme="majorBidi" w:cstheme="majorBidi"/>
          <w:i/>
          <w:iCs/>
          <w:sz w:val="28"/>
          <w:szCs w:val="28"/>
          <w:cs/>
        </w:rPr>
        <w:t>การตัดจำหน่าย</w:t>
      </w:r>
    </w:p>
    <w:p w14:paraId="38A40D6D" w14:textId="77777777" w:rsidR="00AF1963" w:rsidRPr="007C1308" w:rsidRDefault="00AF1963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0"/>
          <w:szCs w:val="20"/>
          <w:lang w:eastAsia="x-none"/>
        </w:rPr>
      </w:pPr>
    </w:p>
    <w:p w14:paraId="3C43F77E" w14:textId="05F5900E" w:rsidR="00654926" w:rsidRPr="007C1308" w:rsidRDefault="00654926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8"/>
          <w:szCs w:val="28"/>
          <w:lang w:val="th-TH" w:eastAsia="x-none"/>
        </w:rPr>
      </w:pPr>
      <w:r w:rsidRPr="007C1308">
        <w:rPr>
          <w:rFonts w:asciiTheme="majorBidi" w:hAnsiTheme="majorBidi"/>
          <w:sz w:val="28"/>
          <w:szCs w:val="28"/>
          <w:cs/>
          <w:lang w:val="th-TH" w:eastAsia="x-none"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01255D10" w14:textId="77777777" w:rsidR="00224D66" w:rsidRPr="007C1308" w:rsidRDefault="00224D66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0"/>
          <w:szCs w:val="20"/>
          <w:cs/>
          <w:lang w:eastAsia="x-none"/>
        </w:rPr>
      </w:pPr>
    </w:p>
    <w:p w14:paraId="68FB4890" w14:textId="7F2F100F" w:rsidR="00224D66" w:rsidRPr="007C1308" w:rsidRDefault="00224D66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7C1308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7C1308">
        <w:rPr>
          <w:rFonts w:asciiTheme="majorBidi" w:hAnsiTheme="majorBidi" w:cstheme="majorBidi"/>
          <w:i/>
          <w:iCs/>
          <w:sz w:val="28"/>
          <w:szCs w:val="28"/>
          <w:cs/>
        </w:rPr>
        <w:t>ง</w:t>
      </w:r>
      <w:r w:rsidRPr="007C1308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7E56DD" w:rsidRPr="007C1308">
        <w:rPr>
          <w:rFonts w:asciiTheme="majorBidi" w:hAnsiTheme="majorBidi" w:cstheme="majorBidi"/>
          <w:i/>
          <w:iCs/>
          <w:sz w:val="28"/>
          <w:szCs w:val="28"/>
        </w:rPr>
        <w:t>6</w:t>
      </w:r>
      <w:r w:rsidRPr="007C1308">
        <w:rPr>
          <w:rFonts w:asciiTheme="majorBidi" w:hAnsiTheme="majorBidi" w:cstheme="majorBidi"/>
          <w:i/>
          <w:iCs/>
          <w:sz w:val="28"/>
          <w:szCs w:val="28"/>
        </w:rPr>
        <w:t xml:space="preserve">) </w:t>
      </w:r>
      <w:r w:rsidR="004C59B6" w:rsidRPr="007C1308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7C1308">
        <w:rPr>
          <w:rFonts w:asciiTheme="majorBidi" w:hAnsiTheme="majorBidi" w:cstheme="majorBidi" w:hint="cs"/>
          <w:i/>
          <w:iCs/>
          <w:sz w:val="28"/>
          <w:szCs w:val="28"/>
          <w:cs/>
        </w:rPr>
        <w:t>ดอกเบี้ย</w:t>
      </w:r>
    </w:p>
    <w:p w14:paraId="13A5BC07" w14:textId="77777777" w:rsidR="00AF1963" w:rsidRPr="007C1308" w:rsidRDefault="00AF1963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0"/>
          <w:szCs w:val="20"/>
          <w:lang w:eastAsia="x-none"/>
        </w:rPr>
      </w:pPr>
    </w:p>
    <w:p w14:paraId="065E4149" w14:textId="08A3EC1D" w:rsidR="00224D66" w:rsidRPr="007C1308" w:rsidRDefault="00224D66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  <w:cs/>
          <w:lang w:eastAsia="x-none"/>
        </w:rPr>
      </w:pPr>
      <w:r w:rsidRPr="007C1308">
        <w:rPr>
          <w:rFonts w:asciiTheme="majorBidi" w:hAnsiTheme="majorBidi"/>
          <w:sz w:val="28"/>
          <w:szCs w:val="28"/>
          <w:cs/>
          <w:lang w:val="th-TH" w:eastAsia="x-none"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35FFC6DA" w14:textId="77777777" w:rsidR="002667BB" w:rsidRPr="007C1308" w:rsidRDefault="002667BB" w:rsidP="001927A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Theme="majorBidi" w:hAnsiTheme="majorBidi" w:cstheme="majorBidi"/>
          <w:i/>
          <w:iCs/>
          <w:color w:val="0000FF"/>
          <w:sz w:val="20"/>
          <w:szCs w:val="20"/>
          <w:shd w:val="clear" w:color="auto" w:fill="E0E0E0"/>
        </w:rPr>
      </w:pPr>
    </w:p>
    <w:p w14:paraId="54DBD1BD" w14:textId="62F4A813" w:rsidR="00603BEB" w:rsidRPr="007C1308" w:rsidRDefault="00603BEB" w:rsidP="001927AE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Theme="majorBidi" w:hAnsiTheme="majorBidi" w:cstheme="majorBidi"/>
          <w:i/>
          <w:iCs/>
          <w:cs/>
        </w:rPr>
      </w:pPr>
      <w:r w:rsidRPr="007C1308">
        <w:rPr>
          <w:rFonts w:asciiTheme="majorBidi" w:hAnsiTheme="majorBidi" w:cstheme="majorBidi"/>
          <w:b/>
          <w:bCs/>
          <w:i/>
          <w:iCs/>
          <w:cs/>
        </w:rPr>
        <w:t>เงินสดและรายการเทียบเท่าเงินสด</w:t>
      </w:r>
    </w:p>
    <w:p w14:paraId="100A245E" w14:textId="77777777" w:rsidR="00603BEB" w:rsidRPr="007C1308" w:rsidRDefault="00603BEB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1D22FA95" w14:textId="5D6CB94E" w:rsidR="009470F4" w:rsidRPr="007C1308" w:rsidRDefault="00603BEB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C1308">
        <w:rPr>
          <w:rFonts w:asciiTheme="majorBidi" w:hAnsiTheme="majorBidi" w:cstheme="majorBidi"/>
          <w:sz w:val="28"/>
          <w:szCs w:val="28"/>
          <w:cs/>
        </w:rPr>
        <w:t>เงินสดและรายการเทียบเท่าเงินสดประกอบด้วย ยอดเงินสด ยอดเงินฝากธนาคารและเงินลงทุนระยะสั้นที่มีสภาพคล่องสูง</w:t>
      </w:r>
      <w:r w:rsidR="00965E0B" w:rsidRPr="007C1308">
        <w:rPr>
          <w:rFonts w:ascii="Angsana New" w:eastAsia="Calibri" w:hAnsi="Angsana New"/>
          <w:color w:val="000000"/>
          <w:sz w:val="28"/>
          <w:szCs w:val="28"/>
          <w:cs/>
          <w:lang w:eastAsia="en-GB"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3D737EA7" w14:textId="77777777" w:rsidR="004C59B6" w:rsidRPr="007C1308" w:rsidRDefault="004C59B6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6D0528A6" w14:textId="68E396BE" w:rsidR="00524C5F" w:rsidRPr="007C1308" w:rsidRDefault="00524C5F" w:rsidP="001927AE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Theme="majorBidi" w:hAnsiTheme="majorBidi" w:cstheme="majorBidi"/>
          <w:b/>
          <w:bCs/>
          <w:i/>
          <w:iCs/>
        </w:rPr>
      </w:pPr>
      <w:r w:rsidRPr="007C1308">
        <w:rPr>
          <w:rFonts w:asciiTheme="majorBidi" w:hAnsiTheme="majorBidi" w:cstheme="majorBidi"/>
          <w:b/>
          <w:bCs/>
          <w:i/>
          <w:iCs/>
          <w:cs/>
        </w:rPr>
        <w:t>ลูกหนี้การค้า</w:t>
      </w:r>
    </w:p>
    <w:p w14:paraId="79F55C71" w14:textId="77777777" w:rsidR="00603BEB" w:rsidRPr="007C1308" w:rsidRDefault="00603BEB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54E849DE" w14:textId="686F0190" w:rsidR="00524C5F" w:rsidRPr="007C1308" w:rsidRDefault="00524C5F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7C1308">
        <w:rPr>
          <w:rFonts w:asciiTheme="majorBidi" w:hAnsiTheme="majorBidi" w:cstheme="majorBidi"/>
          <w:spacing w:val="-2"/>
          <w:sz w:val="28"/>
          <w:szCs w:val="28"/>
          <w:cs/>
        </w:rPr>
        <w:t>ลูกหนี้</w:t>
      </w:r>
      <w:r w:rsidR="000A4F4E" w:rsidRPr="007C1308">
        <w:rPr>
          <w:rFonts w:asciiTheme="majorBidi" w:hAnsiTheme="majorBidi" w:cstheme="majorBidi"/>
          <w:spacing w:val="-2"/>
          <w:sz w:val="28"/>
          <w:szCs w:val="28"/>
          <w:cs/>
        </w:rPr>
        <w:t>การค้า</w:t>
      </w:r>
      <w:r w:rsidRPr="007C1308">
        <w:rPr>
          <w:rFonts w:asciiTheme="majorBidi" w:hAnsiTheme="majorBidi" w:cstheme="majorBidi"/>
          <w:spacing w:val="-2"/>
          <w:sz w:val="28"/>
          <w:szCs w:val="28"/>
          <w:cs/>
        </w:rPr>
        <w:t xml:space="preserve">รับรู้เมื่อกลุ่มบริษัทมีสิทธิที่ปราศจากเงื่อนไขในการได้รับสิ่งตอบแทนตามสัญญา </w:t>
      </w:r>
      <w:r w:rsidR="000A4F4E" w:rsidRPr="007C1308">
        <w:rPr>
          <w:rFonts w:asciiTheme="majorBidi" w:hAnsiTheme="majorBidi" w:cstheme="majorBidi"/>
          <w:sz w:val="28"/>
          <w:szCs w:val="28"/>
          <w:cs/>
        </w:rPr>
        <w:t>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6E66BC5C" w14:textId="77777777" w:rsidR="00524C5F" w:rsidRPr="007C1308" w:rsidRDefault="00524C5F" w:rsidP="001927A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0ECD82E" w14:textId="06BE538F" w:rsidR="00524C5F" w:rsidRPr="007C1308" w:rsidRDefault="000A4F4E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C1308">
        <w:rPr>
          <w:rFonts w:asciiTheme="majorBidi" w:hAnsiTheme="majorBidi"/>
          <w:sz w:val="28"/>
          <w:szCs w:val="28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  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18571F33" w14:textId="26430316" w:rsidR="00473BF2" w:rsidRPr="007C1308" w:rsidRDefault="00473BF2" w:rsidP="001927A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</w:pPr>
    </w:p>
    <w:p w14:paraId="1416C1AD" w14:textId="5C7FF0E1" w:rsidR="00603BEB" w:rsidRPr="007C1308" w:rsidRDefault="00473BF2" w:rsidP="001927AE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Theme="majorBidi" w:hAnsiTheme="majorBidi" w:cstheme="majorBidi"/>
          <w:b/>
          <w:bCs/>
          <w:i/>
          <w:iCs/>
        </w:rPr>
      </w:pPr>
      <w:r w:rsidRPr="007C1308">
        <w:rPr>
          <w:rFonts w:asciiTheme="majorBidi" w:hAnsiTheme="majorBidi" w:cstheme="majorBidi"/>
          <w:b/>
          <w:bCs/>
          <w:i/>
          <w:iCs/>
          <w:cs/>
        </w:rPr>
        <w:t>สินค้าคงเหลือ</w:t>
      </w:r>
    </w:p>
    <w:p w14:paraId="210294B3" w14:textId="77777777" w:rsidR="00473BF2" w:rsidRPr="007C1308" w:rsidRDefault="00473BF2" w:rsidP="001927AE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360" w:firstLine="180"/>
        <w:jc w:val="both"/>
        <w:rPr>
          <w:rFonts w:asciiTheme="majorBidi" w:hAnsiTheme="majorBidi" w:cstheme="majorBidi"/>
          <w:sz w:val="20"/>
          <w:szCs w:val="20"/>
        </w:rPr>
      </w:pPr>
    </w:p>
    <w:p w14:paraId="71916AEA" w14:textId="3C675128" w:rsidR="000A4F4E" w:rsidRPr="007C1308" w:rsidRDefault="000A4F4E" w:rsidP="001927A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C1308">
        <w:rPr>
          <w:rFonts w:asciiTheme="majorBidi" w:hAnsiTheme="majorBidi" w:cstheme="majorBidi"/>
          <w:sz w:val="28"/>
          <w:szCs w:val="28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7C1308">
        <w:rPr>
          <w:rFonts w:asciiTheme="majorBidi" w:hAnsiTheme="majorBidi" w:cstheme="majorBidi"/>
          <w:sz w:val="28"/>
          <w:szCs w:val="28"/>
        </w:rPr>
        <w:t xml:space="preserve"> 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 ต้นทุนของสินค้าคำนวณโดยใช้วิธี</w:t>
      </w:r>
      <w:bookmarkStart w:id="3" w:name="_Hlk87562734"/>
      <w:r w:rsidRPr="007C1308">
        <w:rPr>
          <w:rFonts w:asciiTheme="majorBidi" w:hAnsiTheme="majorBidi" w:cstheme="majorBidi"/>
          <w:sz w:val="28"/>
          <w:szCs w:val="28"/>
          <w:cs/>
        </w:rPr>
        <w:t>เฉพาะเจาะจง</w:t>
      </w:r>
      <w:bookmarkEnd w:id="3"/>
      <w:r w:rsidRPr="007C1308">
        <w:rPr>
          <w:rFonts w:asciiTheme="majorBidi" w:hAnsiTheme="majorBidi" w:cstheme="majorBidi"/>
          <w:sz w:val="28"/>
          <w:szCs w:val="28"/>
          <w:cs/>
        </w:rPr>
        <w:t xml:space="preserve"> สำหรับสินค้าที่ซื้อมาเฉพาะสำหรับลูกค้ารายใดรายหนึ่ง และโดยวิธีเข้าก่อนออกก่อน สำหรับสินค้าที่มิได้ซื้อมาเฉพาะสำหรับลูกค้ารายใดรายหนึ่ง ราคาทุนรวมถึงต้นทุนทางตรงที่เกี่ยวข้องกับการได้มาของสินค้าคงเหลือ</w:t>
      </w:r>
      <w:r w:rsidRPr="007C1308">
        <w:rPr>
          <w:rFonts w:asciiTheme="majorBidi" w:hAnsiTheme="majorBidi" w:cstheme="majorBidi"/>
          <w:sz w:val="28"/>
          <w:szCs w:val="28"/>
        </w:rPr>
        <w:t xml:space="preserve"> </w:t>
      </w:r>
      <w:r w:rsidRPr="007C1308">
        <w:rPr>
          <w:rFonts w:asciiTheme="majorBidi" w:hAnsiTheme="majorBidi" w:cstheme="majorBidi"/>
          <w:sz w:val="28"/>
          <w:szCs w:val="28"/>
          <w:cs/>
        </w:rPr>
        <w:t>ทั้งนี้</w:t>
      </w:r>
      <w:r w:rsidR="00474A67" w:rsidRPr="007C130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C1308">
        <w:rPr>
          <w:rFonts w:asciiTheme="majorBidi" w:hAnsiTheme="majorBidi" w:cstheme="majorBidi"/>
          <w:sz w:val="28"/>
          <w:szCs w:val="28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1CEC349D" w14:textId="5C2DA4F9" w:rsidR="00603BEB" w:rsidRPr="007C1308" w:rsidRDefault="00C6534B" w:rsidP="001927AE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Theme="majorBidi" w:hAnsiTheme="majorBidi" w:cstheme="majorBidi"/>
          <w:b/>
          <w:bCs/>
          <w:i/>
          <w:iCs/>
          <w:cs/>
        </w:rPr>
      </w:pPr>
      <w:r w:rsidRPr="007C1308">
        <w:rPr>
          <w:rFonts w:asciiTheme="majorBidi" w:hAnsiTheme="majorBidi" w:cstheme="majorBidi" w:hint="cs"/>
          <w:b/>
          <w:bCs/>
          <w:i/>
          <w:iCs/>
          <w:cs/>
        </w:rPr>
        <w:lastRenderedPageBreak/>
        <w:t>ส่วนปรับปรุงอาคารเช่าและ</w:t>
      </w:r>
      <w:r w:rsidR="00603BEB" w:rsidRPr="007C1308">
        <w:rPr>
          <w:rFonts w:asciiTheme="majorBidi" w:hAnsiTheme="majorBidi" w:cstheme="majorBidi"/>
          <w:b/>
          <w:bCs/>
          <w:i/>
          <w:iCs/>
          <w:cs/>
        </w:rPr>
        <w:t>อุปกรณ์</w:t>
      </w:r>
    </w:p>
    <w:p w14:paraId="2CAB36B7" w14:textId="77777777" w:rsidR="00603BEB" w:rsidRPr="007C1308" w:rsidRDefault="00603BEB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/>
        <w:jc w:val="both"/>
        <w:rPr>
          <w:rFonts w:asciiTheme="majorBidi" w:hAnsiTheme="majorBidi" w:cstheme="majorBidi"/>
          <w:sz w:val="20"/>
          <w:szCs w:val="20"/>
        </w:rPr>
      </w:pPr>
    </w:p>
    <w:p w14:paraId="3B3FD310" w14:textId="22A3E3A9" w:rsidR="005A50E9" w:rsidRPr="007C1308" w:rsidRDefault="00C6534B" w:rsidP="001927AE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C1308">
        <w:rPr>
          <w:rFonts w:asciiTheme="majorBidi" w:hAnsiTheme="majorBidi" w:cstheme="majorBidi" w:hint="cs"/>
          <w:sz w:val="28"/>
          <w:szCs w:val="28"/>
          <w:cs/>
        </w:rPr>
        <w:t>ส่วนปรับปรุงอาคารเช่าและ</w:t>
      </w:r>
      <w:r w:rsidR="005A50E9" w:rsidRPr="007C1308">
        <w:rPr>
          <w:rFonts w:asciiTheme="majorBidi" w:hAnsiTheme="majorBidi" w:cstheme="majorBidi"/>
          <w:sz w:val="28"/>
          <w:szCs w:val="28"/>
          <w:cs/>
        </w:rPr>
        <w:t xml:space="preserve">อุปกรณ์วัดมูลค่าด้วยราคาทุนหักค่าเสื่อมราคาสะสมและขาดทุนจากการด้อยค่า </w:t>
      </w:r>
    </w:p>
    <w:p w14:paraId="1A90E4EE" w14:textId="77777777" w:rsidR="005A50E9" w:rsidRPr="007C1308" w:rsidRDefault="005A50E9" w:rsidP="001927AE">
      <w:pPr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3AB4950" w14:textId="44E42CE0" w:rsidR="005A50E9" w:rsidRPr="007C1308" w:rsidRDefault="005A50E9" w:rsidP="001927AE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C1308">
        <w:rPr>
          <w:rFonts w:asciiTheme="majorBidi" w:hAnsiTheme="majorBidi" w:cstheme="majorBidi"/>
          <w:sz w:val="28"/>
          <w:szCs w:val="28"/>
          <w:cs/>
        </w:rPr>
        <w:t xml:space="preserve">ราคาทุนรวมถึงต้นทุนทางตรงที่เกี่ยวข้องกับการได้มาของสินทรัพย์ </w:t>
      </w:r>
      <w:r w:rsidR="00B42635" w:rsidRPr="007C1308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7C1308">
        <w:rPr>
          <w:rFonts w:asciiTheme="majorBidi" w:hAnsiTheme="majorBidi" w:cstheme="majorBidi"/>
          <w:sz w:val="28"/>
          <w:szCs w:val="28"/>
          <w:cs/>
        </w:rPr>
        <w:t>ต้นทุนในการรื้อถอน การขนย้าย การบูรณะ</w:t>
      </w:r>
      <w:r w:rsidR="00A82194" w:rsidRPr="007C1308">
        <w:rPr>
          <w:rFonts w:asciiTheme="majorBidi" w:hAnsiTheme="majorBidi" w:cstheme="majorBidi"/>
          <w:sz w:val="28"/>
          <w:szCs w:val="28"/>
          <w:cs/>
        </w:rPr>
        <w:br/>
      </w:r>
      <w:r w:rsidRPr="007C1308">
        <w:rPr>
          <w:rFonts w:asciiTheme="majorBidi" w:hAnsiTheme="majorBidi" w:cstheme="majorBidi"/>
          <w:sz w:val="28"/>
          <w:szCs w:val="28"/>
          <w:cs/>
        </w:rPr>
        <w:t>สถานที่ตั้งของสินทรัพย์และต้นทุนการกู้ยืม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3B77BBDB" w14:textId="7B6E8F61" w:rsidR="00FE3763" w:rsidRPr="007C1308" w:rsidRDefault="00FE3763" w:rsidP="001927AE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B7F7FBC" w14:textId="067DD3AF" w:rsidR="00FE3763" w:rsidRPr="007C1308" w:rsidRDefault="00FE3763" w:rsidP="001927AE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C1308">
        <w:rPr>
          <w:rFonts w:asciiTheme="majorBidi" w:hAnsiTheme="majorBidi" w:hint="cs"/>
          <w:sz w:val="28"/>
          <w:szCs w:val="28"/>
          <w:cs/>
        </w:rPr>
        <w:t>ผลต่างระหว่างสิ่งตอบแทนสุทธิที่ได้รับจากการจำหน่ายกับมูลค่าตามบัญชีของ</w:t>
      </w:r>
      <w:r w:rsidR="007C10EF" w:rsidRPr="007C1308">
        <w:rPr>
          <w:rFonts w:asciiTheme="majorBidi" w:hAnsiTheme="majorBidi" w:cstheme="majorBidi" w:hint="cs"/>
          <w:sz w:val="28"/>
          <w:szCs w:val="28"/>
          <w:cs/>
        </w:rPr>
        <w:t>ส่วนปรับปรุงอาคารเช่าและ</w:t>
      </w:r>
      <w:r w:rsidRPr="007C1308">
        <w:rPr>
          <w:rFonts w:asciiTheme="majorBidi" w:hAnsiTheme="majorBidi" w:hint="cs"/>
          <w:sz w:val="28"/>
          <w:szCs w:val="28"/>
          <w:cs/>
        </w:rPr>
        <w:t>อุปกรณ์</w:t>
      </w:r>
      <w:r w:rsidRPr="007C1308">
        <w:rPr>
          <w:rFonts w:asciiTheme="majorBidi" w:hAnsiTheme="majorBidi"/>
          <w:sz w:val="28"/>
          <w:szCs w:val="28"/>
          <w:cs/>
        </w:rPr>
        <w:t xml:space="preserve"> </w:t>
      </w:r>
      <w:r w:rsidRPr="007C1308">
        <w:rPr>
          <w:rFonts w:asciiTheme="majorBidi" w:hAnsiTheme="majorBidi" w:hint="cs"/>
          <w:sz w:val="28"/>
          <w:szCs w:val="28"/>
          <w:cs/>
        </w:rPr>
        <w:t>รับรู้ในกำไรหรือขาดทุน</w:t>
      </w:r>
    </w:p>
    <w:p w14:paraId="1F6EEF9F" w14:textId="77777777" w:rsidR="002E2E3C" w:rsidRPr="007C1308" w:rsidRDefault="002E2E3C" w:rsidP="001927AE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0"/>
          <w:szCs w:val="20"/>
          <w:lang w:eastAsia="en-GB"/>
        </w:rPr>
      </w:pPr>
    </w:p>
    <w:p w14:paraId="1B561031" w14:textId="77777777" w:rsidR="005A50E9" w:rsidRPr="007C1308" w:rsidRDefault="005A50E9" w:rsidP="001927A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7C1308">
        <w:rPr>
          <w:rFonts w:asciiTheme="majorBidi" w:hAnsiTheme="majorBidi" w:cstheme="majorBidi"/>
          <w:i/>
          <w:iCs/>
          <w:sz w:val="28"/>
          <w:szCs w:val="28"/>
          <w:cs/>
        </w:rPr>
        <w:t>ต้นทุนที่เกิดขึ้นในภายหลัง</w:t>
      </w:r>
    </w:p>
    <w:p w14:paraId="04E39FBA" w14:textId="77777777" w:rsidR="00AF1963" w:rsidRPr="007C1308" w:rsidRDefault="00AF1963" w:rsidP="001927A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5F66364B" w14:textId="32D166DE" w:rsidR="005A50E9" w:rsidRPr="007C1308" w:rsidRDefault="005A50E9" w:rsidP="001927AE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28"/>
          <w:szCs w:val="28"/>
        </w:rPr>
      </w:pPr>
      <w:r w:rsidRPr="007C1308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</w:t>
      </w:r>
      <w:r w:rsidR="007C10EF" w:rsidRPr="007C1308">
        <w:rPr>
          <w:rFonts w:asciiTheme="majorBidi" w:hAnsiTheme="majorBidi" w:cstheme="majorBidi" w:hint="cs"/>
          <w:sz w:val="28"/>
          <w:szCs w:val="28"/>
          <w:cs/>
        </w:rPr>
        <w:t>ส่วนปรับปรุงอาคารเช่าและ</w:t>
      </w:r>
      <w:r w:rsidRPr="007C1308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 xml:space="preserve">อุปกรณ์ </w:t>
      </w:r>
      <w:r w:rsidR="00B42635" w:rsidRPr="007C1308">
        <w:rPr>
          <w:rFonts w:asciiTheme="majorBidi" w:eastAsia="Times New Roman" w:hAnsiTheme="majorBidi" w:cstheme="majorBidi" w:hint="cs"/>
          <w:color w:val="auto"/>
          <w:sz w:val="28"/>
          <w:szCs w:val="28"/>
          <w:cs/>
        </w:rPr>
        <w:t>เมื่อกลุ่มบริษัท</w:t>
      </w:r>
      <w:r w:rsidRPr="007C1308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</w:t>
      </w:r>
      <w:r w:rsidR="002E2E3C" w:rsidRPr="007C1308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 xml:space="preserve"> </w:t>
      </w:r>
      <w:r w:rsidRPr="007C1308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ต้นทุนที่เกิดขึ้น</w:t>
      </w:r>
      <w:r w:rsidR="00B42635" w:rsidRPr="007C1308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เป็นประจำ</w:t>
      </w:r>
      <w:r w:rsidRPr="007C1308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ในการซ่อมบำรุง</w:t>
      </w:r>
      <w:r w:rsidR="007C10EF" w:rsidRPr="007C1308">
        <w:rPr>
          <w:rFonts w:asciiTheme="majorBidi" w:hAnsiTheme="majorBidi" w:cstheme="majorBidi" w:hint="cs"/>
          <w:sz w:val="28"/>
          <w:szCs w:val="28"/>
          <w:cs/>
        </w:rPr>
        <w:t>ส่วนปรับปรุงอาคารเช่าและ</w:t>
      </w:r>
      <w:r w:rsidRPr="007C1308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อุปกรณ์จะรับรู้ในกำไรหรือขาดทุนเมื่อเกิดขึ้น</w:t>
      </w:r>
    </w:p>
    <w:p w14:paraId="037F331D" w14:textId="1C8D9983" w:rsidR="00AF1963" w:rsidRPr="007C1308" w:rsidRDefault="00AF1963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0"/>
          <w:szCs w:val="20"/>
          <w:cs/>
        </w:rPr>
      </w:pPr>
    </w:p>
    <w:p w14:paraId="3104D460" w14:textId="2B735B38" w:rsidR="005A50E9" w:rsidRPr="007C1308" w:rsidRDefault="005A50E9" w:rsidP="001927AE">
      <w:pPr>
        <w:tabs>
          <w:tab w:val="clear" w:pos="227"/>
          <w:tab w:val="clear" w:pos="454"/>
          <w:tab w:val="left" w:pos="540"/>
        </w:tabs>
        <w:spacing w:line="240" w:lineRule="auto"/>
        <w:ind w:firstLine="540"/>
        <w:jc w:val="both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7C1308">
        <w:rPr>
          <w:rFonts w:asciiTheme="majorBidi" w:hAnsiTheme="majorBidi" w:cstheme="majorBidi"/>
          <w:i/>
          <w:iCs/>
          <w:sz w:val="28"/>
          <w:szCs w:val="28"/>
          <w:cs/>
        </w:rPr>
        <w:t>ค่าเสื่อมราคา</w:t>
      </w:r>
    </w:p>
    <w:p w14:paraId="0C5809D6" w14:textId="77777777" w:rsidR="00DD0D64" w:rsidRPr="007C1308" w:rsidRDefault="00DD0D64" w:rsidP="001927A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pacing w:val="-2"/>
          <w:sz w:val="20"/>
          <w:szCs w:val="20"/>
        </w:rPr>
      </w:pPr>
    </w:p>
    <w:p w14:paraId="2161318B" w14:textId="77777777" w:rsidR="009369CC" w:rsidRPr="007C1308" w:rsidRDefault="009369CC" w:rsidP="001927AE">
      <w:pPr>
        <w:pStyle w:val="Default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7C1308">
        <w:rPr>
          <w:rFonts w:asciiTheme="majorBidi" w:hAnsiTheme="majorBidi" w:cstheme="majorBidi"/>
          <w:spacing w:val="-2"/>
          <w:sz w:val="28"/>
          <w:szCs w:val="28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กลุ่มบริษัทไม่คิดค่าเสื่อมราคาสำหรับสินทรัพย์ที่อยู่ระหว่างการก่อสร้าง</w:t>
      </w:r>
    </w:p>
    <w:p w14:paraId="49D2278C" w14:textId="77777777" w:rsidR="009369CC" w:rsidRPr="007C1308" w:rsidRDefault="009369CC" w:rsidP="001927AE">
      <w:pPr>
        <w:pStyle w:val="Default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35888FB" w14:textId="505BDFB3" w:rsidR="0095481D" w:rsidRPr="007C1308" w:rsidRDefault="005A50E9" w:rsidP="001927AE">
      <w:pPr>
        <w:pStyle w:val="Default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7C1308">
        <w:rPr>
          <w:rFonts w:asciiTheme="majorBidi" w:hAnsiTheme="majorBidi" w:cstheme="majorBidi"/>
          <w:spacing w:val="-2"/>
          <w:sz w:val="28"/>
          <w:szCs w:val="28"/>
          <w:cs/>
        </w:rPr>
        <w:t>ประมาณการอายุการให้ประโยชน์ของสินทรัพย์แสดงได้ดังนี้</w:t>
      </w:r>
    </w:p>
    <w:p w14:paraId="6F3841DE" w14:textId="77777777" w:rsidR="00DD0D64" w:rsidRPr="007C1308" w:rsidRDefault="00DD0D64" w:rsidP="001927AE">
      <w:pPr>
        <w:pStyle w:val="Default"/>
        <w:ind w:left="540"/>
        <w:jc w:val="thaiDistribute"/>
        <w:rPr>
          <w:rFonts w:asciiTheme="majorBidi" w:hAnsiTheme="majorBidi" w:cstheme="majorBidi"/>
          <w:spacing w:val="-2"/>
          <w:sz w:val="20"/>
          <w:szCs w:val="20"/>
          <w:cs/>
        </w:rPr>
      </w:pPr>
    </w:p>
    <w:tbl>
      <w:tblPr>
        <w:tblW w:w="7815" w:type="dxa"/>
        <w:tblInd w:w="450" w:type="dxa"/>
        <w:tblLook w:val="0000" w:firstRow="0" w:lastRow="0" w:firstColumn="0" w:lastColumn="0" w:noHBand="0" w:noVBand="0"/>
      </w:tblPr>
      <w:tblGrid>
        <w:gridCol w:w="5390"/>
        <w:gridCol w:w="1450"/>
        <w:gridCol w:w="975"/>
      </w:tblGrid>
      <w:tr w:rsidR="00C6534B" w:rsidRPr="007C1308" w14:paraId="1B057682" w14:textId="77777777" w:rsidTr="00362B48">
        <w:tc>
          <w:tcPr>
            <w:tcW w:w="5390" w:type="dxa"/>
            <w:vAlign w:val="bottom"/>
          </w:tcPr>
          <w:p w14:paraId="31856981" w14:textId="007A0257" w:rsidR="00C6534B" w:rsidRPr="007C1308" w:rsidRDefault="00C6534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ส่วนปรับปรุงอาคารเช่า</w:t>
            </w:r>
          </w:p>
        </w:tc>
        <w:tc>
          <w:tcPr>
            <w:tcW w:w="1450" w:type="dxa"/>
          </w:tcPr>
          <w:p w14:paraId="662D4132" w14:textId="63B87FB2" w:rsidR="00C6534B" w:rsidRPr="007C1308" w:rsidRDefault="00C6534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25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- 10</w:t>
            </w:r>
          </w:p>
        </w:tc>
        <w:tc>
          <w:tcPr>
            <w:tcW w:w="975" w:type="dxa"/>
          </w:tcPr>
          <w:p w14:paraId="712B0902" w14:textId="3807C36E" w:rsidR="00C6534B" w:rsidRPr="007C1308" w:rsidRDefault="00C6534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386FB1" w:rsidRPr="007C1308" w14:paraId="37513FAD" w14:textId="77777777" w:rsidTr="00362B48">
        <w:tc>
          <w:tcPr>
            <w:tcW w:w="5390" w:type="dxa"/>
            <w:vAlign w:val="bottom"/>
          </w:tcPr>
          <w:p w14:paraId="1F724165" w14:textId="7ACCBF34" w:rsidR="00386FB1" w:rsidRPr="007C1308" w:rsidRDefault="00386FB1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450" w:type="dxa"/>
          </w:tcPr>
          <w:p w14:paraId="7D438F56" w14:textId="1BD02075" w:rsidR="00386FB1" w:rsidRPr="007C1308" w:rsidRDefault="00386FB1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25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ab/>
              <w:t>1</w:t>
            </w: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- 6</w:t>
            </w:r>
          </w:p>
        </w:tc>
        <w:tc>
          <w:tcPr>
            <w:tcW w:w="975" w:type="dxa"/>
          </w:tcPr>
          <w:p w14:paraId="23DED9AB" w14:textId="1A79F801" w:rsidR="00386FB1" w:rsidRPr="007C1308" w:rsidRDefault="00386FB1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386FB1" w:rsidRPr="007C1308" w14:paraId="79DA09AA" w14:textId="77777777" w:rsidTr="00362B48">
        <w:tc>
          <w:tcPr>
            <w:tcW w:w="5390" w:type="dxa"/>
            <w:vAlign w:val="bottom"/>
          </w:tcPr>
          <w:p w14:paraId="3F4DF6F9" w14:textId="6F4B19E4" w:rsidR="00386FB1" w:rsidRPr="007C1308" w:rsidRDefault="00386FB1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  <w:t>อะไหล่</w:t>
            </w:r>
          </w:p>
        </w:tc>
        <w:tc>
          <w:tcPr>
            <w:tcW w:w="1450" w:type="dxa"/>
          </w:tcPr>
          <w:p w14:paraId="2D087F4E" w14:textId="447DD50D" w:rsidR="00386FB1" w:rsidRPr="007C1308" w:rsidRDefault="00386FB1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25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75" w:type="dxa"/>
          </w:tcPr>
          <w:p w14:paraId="3A08ACCD" w14:textId="77777777" w:rsidR="00386FB1" w:rsidRPr="007C1308" w:rsidRDefault="00386FB1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386FB1" w:rsidRPr="007C1308" w14:paraId="4F919D45" w14:textId="77777777" w:rsidTr="00362B48">
        <w:tc>
          <w:tcPr>
            <w:tcW w:w="5390" w:type="dxa"/>
            <w:vAlign w:val="bottom"/>
          </w:tcPr>
          <w:p w14:paraId="5059C0DE" w14:textId="77777777" w:rsidR="00386FB1" w:rsidRPr="007C1308" w:rsidRDefault="00386FB1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เครื่องตกแต่งและติดตั้ง</w:t>
            </w:r>
          </w:p>
        </w:tc>
        <w:tc>
          <w:tcPr>
            <w:tcW w:w="1450" w:type="dxa"/>
          </w:tcPr>
          <w:p w14:paraId="1E48E47C" w14:textId="771456B3" w:rsidR="00386FB1" w:rsidRPr="007C1308" w:rsidRDefault="00386FB1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252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ab/>
              <w:t>1</w:t>
            </w: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- 6</w:t>
            </w:r>
          </w:p>
        </w:tc>
        <w:tc>
          <w:tcPr>
            <w:tcW w:w="975" w:type="dxa"/>
          </w:tcPr>
          <w:p w14:paraId="6D7228BC" w14:textId="77777777" w:rsidR="00386FB1" w:rsidRPr="007C1308" w:rsidRDefault="00386FB1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386FB1" w:rsidRPr="007C1308" w14:paraId="7E15C938" w14:textId="77777777" w:rsidTr="00362B48">
        <w:tc>
          <w:tcPr>
            <w:tcW w:w="5390" w:type="dxa"/>
            <w:shd w:val="clear" w:color="auto" w:fill="auto"/>
            <w:vAlign w:val="bottom"/>
          </w:tcPr>
          <w:p w14:paraId="1199E208" w14:textId="77777777" w:rsidR="00386FB1" w:rsidRPr="007C1308" w:rsidRDefault="00386FB1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50" w:type="dxa"/>
          </w:tcPr>
          <w:p w14:paraId="5780FB83" w14:textId="3B9B0AAE" w:rsidR="00386FB1" w:rsidRPr="007C1308" w:rsidRDefault="00386FB1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25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75" w:type="dxa"/>
            <w:shd w:val="clear" w:color="auto" w:fill="auto"/>
          </w:tcPr>
          <w:p w14:paraId="0A3DC0B0" w14:textId="77777777" w:rsidR="00386FB1" w:rsidRPr="007C1308" w:rsidRDefault="00386FB1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2E988115" w14:textId="77777777" w:rsidR="00F4482C" w:rsidRPr="007C1308" w:rsidRDefault="00F4482C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75A72212" w14:textId="6F3DFBD9" w:rsidR="00603BEB" w:rsidRPr="007C1308" w:rsidRDefault="00163103" w:rsidP="001927AE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Theme="majorBidi" w:hAnsiTheme="majorBidi"/>
          <w:b/>
          <w:bCs/>
          <w:i/>
          <w:iCs/>
        </w:rPr>
      </w:pPr>
      <w:r w:rsidRPr="007C1308">
        <w:rPr>
          <w:rFonts w:asciiTheme="majorBidi" w:hAnsiTheme="majorBidi"/>
          <w:b/>
          <w:bCs/>
          <w:i/>
          <w:iCs/>
          <w:cs/>
        </w:rPr>
        <w:t>ค่าความนิยม</w:t>
      </w:r>
      <w:r w:rsidR="00603BEB" w:rsidRPr="007C1308">
        <w:rPr>
          <w:rFonts w:asciiTheme="majorBidi" w:hAnsiTheme="majorBidi"/>
          <w:b/>
          <w:bCs/>
          <w:i/>
          <w:iCs/>
          <w:cs/>
        </w:rPr>
        <w:t xml:space="preserve"> </w:t>
      </w:r>
    </w:p>
    <w:p w14:paraId="4C6611B9" w14:textId="77777777" w:rsidR="00163103" w:rsidRPr="007C1308" w:rsidRDefault="00163103" w:rsidP="001927AE">
      <w:pPr>
        <w:spacing w:line="240" w:lineRule="auto"/>
        <w:rPr>
          <w:rFonts w:ascii="Angsana New" w:hAnsi="Angsana New"/>
          <w:sz w:val="20"/>
          <w:szCs w:val="20"/>
        </w:rPr>
      </w:pPr>
    </w:p>
    <w:p w14:paraId="5A601103" w14:textId="6A679CB5" w:rsidR="002505E5" w:rsidRPr="007C1308" w:rsidRDefault="002505E5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C1308">
        <w:rPr>
          <w:rFonts w:asciiTheme="majorBidi" w:hAnsiTheme="majorBidi" w:cstheme="majorBidi"/>
          <w:sz w:val="28"/>
          <w:szCs w:val="28"/>
          <w:cs/>
        </w:rPr>
        <w:t>ค่าความนิยมวัดมูลค่าด้วยวิธีราคาทุนหักขาดทุนจากการด้อยค่า โดยค่าความนิยมของเงินลงทุนที่บันทึกตามวิธีส่วนได้เสียรวมอยู่ในมูลค่าตามบัญชีของเงินลงทุน</w:t>
      </w:r>
    </w:p>
    <w:p w14:paraId="5F00EA98" w14:textId="77777777" w:rsidR="00163103" w:rsidRPr="007C1308" w:rsidRDefault="00163103" w:rsidP="001927AE">
      <w:pPr>
        <w:ind w:left="540"/>
        <w:rPr>
          <w:rFonts w:asciiTheme="majorBidi" w:hAnsiTheme="majorBidi" w:cstheme="majorBidi"/>
          <w:sz w:val="20"/>
          <w:szCs w:val="20"/>
        </w:rPr>
      </w:pPr>
    </w:p>
    <w:p w14:paraId="73546A58" w14:textId="77777777" w:rsidR="004C59B6" w:rsidRPr="007C1308" w:rsidRDefault="004C59B6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i/>
          <w:iCs/>
          <w:sz w:val="28"/>
          <w:szCs w:val="28"/>
          <w:cs/>
          <w:lang w:val="th-TH" w:eastAsia="x-none"/>
        </w:rPr>
      </w:pPr>
      <w:r w:rsidRPr="007C1308">
        <w:rPr>
          <w:rFonts w:asciiTheme="majorBidi" w:hAnsiTheme="majorBidi"/>
          <w:b/>
          <w:bCs/>
          <w:i/>
          <w:iCs/>
          <w:cs/>
        </w:rPr>
        <w:br w:type="page"/>
      </w:r>
    </w:p>
    <w:p w14:paraId="4E4C6D74" w14:textId="13D1D13A" w:rsidR="00163103" w:rsidRPr="007C1308" w:rsidRDefault="00163103" w:rsidP="001927AE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Theme="majorBidi" w:hAnsiTheme="majorBidi"/>
          <w:b/>
          <w:bCs/>
          <w:i/>
          <w:iCs/>
        </w:rPr>
      </w:pPr>
      <w:r w:rsidRPr="007C1308">
        <w:rPr>
          <w:rFonts w:asciiTheme="majorBidi" w:hAnsiTheme="majorBidi" w:hint="cs"/>
          <w:b/>
          <w:bCs/>
          <w:i/>
          <w:iCs/>
          <w:cs/>
        </w:rPr>
        <w:lastRenderedPageBreak/>
        <w:t>รายจ่ายในการวิจัยและพัฒนา</w:t>
      </w:r>
    </w:p>
    <w:p w14:paraId="07DFBC65" w14:textId="77777777" w:rsidR="002505E5" w:rsidRPr="007C1308" w:rsidRDefault="002505E5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D672665" w14:textId="4948CDAF" w:rsidR="00B42635" w:rsidRPr="007C1308" w:rsidRDefault="00B42635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7C1308">
        <w:rPr>
          <w:rFonts w:asciiTheme="majorBidi" w:eastAsia="Calibri" w:hAnsiTheme="majorBidi" w:cstheme="majorBidi"/>
          <w:sz w:val="28"/>
          <w:szCs w:val="28"/>
          <w:cs/>
        </w:rPr>
        <w:t>รายจ่ายที่เกิดจากการพัฒนารับรู้เป็นสินทรัพย์ได้ก็ต่อเมื่อสามารถวัดมูลค่าของรายการต้นทุนการพัฒนาได้อย่างน่าเชื่อถือ ผลิตภัณฑ์หรือกระบวนการนั้นมีความเป็นไปได้ทางเทคนิคและทางการค้า ซึ่งมีความเป็นไปได้ที่จะก่อให้เกิดประโยชน์เชิงเศรษฐกิจในอนาคต และกลุ่มบริษัทมีความตั้งใจและมีทรัพยากรเพียงพอที่จะนำมาใช้เพื่อทำให้การพัฒนาเสร็จสิ้นสมบูรณ์</w:t>
      </w:r>
      <w:r w:rsidRPr="007C1308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7C1308">
        <w:rPr>
          <w:rFonts w:asciiTheme="majorBidi" w:eastAsia="Calibri" w:hAnsiTheme="majorBidi" w:cstheme="majorBidi"/>
          <w:sz w:val="28"/>
          <w:szCs w:val="28"/>
          <w:cs/>
        </w:rPr>
        <w:t>และนำสินทรัพย์มาใช้ประโยชน์หรือนำมาขายได้ รายจ่ายในการพัฒนาอื่นและรายจ่ายในขั้นตอนการวิจัยรับรู้ในกำไรหรือขาดทุนเมื่อเกิดขึ้น</w:t>
      </w:r>
    </w:p>
    <w:p w14:paraId="3938B9E6" w14:textId="77777777" w:rsidR="00B42635" w:rsidRPr="007C1308" w:rsidRDefault="00B42635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504071CA" w14:textId="7FD0E520" w:rsidR="00B42635" w:rsidRPr="007C1308" w:rsidRDefault="00B42635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28"/>
          <w:szCs w:val="28"/>
          <w:cs/>
        </w:rPr>
      </w:pPr>
      <w:r w:rsidRPr="007C1308">
        <w:rPr>
          <w:rFonts w:asciiTheme="majorBidi" w:eastAsia="Calibri" w:hAnsiTheme="majorBidi" w:cstheme="majorBidi"/>
          <w:sz w:val="28"/>
          <w:szCs w:val="28"/>
          <w:cs/>
        </w:rPr>
        <w:t>รายจ่ายในการพัฒนาซึ่งรับรู้เป็นสินทรัพย์วัดมูลค่าด้วยราคาทุนหักค่าตัดจำหน่ายสะสมและขาดทุนจากการด้อยค่า</w:t>
      </w:r>
      <w:r w:rsidRPr="007C1308">
        <w:rPr>
          <w:rFonts w:asciiTheme="majorBidi" w:eastAsia="Calibri" w:hAnsiTheme="majorBidi" w:cstheme="majorBidi" w:hint="cs"/>
          <w:sz w:val="28"/>
          <w:szCs w:val="28"/>
          <w:cs/>
        </w:rPr>
        <w:t xml:space="preserve"> ราคาทุนรวมถึงต้นทุนสำหรับวัตถุดิบ</w:t>
      </w:r>
      <w:r w:rsidRPr="007C1308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Pr="007C1308">
        <w:rPr>
          <w:rFonts w:asciiTheme="majorBidi" w:eastAsia="Calibri" w:hAnsiTheme="majorBidi" w:cstheme="majorBidi" w:hint="cs"/>
          <w:sz w:val="28"/>
          <w:szCs w:val="28"/>
          <w:cs/>
        </w:rPr>
        <w:t>ต้นทุนแรงงานทางตรง</w:t>
      </w:r>
      <w:r w:rsidRPr="007C1308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Pr="007C1308">
        <w:rPr>
          <w:rFonts w:asciiTheme="majorBidi" w:eastAsia="Calibri" w:hAnsiTheme="majorBidi" w:cstheme="majorBidi" w:hint="cs"/>
          <w:sz w:val="28"/>
          <w:szCs w:val="28"/>
          <w:cs/>
        </w:rPr>
        <w:t>ต้นทุนที่เกี่ยวข้องโดยตรงในการจัดเตรียมสินทรัพย์เพื่อให้สามารถนำมาใช้ประโยชน์ตามประสงค์และต้นทุนการกู้ยืม</w:t>
      </w:r>
      <w:r w:rsidRPr="007C1308">
        <w:rPr>
          <w:rFonts w:asciiTheme="majorBidi" w:eastAsia="Calibri" w:hAnsiTheme="majorBidi" w:cstheme="majorBidi"/>
          <w:sz w:val="28"/>
          <w:szCs w:val="28"/>
          <w:cs/>
        </w:rPr>
        <w:t xml:space="preserve"> รายจ่ายภายหลังการรับรู้รายการ</w:t>
      </w:r>
      <w:r w:rsidRPr="007C1308">
        <w:rPr>
          <w:rFonts w:asciiTheme="majorBidi" w:eastAsia="Calibri" w:hAnsiTheme="majorBidi" w:cstheme="majorBidi" w:hint="cs"/>
          <w:sz w:val="28"/>
          <w:szCs w:val="28"/>
          <w:cs/>
        </w:rPr>
        <w:t>จะ</w:t>
      </w:r>
      <w:r w:rsidRPr="007C1308">
        <w:rPr>
          <w:rFonts w:asciiTheme="majorBidi" w:eastAsia="Calibri" w:hAnsiTheme="majorBidi" w:cstheme="majorBidi"/>
          <w:sz w:val="28"/>
          <w:szCs w:val="28"/>
          <w:cs/>
        </w:rPr>
        <w:t>รับรู้เป็นสินทรัพย์เมื่อก่อให้เกิดประโยชน์เชิงเศรษฐกิจในอนาคต</w:t>
      </w:r>
    </w:p>
    <w:p w14:paraId="64A5B8DD" w14:textId="315FE03E" w:rsidR="00DD0D64" w:rsidRPr="007C1308" w:rsidRDefault="00DD0D64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650FD07B" w14:textId="521E3829" w:rsidR="00163103" w:rsidRPr="007C1308" w:rsidRDefault="00163103" w:rsidP="001927AE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Theme="majorBidi" w:hAnsiTheme="majorBidi" w:cstheme="majorBidi"/>
          <w:b/>
          <w:bCs/>
          <w:i/>
          <w:iCs/>
        </w:rPr>
      </w:pPr>
      <w:r w:rsidRPr="007C1308">
        <w:rPr>
          <w:rFonts w:asciiTheme="majorBidi" w:hAnsiTheme="majorBidi" w:cstheme="majorBidi"/>
          <w:b/>
          <w:bCs/>
          <w:i/>
          <w:iCs/>
          <w:cs/>
        </w:rPr>
        <w:t>สินทรัพย์ไม่มีตัวตน</w:t>
      </w:r>
      <w:r w:rsidR="002505E5" w:rsidRPr="007C1308">
        <w:rPr>
          <w:rFonts w:asciiTheme="majorBidi" w:hAnsiTheme="majorBidi" w:cstheme="majorBidi" w:hint="cs"/>
          <w:b/>
          <w:bCs/>
          <w:i/>
          <w:iCs/>
          <w:cs/>
        </w:rPr>
        <w:t>อื่น</w:t>
      </w:r>
    </w:p>
    <w:p w14:paraId="311DDAE1" w14:textId="77777777" w:rsidR="005A50E9" w:rsidRPr="007C1308" w:rsidRDefault="005A50E9" w:rsidP="001927AE">
      <w:pPr>
        <w:pStyle w:val="BodyText"/>
        <w:tabs>
          <w:tab w:val="clear" w:pos="227"/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823A9FB" w14:textId="5190F50E" w:rsidR="002505E5" w:rsidRPr="007C1308" w:rsidRDefault="005A50E9" w:rsidP="001927AE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C1308">
        <w:rPr>
          <w:rFonts w:asciiTheme="majorBidi" w:hAnsiTheme="majorBidi" w:cstheme="majorBidi"/>
          <w:sz w:val="28"/>
          <w:szCs w:val="28"/>
          <w:cs/>
        </w:rPr>
        <w:t>สินทรัพย์ไม่มีตัวตนอื่นๆ วัดมูลค่าด้วยราคาทุนหักค่าตัดจำหน่ายสะสมและขาดทุนจากการด้อยค่า</w:t>
      </w:r>
      <w:r w:rsidR="002505E5" w:rsidRPr="007C130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C1308">
        <w:rPr>
          <w:rFonts w:asciiTheme="majorBidi" w:hAnsiTheme="majorBidi" w:cstheme="majorBidi" w:hint="cs"/>
          <w:sz w:val="28"/>
          <w:szCs w:val="28"/>
          <w:cs/>
        </w:rPr>
        <w:t>รายจ่ายภายหลัง</w:t>
      </w:r>
      <w:r w:rsidR="00B42635" w:rsidRPr="007C1308">
        <w:rPr>
          <w:rFonts w:asciiTheme="majorBidi" w:hAnsiTheme="majorBidi" w:cstheme="majorBidi"/>
          <w:sz w:val="28"/>
          <w:szCs w:val="28"/>
        </w:rPr>
        <w:br/>
      </w:r>
      <w:r w:rsidRPr="007C1308">
        <w:rPr>
          <w:rFonts w:asciiTheme="majorBidi" w:hAnsiTheme="majorBidi" w:cstheme="majorBidi" w:hint="cs"/>
          <w:sz w:val="28"/>
          <w:szCs w:val="28"/>
          <w:cs/>
        </w:rPr>
        <w:t>การรับรู้รายการจะรับรู้เป็นสินทรัพย์เมื่อก่อให้เกิดประโยชน์เชิงเศรษฐกิจในอนาคต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505E5" w:rsidRPr="007C1308">
        <w:rPr>
          <w:rFonts w:asciiTheme="majorBidi" w:hAnsiTheme="majorBidi" w:cstheme="majorBidi"/>
          <w:sz w:val="28"/>
          <w:szCs w:val="28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</w:t>
      </w:r>
      <w:r w:rsidR="002505E5" w:rsidRPr="007C1308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และรับรู้ในกำไรหรือขาดทุน</w:t>
      </w:r>
    </w:p>
    <w:p w14:paraId="652DD799" w14:textId="66AD91A9" w:rsidR="00B42635" w:rsidRPr="007C1308" w:rsidRDefault="00B42635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4A3C7C88" w14:textId="13658744" w:rsidR="00DD0D64" w:rsidRPr="007C1308" w:rsidRDefault="00D0328B" w:rsidP="001927AE">
      <w:pPr>
        <w:pStyle w:val="BodyText"/>
        <w:tabs>
          <w:tab w:val="clear" w:pos="227"/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C1308">
        <w:rPr>
          <w:rFonts w:asciiTheme="majorBidi" w:hAnsiTheme="majorBidi" w:cstheme="majorBidi"/>
          <w:sz w:val="28"/>
          <w:szCs w:val="28"/>
          <w:cs/>
        </w:rPr>
        <w:t>ประมาณการระยะเวลาที่คาดว่าจะได้รับประโยชน์แสดงได้ดังนี้</w:t>
      </w:r>
    </w:p>
    <w:p w14:paraId="241EE392" w14:textId="77777777" w:rsidR="00A52017" w:rsidRPr="007C1308" w:rsidRDefault="00A52017" w:rsidP="001927AE">
      <w:pPr>
        <w:pStyle w:val="BodyText"/>
        <w:tabs>
          <w:tab w:val="clear" w:pos="227"/>
          <w:tab w:val="clear" w:pos="454"/>
          <w:tab w:val="left" w:pos="540"/>
        </w:tabs>
        <w:spacing w:after="0" w:line="240" w:lineRule="auto"/>
        <w:ind w:left="540"/>
        <w:jc w:val="thaiDistribute"/>
        <w:rPr>
          <w:sz w:val="20"/>
          <w:szCs w:val="20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225"/>
        <w:gridCol w:w="3072"/>
        <w:gridCol w:w="1462"/>
      </w:tblGrid>
      <w:tr w:rsidR="002927E9" w:rsidRPr="007C1308" w14:paraId="0FA9215E" w14:textId="77777777" w:rsidTr="00A00BB7">
        <w:tc>
          <w:tcPr>
            <w:tcW w:w="4225" w:type="dxa"/>
          </w:tcPr>
          <w:p w14:paraId="500D15EE" w14:textId="77777777" w:rsidR="002927E9" w:rsidRPr="007C1308" w:rsidRDefault="002927E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3072" w:type="dxa"/>
          </w:tcPr>
          <w:p w14:paraId="210F26A7" w14:textId="7932CF3E" w:rsidR="002927E9" w:rsidRPr="007C1308" w:rsidRDefault="007E56D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927E9" w:rsidRPr="007C130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92AE5"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2927E9" w:rsidRPr="007C130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92AE5"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62" w:type="dxa"/>
          </w:tcPr>
          <w:p w14:paraId="5D4A8A51" w14:textId="77777777" w:rsidR="002927E9" w:rsidRPr="007C1308" w:rsidRDefault="002927E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03BEB" w:rsidRPr="007C1308" w14:paraId="1912BF8C" w14:textId="77777777" w:rsidTr="00A00BB7">
        <w:tc>
          <w:tcPr>
            <w:tcW w:w="4225" w:type="dxa"/>
          </w:tcPr>
          <w:p w14:paraId="6671C1C0" w14:textId="77777777" w:rsidR="00603BEB" w:rsidRPr="007C1308" w:rsidRDefault="00D81BFE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สัญญาให้บริการ</w:t>
            </w:r>
          </w:p>
        </w:tc>
        <w:tc>
          <w:tcPr>
            <w:tcW w:w="3072" w:type="dxa"/>
          </w:tcPr>
          <w:p w14:paraId="3522E234" w14:textId="5F39EBA0" w:rsidR="00603BEB" w:rsidRPr="007C1308" w:rsidRDefault="00050AE7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</w:t>
            </w:r>
            <w:r w:rsidR="007E56DD" w:rsidRPr="007C130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097B4D" w:rsidRPr="007C130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97B4D"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="007E56DD" w:rsidRPr="007C1308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097B4D" w:rsidRPr="007C130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97B4D"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462" w:type="dxa"/>
          </w:tcPr>
          <w:p w14:paraId="164CBD9C" w14:textId="77777777" w:rsidR="00603BEB" w:rsidRPr="007C1308" w:rsidRDefault="00D81BFE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  <w:t xml:space="preserve"> </w:t>
            </w:r>
          </w:p>
        </w:tc>
      </w:tr>
    </w:tbl>
    <w:p w14:paraId="298FEA8B" w14:textId="77777777" w:rsidR="00E207C7" w:rsidRPr="007C1308" w:rsidRDefault="00E207C7" w:rsidP="001927AE">
      <w:pPr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202081A" w14:textId="214EF236" w:rsidR="00216E42" w:rsidRPr="007C1308" w:rsidRDefault="00216E42" w:rsidP="001927AE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Theme="majorBidi" w:hAnsiTheme="majorBidi" w:cstheme="majorBidi"/>
          <w:b/>
          <w:bCs/>
          <w:i/>
          <w:iCs/>
        </w:rPr>
      </w:pPr>
      <w:r w:rsidRPr="007C1308">
        <w:rPr>
          <w:rFonts w:asciiTheme="majorBidi" w:hAnsiTheme="majorBidi" w:cstheme="majorBidi"/>
          <w:b/>
          <w:bCs/>
          <w:i/>
          <w:iCs/>
          <w:cs/>
        </w:rPr>
        <w:t>สัญญาเช่า</w:t>
      </w:r>
    </w:p>
    <w:p w14:paraId="313C783D" w14:textId="77777777" w:rsidR="00472911" w:rsidRPr="007C1308" w:rsidRDefault="00472911" w:rsidP="001927AE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Theme="majorBidi" w:eastAsia="Times New Roman" w:hAnsiTheme="majorBidi" w:cstheme="majorBidi"/>
          <w:sz w:val="20"/>
          <w:szCs w:val="20"/>
          <w:cs/>
        </w:rPr>
      </w:pPr>
    </w:p>
    <w:p w14:paraId="0AD927D5" w14:textId="530349EC" w:rsidR="00472911" w:rsidRPr="007C1308" w:rsidRDefault="00472911" w:rsidP="001927AE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C1308">
        <w:rPr>
          <w:rFonts w:asciiTheme="majorBidi" w:hAnsiTheme="majorBidi" w:cstheme="majorBidi"/>
          <w:sz w:val="28"/>
          <w:szCs w:val="28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0C2CDA7C" w14:textId="77777777" w:rsidR="009F57A0" w:rsidRPr="007C1308" w:rsidRDefault="009F57A0" w:rsidP="001927AE">
      <w:pPr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6E4C739" w14:textId="2C3A50CE" w:rsidR="00472911" w:rsidRPr="007C1308" w:rsidRDefault="00472911" w:rsidP="001927AE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C1308">
        <w:rPr>
          <w:rFonts w:asciiTheme="majorBidi" w:hAnsiTheme="majorBidi" w:cstheme="majorBidi"/>
          <w:sz w:val="28"/>
          <w:szCs w:val="28"/>
          <w:cs/>
        </w:rPr>
        <w:t>ณ วันที่สัญญาเช่าเริ่มมีผลหรือวันที่มีการเปลี่ยนแปลงสัญญาเช่า</w:t>
      </w:r>
      <w:r w:rsidRPr="007C1308">
        <w:rPr>
          <w:rFonts w:asciiTheme="majorBidi" w:hAnsiTheme="majorBidi" w:cstheme="majorBidi"/>
          <w:sz w:val="28"/>
          <w:szCs w:val="28"/>
        </w:rPr>
        <w:t xml:space="preserve"> 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</w:t>
      </w:r>
      <w:r w:rsidR="00C4593C" w:rsidRPr="007C1308">
        <w:rPr>
          <w:rFonts w:asciiTheme="majorBidi" w:hAnsiTheme="majorBidi" w:cstheme="majorBidi"/>
          <w:sz w:val="28"/>
          <w:szCs w:val="28"/>
          <w:cs/>
        </w:rPr>
        <w:t>สำหรับสัญญาเช่าอสังหาริมทรัพย์</w:t>
      </w:r>
      <w:r w:rsidR="00C4593C" w:rsidRPr="007C1308">
        <w:rPr>
          <w:rFonts w:asciiTheme="majorBidi" w:hAnsiTheme="majorBidi" w:cstheme="majorBidi"/>
          <w:sz w:val="28"/>
          <w:szCs w:val="28"/>
        </w:rPr>
        <w:t xml:space="preserve"> </w:t>
      </w:r>
      <w:r w:rsidR="00C4593C" w:rsidRPr="007C1308">
        <w:rPr>
          <w:rFonts w:asciiTheme="majorBidi" w:hAnsiTheme="majorBidi" w:cstheme="majorBidi"/>
          <w:sz w:val="28"/>
          <w:szCs w:val="28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32ECC4C2" w14:textId="77777777" w:rsidR="00C4593C" w:rsidRPr="007C1308" w:rsidRDefault="00C4593C" w:rsidP="001927AE">
      <w:pPr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DFB8094" w14:textId="44EB4731" w:rsidR="000115A2" w:rsidRPr="007C1308" w:rsidRDefault="00472911" w:rsidP="001927AE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C1308">
        <w:rPr>
          <w:rFonts w:asciiTheme="majorBidi" w:hAnsiTheme="majorBidi" w:cstheme="majorBidi"/>
          <w:sz w:val="28"/>
          <w:szCs w:val="28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  <w:r w:rsidR="000115A2" w:rsidRPr="007C1308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1B35BDE9" w14:textId="0420562F" w:rsidR="00472911" w:rsidRPr="007C1308" w:rsidRDefault="00472911" w:rsidP="001927AE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C1308">
        <w:rPr>
          <w:rFonts w:asciiTheme="majorBidi" w:hAnsiTheme="majorBidi" w:cstheme="majorBidi"/>
          <w:sz w:val="28"/>
          <w:szCs w:val="28"/>
          <w:cs/>
        </w:rPr>
        <w:lastRenderedPageBreak/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7C1308">
        <w:rPr>
          <w:rFonts w:asciiTheme="majorBidi" w:hAnsiTheme="majorBidi" w:cstheme="majorBidi"/>
          <w:sz w:val="28"/>
          <w:szCs w:val="28"/>
        </w:rPr>
        <w:t xml:space="preserve"> </w:t>
      </w:r>
      <w:r w:rsidR="009B3226" w:rsidRPr="007C1308">
        <w:rPr>
          <w:rFonts w:asciiTheme="majorBidi" w:hAnsiTheme="majorBidi" w:hint="cs"/>
          <w:sz w:val="28"/>
          <w:szCs w:val="28"/>
          <w:cs/>
        </w:rPr>
        <w:t>เว้นแต่สัญญาเช่าที่โอนกรรมสิทธิ์ในสินทรัพย์ที่เช่าให้กับกลุ่มบริษัทเมื่อสิ้นสุดสัญญาเช่า</w:t>
      </w:r>
      <w:r w:rsidR="009B3226" w:rsidRPr="007C1308">
        <w:rPr>
          <w:rFonts w:asciiTheme="majorBidi" w:hAnsiTheme="majorBidi"/>
          <w:sz w:val="28"/>
          <w:szCs w:val="28"/>
          <w:cs/>
        </w:rPr>
        <w:t xml:space="preserve"> </w:t>
      </w:r>
      <w:r w:rsidR="009B3226" w:rsidRPr="007C1308">
        <w:rPr>
          <w:rFonts w:asciiTheme="majorBidi" w:hAnsiTheme="majorBidi" w:hint="cs"/>
          <w:sz w:val="28"/>
          <w:szCs w:val="28"/>
          <w:cs/>
        </w:rPr>
        <w:t>หรือกลุ่มบริษัทจะใช้สิทธิในการซื้อสินทรัพย์</w:t>
      </w:r>
      <w:r w:rsidR="009B3226" w:rsidRPr="007C1308">
        <w:rPr>
          <w:rFonts w:asciiTheme="majorBidi" w:hAnsiTheme="majorBidi"/>
          <w:sz w:val="28"/>
          <w:szCs w:val="28"/>
          <w:cs/>
        </w:rPr>
        <w:t xml:space="preserve"> </w:t>
      </w:r>
      <w:r w:rsidR="009B3226" w:rsidRPr="007C1308">
        <w:rPr>
          <w:rFonts w:asciiTheme="majorBidi" w:hAnsiTheme="majorBidi" w:hint="cs"/>
          <w:sz w:val="28"/>
          <w:szCs w:val="28"/>
          <w:cs/>
        </w:rPr>
        <w:t>ในกรณีนี้จะบันทึกค่าเสื่อมราคาตลอดอายุการใช้ประโยชน์ของสินทรัพย์ที่เช่า</w:t>
      </w:r>
      <w:r w:rsidR="009B3226" w:rsidRPr="007C1308">
        <w:rPr>
          <w:rFonts w:asciiTheme="majorBidi" w:hAnsiTheme="majorBidi"/>
          <w:sz w:val="28"/>
          <w:szCs w:val="28"/>
          <w:cs/>
        </w:rPr>
        <w:t xml:space="preserve"> </w:t>
      </w:r>
      <w:r w:rsidR="009B3226" w:rsidRPr="007C1308">
        <w:rPr>
          <w:rFonts w:asciiTheme="majorBidi" w:hAnsiTheme="majorBidi" w:hint="cs"/>
          <w:sz w:val="28"/>
          <w:szCs w:val="28"/>
          <w:cs/>
        </w:rPr>
        <w:t>ซึ่งกำหนดตามเกณฑ์เดียวกันกับสินทรัพย์และอุปกรณ์</w:t>
      </w:r>
      <w:r w:rsidR="009B3226" w:rsidRPr="007C1308">
        <w:rPr>
          <w:rFonts w:asciiTheme="majorBidi" w:hAnsiTheme="majorBidi"/>
          <w:sz w:val="28"/>
          <w:szCs w:val="28"/>
        </w:rPr>
        <w:br/>
      </w:r>
      <w:r w:rsidR="009B3226" w:rsidRPr="007C1308">
        <w:rPr>
          <w:rFonts w:asciiTheme="majorBidi" w:hAnsiTheme="majorBidi" w:hint="cs"/>
          <w:sz w:val="28"/>
          <w:szCs w:val="28"/>
          <w:cs/>
        </w:rPr>
        <w:t>ที่เกี่ยวข้อง</w:t>
      </w:r>
    </w:p>
    <w:p w14:paraId="4F694708" w14:textId="77777777" w:rsidR="005B0CC2" w:rsidRPr="007C1308" w:rsidRDefault="005B0CC2" w:rsidP="001927AE">
      <w:pPr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60CF1E9" w14:textId="60BC56BD" w:rsidR="00DD0D64" w:rsidRPr="007C1308" w:rsidRDefault="005B0CC2" w:rsidP="001927AE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C1308">
        <w:rPr>
          <w:rFonts w:asciiTheme="majorBidi" w:hAnsiTheme="majorBidi" w:cstheme="majorBidi"/>
          <w:sz w:val="28"/>
          <w:szCs w:val="28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  <w:r w:rsidRPr="007C1308">
        <w:rPr>
          <w:rFonts w:asciiTheme="majorBidi" w:hAnsiTheme="majorBidi" w:cstheme="majorBidi"/>
          <w:sz w:val="28"/>
          <w:szCs w:val="28"/>
        </w:rPr>
        <w:t xml:space="preserve"> </w:t>
      </w:r>
      <w:r w:rsidRPr="007C1308">
        <w:rPr>
          <w:rFonts w:asciiTheme="majorBidi" w:hAnsiTheme="majorBidi" w:cstheme="majorBidi"/>
          <w:sz w:val="28"/>
          <w:szCs w:val="28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34588BEB" w14:textId="77777777" w:rsidR="004C59B6" w:rsidRPr="007C1308" w:rsidRDefault="004C59B6" w:rsidP="001927AE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20"/>
          <w:szCs w:val="20"/>
          <w:cs/>
        </w:rPr>
      </w:pPr>
    </w:p>
    <w:p w14:paraId="0861BB44" w14:textId="361692C5" w:rsidR="005B0CC2" w:rsidRPr="007C1308" w:rsidRDefault="00384A4B" w:rsidP="001927A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7C1308">
        <w:rPr>
          <w:rFonts w:asciiTheme="majorBidi" w:hAnsiTheme="majorBidi" w:cstheme="majorBidi"/>
          <w:b/>
          <w:sz w:val="28"/>
          <w:szCs w:val="28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</w:t>
      </w:r>
      <w:r w:rsidR="00C4593C" w:rsidRPr="007C1308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7C1308">
        <w:rPr>
          <w:rFonts w:asciiTheme="majorBidi" w:hAnsiTheme="majorBidi" w:cstheme="majorBidi"/>
          <w:b/>
          <w:sz w:val="28"/>
          <w:szCs w:val="28"/>
          <w:cs/>
        </w:rPr>
        <w:t>เมื่อมีการ</w:t>
      </w:r>
      <w:r w:rsidRPr="007C1308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7C1308">
        <w:rPr>
          <w:rFonts w:asciiTheme="majorBidi" w:hAnsiTheme="majorBidi" w:cstheme="majorBidi"/>
          <w:b/>
          <w:sz w:val="28"/>
          <w:szCs w:val="28"/>
          <w:cs/>
        </w:rPr>
        <w:t xml:space="preserve">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  <w:r w:rsidR="00C4593C" w:rsidRPr="007C1308">
        <w:rPr>
          <w:rFonts w:asciiTheme="majorBidi" w:hAnsiTheme="majorBidi" w:cstheme="majorBidi"/>
          <w:b/>
          <w:sz w:val="28"/>
          <w:szCs w:val="28"/>
          <w:cs/>
        </w:rPr>
        <w:t>ยกเว้นสัญญาเช่า</w:t>
      </w:r>
      <w:r w:rsidR="00BD29E5" w:rsidRPr="007C1308">
        <w:rPr>
          <w:rFonts w:asciiTheme="majorBidi" w:hAnsiTheme="majorBidi" w:cstheme="majorBidi" w:hint="cs"/>
          <w:b/>
          <w:sz w:val="28"/>
          <w:szCs w:val="28"/>
          <w:cs/>
        </w:rPr>
        <w:t>อาคาร</w:t>
      </w:r>
      <w:r w:rsidR="00C4593C" w:rsidRPr="007C1308">
        <w:rPr>
          <w:rFonts w:asciiTheme="majorBidi" w:hAnsiTheme="majorBidi" w:cstheme="majorBidi"/>
          <w:b/>
          <w:sz w:val="28"/>
          <w:szCs w:val="28"/>
          <w:cs/>
        </w:rPr>
        <w:t>ที่ได้รับส่วนลดค่าเช่าจากสถานการณ์</w:t>
      </w:r>
      <w:r w:rsidR="00C4593C" w:rsidRPr="007C1308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="00C4593C" w:rsidRPr="007C1308">
        <w:rPr>
          <w:rFonts w:asciiTheme="majorBidi" w:hAnsiTheme="majorBidi" w:cstheme="majorBidi"/>
          <w:bCs/>
          <w:sz w:val="28"/>
          <w:szCs w:val="28"/>
        </w:rPr>
        <w:t>COVID-</w:t>
      </w:r>
      <w:r w:rsidR="007E56DD" w:rsidRPr="007C1308">
        <w:rPr>
          <w:rFonts w:asciiTheme="majorBidi" w:hAnsiTheme="majorBidi" w:cstheme="majorBidi"/>
          <w:bCs/>
          <w:sz w:val="28"/>
          <w:szCs w:val="28"/>
        </w:rPr>
        <w:t>19</w:t>
      </w:r>
      <w:r w:rsidR="00C4593C" w:rsidRPr="007C1308">
        <w:rPr>
          <w:rFonts w:asciiTheme="majorBidi" w:hAnsiTheme="majorBidi" w:cstheme="majorBidi"/>
          <w:b/>
          <w:sz w:val="28"/>
          <w:szCs w:val="28"/>
          <w:cs/>
        </w:rPr>
        <w:t xml:space="preserve"> และกลุ่มบริษัทเลือกไม่ประเมินว่าการได้รับส่วนลดค่าเช่าเป็นการเปลี่ยนแปลงสัญญาเช่า </w:t>
      </w:r>
    </w:p>
    <w:p w14:paraId="0B2939BD" w14:textId="77777777" w:rsidR="00687A94" w:rsidRPr="007C1308" w:rsidRDefault="00687A94" w:rsidP="001927A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  <w:bookmarkStart w:id="4" w:name="OLE_LINK7"/>
      <w:bookmarkStart w:id="5" w:name="OLE_LINK8"/>
    </w:p>
    <w:p w14:paraId="389454DA" w14:textId="4F5CDD92" w:rsidR="005E53AF" w:rsidRPr="007C1308" w:rsidRDefault="00494E68" w:rsidP="001927AE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Theme="majorBidi" w:hAnsiTheme="majorBidi" w:cstheme="majorBidi"/>
          <w:b/>
          <w:bCs/>
          <w:i/>
          <w:iCs/>
        </w:rPr>
      </w:pPr>
      <w:r w:rsidRPr="007C1308">
        <w:rPr>
          <w:rFonts w:asciiTheme="majorBidi" w:hAnsiTheme="majorBidi" w:cstheme="majorBidi"/>
          <w:b/>
          <w:bCs/>
          <w:i/>
          <w:iCs/>
          <w:cs/>
        </w:rPr>
        <w:t>การด้อยค่าสินทรัพย์</w:t>
      </w:r>
      <w:r w:rsidR="00AD1E44" w:rsidRPr="007C1308">
        <w:rPr>
          <w:rFonts w:asciiTheme="majorBidi" w:hAnsiTheme="majorBidi" w:cstheme="majorBidi"/>
          <w:b/>
          <w:bCs/>
          <w:i/>
          <w:iCs/>
          <w:cs/>
        </w:rPr>
        <w:t>ที่ไม่ใช่สิ</w:t>
      </w:r>
      <w:r w:rsidR="00564D21" w:rsidRPr="007C1308">
        <w:rPr>
          <w:rFonts w:asciiTheme="majorBidi" w:hAnsiTheme="majorBidi" w:cstheme="majorBidi" w:hint="cs"/>
          <w:b/>
          <w:bCs/>
          <w:i/>
          <w:iCs/>
          <w:cs/>
        </w:rPr>
        <w:t>นท</w:t>
      </w:r>
      <w:r w:rsidR="00AD1E44" w:rsidRPr="007C1308">
        <w:rPr>
          <w:rFonts w:asciiTheme="majorBidi" w:hAnsiTheme="majorBidi" w:cstheme="majorBidi"/>
          <w:b/>
          <w:bCs/>
          <w:i/>
          <w:iCs/>
          <w:cs/>
        </w:rPr>
        <w:t>รัพย์ทางการเงิน</w:t>
      </w:r>
    </w:p>
    <w:p w14:paraId="621CF7ED" w14:textId="29568646" w:rsidR="00E27364" w:rsidRPr="007C1308" w:rsidRDefault="00E27364" w:rsidP="001927A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E009A2E" w14:textId="1B0951BB" w:rsidR="00AD1E44" w:rsidRPr="007C1308" w:rsidRDefault="00AD1E44" w:rsidP="001927AE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7C1308">
        <w:rPr>
          <w:rFonts w:asciiTheme="majorBidi" w:hAnsiTheme="majorBidi" w:cstheme="majorBidi"/>
          <w:spacing w:val="-4"/>
          <w:sz w:val="28"/>
          <w:szCs w:val="28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Pr="007C1308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7C1308">
        <w:rPr>
          <w:rFonts w:asciiTheme="majorBidi" w:hAnsiTheme="majorBidi" w:cstheme="majorBidi"/>
          <w:spacing w:val="-4"/>
          <w:sz w:val="28"/>
          <w:szCs w:val="28"/>
          <w:cs/>
        </w:rPr>
        <w:t xml:space="preserve">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จะประมาณมูลค่าที่คาดว่าจะได้รับคืนทุกปีในช่วงเวลาเดียวกัน  </w:t>
      </w:r>
    </w:p>
    <w:p w14:paraId="1827A012" w14:textId="77777777" w:rsidR="00AD1E44" w:rsidRPr="007C1308" w:rsidRDefault="00AD1E44" w:rsidP="001927AE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3347F59" w14:textId="633DC098" w:rsidR="00AD1E44" w:rsidRPr="007C1308" w:rsidRDefault="00AD1E44" w:rsidP="001927AE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C1308">
        <w:rPr>
          <w:rFonts w:asciiTheme="majorBidi" w:hAnsiTheme="majorBidi" w:cstheme="majorBidi"/>
          <w:sz w:val="28"/>
          <w:szCs w:val="28"/>
          <w:cs/>
        </w:rPr>
        <w:t>ขาดทุนจากการด้อยค่ารับรู้</w:t>
      </w:r>
      <w:r w:rsidR="00487D77" w:rsidRPr="007C1308">
        <w:rPr>
          <w:rFonts w:asciiTheme="majorBidi" w:hAnsiTheme="majorBidi" w:cstheme="majorBidi"/>
          <w:sz w:val="28"/>
          <w:szCs w:val="28"/>
          <w:cs/>
        </w:rPr>
        <w:t>ในกำไรหรือขาดทุน</w:t>
      </w:r>
      <w:r w:rsidRPr="007C1308">
        <w:rPr>
          <w:rFonts w:asciiTheme="majorBidi" w:hAnsiTheme="majorBidi" w:cstheme="majorBidi"/>
          <w:sz w:val="28"/>
          <w:szCs w:val="28"/>
          <w:cs/>
        </w:rPr>
        <w:t>เมื่อมูลค่าตามบัญชีของสินทรัพย์สูงกว่ามูลค่าที่จะได้รับคืน</w:t>
      </w:r>
    </w:p>
    <w:p w14:paraId="2EAB17A2" w14:textId="77777777" w:rsidR="00AD1E44" w:rsidRPr="007C1308" w:rsidRDefault="00AD1E44" w:rsidP="001927AE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4B6741F" w14:textId="065E28E1" w:rsidR="00AD1E44" w:rsidRPr="007C1308" w:rsidRDefault="00AD1E44" w:rsidP="001927AE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C1308">
        <w:rPr>
          <w:rFonts w:asciiTheme="majorBidi" w:hAnsiTheme="majorBidi" w:cstheme="majorBidi"/>
          <w:sz w:val="28"/>
          <w:szCs w:val="28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4B002981" w14:textId="77777777" w:rsidR="004C59B6" w:rsidRPr="007C1308" w:rsidRDefault="004C59B6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7C1308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33EDB5C6" w14:textId="513A7750" w:rsidR="00C7501F" w:rsidRPr="007C1308" w:rsidRDefault="00C7501F" w:rsidP="001927AE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C1308">
        <w:rPr>
          <w:rFonts w:asciiTheme="majorBidi" w:hAnsiTheme="majorBidi" w:cstheme="majorBidi"/>
          <w:sz w:val="28"/>
          <w:szCs w:val="28"/>
          <w:cs/>
        </w:rPr>
        <w:lastRenderedPageBreak/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ยกเว้นขาดทุนจากการด้อยค่าของค่าความนิยมจะไม่มีการปรับปรุงกลับรายการ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5E3088AB" w14:textId="77777777" w:rsidR="00FB7624" w:rsidRPr="007C1308" w:rsidRDefault="00FB7624" w:rsidP="001927AE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Cs/>
          <w:sz w:val="20"/>
          <w:szCs w:val="20"/>
        </w:rPr>
      </w:pPr>
    </w:p>
    <w:bookmarkEnd w:id="4"/>
    <w:bookmarkEnd w:id="5"/>
    <w:p w14:paraId="74C926AF" w14:textId="77777777" w:rsidR="00603BEB" w:rsidRPr="007C1308" w:rsidRDefault="00603BEB" w:rsidP="001927AE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Theme="majorBidi" w:hAnsiTheme="majorBidi" w:cstheme="majorBidi"/>
          <w:b/>
          <w:bCs/>
          <w:i/>
          <w:iCs/>
          <w:cs/>
        </w:rPr>
      </w:pPr>
      <w:r w:rsidRPr="007C1308">
        <w:rPr>
          <w:rFonts w:asciiTheme="majorBidi" w:hAnsiTheme="majorBidi" w:cstheme="majorBidi"/>
          <w:b/>
          <w:bCs/>
          <w:i/>
          <w:iCs/>
          <w:cs/>
        </w:rPr>
        <w:t>ผลประโยชน์ของพนักงาน</w:t>
      </w:r>
      <w:r w:rsidRPr="007C1308">
        <w:rPr>
          <w:rFonts w:asciiTheme="majorBidi" w:hAnsiTheme="majorBidi" w:cstheme="majorBidi"/>
          <w:b/>
          <w:bCs/>
          <w:i/>
          <w:iCs/>
          <w:color w:val="0000FF"/>
          <w:shd w:val="clear" w:color="auto" w:fill="E0E0E0"/>
          <w:cs/>
        </w:rPr>
        <w:t xml:space="preserve"> </w:t>
      </w:r>
    </w:p>
    <w:p w14:paraId="63DDFC03" w14:textId="77777777" w:rsidR="00603BEB" w:rsidRPr="007C1308" w:rsidRDefault="00603BEB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5619E36B" w14:textId="17D5B637" w:rsidR="00C7655E" w:rsidRPr="007C1308" w:rsidRDefault="00C7655E" w:rsidP="001927A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7C1308">
        <w:rPr>
          <w:rFonts w:asciiTheme="majorBidi" w:hAnsiTheme="majorBidi" w:cstheme="majorBidi"/>
          <w:iCs/>
          <w:sz w:val="28"/>
          <w:szCs w:val="28"/>
          <w:cs/>
        </w:rPr>
        <w:t>โครงการสมทบเงิน</w:t>
      </w:r>
    </w:p>
    <w:p w14:paraId="2B49541C" w14:textId="77777777" w:rsidR="00DD0D64" w:rsidRPr="007C1308" w:rsidRDefault="00DD0D64" w:rsidP="001927A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20"/>
          <w:szCs w:val="20"/>
        </w:rPr>
      </w:pPr>
    </w:p>
    <w:p w14:paraId="535B7E6F" w14:textId="746E51FE" w:rsidR="00C7655E" w:rsidRPr="007C1308" w:rsidRDefault="00C7655E" w:rsidP="001927A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7C1308">
        <w:rPr>
          <w:rFonts w:asciiTheme="majorBidi" w:hAnsiTheme="majorBidi" w:cstheme="majorBidi"/>
          <w:i/>
          <w:sz w:val="28"/>
          <w:szCs w:val="28"/>
          <w:cs/>
        </w:rPr>
        <w:t>ภาระผูกพันในการสมทบเข้า</w:t>
      </w:r>
      <w:r w:rsidR="00FB75E6" w:rsidRPr="007C1308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กองทุนสำรองเลี้ยงชีพสำหรับพนักงานของกลุ่มบริษัท</w:t>
      </w:r>
      <w:r w:rsidRPr="007C1308">
        <w:rPr>
          <w:rFonts w:asciiTheme="majorBidi" w:hAnsiTheme="majorBidi" w:cstheme="majorBidi"/>
          <w:i/>
          <w:sz w:val="28"/>
          <w:szCs w:val="28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23CB7D0F" w14:textId="604513DA" w:rsidR="00AF4352" w:rsidRPr="007C1308" w:rsidRDefault="00AF4352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20"/>
          <w:szCs w:val="20"/>
          <w:cs/>
        </w:rPr>
      </w:pPr>
    </w:p>
    <w:p w14:paraId="566BF2A9" w14:textId="693B5226" w:rsidR="00C7655E" w:rsidRPr="007C1308" w:rsidRDefault="00C7655E" w:rsidP="001927A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7C1308">
        <w:rPr>
          <w:rFonts w:asciiTheme="majorBidi" w:hAnsiTheme="majorBidi" w:cstheme="majorBidi"/>
          <w:iCs/>
          <w:sz w:val="28"/>
          <w:szCs w:val="28"/>
          <w:cs/>
        </w:rPr>
        <w:t>โครงการผลประโยชน์ที่กำหนดไว้</w:t>
      </w:r>
    </w:p>
    <w:p w14:paraId="0FC39F76" w14:textId="77777777" w:rsidR="00DD0D64" w:rsidRPr="007C1308" w:rsidRDefault="00DD0D64" w:rsidP="001927A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20"/>
          <w:szCs w:val="20"/>
          <w:cs/>
        </w:rPr>
      </w:pPr>
    </w:p>
    <w:p w14:paraId="762CFE00" w14:textId="4F913552" w:rsidR="00C7655E" w:rsidRPr="007C1308" w:rsidRDefault="00C7655E" w:rsidP="001927AE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7C1308">
        <w:rPr>
          <w:rFonts w:asciiTheme="majorBidi" w:hAnsiTheme="majorBidi" w:cstheme="majorBidi"/>
          <w:i/>
          <w:sz w:val="28"/>
          <w:szCs w:val="28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</w:t>
      </w:r>
      <w:r w:rsidR="00FB75E6" w:rsidRPr="007C1308">
        <w:rPr>
          <w:rFonts w:asciiTheme="majorBidi" w:hAnsiTheme="majorBidi" w:cstheme="majorBidi"/>
          <w:i/>
          <w:sz w:val="28"/>
          <w:szCs w:val="28"/>
          <w:cs/>
        </w:rPr>
        <w:t>ซึ่ง</w:t>
      </w:r>
      <w:r w:rsidRPr="007C1308">
        <w:rPr>
          <w:rFonts w:asciiTheme="majorBidi" w:hAnsiTheme="majorBidi" w:cstheme="majorBidi"/>
          <w:i/>
          <w:sz w:val="28"/>
          <w:szCs w:val="28"/>
          <w:cs/>
        </w:rPr>
        <w:t xml:space="preserve">จัดทำโดยนักคณิตศาสตร์ประกันภัยที่ได้รับอนุญาตเป็นประจำ โดยวิธีคิดลดแต่ละหน่วยที่ประมาณการไว้  </w:t>
      </w:r>
    </w:p>
    <w:p w14:paraId="0BCD42F9" w14:textId="6796F5A8" w:rsidR="00FB75E6" w:rsidRPr="007C1308" w:rsidRDefault="00FB75E6" w:rsidP="001927AE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20"/>
          <w:szCs w:val="20"/>
        </w:rPr>
      </w:pPr>
    </w:p>
    <w:p w14:paraId="5DF21E4B" w14:textId="4FD779C2" w:rsidR="00C7655E" w:rsidRPr="007C1308" w:rsidRDefault="00C7655E" w:rsidP="001927AE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7C1308">
        <w:rPr>
          <w:rFonts w:asciiTheme="majorBidi" w:eastAsia="Times New Roman" w:hAnsiTheme="majorBidi" w:cstheme="majorBidi"/>
          <w:i/>
          <w:sz w:val="28"/>
          <w:szCs w:val="28"/>
          <w:cs/>
        </w:rPr>
        <w:t xml:space="preserve"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</w:t>
      </w:r>
      <w:r w:rsidRPr="007C1308">
        <w:rPr>
          <w:rFonts w:asciiTheme="majorBidi" w:eastAsia="Times New Roman" w:hAnsiTheme="majorBidi" w:cstheme="majorBidi"/>
          <w:sz w:val="28"/>
          <w:szCs w:val="28"/>
          <w:cs/>
        </w:rPr>
        <w:t>กลุ่มบริษัท</w:t>
      </w:r>
      <w:r w:rsidRPr="007C1308">
        <w:rPr>
          <w:rFonts w:asciiTheme="majorBidi" w:hAnsiTheme="majorBidi" w:cstheme="majorBidi"/>
          <w:i/>
          <w:sz w:val="28"/>
          <w:szCs w:val="28"/>
          <w:cs/>
        </w:rPr>
        <w:t>กำหนดดอกเบี้ยจ่ายของ</w:t>
      </w:r>
      <w:r w:rsidRPr="007C1308">
        <w:rPr>
          <w:rFonts w:asciiTheme="majorBidi" w:eastAsia="Times New Roman" w:hAnsiTheme="majorBidi" w:cstheme="majorBidi"/>
          <w:i/>
          <w:sz w:val="28"/>
          <w:szCs w:val="28"/>
          <w:cs/>
        </w:rPr>
        <w:t xml:space="preserve"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</w:t>
      </w:r>
      <w:r w:rsidR="009B3226" w:rsidRPr="007C1308">
        <w:rPr>
          <w:rFonts w:asciiTheme="majorBidi" w:eastAsia="Times New Roman" w:hAnsiTheme="majorBidi" w:cstheme="majorBidi"/>
          <w:i/>
          <w:sz w:val="28"/>
          <w:szCs w:val="28"/>
        </w:rPr>
        <w:br/>
      </w:r>
      <w:r w:rsidRPr="007C1308">
        <w:rPr>
          <w:rFonts w:asciiTheme="majorBidi" w:eastAsia="Times New Roman" w:hAnsiTheme="majorBidi" w:cstheme="majorBidi"/>
          <w:i/>
          <w:sz w:val="28"/>
          <w:szCs w:val="28"/>
          <w:cs/>
        </w:rPr>
        <w:t xml:space="preserve">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</w:t>
      </w:r>
      <w:r w:rsidRPr="007C1308">
        <w:rPr>
          <w:rFonts w:asciiTheme="majorBidi" w:hAnsiTheme="majorBidi" w:cstheme="majorBidi"/>
          <w:i/>
          <w:sz w:val="28"/>
          <w:szCs w:val="28"/>
          <w:cs/>
        </w:rPr>
        <w:t>ดอกเบี้ยจ่ายสุทธิและค่าใช้จ่ายอื่นๆ ที่เกี่ยวข้องกับโครงการผลประโยชน์</w:t>
      </w:r>
      <w:r w:rsidRPr="007C1308">
        <w:rPr>
          <w:rFonts w:asciiTheme="majorBidi" w:eastAsia="Times New Roman" w:hAnsiTheme="majorBidi" w:cstheme="majorBidi"/>
          <w:i/>
          <w:sz w:val="28"/>
          <w:szCs w:val="28"/>
          <w:cs/>
        </w:rPr>
        <w:t>รับรู้รายการในกำไรหรือขาดทุน</w:t>
      </w:r>
    </w:p>
    <w:p w14:paraId="2C811031" w14:textId="77777777" w:rsidR="00C7655E" w:rsidRPr="007C1308" w:rsidRDefault="00C7655E" w:rsidP="001927AE">
      <w:pPr>
        <w:pStyle w:val="BodyText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sz w:val="20"/>
          <w:szCs w:val="20"/>
        </w:rPr>
      </w:pPr>
    </w:p>
    <w:p w14:paraId="4EEF2806" w14:textId="0A57A8E1" w:rsidR="003448E4" w:rsidRPr="007C1308" w:rsidRDefault="00C7655E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i/>
          <w:sz w:val="28"/>
          <w:szCs w:val="28"/>
        </w:rPr>
      </w:pPr>
      <w:r w:rsidRPr="007C1308">
        <w:rPr>
          <w:rFonts w:asciiTheme="majorBidi" w:eastAsia="Times New Roman" w:hAnsiTheme="majorBidi" w:cstheme="majorBidi"/>
          <w:i/>
          <w:sz w:val="28"/>
          <w:szCs w:val="28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</w:t>
      </w:r>
      <w:r w:rsidR="00A82194" w:rsidRPr="007C1308">
        <w:rPr>
          <w:rFonts w:asciiTheme="majorBidi" w:eastAsia="Times New Roman" w:hAnsiTheme="majorBidi" w:cstheme="majorBidi"/>
          <w:i/>
          <w:sz w:val="28"/>
          <w:szCs w:val="28"/>
        </w:rPr>
        <w:br/>
      </w:r>
      <w:r w:rsidRPr="007C1308">
        <w:rPr>
          <w:rFonts w:asciiTheme="majorBidi" w:eastAsia="Times New Roman" w:hAnsiTheme="majorBidi" w:cstheme="majorBidi"/>
          <w:i/>
          <w:sz w:val="28"/>
          <w:szCs w:val="28"/>
          <w:cs/>
        </w:rPr>
        <w:t xml:space="preserve">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</w:t>
      </w:r>
      <w:r w:rsidRPr="007C1308">
        <w:rPr>
          <w:rFonts w:asciiTheme="majorBidi" w:eastAsia="Times New Roman" w:hAnsiTheme="majorBidi" w:cstheme="majorBidi"/>
          <w:sz w:val="28"/>
          <w:szCs w:val="28"/>
          <w:cs/>
        </w:rPr>
        <w:t>กลุ่มบริษัท</w:t>
      </w:r>
      <w:r w:rsidRPr="007C1308">
        <w:rPr>
          <w:rFonts w:asciiTheme="majorBidi" w:hAnsiTheme="majorBidi" w:cstheme="majorBidi"/>
          <w:i/>
          <w:sz w:val="28"/>
          <w:szCs w:val="28"/>
          <w:cs/>
        </w:rPr>
        <w:t>รับรู้</w:t>
      </w:r>
      <w:r w:rsidRPr="007C1308">
        <w:rPr>
          <w:rFonts w:asciiTheme="majorBidi" w:eastAsia="Times New Roman" w:hAnsiTheme="majorBidi" w:cstheme="majorBidi"/>
          <w:i/>
          <w:sz w:val="28"/>
          <w:szCs w:val="28"/>
          <w:cs/>
        </w:rPr>
        <w:t>กำไรและขาดทุนจากการจ่ายชำระผลประโยชน์พนักงานเมื่อเกิดขึ้น</w:t>
      </w:r>
    </w:p>
    <w:p w14:paraId="5FF669C5" w14:textId="77777777" w:rsidR="00D339A1" w:rsidRPr="007C1308" w:rsidRDefault="00D339A1" w:rsidP="001927AE">
      <w:pPr>
        <w:pStyle w:val="BodyText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sz w:val="20"/>
          <w:szCs w:val="20"/>
        </w:rPr>
      </w:pPr>
    </w:p>
    <w:p w14:paraId="03730F85" w14:textId="69F6421C" w:rsidR="00C7655E" w:rsidRPr="007C1308" w:rsidRDefault="00C7655E" w:rsidP="001927A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pacing w:val="-6"/>
          <w:sz w:val="28"/>
          <w:szCs w:val="28"/>
        </w:rPr>
      </w:pPr>
      <w:r w:rsidRPr="007C1308">
        <w:rPr>
          <w:rFonts w:asciiTheme="majorBidi" w:hAnsiTheme="majorBidi" w:cstheme="majorBidi"/>
          <w:i/>
          <w:spacing w:val="-6"/>
          <w:sz w:val="28"/>
          <w:szCs w:val="28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หรือเมื่อกลุ่มบริษัทรับรู้ต้นทุนสำหรับการปรับโครงสร้างหากระยะเวลาการจ่ายผลประโยชน์เกินกว่า </w:t>
      </w:r>
      <w:r w:rsidR="007E56DD" w:rsidRPr="007C1308">
        <w:rPr>
          <w:rFonts w:asciiTheme="majorBidi" w:hAnsiTheme="majorBidi" w:cstheme="majorBidi"/>
          <w:iCs/>
          <w:spacing w:val="-6"/>
          <w:sz w:val="28"/>
          <w:szCs w:val="28"/>
        </w:rPr>
        <w:t>12</w:t>
      </w:r>
      <w:r w:rsidRPr="007C1308">
        <w:rPr>
          <w:rFonts w:asciiTheme="majorBidi" w:hAnsiTheme="majorBidi" w:cstheme="majorBidi"/>
          <w:i/>
          <w:spacing w:val="-6"/>
          <w:sz w:val="28"/>
          <w:szCs w:val="28"/>
        </w:rPr>
        <w:t xml:space="preserve"> </w:t>
      </w:r>
      <w:r w:rsidRPr="007C1308">
        <w:rPr>
          <w:rFonts w:asciiTheme="majorBidi" w:hAnsiTheme="majorBidi" w:cstheme="majorBidi"/>
          <w:i/>
          <w:spacing w:val="-6"/>
          <w:sz w:val="28"/>
          <w:szCs w:val="28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702706C7" w14:textId="23306A15" w:rsidR="00C7655E" w:rsidRPr="007C1308" w:rsidRDefault="00C7655E" w:rsidP="001927A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20"/>
          <w:szCs w:val="20"/>
        </w:rPr>
      </w:pPr>
    </w:p>
    <w:p w14:paraId="45A7C8B1" w14:textId="773E1343" w:rsidR="000115A2" w:rsidRPr="007C1308" w:rsidRDefault="00C7655E" w:rsidP="001927A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28"/>
          <w:szCs w:val="28"/>
          <w:cs/>
        </w:rPr>
      </w:pPr>
      <w:r w:rsidRPr="007C1308">
        <w:rPr>
          <w:rFonts w:asciiTheme="majorBidi" w:hAnsiTheme="majorBidi" w:cstheme="majorBidi"/>
          <w:i/>
          <w:sz w:val="28"/>
          <w:szCs w:val="28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="000115A2" w:rsidRPr="007C1308">
        <w:rPr>
          <w:rFonts w:asciiTheme="majorBidi" w:hAnsiTheme="majorBidi" w:cstheme="majorBidi"/>
          <w:i/>
          <w:sz w:val="28"/>
          <w:szCs w:val="28"/>
          <w:cs/>
        </w:rPr>
        <w:br w:type="page"/>
      </w:r>
    </w:p>
    <w:p w14:paraId="3262B9A3" w14:textId="77777777" w:rsidR="00603BEB" w:rsidRPr="007C1308" w:rsidRDefault="00603BEB" w:rsidP="001927AE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Theme="majorBidi" w:hAnsiTheme="majorBidi" w:cstheme="majorBidi"/>
          <w:b/>
          <w:bCs/>
          <w:i/>
          <w:iCs/>
          <w:cs/>
        </w:rPr>
      </w:pPr>
      <w:r w:rsidRPr="007C1308">
        <w:rPr>
          <w:rFonts w:asciiTheme="majorBidi" w:hAnsiTheme="majorBidi" w:cstheme="majorBidi"/>
          <w:b/>
          <w:bCs/>
          <w:i/>
          <w:iCs/>
          <w:cs/>
        </w:rPr>
        <w:lastRenderedPageBreak/>
        <w:t>ประมาณการหนี้สิน</w:t>
      </w:r>
    </w:p>
    <w:p w14:paraId="10787A8F" w14:textId="77777777" w:rsidR="00603BEB" w:rsidRPr="007C1308" w:rsidRDefault="00603BEB" w:rsidP="001927AE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0"/>
          <w:szCs w:val="20"/>
        </w:rPr>
      </w:pPr>
    </w:p>
    <w:p w14:paraId="79027957" w14:textId="7DDA9A79" w:rsidR="00AF4352" w:rsidRPr="007C1308" w:rsidRDefault="00C7655E" w:rsidP="001927AE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C1308">
        <w:rPr>
          <w:rFonts w:asciiTheme="majorBidi" w:hAnsiTheme="majorBidi" w:cstheme="majorBidi"/>
          <w:sz w:val="28"/>
          <w:szCs w:val="28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4665217F" w14:textId="6D5BF625" w:rsidR="00AF4352" w:rsidRPr="007C1308" w:rsidRDefault="00AF4352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6F0653E4" w14:textId="6B73C512" w:rsidR="00C7655E" w:rsidRPr="007C1308" w:rsidRDefault="00C7655E" w:rsidP="001927AE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Theme="majorBidi" w:hAnsiTheme="majorBidi" w:cstheme="majorBidi"/>
          <w:b/>
          <w:bCs/>
          <w:i/>
          <w:iCs/>
        </w:rPr>
      </w:pPr>
      <w:r w:rsidRPr="007C1308">
        <w:rPr>
          <w:rFonts w:asciiTheme="majorBidi" w:hAnsiTheme="majorBidi" w:cstheme="majorBidi"/>
          <w:b/>
          <w:bCs/>
          <w:i/>
          <w:iCs/>
          <w:cs/>
        </w:rPr>
        <w:t>การวัดมูลค่ายุติธรรม</w:t>
      </w:r>
    </w:p>
    <w:p w14:paraId="60CD44B1" w14:textId="77777777" w:rsidR="00407FE0" w:rsidRPr="007C1308" w:rsidRDefault="00407FE0" w:rsidP="001927AE">
      <w:pPr>
        <w:rPr>
          <w:rFonts w:asciiTheme="majorBidi" w:hAnsiTheme="majorBidi" w:cstheme="majorBidi"/>
          <w:sz w:val="20"/>
          <w:szCs w:val="20"/>
          <w:lang w:eastAsia="x-none"/>
        </w:rPr>
      </w:pPr>
    </w:p>
    <w:p w14:paraId="0AFDD147" w14:textId="0E2DEAAE" w:rsidR="008B413B" w:rsidRPr="007C1308" w:rsidRDefault="008B413B" w:rsidP="001927A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C1308">
        <w:rPr>
          <w:rFonts w:asciiTheme="majorBidi" w:hAnsiTheme="majorBidi" w:cstheme="majorBidi"/>
          <w:sz w:val="28"/>
          <w:szCs w:val="28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</w:t>
      </w:r>
      <w:r w:rsidRPr="007C1308">
        <w:rPr>
          <w:rFonts w:asciiTheme="majorBidi" w:hAnsiTheme="majorBidi" w:cstheme="majorBidi"/>
          <w:sz w:val="28"/>
          <w:szCs w:val="28"/>
        </w:rPr>
        <w:t xml:space="preserve"> </w:t>
      </w:r>
      <w:r w:rsidRPr="007C1308">
        <w:rPr>
          <w:rFonts w:asciiTheme="majorBidi" w:hAnsiTheme="majorBidi" w:cstheme="majorBidi"/>
          <w:sz w:val="28"/>
          <w:szCs w:val="28"/>
          <w:cs/>
        </w:rPr>
        <w:t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1290BF40" w14:textId="5605A9E7" w:rsidR="00463670" w:rsidRPr="007C1308" w:rsidRDefault="00463670" w:rsidP="001927AE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94B2D7D" w14:textId="12114417" w:rsidR="00463670" w:rsidRPr="007C1308" w:rsidRDefault="00463670" w:rsidP="001927A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C1308">
        <w:rPr>
          <w:rFonts w:asciiTheme="majorBidi" w:hAnsiTheme="majorBidi" w:cstheme="majorBidi"/>
          <w:sz w:val="28"/>
          <w:szCs w:val="28"/>
          <w:cs/>
        </w:rPr>
        <w:t>การวัดมูลค่ายุติธรรมของสินทรัพย์หรือหนี้สิน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341CF5E5" w14:textId="363D199A" w:rsidR="00463670" w:rsidRPr="007C1308" w:rsidRDefault="00463670" w:rsidP="001927AE">
      <w:pPr>
        <w:pStyle w:val="block"/>
        <w:numPr>
          <w:ilvl w:val="0"/>
          <w:numId w:val="31"/>
        </w:numPr>
        <w:tabs>
          <w:tab w:val="left" w:pos="900"/>
        </w:tabs>
        <w:spacing w:after="0" w:line="240" w:lineRule="auto"/>
        <w:ind w:left="810" w:right="-7" w:hanging="256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7C1308">
        <w:rPr>
          <w:rFonts w:asciiTheme="majorBidi" w:hAnsiTheme="majorBidi" w:cstheme="majorBidi"/>
          <w:sz w:val="28"/>
          <w:szCs w:val="28"/>
          <w:cs/>
          <w:lang w:bidi="th-TH"/>
        </w:rPr>
        <w:t xml:space="preserve">ข้อมูลระดับ </w:t>
      </w:r>
      <w:r w:rsidR="007E56DD" w:rsidRPr="007C1308">
        <w:rPr>
          <w:rFonts w:asciiTheme="majorBidi" w:hAnsiTheme="majorBidi" w:cstheme="majorBidi"/>
          <w:sz w:val="28"/>
          <w:szCs w:val="28"/>
          <w:lang w:val="en-US" w:bidi="th-TH"/>
        </w:rPr>
        <w:t>1</w:t>
      </w:r>
      <w:r w:rsidRPr="007C1308">
        <w:rPr>
          <w:rFonts w:asciiTheme="majorBidi" w:hAnsiTheme="majorBidi" w:cstheme="majorBidi"/>
          <w:sz w:val="28"/>
          <w:szCs w:val="28"/>
          <w:lang w:bidi="th-TH"/>
        </w:rPr>
        <w:t xml:space="preserve">  </w:t>
      </w:r>
      <w:r w:rsidRPr="007C1308">
        <w:rPr>
          <w:rFonts w:asciiTheme="majorBidi" w:hAnsiTheme="majorBidi" w:cstheme="majorBidi"/>
          <w:sz w:val="28"/>
          <w:szCs w:val="28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561211BB" w14:textId="39F771C9" w:rsidR="00463670" w:rsidRPr="007C1308" w:rsidRDefault="00463670" w:rsidP="001927AE">
      <w:pPr>
        <w:pStyle w:val="block"/>
        <w:numPr>
          <w:ilvl w:val="0"/>
          <w:numId w:val="31"/>
        </w:numPr>
        <w:tabs>
          <w:tab w:val="left" w:pos="900"/>
        </w:tabs>
        <w:spacing w:after="0" w:line="240" w:lineRule="auto"/>
        <w:ind w:left="810" w:right="-7" w:hanging="256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7C1308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7C1308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7E56DD" w:rsidRPr="007C1308">
        <w:rPr>
          <w:rFonts w:asciiTheme="majorBidi" w:hAnsiTheme="majorBidi" w:cstheme="majorBidi"/>
          <w:sz w:val="28"/>
          <w:szCs w:val="28"/>
          <w:lang w:val="en-US" w:bidi="th-TH"/>
        </w:rPr>
        <w:t>2</w:t>
      </w:r>
      <w:r w:rsidRPr="007C1308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7C1308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7E56DD" w:rsidRPr="007C1308">
        <w:rPr>
          <w:rFonts w:asciiTheme="majorBidi" w:hAnsiTheme="majorBidi" w:cstheme="majorBidi"/>
          <w:sz w:val="28"/>
          <w:szCs w:val="28"/>
          <w:lang w:val="en-US" w:bidi="th-TH"/>
        </w:rPr>
        <w:t>1</w:t>
      </w:r>
    </w:p>
    <w:p w14:paraId="0E3F0DFA" w14:textId="5541B4D6" w:rsidR="00463670" w:rsidRPr="007C1308" w:rsidRDefault="00463670" w:rsidP="001927AE">
      <w:pPr>
        <w:pStyle w:val="block"/>
        <w:numPr>
          <w:ilvl w:val="0"/>
          <w:numId w:val="31"/>
        </w:numPr>
        <w:tabs>
          <w:tab w:val="left" w:pos="900"/>
        </w:tabs>
        <w:spacing w:after="0" w:line="240" w:lineRule="auto"/>
        <w:ind w:left="810" w:right="-7" w:hanging="256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7C1308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7C1308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7E56DD" w:rsidRPr="007C1308">
        <w:rPr>
          <w:rFonts w:asciiTheme="majorBidi" w:hAnsiTheme="majorBidi" w:cstheme="majorBidi"/>
          <w:sz w:val="28"/>
          <w:szCs w:val="28"/>
          <w:lang w:val="en-US" w:bidi="th-TH"/>
        </w:rPr>
        <w:t>3</w:t>
      </w:r>
      <w:r w:rsidRPr="007C1308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7C1308">
        <w:rPr>
          <w:rFonts w:asciiTheme="majorBidi" w:hAnsiTheme="majorBidi" w:cstheme="majorBidi"/>
          <w:sz w:val="28"/>
          <w:szCs w:val="28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3253F0D7" w14:textId="77777777" w:rsidR="00463670" w:rsidRPr="007C1308" w:rsidRDefault="00463670" w:rsidP="001927AE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435BC24" w14:textId="66862A0D" w:rsidR="005B14A3" w:rsidRPr="007C1308" w:rsidRDefault="00463670" w:rsidP="001927AE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  <w:r w:rsidRPr="007C1308">
        <w:rPr>
          <w:rFonts w:asciiTheme="majorBidi" w:hAnsiTheme="majorBidi" w:cstheme="majorBidi"/>
          <w:sz w:val="28"/>
          <w:szCs w:val="28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165806F8" w14:textId="77777777" w:rsidR="00463670" w:rsidRPr="007C1308" w:rsidRDefault="00463670" w:rsidP="001927AE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36B1688" w14:textId="1CACD01A" w:rsidR="00463670" w:rsidRPr="007C1308" w:rsidRDefault="00463670" w:rsidP="001927A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C1308">
        <w:rPr>
          <w:rFonts w:asciiTheme="majorBidi" w:hAnsiTheme="majorBidi" w:cstheme="majorBidi"/>
          <w:sz w:val="28"/>
          <w:szCs w:val="28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 กลุ่มบริษัทวัดมูลค่าสินทรัพย์และ</w:t>
      </w:r>
      <w:r w:rsidR="009B3226" w:rsidRPr="007C1308">
        <w:rPr>
          <w:rFonts w:asciiTheme="majorBidi" w:hAnsiTheme="majorBidi" w:cstheme="majorBidi" w:hint="cs"/>
          <w:sz w:val="28"/>
          <w:szCs w:val="28"/>
          <w:cs/>
        </w:rPr>
        <w:t>สถานะการ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69699AF8" w14:textId="77777777" w:rsidR="00463670" w:rsidRPr="007C1308" w:rsidRDefault="00463670" w:rsidP="001927AE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76E4C6A" w14:textId="28F33DF4" w:rsidR="007E2862" w:rsidRPr="007C1308" w:rsidRDefault="009B3226" w:rsidP="001927AE">
      <w:pPr>
        <w:pStyle w:val="BodyText"/>
        <w:tabs>
          <w:tab w:val="clear" w:pos="454"/>
          <w:tab w:val="clear" w:pos="680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7C1308" w:rsidDel="001A6CC8">
        <w:rPr>
          <w:rFonts w:asciiTheme="majorBidi" w:hAnsiTheme="majorBidi" w:cstheme="majorBidi"/>
          <w:color w:val="000000"/>
          <w:sz w:val="28"/>
          <w:szCs w:val="28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</w:t>
      </w:r>
      <w:r w:rsidRPr="007C1308">
        <w:rPr>
          <w:rFonts w:asciiTheme="majorBidi" w:hAnsiTheme="majorBidi" w:cstheme="majorBidi"/>
          <w:color w:val="000000"/>
          <w:sz w:val="28"/>
          <w:szCs w:val="28"/>
        </w:rPr>
        <w:t xml:space="preserve">        </w:t>
      </w:r>
      <w:r w:rsidRPr="007C1308" w:rsidDel="001A6CC8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="007E56DD" w:rsidRPr="007C1308">
        <w:rPr>
          <w:rFonts w:asciiTheme="majorBidi" w:hAnsiTheme="majorBidi" w:cstheme="majorBidi"/>
          <w:color w:val="000000"/>
          <w:sz w:val="28"/>
          <w:szCs w:val="28"/>
        </w:rPr>
        <w:t>3</w:t>
      </w:r>
      <w:r w:rsidRPr="007C1308" w:rsidDel="001A6CC8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169C8F36" w14:textId="77777777" w:rsidR="007E2862" w:rsidRPr="007C1308" w:rsidRDefault="007E2862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7C1308">
        <w:rPr>
          <w:rFonts w:asciiTheme="majorBidi" w:hAnsiTheme="majorBidi" w:cstheme="majorBidi"/>
          <w:color w:val="000000"/>
          <w:sz w:val="28"/>
          <w:szCs w:val="28"/>
          <w:cs/>
        </w:rPr>
        <w:br w:type="page"/>
      </w:r>
    </w:p>
    <w:p w14:paraId="594A5E3F" w14:textId="071FE0FD" w:rsidR="00603BEB" w:rsidRPr="007C1308" w:rsidRDefault="00603BEB" w:rsidP="001927AE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Theme="majorBidi" w:hAnsiTheme="majorBidi" w:cstheme="majorBidi"/>
          <w:b/>
          <w:bCs/>
          <w:i/>
          <w:iCs/>
          <w:cs/>
        </w:rPr>
      </w:pPr>
      <w:r w:rsidRPr="007C1308">
        <w:rPr>
          <w:rFonts w:asciiTheme="majorBidi" w:hAnsiTheme="majorBidi" w:cstheme="majorBidi"/>
          <w:b/>
          <w:bCs/>
          <w:i/>
          <w:iCs/>
          <w:cs/>
        </w:rPr>
        <w:lastRenderedPageBreak/>
        <w:t>รายได้</w:t>
      </w:r>
      <w:r w:rsidR="002D1A1E" w:rsidRPr="007C1308">
        <w:rPr>
          <w:rFonts w:asciiTheme="majorBidi" w:hAnsiTheme="majorBidi" w:cstheme="majorBidi" w:hint="cs"/>
          <w:b/>
          <w:bCs/>
          <w:i/>
          <w:iCs/>
          <w:cs/>
        </w:rPr>
        <w:t>จากสัญญาที่ทำกับลูกค้า</w:t>
      </w:r>
    </w:p>
    <w:p w14:paraId="69F6D1B7" w14:textId="3CD83E2F" w:rsidR="007B6E41" w:rsidRPr="007C1308" w:rsidRDefault="007B6E41" w:rsidP="001927A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13885C68" w14:textId="77777777" w:rsidR="007B6E41" w:rsidRPr="007C1308" w:rsidRDefault="007B6E41" w:rsidP="001927AE">
      <w:pPr>
        <w:pStyle w:val="ListParagraph"/>
        <w:numPr>
          <w:ilvl w:val="0"/>
          <w:numId w:val="5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7C1308">
        <w:rPr>
          <w:rFonts w:asciiTheme="majorBidi" w:hAnsiTheme="majorBidi" w:cstheme="majorBidi"/>
          <w:i/>
          <w:iCs/>
          <w:sz w:val="28"/>
          <w:szCs w:val="28"/>
          <w:cs/>
        </w:rPr>
        <w:t>การรับรู้รายได้</w:t>
      </w:r>
    </w:p>
    <w:p w14:paraId="4669E491" w14:textId="77777777" w:rsidR="00DD0D64" w:rsidRPr="007C1308" w:rsidRDefault="00DD0D64" w:rsidP="001927A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31B576B0" w14:textId="388F58C5" w:rsidR="00854FC0" w:rsidRPr="007C1308" w:rsidRDefault="00854FC0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7C1308">
        <w:rPr>
          <w:rFonts w:asciiTheme="majorBidi" w:hAnsiTheme="majorBidi" w:cstheme="majorBidi"/>
          <w:sz w:val="28"/>
          <w:szCs w:val="28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</w:t>
      </w:r>
      <w:r w:rsidR="001D4C89" w:rsidRPr="007C1308">
        <w:rPr>
          <w:rFonts w:asciiTheme="majorBidi" w:hAnsiTheme="majorBidi" w:cstheme="majorBidi"/>
          <w:sz w:val="28"/>
          <w:szCs w:val="28"/>
        </w:rPr>
        <w:t xml:space="preserve"> </w:t>
      </w:r>
      <w:r w:rsidR="00BD29E5" w:rsidRPr="007C1308">
        <w:rPr>
          <w:rFonts w:asciiTheme="majorBidi" w:hAnsiTheme="majorBidi" w:cstheme="majorBidi" w:hint="cs"/>
          <w:sz w:val="28"/>
          <w:szCs w:val="28"/>
          <w:cs/>
        </w:rPr>
        <w:t>รายได้ที่รับรู้ไม่รวม</w:t>
      </w:r>
      <w:r w:rsidRPr="007C1308">
        <w:rPr>
          <w:rFonts w:asciiTheme="majorBidi" w:hAnsiTheme="majorBidi" w:cstheme="majorBidi"/>
          <w:sz w:val="28"/>
          <w:szCs w:val="28"/>
          <w:cs/>
        </w:rPr>
        <w:t>ภาษีมูลค่าเพิ่มและแสดงสุทธิจากส่วนลดการค้าและส่วนลดตามปริมาณ</w:t>
      </w:r>
    </w:p>
    <w:p w14:paraId="5F3E5D47" w14:textId="77777777" w:rsidR="00854FC0" w:rsidRPr="007C1308" w:rsidRDefault="00854FC0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16"/>
          <w:szCs w:val="16"/>
        </w:rPr>
      </w:pPr>
    </w:p>
    <w:p w14:paraId="768D5CBC" w14:textId="359283A3" w:rsidR="00854FC0" w:rsidRPr="007C1308" w:rsidRDefault="00854FC0" w:rsidP="001927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7C1308">
        <w:rPr>
          <w:rFonts w:asciiTheme="majorBidi" w:hAnsiTheme="majorBidi" w:cstheme="majorBidi"/>
          <w:sz w:val="28"/>
          <w:szCs w:val="28"/>
          <w:cs/>
        </w:rPr>
        <w:t>รายได้จากการขายสินค้ารับรู้</w:t>
      </w:r>
      <w:r w:rsidR="007B6E41" w:rsidRPr="007C130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B6E41" w:rsidRPr="007C1308">
        <w:rPr>
          <w:rFonts w:asciiTheme="majorBidi" w:hAnsiTheme="majorBidi" w:cstheme="majorBidi"/>
          <w:sz w:val="28"/>
          <w:szCs w:val="28"/>
          <w:cs/>
        </w:rPr>
        <w:t>ณ วันที่มีการส่งมอบสินค้าให้กับลูกค้า</w:t>
      </w:r>
    </w:p>
    <w:p w14:paraId="0BA427D1" w14:textId="77777777" w:rsidR="00741B6E" w:rsidRPr="007C1308" w:rsidRDefault="00741B6E" w:rsidP="001927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16"/>
          <w:szCs w:val="16"/>
        </w:rPr>
      </w:pPr>
    </w:p>
    <w:p w14:paraId="5FC79AAD" w14:textId="3225C164" w:rsidR="00A82194" w:rsidRPr="007C1308" w:rsidRDefault="009B3226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pacing w:val="-2"/>
          <w:sz w:val="28"/>
          <w:szCs w:val="28"/>
        </w:rPr>
      </w:pPr>
      <w:r w:rsidRPr="007C1308">
        <w:rPr>
          <w:rFonts w:asciiTheme="majorBidi" w:hAnsiTheme="majorBidi" w:hint="cs"/>
          <w:spacing w:val="-2"/>
          <w:sz w:val="28"/>
          <w:szCs w:val="28"/>
          <w:cs/>
        </w:rPr>
        <w:t>รายได้จากการให้บริการรับรู้ตลอดช่วงเวลาหนึ่ง</w:t>
      </w:r>
      <w:r w:rsidRPr="007C1308">
        <w:rPr>
          <w:rFonts w:asciiTheme="majorBidi" w:hAnsiTheme="majorBidi"/>
          <w:spacing w:val="-2"/>
          <w:sz w:val="28"/>
          <w:szCs w:val="28"/>
        </w:rPr>
        <w:t xml:space="preserve"> </w:t>
      </w:r>
      <w:r w:rsidRPr="007C1308">
        <w:rPr>
          <w:rFonts w:asciiTheme="majorBidi" w:hAnsiTheme="majorBidi" w:hint="cs"/>
          <w:spacing w:val="-2"/>
          <w:sz w:val="28"/>
          <w:szCs w:val="28"/>
          <w:cs/>
        </w:rPr>
        <w:t>โดยอ้างอิงกับขั้นความสำเร็จของงาน</w:t>
      </w:r>
      <w:r w:rsidRPr="007C1308">
        <w:rPr>
          <w:rFonts w:asciiTheme="majorBidi" w:hAnsiTheme="majorBidi"/>
          <w:spacing w:val="-2"/>
          <w:sz w:val="28"/>
          <w:szCs w:val="28"/>
        </w:rPr>
        <w:t xml:space="preserve"> </w:t>
      </w:r>
      <w:r w:rsidRPr="007C1308">
        <w:rPr>
          <w:rFonts w:asciiTheme="majorBidi" w:hAnsiTheme="majorBidi" w:hint="cs"/>
          <w:spacing w:val="-2"/>
          <w:sz w:val="28"/>
          <w:szCs w:val="28"/>
          <w:cs/>
        </w:rPr>
        <w:t>ขั้นความสำเร็จของงานประเมินโดยใช้วิธีอัตราส่วนของต้นทุนที่เกิดขึ้นแล้วจนถึงปัจจุบันกับประมาณการต้นทุนทั้งสิ้น</w:t>
      </w:r>
      <w:r w:rsidRPr="007C1308">
        <w:rPr>
          <w:rFonts w:asciiTheme="majorBidi" w:hAnsiTheme="majorBidi"/>
          <w:spacing w:val="-2"/>
          <w:sz w:val="28"/>
          <w:szCs w:val="28"/>
        </w:rPr>
        <w:t xml:space="preserve"> </w:t>
      </w:r>
      <w:r w:rsidRPr="007C1308">
        <w:rPr>
          <w:rFonts w:asciiTheme="majorBidi" w:hAnsiTheme="majorBidi" w:hint="cs"/>
          <w:spacing w:val="-2"/>
          <w:sz w:val="28"/>
          <w:szCs w:val="28"/>
          <w:cs/>
        </w:rPr>
        <w:t>ต้นทุนที่เกี่ยวข้องรับรู้ในกำไรหรือขาดทุนเมื่อเกิดขึ้น</w:t>
      </w:r>
    </w:p>
    <w:p w14:paraId="66CA8F53" w14:textId="77777777" w:rsidR="009B3226" w:rsidRPr="007C1308" w:rsidRDefault="009B3226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Theme="majorBidi" w:hAnsiTheme="majorBidi" w:cstheme="majorBidi"/>
          <w:sz w:val="16"/>
          <w:szCs w:val="16"/>
          <w:cs/>
        </w:rPr>
      </w:pPr>
    </w:p>
    <w:p w14:paraId="29120A9C" w14:textId="15AB663F" w:rsidR="00756023" w:rsidRPr="007C1308" w:rsidRDefault="009B3226" w:rsidP="001927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7C1308">
        <w:rPr>
          <w:rFonts w:asciiTheme="majorBidi" w:hAnsiTheme="majorBidi" w:cstheme="majorBidi"/>
          <w:sz w:val="28"/>
          <w:szCs w:val="28"/>
          <w:cs/>
          <w:lang w:val="en-GB"/>
        </w:rPr>
        <w:t>สำหรับสัญญาที่มีการรวมการขายสินค้าและบริการเข้าด้วยกัน กลุ่มบริษัทรับรู้รายได้จากการขายสินค้าและ</w:t>
      </w:r>
      <w:r w:rsidRPr="007C1308">
        <w:rPr>
          <w:rFonts w:asciiTheme="majorBidi" w:hAnsiTheme="majorBidi" w:cstheme="majorBidi"/>
          <w:sz w:val="28"/>
          <w:szCs w:val="28"/>
          <w:lang w:val="en-GB"/>
        </w:rPr>
        <w:br/>
      </w:r>
      <w:r w:rsidRPr="007C1308">
        <w:rPr>
          <w:rFonts w:asciiTheme="majorBidi" w:hAnsiTheme="majorBidi" w:cstheme="majorBidi"/>
          <w:sz w:val="28"/>
          <w:szCs w:val="28"/>
          <w:cs/>
          <w:lang w:val="en-GB"/>
        </w:rPr>
        <w:t>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7C1308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7C1308">
        <w:rPr>
          <w:rFonts w:asciiTheme="majorBidi" w:hAnsiTheme="majorBidi" w:cstheme="majorBidi"/>
          <w:sz w:val="28"/>
          <w:szCs w:val="28"/>
          <w:cs/>
          <w:lang w:val="en-GB"/>
        </w:rPr>
        <w:t>หรือมีการให้บริการหลายๆ ประเภทในรอบระยะเวลารายงานที่แตกต่างกัน</w:t>
      </w:r>
      <w:r w:rsidRPr="007C1308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7C1308">
        <w:rPr>
          <w:rFonts w:asciiTheme="majorBidi" w:hAnsiTheme="majorBidi" w:cstheme="majorBidi"/>
          <w:sz w:val="28"/>
          <w:szCs w:val="28"/>
          <w:cs/>
          <w:lang w:val="en-GB"/>
        </w:rPr>
        <w:t>สิ่งตอบแทนที่ได้รับจะถูกปันส่วนตามสัดส่วนของราคาขายที่เป็นเอกเทศของสินค้าและบริการนั้นๆ</w:t>
      </w:r>
    </w:p>
    <w:p w14:paraId="6DD6D62F" w14:textId="77777777" w:rsidR="005A2C01" w:rsidRPr="007C1308" w:rsidRDefault="005A2C01" w:rsidP="001927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14:paraId="50AB74F7" w14:textId="56E0DCC2" w:rsidR="006000C5" w:rsidRPr="007C1308" w:rsidRDefault="005A2C01" w:rsidP="001927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Theme="majorBidi" w:hAnsiTheme="majorBidi" w:cstheme="majorBidi"/>
          <w:i/>
          <w:iCs/>
          <w:sz w:val="28"/>
          <w:szCs w:val="28"/>
          <w:lang w:val="en-GB"/>
        </w:rPr>
      </w:pPr>
      <w:r w:rsidRPr="007C1308">
        <w:rPr>
          <w:rFonts w:asciiTheme="majorBidi" w:hAnsiTheme="majorBidi" w:hint="cs"/>
          <w:i/>
          <w:iCs/>
          <w:sz w:val="28"/>
          <w:szCs w:val="28"/>
          <w:cs/>
          <w:lang w:val="en-GB"/>
        </w:rPr>
        <w:t>รายได้ค่านายหน้า</w:t>
      </w:r>
    </w:p>
    <w:p w14:paraId="6D5769DA" w14:textId="77777777" w:rsidR="005A2C01" w:rsidRPr="007C1308" w:rsidRDefault="005A2C01" w:rsidP="001927AE">
      <w:pPr>
        <w:pStyle w:val="ListParagraph"/>
        <w:tabs>
          <w:tab w:val="clear" w:pos="680"/>
          <w:tab w:val="clear" w:pos="907"/>
          <w:tab w:val="left" w:pos="1170"/>
          <w:tab w:val="left" w:pos="1260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Theme="majorBidi" w:hAnsiTheme="majorBidi" w:cstheme="majorBidi"/>
          <w:sz w:val="24"/>
          <w:szCs w:val="24"/>
        </w:rPr>
      </w:pPr>
    </w:p>
    <w:p w14:paraId="7B005A2F" w14:textId="65E3C05C" w:rsidR="006000C5" w:rsidRPr="007C1308" w:rsidRDefault="006000C5" w:rsidP="001927AE">
      <w:pPr>
        <w:pStyle w:val="ListParagraph"/>
        <w:tabs>
          <w:tab w:val="clear" w:pos="680"/>
          <w:tab w:val="clear" w:pos="907"/>
          <w:tab w:val="left" w:pos="1170"/>
          <w:tab w:val="left" w:pos="1260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7C1308">
        <w:rPr>
          <w:rFonts w:asciiTheme="majorBidi" w:hAnsiTheme="majorBidi" w:cstheme="majorBidi"/>
          <w:sz w:val="28"/>
          <w:szCs w:val="28"/>
          <w:cs/>
        </w:rPr>
        <w:t>สำหรับสัญญาที่กลุ่มบริษัทดำเนินการจัดหาสินค้าหรือบริการแทนลูกค้าและไม่มีอำนาจควบคุมในสินค้าหรือบริการดังกล่าวก่อนที่ผู้ขา</w:t>
      </w:r>
      <w:r w:rsidRPr="007C1308">
        <w:rPr>
          <w:rFonts w:asciiTheme="majorBidi" w:hAnsiTheme="majorBidi" w:cstheme="majorBidi" w:hint="cs"/>
          <w:sz w:val="28"/>
          <w:szCs w:val="28"/>
          <w:cs/>
        </w:rPr>
        <w:t>ย</w:t>
      </w:r>
      <w:r w:rsidRPr="007C1308">
        <w:rPr>
          <w:rFonts w:asciiTheme="majorBidi" w:hAnsiTheme="majorBidi" w:cstheme="majorBidi"/>
          <w:sz w:val="28"/>
          <w:szCs w:val="28"/>
          <w:cs/>
        </w:rPr>
        <w:t>หรือผู้ให้บริการหลักจะโอนสินค้าหรือบริการนั้นให้กับลูกค้า</w:t>
      </w:r>
      <w:r w:rsidRPr="007C1308">
        <w:rPr>
          <w:rFonts w:asciiTheme="majorBidi" w:hAnsiTheme="majorBidi" w:cstheme="majorBidi"/>
          <w:sz w:val="28"/>
          <w:szCs w:val="28"/>
        </w:rPr>
        <w:t xml:space="preserve"> </w:t>
      </w:r>
      <w:r w:rsidRPr="007C1308">
        <w:rPr>
          <w:rFonts w:asciiTheme="majorBidi" w:hAnsiTheme="majorBidi" w:cstheme="majorBidi"/>
          <w:sz w:val="28"/>
          <w:szCs w:val="28"/>
          <w:cs/>
        </w:rPr>
        <w:t>กลุ่มบริษัทดำเนินการในลักษณะการเป็นตัวแทนและรับรู้ผลตอบแทนสุทธิของสัญญาดังกล่าวเป็นรายได้ค่านายหน้าเมื่อภาระผูกพันในการจัดหาสินค้าหรือบริการที่กำหนดไว้เสร็จสิ้น</w:t>
      </w:r>
    </w:p>
    <w:p w14:paraId="702A0587" w14:textId="1EDCBC56" w:rsidR="009B3226" w:rsidRPr="007C1308" w:rsidRDefault="006000C5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16"/>
          <w:szCs w:val="16"/>
        </w:rPr>
      </w:pPr>
      <w:r w:rsidRPr="007C1308">
        <w:rPr>
          <w:rFonts w:asciiTheme="majorBidi" w:hAnsiTheme="majorBidi" w:cstheme="majorBidi"/>
          <w:sz w:val="28"/>
          <w:szCs w:val="28"/>
          <w:lang w:val="en-GB"/>
        </w:rPr>
        <w:tab/>
      </w:r>
    </w:p>
    <w:p w14:paraId="13E7B9B7" w14:textId="2F27E485" w:rsidR="00756023" w:rsidRPr="007C1308" w:rsidRDefault="00756023" w:rsidP="001927AE">
      <w:pPr>
        <w:pStyle w:val="ListParagraph"/>
        <w:numPr>
          <w:ilvl w:val="0"/>
          <w:numId w:val="5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7C1308">
        <w:rPr>
          <w:rFonts w:asciiTheme="majorBidi" w:hAnsiTheme="majorBidi" w:cstheme="majorBidi"/>
          <w:i/>
          <w:iCs/>
          <w:sz w:val="28"/>
          <w:szCs w:val="28"/>
          <w:cs/>
        </w:rPr>
        <w:t>ยอดคงเหลือของสัญญา</w:t>
      </w:r>
    </w:p>
    <w:p w14:paraId="6E9C59AC" w14:textId="77777777" w:rsidR="00DD0D64" w:rsidRPr="007C1308" w:rsidRDefault="00DD0D64" w:rsidP="001927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Theme="majorBidi" w:hAnsiTheme="majorBidi" w:cstheme="majorBidi"/>
          <w:sz w:val="16"/>
          <w:szCs w:val="16"/>
        </w:rPr>
      </w:pPr>
    </w:p>
    <w:p w14:paraId="518A705A" w14:textId="618962B3" w:rsidR="00756023" w:rsidRPr="007C1308" w:rsidRDefault="00756023" w:rsidP="001927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7C1308">
        <w:rPr>
          <w:rFonts w:asciiTheme="majorBidi" w:hAnsiTheme="majorBidi" w:cstheme="majorBidi"/>
          <w:sz w:val="28"/>
          <w:szCs w:val="28"/>
          <w:cs/>
        </w:rPr>
        <w:t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สิ่งตอบแทน สินทรัพย์ที่เกิดจากสัญญาวัดมูลค่าด้วยมูลค่าของสิ่งตอบแทนที่กลุ่มบริษัทคาดว่าจะได้รับหักค่าเผื่อผลขาดทุนด้านเครดิตที่คาดว่าจะเกิดขึ้น</w:t>
      </w:r>
      <w:r w:rsidRPr="007C1308">
        <w:rPr>
          <w:rFonts w:asciiTheme="majorBidi" w:hAnsiTheme="majorBidi" w:cstheme="majorBidi" w:hint="cs"/>
          <w:sz w:val="28"/>
          <w:szCs w:val="28"/>
          <w:cs/>
        </w:rPr>
        <w:t xml:space="preserve"> สินทรัพย์ที่เกิดจากสัญญาจะถูกจัดประเภทเป็นลูกหนี้การค้าเมื่อกลุ่มบริษัทมีสิทธิที่ปราศจากเงื่อนไขในการได้รับสิ่งตอบแทน</w:t>
      </w:r>
    </w:p>
    <w:p w14:paraId="47050E54" w14:textId="77777777" w:rsidR="00756023" w:rsidRPr="007C1308" w:rsidRDefault="00756023" w:rsidP="001927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16"/>
          <w:szCs w:val="16"/>
        </w:rPr>
      </w:pPr>
    </w:p>
    <w:p w14:paraId="6308AA72" w14:textId="31667D25" w:rsidR="00390EB8" w:rsidRPr="007C1308" w:rsidRDefault="00756023" w:rsidP="001927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7C1308">
        <w:rPr>
          <w:rFonts w:asciiTheme="majorBidi" w:hAnsiTheme="majorBidi" w:cstheme="majorBidi"/>
          <w:sz w:val="28"/>
          <w:szCs w:val="28"/>
          <w:cs/>
        </w:rPr>
        <w:t>หนี้สินที่เกิดจากสัญญา</w:t>
      </w:r>
      <w:r w:rsidR="00DA0791" w:rsidRPr="007C1308">
        <w:rPr>
          <w:rFonts w:asciiTheme="majorBidi" w:hAnsiTheme="majorBidi" w:cstheme="majorBidi" w:hint="cs"/>
          <w:sz w:val="28"/>
          <w:szCs w:val="28"/>
          <w:cs/>
        </w:rPr>
        <w:t>รวมถึงเงินรับล่วงหน้าจากลูกค้า</w:t>
      </w:r>
      <w:r w:rsidRPr="007C1308">
        <w:rPr>
          <w:rFonts w:asciiTheme="majorBidi" w:hAnsiTheme="majorBidi" w:cstheme="majorBidi"/>
          <w:sz w:val="28"/>
          <w:szCs w:val="28"/>
          <w:cs/>
        </w:rPr>
        <w:t>เป็นภาระผูกพันที่จะต้องโอนสินค้าหรือบริการให้กับลูกค้า หนี้สินที่เกิดจากสัญญา</w:t>
      </w:r>
      <w:r w:rsidR="001B4B0B" w:rsidRPr="007C1308">
        <w:rPr>
          <w:rFonts w:asciiTheme="majorBidi" w:hAnsiTheme="majorBidi" w:cstheme="majorBidi" w:hint="cs"/>
          <w:sz w:val="28"/>
          <w:szCs w:val="28"/>
          <w:cs/>
        </w:rPr>
        <w:t>รวมถึงเงินรับล่วงหน้าจากลูกค้า</w:t>
      </w:r>
      <w:r w:rsidRPr="007C1308">
        <w:rPr>
          <w:rFonts w:asciiTheme="majorBidi" w:hAnsiTheme="majorBidi" w:cstheme="majorBidi"/>
          <w:sz w:val="28"/>
          <w:szCs w:val="28"/>
          <w:cs/>
        </w:rPr>
        <w:t>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  <w:r w:rsidR="0051224F" w:rsidRPr="007C130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44F73AA2" w14:textId="77777777" w:rsidR="0051224F" w:rsidRPr="007C1308" w:rsidRDefault="0051224F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20"/>
          <w:szCs w:val="20"/>
        </w:rPr>
      </w:pPr>
    </w:p>
    <w:p w14:paraId="5B91220E" w14:textId="77777777" w:rsidR="0051224F" w:rsidRPr="007C1308" w:rsidRDefault="0051224F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color w:val="0000FF"/>
          <w:sz w:val="28"/>
          <w:szCs w:val="28"/>
          <w:shd w:val="clear" w:color="auto" w:fill="E0E0E0"/>
          <w:cs/>
        </w:rPr>
      </w:pPr>
      <w:r w:rsidRPr="007C1308"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E0E0E0"/>
          <w:cs/>
        </w:rPr>
        <w:br w:type="page"/>
      </w:r>
    </w:p>
    <w:p w14:paraId="123FE3E1" w14:textId="77777777" w:rsidR="00603BEB" w:rsidRPr="007C1308" w:rsidRDefault="00603BEB" w:rsidP="001927AE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Theme="majorBidi" w:hAnsiTheme="majorBidi" w:cstheme="majorBidi"/>
          <w:b/>
          <w:bCs/>
          <w:i/>
          <w:iCs/>
          <w:cs/>
        </w:rPr>
      </w:pPr>
      <w:r w:rsidRPr="007C1308">
        <w:rPr>
          <w:rFonts w:asciiTheme="majorBidi" w:hAnsiTheme="majorBidi" w:cstheme="majorBidi"/>
          <w:b/>
          <w:bCs/>
          <w:i/>
          <w:iCs/>
          <w:cs/>
        </w:rPr>
        <w:lastRenderedPageBreak/>
        <w:t>ภาษีเงินได้</w:t>
      </w:r>
    </w:p>
    <w:p w14:paraId="3815D866" w14:textId="77777777" w:rsidR="00603BEB" w:rsidRPr="007C1308" w:rsidRDefault="00603BEB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16"/>
          <w:szCs w:val="16"/>
        </w:rPr>
      </w:pPr>
    </w:p>
    <w:p w14:paraId="660BF5E0" w14:textId="1B602BF9" w:rsidR="00B67F1E" w:rsidRPr="007C1308" w:rsidRDefault="00C37099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C1308">
        <w:rPr>
          <w:rFonts w:asciiTheme="majorBidi" w:hAnsiTheme="majorBidi" w:cstheme="majorBidi"/>
          <w:sz w:val="28"/>
          <w:szCs w:val="28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7C1308">
        <w:rPr>
          <w:rFonts w:asciiTheme="majorBidi" w:hAnsiTheme="majorBidi" w:cstheme="majorBidi"/>
          <w:sz w:val="28"/>
          <w:szCs w:val="28"/>
        </w:rPr>
        <w:t xml:space="preserve"> </w:t>
      </w:r>
      <w:r w:rsidRPr="007C1308">
        <w:rPr>
          <w:rFonts w:asciiTheme="majorBidi" w:hAnsiTheme="majorBidi" w:cstheme="majorBidi"/>
          <w:sz w:val="28"/>
          <w:szCs w:val="28"/>
          <w:cs/>
        </w:rPr>
        <w:t>ซึ่งรับรู้ในกำไรหรือขาดทุนเว้นแต่รายการที่เกี่ยวข้องในการรวมธุรกิจ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  <w:r w:rsidRPr="007C1308">
        <w:rPr>
          <w:rFonts w:asciiTheme="majorBidi" w:hAnsiTheme="majorBidi" w:cstheme="majorBidi"/>
          <w:sz w:val="28"/>
          <w:szCs w:val="28"/>
        </w:rPr>
        <w:t xml:space="preserve"> </w:t>
      </w:r>
    </w:p>
    <w:p w14:paraId="5383B271" w14:textId="77777777" w:rsidR="00A52F03" w:rsidRPr="007C1308" w:rsidRDefault="00A52F03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5E47E956" w14:textId="7DE6FD1E" w:rsidR="007E2862" w:rsidRPr="007C1308" w:rsidRDefault="00C37099" w:rsidP="001927A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  <w:r w:rsidRPr="007C1308">
        <w:rPr>
          <w:rFonts w:asciiTheme="majorBidi" w:hAnsiTheme="majorBidi" w:cstheme="majorBidi"/>
          <w:sz w:val="28"/>
          <w:szCs w:val="28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1A6B5200" w14:textId="77777777" w:rsidR="000E4F5B" w:rsidRPr="007C1308" w:rsidRDefault="000E4F5B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16"/>
          <w:szCs w:val="16"/>
        </w:rPr>
      </w:pPr>
    </w:p>
    <w:p w14:paraId="07CF690E" w14:textId="602584FA" w:rsidR="000074DC" w:rsidRPr="007C1308" w:rsidRDefault="000074DC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7C1308">
        <w:rPr>
          <w:rFonts w:asciiTheme="majorBidi" w:hAnsiTheme="majorBidi" w:cstheme="majorBidi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="00BD29E5" w:rsidRPr="007C1308">
        <w:rPr>
          <w:rFonts w:asciiTheme="majorBidi" w:hAnsiTheme="majorBidi" w:cstheme="majorBidi" w:hint="cs"/>
          <w:sz w:val="28"/>
          <w:szCs w:val="28"/>
          <w:cs/>
        </w:rPr>
        <w:t>สำหรับ</w:t>
      </w:r>
      <w:r w:rsidRPr="007C1308">
        <w:rPr>
          <w:rFonts w:asciiTheme="majorBidi" w:hAnsiTheme="majorBidi" w:cstheme="majorBidi"/>
          <w:sz w:val="28"/>
          <w:szCs w:val="28"/>
          <w:cs/>
        </w:rPr>
        <w:t>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11CB907F" w14:textId="05325B94" w:rsidR="00C37099" w:rsidRPr="007C1308" w:rsidRDefault="00C37099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16"/>
          <w:szCs w:val="16"/>
          <w:cs/>
        </w:rPr>
      </w:pPr>
    </w:p>
    <w:p w14:paraId="65E1CA6E" w14:textId="3357A886" w:rsidR="00D16215" w:rsidRPr="007C1308" w:rsidRDefault="000074DC" w:rsidP="001927AE">
      <w:pPr>
        <w:pStyle w:val="BodyText"/>
        <w:spacing w:after="0" w:line="240" w:lineRule="auto"/>
        <w:ind w:left="540" w:right="27"/>
        <w:jc w:val="thaiDistribute"/>
        <w:rPr>
          <w:rFonts w:asciiTheme="majorBidi" w:eastAsia="Calibri" w:hAnsiTheme="majorBidi" w:cstheme="majorBidi"/>
          <w:sz w:val="20"/>
          <w:szCs w:val="20"/>
        </w:rPr>
      </w:pPr>
      <w:r w:rsidRPr="007C1308">
        <w:rPr>
          <w:rFonts w:asciiTheme="majorBidi" w:hAnsiTheme="majorBidi" w:cstheme="majorBidi"/>
          <w:spacing w:val="-4"/>
          <w:sz w:val="28"/>
          <w:szCs w:val="28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</w:t>
      </w:r>
      <w:r w:rsidR="005B14A3" w:rsidRPr="007C1308">
        <w:rPr>
          <w:rFonts w:asciiTheme="majorBidi" w:hAnsiTheme="majorBidi" w:cstheme="majorBidi"/>
          <w:spacing w:val="-4"/>
          <w:sz w:val="28"/>
          <w:szCs w:val="28"/>
        </w:rPr>
        <w:br/>
      </w:r>
      <w:r w:rsidRPr="007C1308">
        <w:rPr>
          <w:rFonts w:asciiTheme="majorBidi" w:hAnsiTheme="majorBidi" w:cstheme="majorBidi"/>
          <w:spacing w:val="-4"/>
          <w:sz w:val="28"/>
          <w:szCs w:val="28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8100BC" w:rsidRPr="007C1308">
        <w:rPr>
          <w:rFonts w:asciiTheme="majorBidi" w:hAnsiTheme="majorBidi" w:cstheme="majorBidi" w:hint="cs"/>
          <w:sz w:val="20"/>
          <w:szCs w:val="20"/>
          <w:cs/>
        </w:rPr>
        <w:t xml:space="preserve"> </w:t>
      </w:r>
      <w:r w:rsidR="008100BC" w:rsidRPr="007C1308">
        <w:rPr>
          <w:rFonts w:asciiTheme="majorBidi" w:hAnsiTheme="majorBidi" w:cstheme="majorBidi"/>
          <w:sz w:val="28"/>
          <w:szCs w:val="28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="008100BC" w:rsidRPr="007C1308">
        <w:rPr>
          <w:rFonts w:asciiTheme="majorBidi" w:hAnsiTheme="majorBidi" w:cstheme="majorBidi"/>
          <w:sz w:val="28"/>
          <w:szCs w:val="28"/>
        </w:rPr>
        <w:t xml:space="preserve"> </w:t>
      </w:r>
      <w:r w:rsidR="008100BC" w:rsidRPr="007C1308">
        <w:rPr>
          <w:rFonts w:asciiTheme="majorBidi" w:hAnsiTheme="majorBidi" w:cstheme="majorBidi"/>
          <w:sz w:val="28"/>
          <w:szCs w:val="28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0EB77807" w14:textId="44E8DCBE" w:rsidR="00FB7624" w:rsidRPr="007C1308" w:rsidRDefault="00FB7624" w:rsidP="001927AE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07471B12" w14:textId="66F63B9D" w:rsidR="008100BC" w:rsidRPr="007C1308" w:rsidRDefault="008100BC" w:rsidP="001927AE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8"/>
          <w:szCs w:val="28"/>
        </w:rPr>
      </w:pPr>
      <w:r w:rsidRPr="007C1308">
        <w:rPr>
          <w:rFonts w:asciiTheme="majorBidi" w:hAnsiTheme="majorBidi" w:cstheme="majorBidi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447481D3" w14:textId="77777777" w:rsidR="00143B43" w:rsidRPr="007C1308" w:rsidRDefault="00143B43" w:rsidP="001927AE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20"/>
          <w:szCs w:val="20"/>
        </w:rPr>
      </w:pPr>
    </w:p>
    <w:p w14:paraId="58325521" w14:textId="77777777" w:rsidR="00603BEB" w:rsidRPr="007C1308" w:rsidRDefault="00603BEB" w:rsidP="001927AE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Theme="majorBidi" w:hAnsiTheme="majorBidi" w:cstheme="majorBidi"/>
          <w:b/>
          <w:bCs/>
          <w:i/>
          <w:iCs/>
          <w:cs/>
        </w:rPr>
      </w:pPr>
      <w:r w:rsidRPr="007C1308">
        <w:rPr>
          <w:rFonts w:asciiTheme="majorBidi" w:hAnsiTheme="majorBidi" w:cstheme="majorBidi"/>
          <w:b/>
          <w:bCs/>
          <w:i/>
          <w:iCs/>
          <w:cs/>
        </w:rPr>
        <w:t xml:space="preserve">กำไรต่อหุ้น </w:t>
      </w:r>
    </w:p>
    <w:p w14:paraId="1DF8C302" w14:textId="77777777" w:rsidR="00603BEB" w:rsidRPr="007C1308" w:rsidRDefault="00603BEB" w:rsidP="001927AE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20"/>
          <w:szCs w:val="20"/>
        </w:rPr>
      </w:pPr>
    </w:p>
    <w:p w14:paraId="6B5DEC68" w14:textId="49732370" w:rsidR="00BF3BC0" w:rsidRPr="007C1308" w:rsidRDefault="00603BEB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47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7C1308">
        <w:rPr>
          <w:rFonts w:asciiTheme="majorBidi" w:hAnsiTheme="majorBidi" w:cstheme="majorBidi"/>
          <w:b/>
          <w:sz w:val="28"/>
          <w:szCs w:val="28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</w:p>
    <w:p w14:paraId="23876D03" w14:textId="5F3CC8FF" w:rsidR="00AE55CF" w:rsidRPr="007C1308" w:rsidRDefault="00AE55CF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0"/>
          <w:szCs w:val="20"/>
          <w:cs/>
        </w:rPr>
      </w:pPr>
    </w:p>
    <w:p w14:paraId="62366BF2" w14:textId="77777777" w:rsidR="00AE55CF" w:rsidRPr="007C1308" w:rsidRDefault="00AE55CF" w:rsidP="001927AE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Theme="majorBidi" w:hAnsiTheme="majorBidi" w:cstheme="majorBidi"/>
          <w:b/>
          <w:bCs/>
          <w:i/>
          <w:iCs/>
        </w:rPr>
      </w:pPr>
      <w:r w:rsidRPr="007C1308">
        <w:rPr>
          <w:rFonts w:asciiTheme="majorBidi" w:hAnsiTheme="majorBidi" w:cstheme="majorBidi"/>
          <w:b/>
          <w:bCs/>
          <w:i/>
          <w:iCs/>
          <w:cs/>
        </w:rPr>
        <w:t>บุคคลหรือกิจการที่เกี่ยวข้อง</w:t>
      </w:r>
    </w:p>
    <w:p w14:paraId="5CD80525" w14:textId="77777777" w:rsidR="00AE55CF" w:rsidRPr="007C1308" w:rsidRDefault="00AE55CF" w:rsidP="001927AE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20"/>
          <w:szCs w:val="20"/>
          <w:lang w:val="th-TH" w:eastAsia="x-none"/>
        </w:rPr>
      </w:pPr>
    </w:p>
    <w:p w14:paraId="664A3B4C" w14:textId="77777777" w:rsidR="00AE55CF" w:rsidRPr="007C1308" w:rsidRDefault="00AE55CF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47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7C1308">
        <w:rPr>
          <w:rFonts w:asciiTheme="majorBidi" w:hAnsiTheme="majorBidi" w:cstheme="majorBidi"/>
          <w:b/>
          <w:sz w:val="28"/>
          <w:szCs w:val="28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333DBEB3" w14:textId="02DA509D" w:rsidR="00B67F1E" w:rsidRPr="007C1308" w:rsidRDefault="00B67F1E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0"/>
          <w:szCs w:val="20"/>
          <w:cs/>
          <w:lang w:val="th-TH" w:eastAsia="x-none"/>
        </w:rPr>
      </w:pPr>
    </w:p>
    <w:p w14:paraId="4922A752" w14:textId="77777777" w:rsidR="00A17146" w:rsidRPr="007C1308" w:rsidRDefault="00A17146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0"/>
          <w:szCs w:val="20"/>
          <w:cs/>
          <w:lang w:val="th-TH" w:eastAsia="x-none"/>
        </w:rPr>
      </w:pPr>
    </w:p>
    <w:p w14:paraId="34520A15" w14:textId="10D76B58" w:rsidR="00AE55CF" w:rsidRPr="007C1308" w:rsidRDefault="00AE55CF" w:rsidP="001927AE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Theme="majorBidi" w:hAnsiTheme="majorBidi" w:cstheme="majorBidi"/>
          <w:b/>
          <w:bCs/>
          <w:i/>
          <w:iCs/>
          <w:cs/>
        </w:rPr>
      </w:pPr>
      <w:r w:rsidRPr="007C1308">
        <w:rPr>
          <w:rFonts w:asciiTheme="majorBidi" w:hAnsiTheme="majorBidi" w:cstheme="majorBidi"/>
          <w:b/>
          <w:bCs/>
          <w:i/>
          <w:iCs/>
          <w:cs/>
        </w:rPr>
        <w:lastRenderedPageBreak/>
        <w:t>รายงานทางการเงินจำแนกตามส่วนงาน</w:t>
      </w:r>
    </w:p>
    <w:p w14:paraId="4A598897" w14:textId="77777777" w:rsidR="00AE55CF" w:rsidRPr="007C1308" w:rsidRDefault="00AE55CF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47"/>
        <w:jc w:val="thaiDistribute"/>
        <w:rPr>
          <w:rFonts w:asciiTheme="majorBidi" w:hAnsiTheme="majorBidi" w:cstheme="majorBidi"/>
          <w:sz w:val="20"/>
          <w:szCs w:val="20"/>
        </w:rPr>
      </w:pPr>
    </w:p>
    <w:p w14:paraId="67D9F533" w14:textId="6C23AC2D" w:rsidR="007E2862" w:rsidRPr="007C1308" w:rsidRDefault="00AE55CF" w:rsidP="001927AE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C1308">
        <w:rPr>
          <w:rFonts w:asciiTheme="majorBidi" w:hAnsiTheme="majorBidi" w:cstheme="majorBidi"/>
          <w:sz w:val="28"/>
          <w:szCs w:val="28"/>
          <w:cs/>
        </w:rPr>
        <w:t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รายการที่ไม่สามารถปันส่วนได้ส่วนใหญ่เป็นรายการสินทรัพย์ หนี้สิน รายได้อื่น ต้นทุนในการจัดจำหน่าย ค่าใช้จ่ายในการบริหาร ต้นทุนทางการเงิน ส่วนแบ่ง</w:t>
      </w:r>
      <w:r w:rsidR="00997415" w:rsidRPr="007C1308">
        <w:rPr>
          <w:rFonts w:asciiTheme="majorBidi" w:hAnsiTheme="majorBidi" w:cstheme="majorBidi" w:hint="cs"/>
          <w:sz w:val="28"/>
          <w:szCs w:val="28"/>
          <w:cs/>
        </w:rPr>
        <w:t xml:space="preserve">กำไร </w:t>
      </w:r>
      <w:r w:rsidR="00997415" w:rsidRPr="007C1308">
        <w:rPr>
          <w:rFonts w:asciiTheme="majorBidi" w:hAnsiTheme="majorBidi" w:cstheme="majorBidi"/>
          <w:sz w:val="28"/>
          <w:szCs w:val="28"/>
        </w:rPr>
        <w:t>(</w:t>
      </w:r>
      <w:r w:rsidRPr="007C1308">
        <w:rPr>
          <w:rFonts w:asciiTheme="majorBidi" w:hAnsiTheme="majorBidi" w:cstheme="majorBidi"/>
          <w:sz w:val="28"/>
          <w:szCs w:val="28"/>
          <w:cs/>
        </w:rPr>
        <w:t>ขาดทุน</w:t>
      </w:r>
      <w:r w:rsidR="00997415" w:rsidRPr="007C1308">
        <w:rPr>
          <w:rFonts w:asciiTheme="majorBidi" w:hAnsiTheme="majorBidi" w:cstheme="majorBidi"/>
          <w:sz w:val="28"/>
          <w:szCs w:val="28"/>
        </w:rPr>
        <w:t xml:space="preserve">) </w:t>
      </w:r>
      <w:r w:rsidRPr="007C1308">
        <w:rPr>
          <w:rFonts w:asciiTheme="majorBidi" w:hAnsiTheme="majorBidi" w:cstheme="majorBidi"/>
          <w:sz w:val="28"/>
          <w:szCs w:val="28"/>
          <w:cs/>
        </w:rPr>
        <w:t>จากเงินลงทุนในบริษัทร่วม และส่วนแบ่งกำไรจากเงินลงทุนในบริษัทย่อย</w:t>
      </w:r>
    </w:p>
    <w:p w14:paraId="591CD49F" w14:textId="77777777" w:rsidR="00404128" w:rsidRPr="007C1308" w:rsidRDefault="00404128" w:rsidP="001927AE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00297DC3" w14:textId="42EAE49D" w:rsidR="00D84097" w:rsidRPr="007C1308" w:rsidRDefault="0084322A" w:rsidP="001927AE">
      <w:pPr>
        <w:pStyle w:val="Heading6"/>
        <w:numPr>
          <w:ilvl w:val="0"/>
          <w:numId w:val="16"/>
        </w:numPr>
        <w:tabs>
          <w:tab w:val="left" w:pos="540"/>
        </w:tabs>
        <w:jc w:val="both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7C1308">
        <w:rPr>
          <w:rFonts w:asciiTheme="majorBidi" w:hAnsiTheme="majorBidi" w:cstheme="majorBidi"/>
          <w:sz w:val="28"/>
          <w:szCs w:val="28"/>
          <w:cs/>
          <w:lang w:val="th-TH"/>
        </w:rPr>
        <w:t>บุคคล</w:t>
      </w:r>
      <w:r w:rsidRPr="007C1308">
        <w:rPr>
          <w:rFonts w:asciiTheme="majorBidi" w:hAnsiTheme="majorBidi" w:cstheme="majorBidi"/>
          <w:sz w:val="28"/>
          <w:szCs w:val="28"/>
          <w:cs/>
        </w:rPr>
        <w:t>หรือ</w:t>
      </w:r>
      <w:r w:rsidRPr="007C1308">
        <w:rPr>
          <w:rFonts w:asciiTheme="majorBidi" w:hAnsiTheme="majorBidi" w:cstheme="majorBidi"/>
          <w:sz w:val="28"/>
          <w:szCs w:val="28"/>
          <w:cs/>
          <w:lang w:val="th-TH"/>
        </w:rPr>
        <w:t>กิจการที่เกี่ยวข้องกัน</w:t>
      </w:r>
    </w:p>
    <w:p w14:paraId="52CA4DF9" w14:textId="77777777" w:rsidR="00A8739B" w:rsidRPr="007C1308" w:rsidRDefault="00A8739B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0"/>
          <w:szCs w:val="10"/>
          <w:cs/>
          <w:lang w:val="th-TH" w:eastAsia="x-none"/>
        </w:rPr>
      </w:pPr>
    </w:p>
    <w:p w14:paraId="361E22C6" w14:textId="511A7B0F" w:rsidR="00763731" w:rsidRPr="007C1308" w:rsidRDefault="00763731" w:rsidP="001927A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7C1308">
        <w:rPr>
          <w:rFonts w:asciiTheme="majorBidi" w:hAnsiTheme="majorBidi" w:cstheme="majorBidi"/>
          <w:b/>
          <w:sz w:val="28"/>
          <w:szCs w:val="28"/>
          <w:cs/>
        </w:rPr>
        <w:t>ความสัมพันธ์ที่มีกับ</w:t>
      </w:r>
      <w:r w:rsidR="0046218E" w:rsidRPr="007C1308">
        <w:rPr>
          <w:rFonts w:asciiTheme="majorBidi" w:hAnsiTheme="majorBidi" w:cstheme="majorBidi"/>
          <w:b/>
          <w:sz w:val="28"/>
          <w:szCs w:val="28"/>
          <w:cs/>
        </w:rPr>
        <w:t>บริษัทย่อย และ</w:t>
      </w:r>
      <w:r w:rsidRPr="007C1308">
        <w:rPr>
          <w:rFonts w:asciiTheme="majorBidi" w:hAnsiTheme="majorBidi" w:cstheme="majorBidi"/>
          <w:b/>
          <w:sz w:val="28"/>
          <w:szCs w:val="28"/>
          <w:cs/>
        </w:rPr>
        <w:t>บริษัท</w:t>
      </w:r>
      <w:r w:rsidR="00D941EF" w:rsidRPr="007C1308">
        <w:rPr>
          <w:rFonts w:asciiTheme="majorBidi" w:hAnsiTheme="majorBidi" w:cstheme="majorBidi"/>
          <w:b/>
          <w:sz w:val="28"/>
          <w:szCs w:val="28"/>
          <w:cs/>
        </w:rPr>
        <w:t>ร่วม</w:t>
      </w:r>
      <w:r w:rsidRPr="007C1308">
        <w:rPr>
          <w:rFonts w:asciiTheme="majorBidi" w:hAnsiTheme="majorBidi" w:cstheme="majorBidi"/>
          <w:b/>
          <w:sz w:val="28"/>
          <w:szCs w:val="28"/>
          <w:cs/>
        </w:rPr>
        <w:t xml:space="preserve">ได้เปิดเผยในหมายเหตุข้อ </w:t>
      </w:r>
      <w:r w:rsidR="00AC3A18" w:rsidRPr="007C1308">
        <w:rPr>
          <w:rFonts w:asciiTheme="majorBidi" w:hAnsiTheme="majorBidi" w:cstheme="majorBidi"/>
          <w:bCs/>
          <w:sz w:val="28"/>
          <w:szCs w:val="28"/>
        </w:rPr>
        <w:t>9</w:t>
      </w:r>
      <w:r w:rsidR="004B25B6" w:rsidRPr="007C1308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="004B25B6" w:rsidRPr="007C1308">
        <w:rPr>
          <w:rFonts w:asciiTheme="majorBidi" w:hAnsiTheme="majorBidi" w:cstheme="majorBidi"/>
          <w:b/>
          <w:sz w:val="28"/>
          <w:szCs w:val="28"/>
          <w:cs/>
        </w:rPr>
        <w:t>และ</w:t>
      </w:r>
      <w:r w:rsidR="004B25B6" w:rsidRPr="007C1308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="00AC3A18" w:rsidRPr="007C1308">
        <w:rPr>
          <w:rFonts w:asciiTheme="majorBidi" w:hAnsiTheme="majorBidi" w:cstheme="majorBidi"/>
          <w:bCs/>
          <w:sz w:val="28"/>
          <w:szCs w:val="28"/>
        </w:rPr>
        <w:t>10</w:t>
      </w:r>
      <w:r w:rsidR="004B25B6" w:rsidRPr="007C1308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9D45CB" w:rsidRPr="007C1308">
        <w:rPr>
          <w:rFonts w:asciiTheme="majorBidi" w:hAnsiTheme="majorBidi" w:cstheme="majorBidi"/>
          <w:b/>
          <w:sz w:val="28"/>
          <w:szCs w:val="28"/>
          <w:cs/>
        </w:rPr>
        <w:t>สำหรับ</w:t>
      </w:r>
      <w:r w:rsidR="004B25B6" w:rsidRPr="007C1308">
        <w:rPr>
          <w:rFonts w:asciiTheme="majorBidi" w:hAnsiTheme="majorBidi" w:cstheme="majorBidi"/>
          <w:b/>
          <w:sz w:val="28"/>
          <w:szCs w:val="28"/>
          <w:cs/>
        </w:rPr>
        <w:t>บุคคลหรือ</w:t>
      </w:r>
      <w:r w:rsidRPr="007C1308">
        <w:rPr>
          <w:rFonts w:asciiTheme="majorBidi" w:hAnsiTheme="majorBidi" w:cstheme="majorBidi"/>
          <w:b/>
          <w:sz w:val="28"/>
          <w:szCs w:val="28"/>
          <w:cs/>
        </w:rPr>
        <w:t>กิจการอื่นที่เกี่ยวข้องกันที่มีรายการระหว่างกันที่มีนัยสำคัญกับกลุ่มบริษัท ในระหว่างปีมีดัง</w:t>
      </w:r>
      <w:r w:rsidR="00D51FAF" w:rsidRPr="007C1308">
        <w:rPr>
          <w:rFonts w:asciiTheme="majorBidi" w:hAnsiTheme="majorBidi" w:cstheme="majorBidi"/>
          <w:b/>
          <w:sz w:val="28"/>
          <w:szCs w:val="28"/>
          <w:cs/>
        </w:rPr>
        <w:t>ต่อไป</w:t>
      </w:r>
      <w:r w:rsidRPr="007C1308">
        <w:rPr>
          <w:rFonts w:asciiTheme="majorBidi" w:hAnsiTheme="majorBidi" w:cstheme="majorBidi"/>
          <w:b/>
          <w:sz w:val="28"/>
          <w:szCs w:val="28"/>
          <w:cs/>
        </w:rPr>
        <w:t>นี้</w:t>
      </w:r>
    </w:p>
    <w:p w14:paraId="3D28DB93" w14:textId="77777777" w:rsidR="0034446A" w:rsidRPr="007C1308" w:rsidRDefault="0034446A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10"/>
          <w:szCs w:val="1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3870"/>
      </w:tblGrid>
      <w:tr w:rsidR="00763731" w:rsidRPr="007C1308" w14:paraId="60AC24DD" w14:textId="77777777" w:rsidTr="00B31277">
        <w:trPr>
          <w:trHeight w:val="20"/>
          <w:tblHeader/>
        </w:trPr>
        <w:tc>
          <w:tcPr>
            <w:tcW w:w="4050" w:type="dxa"/>
            <w:hideMark/>
          </w:tcPr>
          <w:p w14:paraId="637C617B" w14:textId="77777777" w:rsidR="00763731" w:rsidRPr="007C1308" w:rsidRDefault="00763731" w:rsidP="001927AE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260" w:type="dxa"/>
            <w:hideMark/>
          </w:tcPr>
          <w:p w14:paraId="35B485AC" w14:textId="77777777" w:rsidR="00763731" w:rsidRPr="007C1308" w:rsidRDefault="00763731" w:rsidP="001927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</w:tc>
        <w:tc>
          <w:tcPr>
            <w:tcW w:w="3870" w:type="dxa"/>
            <w:hideMark/>
          </w:tcPr>
          <w:p w14:paraId="6978F717" w14:textId="77777777" w:rsidR="00763731" w:rsidRPr="007C1308" w:rsidRDefault="00763731" w:rsidP="001927AE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6C342F" w:rsidRPr="007C1308" w14:paraId="2DFBA2A6" w14:textId="77777777" w:rsidTr="00B31277">
        <w:trPr>
          <w:trHeight w:val="20"/>
          <w:tblHeader/>
        </w:trPr>
        <w:tc>
          <w:tcPr>
            <w:tcW w:w="4050" w:type="dxa"/>
          </w:tcPr>
          <w:p w14:paraId="34E79354" w14:textId="0AE1739B" w:rsidR="006C342F" w:rsidRPr="007C1308" w:rsidRDefault="006C342F" w:rsidP="001927A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วีเน็ท แคปปิทอล จำกัด</w:t>
            </w:r>
          </w:p>
        </w:tc>
        <w:tc>
          <w:tcPr>
            <w:tcW w:w="1260" w:type="dxa"/>
          </w:tcPr>
          <w:p w14:paraId="330BCD8A" w14:textId="02263A65" w:rsidR="006C342F" w:rsidRPr="007C1308" w:rsidRDefault="006C342F" w:rsidP="001927A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66D900AC" w14:textId="485E0CE3" w:rsidR="006C342F" w:rsidRPr="007C1308" w:rsidRDefault="006C342F" w:rsidP="001927AE">
            <w:pPr>
              <w:spacing w:line="240" w:lineRule="auto"/>
              <w:ind w:left="270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ถือหุ้นในบริษัทร้อยละ </w:t>
            </w:r>
            <w:r w:rsidR="007E56DD" w:rsidRPr="007C1308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="0033279C" w:rsidRPr="007C130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3279C"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และมีกรรมการร่วมกัน</w:t>
            </w:r>
          </w:p>
        </w:tc>
      </w:tr>
      <w:tr w:rsidR="006C342F" w:rsidRPr="007C1308" w14:paraId="21AF4304" w14:textId="77777777" w:rsidTr="00B31277">
        <w:trPr>
          <w:trHeight w:val="20"/>
        </w:trPr>
        <w:tc>
          <w:tcPr>
            <w:tcW w:w="4050" w:type="dxa"/>
            <w:hideMark/>
          </w:tcPr>
          <w:p w14:paraId="4612D552" w14:textId="77777777" w:rsidR="006C342F" w:rsidRPr="007C1308" w:rsidRDefault="006C342F" w:rsidP="001927A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เอ็นทีเอ็น โซลูชั่น จำกัด</w:t>
            </w:r>
          </w:p>
        </w:tc>
        <w:tc>
          <w:tcPr>
            <w:tcW w:w="1260" w:type="dxa"/>
            <w:hideMark/>
          </w:tcPr>
          <w:p w14:paraId="5B8E792A" w14:textId="77777777" w:rsidR="006C342F" w:rsidRPr="007C1308" w:rsidRDefault="006C342F" w:rsidP="001927A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  <w:hideMark/>
          </w:tcPr>
          <w:p w14:paraId="03CB19F3" w14:textId="267BA19E" w:rsidR="006C342F" w:rsidRPr="007C1308" w:rsidRDefault="006C342F" w:rsidP="001927AE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7C130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มีผู้ถือหุ้น และกรรมการร่วมกัน</w:t>
            </w:r>
          </w:p>
        </w:tc>
      </w:tr>
      <w:tr w:rsidR="006C342F" w:rsidRPr="007C1308" w14:paraId="0CBEF457" w14:textId="77777777" w:rsidTr="00B31277">
        <w:trPr>
          <w:trHeight w:val="20"/>
        </w:trPr>
        <w:tc>
          <w:tcPr>
            <w:tcW w:w="4050" w:type="dxa"/>
            <w:hideMark/>
          </w:tcPr>
          <w:p w14:paraId="5BAAABB8" w14:textId="77777777" w:rsidR="006C342F" w:rsidRPr="007C1308" w:rsidRDefault="006C342F" w:rsidP="001927A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บลู ฟิซ โซลูชั่น จำกัด</w:t>
            </w:r>
          </w:p>
        </w:tc>
        <w:tc>
          <w:tcPr>
            <w:tcW w:w="1260" w:type="dxa"/>
            <w:hideMark/>
          </w:tcPr>
          <w:p w14:paraId="3D8AA5AF" w14:textId="77777777" w:rsidR="006C342F" w:rsidRPr="007C1308" w:rsidRDefault="006C342F" w:rsidP="001927A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  <w:hideMark/>
          </w:tcPr>
          <w:p w14:paraId="0B02FD60" w14:textId="6FF3F71F" w:rsidR="006C342F" w:rsidRPr="007C1308" w:rsidRDefault="006C342F" w:rsidP="001927AE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7C130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มีผู้ถือหุ้น และกรรมการร่วมกัน</w:t>
            </w:r>
          </w:p>
        </w:tc>
      </w:tr>
      <w:tr w:rsidR="006C342F" w:rsidRPr="007C1308" w14:paraId="1AE451EF" w14:textId="77777777" w:rsidTr="00B31277">
        <w:trPr>
          <w:trHeight w:val="20"/>
        </w:trPr>
        <w:tc>
          <w:tcPr>
            <w:tcW w:w="4050" w:type="dxa"/>
            <w:hideMark/>
          </w:tcPr>
          <w:p w14:paraId="14B06462" w14:textId="77777777" w:rsidR="006C342F" w:rsidRPr="007C1308" w:rsidRDefault="006C342F" w:rsidP="001927AE">
            <w:pPr>
              <w:tabs>
                <w:tab w:val="clear" w:pos="2580"/>
                <w:tab w:val="clear" w:pos="2807"/>
                <w:tab w:val="left" w:pos="285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คอปเปอร์ ไวร์ด จำกัด</w:t>
            </w: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1260" w:type="dxa"/>
            <w:hideMark/>
          </w:tcPr>
          <w:p w14:paraId="4E07AE9C" w14:textId="77777777" w:rsidR="006C342F" w:rsidRPr="007C1308" w:rsidRDefault="006C342F" w:rsidP="001927A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  <w:hideMark/>
          </w:tcPr>
          <w:p w14:paraId="17C27A8E" w14:textId="5BED86FA" w:rsidR="006C342F" w:rsidRPr="007C1308" w:rsidRDefault="006C342F" w:rsidP="001927AE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มีผู้ถือหุ้น และกรรมการร่วมกัน</w:t>
            </w:r>
          </w:p>
        </w:tc>
      </w:tr>
      <w:tr w:rsidR="006C342F" w:rsidRPr="007C1308" w14:paraId="488F57BF" w14:textId="77777777" w:rsidTr="00B31277">
        <w:trPr>
          <w:trHeight w:val="20"/>
        </w:trPr>
        <w:tc>
          <w:tcPr>
            <w:tcW w:w="4050" w:type="dxa"/>
            <w:hideMark/>
          </w:tcPr>
          <w:p w14:paraId="44280814" w14:textId="77777777" w:rsidR="006C342F" w:rsidRPr="007C1308" w:rsidRDefault="006C342F" w:rsidP="001927AE">
            <w:pPr>
              <w:tabs>
                <w:tab w:val="clear" w:pos="2580"/>
                <w:tab w:val="clear" w:pos="2807"/>
                <w:tab w:val="left" w:pos="285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วีเฮลท์ ทรีซิกตี้ จำกัด</w:t>
            </w:r>
          </w:p>
        </w:tc>
        <w:tc>
          <w:tcPr>
            <w:tcW w:w="1260" w:type="dxa"/>
            <w:hideMark/>
          </w:tcPr>
          <w:p w14:paraId="4ECAC154" w14:textId="77777777" w:rsidR="006C342F" w:rsidRPr="007C1308" w:rsidRDefault="006C342F" w:rsidP="001927A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  <w:hideMark/>
          </w:tcPr>
          <w:p w14:paraId="53679A17" w14:textId="42600541" w:rsidR="006C342F" w:rsidRPr="007C1308" w:rsidRDefault="006C342F" w:rsidP="001927AE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7C130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มีผู้ถือหุ้น และกรรมการร่วมกัน</w:t>
            </w:r>
          </w:p>
        </w:tc>
      </w:tr>
      <w:tr w:rsidR="006C342F" w:rsidRPr="007C1308" w14:paraId="62CB1458" w14:textId="77777777" w:rsidTr="00B31277">
        <w:trPr>
          <w:trHeight w:val="20"/>
        </w:trPr>
        <w:tc>
          <w:tcPr>
            <w:tcW w:w="4050" w:type="dxa"/>
            <w:hideMark/>
          </w:tcPr>
          <w:p w14:paraId="3E2609BC" w14:textId="77777777" w:rsidR="006C342F" w:rsidRPr="007C1308" w:rsidRDefault="006C342F" w:rsidP="001927AE">
            <w:pPr>
              <w:tabs>
                <w:tab w:val="clear" w:pos="2580"/>
                <w:tab w:val="clear" w:pos="2807"/>
                <w:tab w:val="left" w:pos="285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โลจิสท์พลัส จำกัด</w:t>
            </w:r>
          </w:p>
        </w:tc>
        <w:tc>
          <w:tcPr>
            <w:tcW w:w="1260" w:type="dxa"/>
            <w:hideMark/>
          </w:tcPr>
          <w:p w14:paraId="545058D9" w14:textId="77777777" w:rsidR="006C342F" w:rsidRPr="007C1308" w:rsidRDefault="006C342F" w:rsidP="001927A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  <w:hideMark/>
          </w:tcPr>
          <w:p w14:paraId="296D57B9" w14:textId="77777777" w:rsidR="006C342F" w:rsidRPr="007C1308" w:rsidRDefault="006C342F" w:rsidP="001927AE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2512AE" w:rsidRPr="007C1308" w14:paraId="32371884" w14:textId="77777777" w:rsidTr="00B31277">
        <w:trPr>
          <w:trHeight w:val="20"/>
        </w:trPr>
        <w:tc>
          <w:tcPr>
            <w:tcW w:w="4050" w:type="dxa"/>
          </w:tcPr>
          <w:p w14:paraId="028B228C" w14:textId="152AB874" w:rsidR="002512AE" w:rsidRPr="007C1308" w:rsidRDefault="002512AE" w:rsidP="001927AE">
            <w:pPr>
              <w:tabs>
                <w:tab w:val="clear" w:pos="2580"/>
                <w:tab w:val="clear" w:pos="2807"/>
                <w:tab w:val="left" w:pos="285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="00B31277" w:rsidRPr="007C130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43652"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หลักทรัพย์จัดการเงินร่วมลงทุนวีเน็ท จำกัด</w:t>
            </w:r>
          </w:p>
        </w:tc>
        <w:tc>
          <w:tcPr>
            <w:tcW w:w="1260" w:type="dxa"/>
          </w:tcPr>
          <w:p w14:paraId="2EB8F5C1" w14:textId="270E890A" w:rsidR="002512AE" w:rsidRPr="007C1308" w:rsidRDefault="002512AE" w:rsidP="001927A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08B8BCFE" w14:textId="51B3CA3D" w:rsidR="002512AE" w:rsidRPr="007C1308" w:rsidRDefault="00843652" w:rsidP="001927AE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มีผู้ถือหุ้นร่วมกัน</w:t>
            </w:r>
          </w:p>
        </w:tc>
      </w:tr>
    </w:tbl>
    <w:p w14:paraId="10BC6CCA" w14:textId="2C8C5E25" w:rsidR="0045688A" w:rsidRPr="007C1308" w:rsidRDefault="0045688A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0"/>
          <w:szCs w:val="10"/>
          <w:cs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62"/>
        <w:gridCol w:w="998"/>
        <w:gridCol w:w="262"/>
        <w:gridCol w:w="998"/>
        <w:gridCol w:w="270"/>
        <w:gridCol w:w="990"/>
      </w:tblGrid>
      <w:tr w:rsidR="00D83914" w:rsidRPr="007C1308" w14:paraId="21D6B66A" w14:textId="77777777" w:rsidTr="000E4B30">
        <w:trPr>
          <w:tblHeader/>
        </w:trPr>
        <w:tc>
          <w:tcPr>
            <w:tcW w:w="4230" w:type="dxa"/>
            <w:shd w:val="clear" w:color="auto" w:fill="auto"/>
          </w:tcPr>
          <w:p w14:paraId="6EB097B3" w14:textId="21100BDF" w:rsidR="00D83914" w:rsidRPr="007C1308" w:rsidRDefault="0045688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0"/>
                <w:szCs w:val="20"/>
                <w:cs/>
              </w:rPr>
              <w:br w:type="page"/>
            </w:r>
            <w:r w:rsidR="009D45CB"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07B89D26" w14:textId="77777777" w:rsidR="00D83914" w:rsidRPr="007C1308" w:rsidRDefault="00D83914" w:rsidP="001927A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50717CAA" w14:textId="77777777" w:rsidR="00D83914" w:rsidRPr="007C1308" w:rsidRDefault="00D8391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14:paraId="2CC87900" w14:textId="77777777" w:rsidR="00D83914" w:rsidRPr="007C1308" w:rsidRDefault="00D83914" w:rsidP="001927A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83914" w:rsidRPr="007C1308" w14:paraId="66AE0290" w14:textId="77777777" w:rsidTr="000E4B30">
        <w:trPr>
          <w:tblHeader/>
        </w:trPr>
        <w:tc>
          <w:tcPr>
            <w:tcW w:w="4230" w:type="dxa"/>
            <w:shd w:val="clear" w:color="auto" w:fill="auto"/>
          </w:tcPr>
          <w:p w14:paraId="4520C9F0" w14:textId="34FF39A9" w:rsidR="00D83914" w:rsidRPr="007C1308" w:rsidRDefault="0033279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7E56DD"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90" w:type="dxa"/>
            <w:shd w:val="clear" w:color="auto" w:fill="auto"/>
          </w:tcPr>
          <w:p w14:paraId="15EFD654" w14:textId="0DCFBAFD" w:rsidR="00D83914" w:rsidRPr="007C1308" w:rsidRDefault="00D449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62" w:type="dxa"/>
            <w:shd w:val="clear" w:color="auto" w:fill="auto"/>
          </w:tcPr>
          <w:p w14:paraId="2CFE1BB3" w14:textId="77777777" w:rsidR="00D83914" w:rsidRPr="007C1308" w:rsidRDefault="00D8391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2B796AEF" w14:textId="0E063EE1" w:rsidR="00D83914" w:rsidRPr="007C1308" w:rsidRDefault="00D449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62" w:type="dxa"/>
            <w:shd w:val="clear" w:color="auto" w:fill="auto"/>
          </w:tcPr>
          <w:p w14:paraId="6C08228C" w14:textId="77777777" w:rsidR="00D83914" w:rsidRPr="007C1308" w:rsidRDefault="00D8391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0F2238E4" w14:textId="7632E0B4" w:rsidR="00D83914" w:rsidRPr="007C1308" w:rsidRDefault="00D449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2EED4930" w14:textId="77777777" w:rsidR="00D83914" w:rsidRPr="007C1308" w:rsidRDefault="00D8391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01D7F6B" w14:textId="25B89ECC" w:rsidR="00D83914" w:rsidRPr="007C1308" w:rsidRDefault="00D449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</w:tr>
      <w:tr w:rsidR="00D83914" w:rsidRPr="007C1308" w14:paraId="7E865FA3" w14:textId="77777777" w:rsidTr="000E4B30">
        <w:trPr>
          <w:tblHeader/>
        </w:trPr>
        <w:tc>
          <w:tcPr>
            <w:tcW w:w="4230" w:type="dxa"/>
            <w:shd w:val="clear" w:color="auto" w:fill="auto"/>
          </w:tcPr>
          <w:p w14:paraId="3CA52E39" w14:textId="77777777" w:rsidR="00D83914" w:rsidRPr="007C1308" w:rsidRDefault="00D8391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27EB075E" w14:textId="77777777" w:rsidR="00D83914" w:rsidRPr="007C1308" w:rsidRDefault="00602FA9" w:rsidP="001927A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D83914" w:rsidRPr="007C1308" w14:paraId="551ABD9C" w14:textId="77777777" w:rsidTr="0023258E">
        <w:tc>
          <w:tcPr>
            <w:tcW w:w="4230" w:type="dxa"/>
            <w:shd w:val="clear" w:color="auto" w:fill="auto"/>
          </w:tcPr>
          <w:p w14:paraId="040FDCCA" w14:textId="77777777" w:rsidR="00D83914" w:rsidRPr="007C1308" w:rsidRDefault="00D8391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F95EC80" w14:textId="77777777" w:rsidR="00D83914" w:rsidRPr="007C1308" w:rsidRDefault="00D83914" w:rsidP="001927A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659ED067" w14:textId="77777777" w:rsidR="00D83914" w:rsidRPr="007C1308" w:rsidRDefault="00D8391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8ADDA75" w14:textId="77777777" w:rsidR="00D83914" w:rsidRPr="007C1308" w:rsidRDefault="00D83914" w:rsidP="001927A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60A28894" w14:textId="77777777" w:rsidR="00D83914" w:rsidRPr="007C1308" w:rsidRDefault="00D8391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65E79F2" w14:textId="77777777" w:rsidR="00D83914" w:rsidRPr="007C1308" w:rsidRDefault="00D83914" w:rsidP="001927A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1790D23" w14:textId="77777777" w:rsidR="00D83914" w:rsidRPr="007C1308" w:rsidRDefault="00D8391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F9B17D" w14:textId="77777777" w:rsidR="00D83914" w:rsidRPr="007C1308" w:rsidRDefault="00D83914" w:rsidP="001927A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D44934" w:rsidRPr="007C1308" w14:paraId="261D1CC9" w14:textId="77777777" w:rsidTr="0023258E">
        <w:tc>
          <w:tcPr>
            <w:tcW w:w="4230" w:type="dxa"/>
            <w:shd w:val="clear" w:color="auto" w:fill="auto"/>
          </w:tcPr>
          <w:p w14:paraId="7DE8EDA9" w14:textId="30A0B1E6" w:rsidR="00D44934" w:rsidRPr="007C1308" w:rsidRDefault="00D449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ขายสินค้าหรือการให้บริการ</w:t>
            </w:r>
          </w:p>
        </w:tc>
        <w:tc>
          <w:tcPr>
            <w:tcW w:w="990" w:type="dxa"/>
            <w:shd w:val="clear" w:color="auto" w:fill="auto"/>
          </w:tcPr>
          <w:p w14:paraId="6BF268C6" w14:textId="5332DD60" w:rsidR="00D44934" w:rsidRPr="007C1308" w:rsidRDefault="00A72646" w:rsidP="001927A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322</w:t>
            </w:r>
          </w:p>
        </w:tc>
        <w:tc>
          <w:tcPr>
            <w:tcW w:w="262" w:type="dxa"/>
            <w:shd w:val="clear" w:color="auto" w:fill="auto"/>
          </w:tcPr>
          <w:p w14:paraId="4DAA61D9" w14:textId="77777777" w:rsidR="00D44934" w:rsidRPr="007C1308" w:rsidRDefault="00D449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C78ADA8" w14:textId="3AF7065B" w:rsidR="00D44934" w:rsidRPr="007C1308" w:rsidRDefault="00D44934" w:rsidP="001927A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262" w:type="dxa"/>
            <w:shd w:val="clear" w:color="auto" w:fill="auto"/>
          </w:tcPr>
          <w:p w14:paraId="5CAAC81E" w14:textId="77777777" w:rsidR="00D44934" w:rsidRPr="007C1308" w:rsidRDefault="00D449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ECC08AF" w14:textId="355E4692" w:rsidR="00D44934" w:rsidRPr="007C1308" w:rsidRDefault="00BC2900" w:rsidP="001927AE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75D6A0" w14:textId="77777777" w:rsidR="00D44934" w:rsidRPr="007C1308" w:rsidRDefault="00D44934" w:rsidP="001927A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7B782AF" w14:textId="7546222A" w:rsidR="00D44934" w:rsidRPr="007C1308" w:rsidRDefault="00D44934" w:rsidP="001927AE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D44934" w:rsidRPr="007C1308" w14:paraId="0E9C4F59" w14:textId="77777777" w:rsidTr="0023258E">
        <w:tc>
          <w:tcPr>
            <w:tcW w:w="4230" w:type="dxa"/>
            <w:shd w:val="clear" w:color="auto" w:fill="auto"/>
          </w:tcPr>
          <w:p w14:paraId="3EAA3B7C" w14:textId="67955793" w:rsidR="00D44934" w:rsidRPr="007C1308" w:rsidRDefault="00D449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23B8CA55" w14:textId="2B06556F" w:rsidR="00D44934" w:rsidRPr="007C1308" w:rsidRDefault="00A72646" w:rsidP="001927A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228</w:t>
            </w:r>
          </w:p>
        </w:tc>
        <w:tc>
          <w:tcPr>
            <w:tcW w:w="262" w:type="dxa"/>
            <w:shd w:val="clear" w:color="auto" w:fill="auto"/>
          </w:tcPr>
          <w:p w14:paraId="0336E0E5" w14:textId="77777777" w:rsidR="00D44934" w:rsidRPr="007C1308" w:rsidRDefault="00D449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B5E65A4" w14:textId="086CC1A9" w:rsidR="00D44934" w:rsidRPr="007C1308" w:rsidRDefault="00D44934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228</w:t>
            </w:r>
          </w:p>
        </w:tc>
        <w:tc>
          <w:tcPr>
            <w:tcW w:w="262" w:type="dxa"/>
            <w:shd w:val="clear" w:color="auto" w:fill="auto"/>
          </w:tcPr>
          <w:p w14:paraId="1F6E241E" w14:textId="77777777" w:rsidR="00D44934" w:rsidRPr="007C1308" w:rsidRDefault="00D449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F6C4DB7" w14:textId="4B54F8B5" w:rsidR="00D44934" w:rsidRPr="007C1308" w:rsidRDefault="00D77B98" w:rsidP="001927A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      228</w:t>
            </w:r>
          </w:p>
        </w:tc>
        <w:tc>
          <w:tcPr>
            <w:tcW w:w="270" w:type="dxa"/>
            <w:shd w:val="clear" w:color="auto" w:fill="auto"/>
          </w:tcPr>
          <w:p w14:paraId="58EE55DF" w14:textId="77777777" w:rsidR="00D44934" w:rsidRPr="007C1308" w:rsidRDefault="00D44934" w:rsidP="001927A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A613789" w14:textId="07F1ABAB" w:rsidR="00D44934" w:rsidRPr="007C1308" w:rsidRDefault="00D44934" w:rsidP="001927AE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228</w:t>
            </w:r>
          </w:p>
        </w:tc>
      </w:tr>
      <w:tr w:rsidR="00D44934" w:rsidRPr="007C1308" w14:paraId="39742178" w14:textId="77777777" w:rsidTr="0023258E">
        <w:tc>
          <w:tcPr>
            <w:tcW w:w="4230" w:type="dxa"/>
            <w:shd w:val="clear" w:color="auto" w:fill="auto"/>
          </w:tcPr>
          <w:p w14:paraId="5E0A79C4" w14:textId="03F4AD10" w:rsidR="00D44934" w:rsidRPr="007C1308" w:rsidRDefault="00D449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ค่า</w:t>
            </w:r>
            <w:r w:rsidR="008D0093" w:rsidRPr="007C130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เช่าจ่าย</w:t>
            </w:r>
          </w:p>
        </w:tc>
        <w:tc>
          <w:tcPr>
            <w:tcW w:w="990" w:type="dxa"/>
            <w:shd w:val="clear" w:color="auto" w:fill="auto"/>
          </w:tcPr>
          <w:p w14:paraId="52EE4E30" w14:textId="32E10C2C" w:rsidR="00D44934" w:rsidRPr="007C1308" w:rsidRDefault="00A72646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326</w:t>
            </w:r>
          </w:p>
        </w:tc>
        <w:tc>
          <w:tcPr>
            <w:tcW w:w="262" w:type="dxa"/>
            <w:shd w:val="clear" w:color="auto" w:fill="auto"/>
          </w:tcPr>
          <w:p w14:paraId="1B3A5631" w14:textId="77777777" w:rsidR="00D44934" w:rsidRPr="007C1308" w:rsidRDefault="00D449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2809459B" w14:textId="03FC711A" w:rsidR="00D44934" w:rsidRPr="007C1308" w:rsidRDefault="00D44934" w:rsidP="001927A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324</w:t>
            </w:r>
          </w:p>
        </w:tc>
        <w:tc>
          <w:tcPr>
            <w:tcW w:w="262" w:type="dxa"/>
            <w:shd w:val="clear" w:color="auto" w:fill="auto"/>
          </w:tcPr>
          <w:p w14:paraId="06C020CE" w14:textId="77777777" w:rsidR="00D44934" w:rsidRPr="007C1308" w:rsidRDefault="00D449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3B73BFB" w14:textId="400A31C7" w:rsidR="00D44934" w:rsidRPr="007C1308" w:rsidRDefault="00D77B98" w:rsidP="001927A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326</w:t>
            </w:r>
          </w:p>
        </w:tc>
        <w:tc>
          <w:tcPr>
            <w:tcW w:w="270" w:type="dxa"/>
            <w:shd w:val="clear" w:color="auto" w:fill="auto"/>
          </w:tcPr>
          <w:p w14:paraId="7784C80C" w14:textId="77777777" w:rsidR="00D44934" w:rsidRPr="007C1308" w:rsidRDefault="00D44934" w:rsidP="001927A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BFB7995" w14:textId="66B07A1F" w:rsidR="00D44934" w:rsidRPr="007C1308" w:rsidRDefault="00D44934" w:rsidP="001927A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324</w:t>
            </w:r>
          </w:p>
        </w:tc>
      </w:tr>
      <w:tr w:rsidR="00D44934" w:rsidRPr="007C1308" w14:paraId="79059EFC" w14:textId="77777777" w:rsidTr="0023258E">
        <w:tc>
          <w:tcPr>
            <w:tcW w:w="4230" w:type="dxa"/>
            <w:shd w:val="clear" w:color="auto" w:fill="auto"/>
          </w:tcPr>
          <w:p w14:paraId="2AE70454" w14:textId="77777777" w:rsidR="00D44934" w:rsidRPr="007C1308" w:rsidRDefault="00D449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  <w:shd w:val="clear" w:color="auto" w:fill="auto"/>
          </w:tcPr>
          <w:p w14:paraId="7B9DDAC3" w14:textId="092C1623" w:rsidR="00D44934" w:rsidRPr="007C1308" w:rsidRDefault="00A72646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535</w:t>
            </w:r>
          </w:p>
        </w:tc>
        <w:tc>
          <w:tcPr>
            <w:tcW w:w="262" w:type="dxa"/>
            <w:shd w:val="clear" w:color="auto" w:fill="auto"/>
          </w:tcPr>
          <w:p w14:paraId="71DE5948" w14:textId="77777777" w:rsidR="00D44934" w:rsidRPr="007C1308" w:rsidRDefault="00D449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A141577" w14:textId="357D6B03" w:rsidR="00D44934" w:rsidRPr="007C1308" w:rsidRDefault="00D44934" w:rsidP="001927A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360</w:t>
            </w:r>
          </w:p>
        </w:tc>
        <w:tc>
          <w:tcPr>
            <w:tcW w:w="262" w:type="dxa"/>
            <w:shd w:val="clear" w:color="auto" w:fill="auto"/>
          </w:tcPr>
          <w:p w14:paraId="6F886F3D" w14:textId="77777777" w:rsidR="00D44934" w:rsidRPr="007C1308" w:rsidRDefault="00D449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0205E7C" w14:textId="06CD2E2C" w:rsidR="00D44934" w:rsidRPr="007C1308" w:rsidRDefault="00D77B98" w:rsidP="001927A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240</w:t>
            </w:r>
          </w:p>
        </w:tc>
        <w:tc>
          <w:tcPr>
            <w:tcW w:w="270" w:type="dxa"/>
            <w:shd w:val="clear" w:color="auto" w:fill="auto"/>
          </w:tcPr>
          <w:p w14:paraId="54D5A778" w14:textId="77777777" w:rsidR="00D44934" w:rsidRPr="007C1308" w:rsidRDefault="00D44934" w:rsidP="001927A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3867A11" w14:textId="7C51A84F" w:rsidR="00D44934" w:rsidRPr="007C1308" w:rsidRDefault="00D44934" w:rsidP="001927A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240</w:t>
            </w:r>
          </w:p>
        </w:tc>
      </w:tr>
      <w:tr w:rsidR="00D44934" w:rsidRPr="007C1308" w14:paraId="3192C7D8" w14:textId="77777777" w:rsidTr="0023258E">
        <w:tc>
          <w:tcPr>
            <w:tcW w:w="4230" w:type="dxa"/>
            <w:shd w:val="clear" w:color="auto" w:fill="auto"/>
          </w:tcPr>
          <w:p w14:paraId="67B12E51" w14:textId="07506399" w:rsidR="00D44934" w:rsidRPr="007C1308" w:rsidRDefault="00D44934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บริษัทย่อย</w:t>
            </w:r>
            <w:r w:rsidR="00F45AD2"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34AD489" w14:textId="77777777" w:rsidR="00D44934" w:rsidRPr="007C1308" w:rsidRDefault="00D44934" w:rsidP="001927A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8C84FF4" w14:textId="77777777" w:rsidR="00D44934" w:rsidRPr="007C1308" w:rsidRDefault="00D449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7B028B7" w14:textId="77777777" w:rsidR="00D44934" w:rsidRPr="007C1308" w:rsidRDefault="00D44934" w:rsidP="001927A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C16F5F5" w14:textId="77777777" w:rsidR="00D44934" w:rsidRPr="007C1308" w:rsidRDefault="00D449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7E68D0C" w14:textId="77777777" w:rsidR="00D44934" w:rsidRPr="007C1308" w:rsidRDefault="00D44934" w:rsidP="001927A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2BDE56B" w14:textId="77777777" w:rsidR="00D44934" w:rsidRPr="007C1308" w:rsidRDefault="00D449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A170E78" w14:textId="77777777" w:rsidR="00D44934" w:rsidRPr="007C1308" w:rsidRDefault="00D44934" w:rsidP="001927A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D94E69" w:rsidRPr="007C1308" w14:paraId="463C0F09" w14:textId="77777777" w:rsidTr="0023258E">
        <w:tc>
          <w:tcPr>
            <w:tcW w:w="4230" w:type="dxa"/>
            <w:shd w:val="clear" w:color="auto" w:fill="auto"/>
          </w:tcPr>
          <w:p w14:paraId="6709706C" w14:textId="48E4570E" w:rsidR="00D94E69" w:rsidRPr="007C1308" w:rsidRDefault="00D94E6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ขายสินค้าหรือการให้บริการ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02ADFF5" w14:textId="07787C2A" w:rsidR="00D94E69" w:rsidRPr="007C1308" w:rsidRDefault="00D94E69" w:rsidP="001927AE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37DEBC74" w14:textId="77777777" w:rsidR="00D94E69" w:rsidRPr="007C1308" w:rsidRDefault="00D94E6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6F0911E" w14:textId="3D2FE0C4" w:rsidR="00D94E69" w:rsidRPr="007C1308" w:rsidRDefault="00D94E69" w:rsidP="001927AE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5FC2A15" w14:textId="77777777" w:rsidR="00D94E69" w:rsidRPr="007C1308" w:rsidRDefault="00D94E6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5E7169C" w14:textId="3309980C" w:rsidR="00D94E69" w:rsidRPr="007C1308" w:rsidRDefault="00D94E69" w:rsidP="001927A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</w:t>
            </w:r>
            <w:r w:rsidR="00DD48A7"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871</w:t>
            </w:r>
          </w:p>
        </w:tc>
        <w:tc>
          <w:tcPr>
            <w:tcW w:w="270" w:type="dxa"/>
            <w:shd w:val="clear" w:color="auto" w:fill="auto"/>
          </w:tcPr>
          <w:p w14:paraId="7D5B343D" w14:textId="77777777" w:rsidR="00D94E69" w:rsidRPr="007C1308" w:rsidRDefault="00D94E69" w:rsidP="001927A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EEFF2A2" w14:textId="564B6024" w:rsidR="00D94E69" w:rsidRPr="007C1308" w:rsidRDefault="00D94E69" w:rsidP="001927A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14,677</w:t>
            </w:r>
          </w:p>
        </w:tc>
      </w:tr>
      <w:tr w:rsidR="00D94E69" w:rsidRPr="007C1308" w14:paraId="01E86232" w14:textId="77777777" w:rsidTr="0023258E">
        <w:tc>
          <w:tcPr>
            <w:tcW w:w="4230" w:type="dxa"/>
            <w:shd w:val="clear" w:color="auto" w:fill="auto"/>
          </w:tcPr>
          <w:p w14:paraId="2DA0D6A5" w14:textId="1C8ABB89" w:rsidR="00D94E69" w:rsidRPr="007C1308" w:rsidRDefault="00D94E6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E573EE7" w14:textId="4E714B5F" w:rsidR="00D94E69" w:rsidRPr="007C1308" w:rsidRDefault="00D94E69" w:rsidP="001927AE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4414D7EB" w14:textId="77777777" w:rsidR="00D94E69" w:rsidRPr="007C1308" w:rsidRDefault="00D94E6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EAC2E75" w14:textId="76FFCAFC" w:rsidR="00D94E69" w:rsidRPr="007C1308" w:rsidRDefault="00D94E69" w:rsidP="001927AE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5E7F2168" w14:textId="77777777" w:rsidR="00D94E69" w:rsidRPr="007C1308" w:rsidRDefault="00D94E6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E3189FE" w14:textId="7A846F1D" w:rsidR="00D94E69" w:rsidRPr="007C1308" w:rsidRDefault="00D94E69" w:rsidP="001927A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1,350</w:t>
            </w:r>
          </w:p>
        </w:tc>
        <w:tc>
          <w:tcPr>
            <w:tcW w:w="270" w:type="dxa"/>
            <w:shd w:val="clear" w:color="auto" w:fill="auto"/>
          </w:tcPr>
          <w:p w14:paraId="5D87AEBD" w14:textId="77777777" w:rsidR="00D94E69" w:rsidRPr="007C1308" w:rsidRDefault="00D94E69" w:rsidP="001927A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9475DDB" w14:textId="3062E8E5" w:rsidR="00D94E69" w:rsidRPr="007C1308" w:rsidRDefault="00D94E69" w:rsidP="001927AE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D94E69" w:rsidRPr="007C1308" w14:paraId="74204067" w14:textId="77777777" w:rsidTr="0023258E">
        <w:tc>
          <w:tcPr>
            <w:tcW w:w="4230" w:type="dxa"/>
            <w:shd w:val="clear" w:color="auto" w:fill="auto"/>
          </w:tcPr>
          <w:p w14:paraId="338A1DC6" w14:textId="77862183" w:rsidR="00D94E69" w:rsidRPr="007C1308" w:rsidRDefault="00D94E6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ซื้อสินค้าหรือบริการ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4A4FE5C" w14:textId="6EAC99DB" w:rsidR="00D94E69" w:rsidRPr="007C1308" w:rsidRDefault="00D94E69" w:rsidP="001927AE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58BEE98F" w14:textId="77777777" w:rsidR="00D94E69" w:rsidRPr="007C1308" w:rsidRDefault="00D94E6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F13007F" w14:textId="2917D1E3" w:rsidR="00D94E69" w:rsidRPr="007C1308" w:rsidRDefault="00D94E69" w:rsidP="001927AE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706D10C" w14:textId="77777777" w:rsidR="00D94E69" w:rsidRPr="007C1308" w:rsidRDefault="00D94E6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B8E62B9" w14:textId="29441905" w:rsidR="00D94E69" w:rsidRPr="007C1308" w:rsidRDefault="00D94E69" w:rsidP="001927A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647</w:t>
            </w:r>
          </w:p>
        </w:tc>
        <w:tc>
          <w:tcPr>
            <w:tcW w:w="270" w:type="dxa"/>
            <w:shd w:val="clear" w:color="auto" w:fill="auto"/>
          </w:tcPr>
          <w:p w14:paraId="106E10E0" w14:textId="77777777" w:rsidR="00D94E69" w:rsidRPr="007C1308" w:rsidRDefault="00D94E6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8A27A8" w14:textId="127ADA02" w:rsidR="00D94E69" w:rsidRPr="007C1308" w:rsidRDefault="00D94E69" w:rsidP="001927A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611</w:t>
            </w:r>
          </w:p>
        </w:tc>
      </w:tr>
      <w:tr w:rsidR="00D94E69" w:rsidRPr="007C1308" w14:paraId="30AF4C4E" w14:textId="77777777" w:rsidTr="0023258E">
        <w:tc>
          <w:tcPr>
            <w:tcW w:w="4230" w:type="dxa"/>
            <w:shd w:val="clear" w:color="auto" w:fill="auto"/>
          </w:tcPr>
          <w:p w14:paraId="18AE1164" w14:textId="4EAEAC22" w:rsidR="00D94E69" w:rsidRPr="007C1308" w:rsidRDefault="00D94E6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8DDDADB" w14:textId="2B57E3A8" w:rsidR="00D94E69" w:rsidRPr="007C1308" w:rsidRDefault="00D94E69" w:rsidP="001927AE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2221DFDF" w14:textId="77777777" w:rsidR="00D94E69" w:rsidRPr="007C1308" w:rsidRDefault="00D94E6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8963F76" w14:textId="2D8847C0" w:rsidR="00D94E69" w:rsidRPr="007C1308" w:rsidRDefault="00D94E69" w:rsidP="001927AE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70D565B" w14:textId="77777777" w:rsidR="00D94E69" w:rsidRPr="007C1308" w:rsidRDefault="00D94E6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5B69549" w14:textId="482C34D2" w:rsidR="00D94E69" w:rsidRPr="007C1308" w:rsidRDefault="00D94E69" w:rsidP="001927A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 45,500</w:t>
            </w:r>
          </w:p>
        </w:tc>
        <w:tc>
          <w:tcPr>
            <w:tcW w:w="270" w:type="dxa"/>
            <w:shd w:val="clear" w:color="auto" w:fill="auto"/>
          </w:tcPr>
          <w:p w14:paraId="6889DC25" w14:textId="77777777" w:rsidR="00D94E69" w:rsidRPr="007C1308" w:rsidRDefault="00D94E6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CF745A" w14:textId="3B6241F7" w:rsidR="00D94E69" w:rsidRPr="007C1308" w:rsidRDefault="00D94E69" w:rsidP="001927A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45,500</w:t>
            </w:r>
          </w:p>
        </w:tc>
      </w:tr>
      <w:tr w:rsidR="00D94E69" w:rsidRPr="007C1308" w14:paraId="5ED90ACA" w14:textId="77777777" w:rsidTr="0023258E">
        <w:tc>
          <w:tcPr>
            <w:tcW w:w="4230" w:type="dxa"/>
            <w:shd w:val="clear" w:color="auto" w:fill="auto"/>
          </w:tcPr>
          <w:p w14:paraId="1453B099" w14:textId="77777777" w:rsidR="00D94E69" w:rsidRPr="007C1308" w:rsidRDefault="00D94E6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9AA96C0" w14:textId="284F0639" w:rsidR="00D94E69" w:rsidRPr="007C1308" w:rsidRDefault="00D94E69" w:rsidP="001927AE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5066344B" w14:textId="77777777" w:rsidR="00D94E69" w:rsidRPr="007C1308" w:rsidRDefault="00D94E6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BF0F457" w14:textId="33A0F439" w:rsidR="00D94E69" w:rsidRPr="007C1308" w:rsidRDefault="00D94E69" w:rsidP="001927AE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5DA984D" w14:textId="77777777" w:rsidR="00D94E69" w:rsidRPr="007C1308" w:rsidRDefault="00D94E6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E11B4FE" w14:textId="64DDB532" w:rsidR="00D94E69" w:rsidRPr="007C1308" w:rsidRDefault="00D94E69" w:rsidP="001927A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</w:t>
            </w:r>
          </w:p>
        </w:tc>
        <w:tc>
          <w:tcPr>
            <w:tcW w:w="270" w:type="dxa"/>
            <w:shd w:val="clear" w:color="auto" w:fill="auto"/>
          </w:tcPr>
          <w:p w14:paraId="585920C8" w14:textId="77777777" w:rsidR="00D94E69" w:rsidRPr="007C1308" w:rsidRDefault="00D94E6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4B6E72" w14:textId="09D18001" w:rsidR="00D94E69" w:rsidRPr="007C1308" w:rsidRDefault="00D94E69" w:rsidP="001927A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1,051</w:t>
            </w:r>
          </w:p>
        </w:tc>
      </w:tr>
      <w:tr w:rsidR="00D94E69" w:rsidRPr="007C1308" w14:paraId="37E54A4B" w14:textId="77777777" w:rsidTr="0023258E">
        <w:tc>
          <w:tcPr>
            <w:tcW w:w="4230" w:type="dxa"/>
            <w:shd w:val="clear" w:color="auto" w:fill="auto"/>
          </w:tcPr>
          <w:p w14:paraId="5301B4F4" w14:textId="558FC624" w:rsidR="00D94E69" w:rsidRPr="007C1308" w:rsidRDefault="00D94E6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387E483" w14:textId="5971A40E" w:rsidR="00D94E69" w:rsidRPr="007C1308" w:rsidRDefault="00D94E69" w:rsidP="001927AE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F563056" w14:textId="77777777" w:rsidR="00D94E69" w:rsidRPr="007C1308" w:rsidRDefault="00D94E6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889164D" w14:textId="058B13D5" w:rsidR="00D94E69" w:rsidRPr="007C1308" w:rsidRDefault="00D94E69" w:rsidP="001927AE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3E29779E" w14:textId="77777777" w:rsidR="00D94E69" w:rsidRPr="007C1308" w:rsidRDefault="00D94E6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7DEB4C0" w14:textId="098272BF" w:rsidR="00D94E69" w:rsidRPr="007C1308" w:rsidRDefault="00D94E69" w:rsidP="001927A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3,12</w:t>
            </w:r>
            <w:r w:rsidR="003445AC"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5C9071D" w14:textId="77777777" w:rsidR="00D94E69" w:rsidRPr="007C1308" w:rsidRDefault="00D94E6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22A373" w14:textId="360E95AB" w:rsidR="00D94E69" w:rsidRPr="007C1308" w:rsidRDefault="00D94E69" w:rsidP="001927A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2,975</w:t>
            </w:r>
          </w:p>
        </w:tc>
      </w:tr>
      <w:tr w:rsidR="00C6534B" w:rsidRPr="007C1308" w14:paraId="666306EF" w14:textId="77777777" w:rsidTr="0023258E">
        <w:tc>
          <w:tcPr>
            <w:tcW w:w="4230" w:type="dxa"/>
            <w:shd w:val="clear" w:color="auto" w:fill="auto"/>
          </w:tcPr>
          <w:p w14:paraId="3241D71C" w14:textId="0888A118" w:rsidR="00C6534B" w:rsidRPr="007C1308" w:rsidRDefault="00C6534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2E61D7F" w14:textId="77777777" w:rsidR="00C6534B" w:rsidRPr="007C1308" w:rsidRDefault="00C6534B" w:rsidP="001927AE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106602F" w14:textId="77777777" w:rsidR="00C6534B" w:rsidRPr="007C1308" w:rsidRDefault="00C6534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CA4DD1E" w14:textId="77777777" w:rsidR="00C6534B" w:rsidRPr="007C1308" w:rsidRDefault="00C6534B" w:rsidP="001927AE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BC38D0E" w14:textId="77777777" w:rsidR="00C6534B" w:rsidRPr="007C1308" w:rsidRDefault="00C6534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8074507" w14:textId="77777777" w:rsidR="00C6534B" w:rsidRPr="007C1308" w:rsidRDefault="00C6534B" w:rsidP="001927A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9EFE998" w14:textId="77777777" w:rsidR="00C6534B" w:rsidRPr="007C1308" w:rsidRDefault="00C6534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E15412" w14:textId="77777777" w:rsidR="00C6534B" w:rsidRPr="007C1308" w:rsidRDefault="00C6534B" w:rsidP="001927A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6534B" w:rsidRPr="007C1308" w14:paraId="6FC6856A" w14:textId="77777777" w:rsidTr="004D7A43">
        <w:tc>
          <w:tcPr>
            <w:tcW w:w="4230" w:type="dxa"/>
            <w:shd w:val="clear" w:color="auto" w:fill="auto"/>
          </w:tcPr>
          <w:p w14:paraId="1088132E" w14:textId="7C98DA80" w:rsidR="00C6534B" w:rsidRPr="007C1308" w:rsidRDefault="00C6534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ขายสินค้าหรือการให้บริการ</w:t>
            </w:r>
          </w:p>
        </w:tc>
        <w:tc>
          <w:tcPr>
            <w:tcW w:w="990" w:type="dxa"/>
            <w:shd w:val="clear" w:color="auto" w:fill="auto"/>
          </w:tcPr>
          <w:p w14:paraId="4F548974" w14:textId="0F0356F7" w:rsidR="00C6534B" w:rsidRPr="007C1308" w:rsidRDefault="00C6534B" w:rsidP="001927A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1,270</w:t>
            </w:r>
          </w:p>
        </w:tc>
        <w:tc>
          <w:tcPr>
            <w:tcW w:w="262" w:type="dxa"/>
            <w:shd w:val="clear" w:color="auto" w:fill="auto"/>
          </w:tcPr>
          <w:p w14:paraId="7929F463" w14:textId="77777777" w:rsidR="00C6534B" w:rsidRPr="007C1308" w:rsidRDefault="00C6534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9918495" w14:textId="0E2BFBF4" w:rsidR="00C6534B" w:rsidRPr="007C1308" w:rsidRDefault="00C6534B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2,201</w:t>
            </w:r>
          </w:p>
        </w:tc>
        <w:tc>
          <w:tcPr>
            <w:tcW w:w="262" w:type="dxa"/>
            <w:shd w:val="clear" w:color="auto" w:fill="auto"/>
          </w:tcPr>
          <w:p w14:paraId="3E982378" w14:textId="77777777" w:rsidR="00C6534B" w:rsidRPr="007C1308" w:rsidRDefault="00C6534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D95762D" w14:textId="486D7849" w:rsidR="00C6534B" w:rsidRPr="007C1308" w:rsidRDefault="00C6534B" w:rsidP="001927AE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E39669" w14:textId="77777777" w:rsidR="00C6534B" w:rsidRPr="007C1308" w:rsidRDefault="00C6534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B0DE993" w14:textId="2AAC6EA6" w:rsidR="00C6534B" w:rsidRPr="007C1308" w:rsidRDefault="00C6534B" w:rsidP="001927AE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C6534B" w:rsidRPr="007C1308" w14:paraId="33EF3EE2" w14:textId="77777777" w:rsidTr="004D7A43">
        <w:tc>
          <w:tcPr>
            <w:tcW w:w="4230" w:type="dxa"/>
            <w:shd w:val="clear" w:color="auto" w:fill="auto"/>
          </w:tcPr>
          <w:p w14:paraId="7E401417" w14:textId="341D9FE3" w:rsidR="00C6534B" w:rsidRPr="007C1308" w:rsidRDefault="00C6534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7B4F9F7A" w14:textId="6F8B892D" w:rsidR="00C6534B" w:rsidRPr="007C1308" w:rsidRDefault="00C6534B" w:rsidP="001927A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1,516</w:t>
            </w:r>
          </w:p>
        </w:tc>
        <w:tc>
          <w:tcPr>
            <w:tcW w:w="262" w:type="dxa"/>
            <w:shd w:val="clear" w:color="auto" w:fill="auto"/>
          </w:tcPr>
          <w:p w14:paraId="38A60587" w14:textId="77777777" w:rsidR="00C6534B" w:rsidRPr="007C1308" w:rsidRDefault="00C6534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42EEFC6" w14:textId="571A68A6" w:rsidR="00C6534B" w:rsidRPr="007C1308" w:rsidRDefault="00C6534B" w:rsidP="001927AE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27B14FB4" w14:textId="77777777" w:rsidR="00C6534B" w:rsidRPr="007C1308" w:rsidRDefault="00C6534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84B7EE3" w14:textId="2B2D9853" w:rsidR="00C6534B" w:rsidRPr="007C1308" w:rsidRDefault="00C6534B" w:rsidP="001927AE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4FA3C7" w14:textId="77777777" w:rsidR="00C6534B" w:rsidRPr="007C1308" w:rsidRDefault="00C6534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4AF6EB" w14:textId="0F3970D6" w:rsidR="00C6534B" w:rsidRPr="007C1308" w:rsidRDefault="00C6534B" w:rsidP="001927AE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C6534B" w:rsidRPr="007C1308" w14:paraId="1E38DE81" w14:textId="77777777" w:rsidTr="004D7A43">
        <w:tc>
          <w:tcPr>
            <w:tcW w:w="4230" w:type="dxa"/>
            <w:shd w:val="clear" w:color="auto" w:fill="auto"/>
          </w:tcPr>
          <w:p w14:paraId="45106647" w14:textId="29AA7C90" w:rsidR="00C6534B" w:rsidRPr="007C1308" w:rsidRDefault="00C6534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ซื้อสินค้าหรือบริการ</w:t>
            </w:r>
          </w:p>
        </w:tc>
        <w:tc>
          <w:tcPr>
            <w:tcW w:w="990" w:type="dxa"/>
            <w:shd w:val="clear" w:color="auto" w:fill="auto"/>
          </w:tcPr>
          <w:p w14:paraId="21307934" w14:textId="0C796A58" w:rsidR="00C6534B" w:rsidRPr="007C1308" w:rsidRDefault="00C6534B" w:rsidP="001927A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1,620</w:t>
            </w:r>
          </w:p>
        </w:tc>
        <w:tc>
          <w:tcPr>
            <w:tcW w:w="262" w:type="dxa"/>
            <w:shd w:val="clear" w:color="auto" w:fill="auto"/>
          </w:tcPr>
          <w:p w14:paraId="5BA67756" w14:textId="77777777" w:rsidR="00C6534B" w:rsidRPr="007C1308" w:rsidRDefault="00C6534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C3D07F8" w14:textId="28F17721" w:rsidR="00C6534B" w:rsidRPr="007C1308" w:rsidRDefault="00C6534B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1,862</w:t>
            </w:r>
          </w:p>
        </w:tc>
        <w:tc>
          <w:tcPr>
            <w:tcW w:w="262" w:type="dxa"/>
            <w:shd w:val="clear" w:color="auto" w:fill="auto"/>
          </w:tcPr>
          <w:p w14:paraId="6C6773E2" w14:textId="77777777" w:rsidR="00C6534B" w:rsidRPr="007C1308" w:rsidRDefault="00C6534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7D5872E" w14:textId="5273F990" w:rsidR="00C6534B" w:rsidRPr="007C1308" w:rsidRDefault="00C6534B" w:rsidP="001927A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308</w:t>
            </w:r>
          </w:p>
        </w:tc>
        <w:tc>
          <w:tcPr>
            <w:tcW w:w="270" w:type="dxa"/>
            <w:shd w:val="clear" w:color="auto" w:fill="auto"/>
          </w:tcPr>
          <w:p w14:paraId="35AFE713" w14:textId="77777777" w:rsidR="00C6534B" w:rsidRPr="007C1308" w:rsidRDefault="00C6534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84084F1" w14:textId="4639FB94" w:rsidR="00C6534B" w:rsidRPr="007C1308" w:rsidRDefault="00C6534B" w:rsidP="001927A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341</w:t>
            </w:r>
          </w:p>
        </w:tc>
      </w:tr>
      <w:tr w:rsidR="00C6534B" w:rsidRPr="007C1308" w14:paraId="66A7873A" w14:textId="77777777" w:rsidTr="004D7A43">
        <w:tc>
          <w:tcPr>
            <w:tcW w:w="4230" w:type="dxa"/>
            <w:shd w:val="clear" w:color="auto" w:fill="auto"/>
          </w:tcPr>
          <w:p w14:paraId="4A1E0516" w14:textId="397536AE" w:rsidR="00C6534B" w:rsidRPr="007C1308" w:rsidRDefault="00C6534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990" w:type="dxa"/>
            <w:shd w:val="clear" w:color="auto" w:fill="auto"/>
          </w:tcPr>
          <w:p w14:paraId="7CB5FE53" w14:textId="60BF89D9" w:rsidR="00C6534B" w:rsidRPr="007C1308" w:rsidRDefault="00C6534B" w:rsidP="001927A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602</w:t>
            </w:r>
          </w:p>
        </w:tc>
        <w:tc>
          <w:tcPr>
            <w:tcW w:w="262" w:type="dxa"/>
            <w:shd w:val="clear" w:color="auto" w:fill="auto"/>
          </w:tcPr>
          <w:p w14:paraId="6CEAA51E" w14:textId="77777777" w:rsidR="00C6534B" w:rsidRPr="007C1308" w:rsidRDefault="00C6534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00CD708E" w14:textId="2F184577" w:rsidR="00C6534B" w:rsidRPr="007C1308" w:rsidRDefault="00C6534B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</w:t>
            </w:r>
          </w:p>
        </w:tc>
        <w:tc>
          <w:tcPr>
            <w:tcW w:w="262" w:type="dxa"/>
            <w:shd w:val="clear" w:color="auto" w:fill="auto"/>
          </w:tcPr>
          <w:p w14:paraId="6463A66A" w14:textId="77777777" w:rsidR="00C6534B" w:rsidRPr="007C1308" w:rsidRDefault="00C6534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DF41E81" w14:textId="512DB4D4" w:rsidR="00C6534B" w:rsidRPr="007C1308" w:rsidRDefault="00C6534B" w:rsidP="001927AE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94312AD" w14:textId="77777777" w:rsidR="00C6534B" w:rsidRPr="007C1308" w:rsidRDefault="00C6534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D30728F" w14:textId="617F179C" w:rsidR="00C6534B" w:rsidRPr="007C1308" w:rsidRDefault="00C6534B" w:rsidP="001927AE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C6534B" w:rsidRPr="007C1308" w14:paraId="6822D055" w14:textId="77777777" w:rsidTr="004D7A43">
        <w:tc>
          <w:tcPr>
            <w:tcW w:w="4230" w:type="dxa"/>
            <w:shd w:val="clear" w:color="auto" w:fill="auto"/>
          </w:tcPr>
          <w:p w14:paraId="31CA72E8" w14:textId="63B99968" w:rsidR="00C6534B" w:rsidRPr="007C1308" w:rsidRDefault="00C6534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  <w:shd w:val="clear" w:color="auto" w:fill="auto"/>
          </w:tcPr>
          <w:p w14:paraId="3EA708B8" w14:textId="623F0D89" w:rsidR="00C6534B" w:rsidRPr="007C1308" w:rsidRDefault="00C6534B" w:rsidP="001927A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2,314</w:t>
            </w:r>
          </w:p>
        </w:tc>
        <w:tc>
          <w:tcPr>
            <w:tcW w:w="262" w:type="dxa"/>
            <w:shd w:val="clear" w:color="auto" w:fill="auto"/>
          </w:tcPr>
          <w:p w14:paraId="29065DE7" w14:textId="77777777" w:rsidR="00C6534B" w:rsidRPr="007C1308" w:rsidRDefault="00C6534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44D1F56" w14:textId="27F72A0C" w:rsidR="00C6534B" w:rsidRPr="007C1308" w:rsidRDefault="00C6534B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1,106</w:t>
            </w:r>
          </w:p>
        </w:tc>
        <w:tc>
          <w:tcPr>
            <w:tcW w:w="262" w:type="dxa"/>
            <w:shd w:val="clear" w:color="auto" w:fill="auto"/>
          </w:tcPr>
          <w:p w14:paraId="4DB81DD4" w14:textId="77777777" w:rsidR="00C6534B" w:rsidRPr="007C1308" w:rsidRDefault="00C6534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2B5D23F6" w14:textId="5014C9B4" w:rsidR="00C6534B" w:rsidRPr="007C1308" w:rsidRDefault="00C6534B" w:rsidP="001927A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1,281</w:t>
            </w:r>
          </w:p>
        </w:tc>
        <w:tc>
          <w:tcPr>
            <w:tcW w:w="270" w:type="dxa"/>
            <w:shd w:val="clear" w:color="auto" w:fill="auto"/>
          </w:tcPr>
          <w:p w14:paraId="2F3954F5" w14:textId="77777777" w:rsidR="00C6534B" w:rsidRPr="007C1308" w:rsidRDefault="00C6534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57D0482" w14:textId="488AD2D6" w:rsidR="00C6534B" w:rsidRPr="007C1308" w:rsidRDefault="00C6534B" w:rsidP="001927A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</w:t>
            </w:r>
          </w:p>
        </w:tc>
      </w:tr>
      <w:tr w:rsidR="00C6534B" w:rsidRPr="007C1308" w14:paraId="6DBA3AC5" w14:textId="77777777" w:rsidTr="0023258E">
        <w:tc>
          <w:tcPr>
            <w:tcW w:w="4230" w:type="dxa"/>
            <w:shd w:val="clear" w:color="auto" w:fill="auto"/>
          </w:tcPr>
          <w:p w14:paraId="1947F433" w14:textId="77777777" w:rsidR="00C6534B" w:rsidRPr="007C1308" w:rsidRDefault="00C6534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701267" w14:textId="77777777" w:rsidR="00C6534B" w:rsidRPr="007C1308" w:rsidRDefault="00C6534B" w:rsidP="001927AE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E7EFD5D" w14:textId="77777777" w:rsidR="00C6534B" w:rsidRPr="007C1308" w:rsidRDefault="00C6534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8CAD40A" w14:textId="77777777" w:rsidR="00C6534B" w:rsidRPr="007C1308" w:rsidRDefault="00C6534B" w:rsidP="001927AE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1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8357C31" w14:textId="77777777" w:rsidR="00C6534B" w:rsidRPr="007C1308" w:rsidRDefault="00C6534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6EA479B" w14:textId="77777777" w:rsidR="00C6534B" w:rsidRPr="007C1308" w:rsidRDefault="00C6534B" w:rsidP="001927A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4C9DD0D" w14:textId="77777777" w:rsidR="00C6534B" w:rsidRPr="007C1308" w:rsidRDefault="00C6534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320A18" w14:textId="77777777" w:rsidR="00C6534B" w:rsidRPr="007C1308" w:rsidRDefault="00C6534B" w:rsidP="001927A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C6534B" w:rsidRPr="007C1308" w14:paraId="4F7087EB" w14:textId="77777777" w:rsidTr="0023258E">
        <w:tc>
          <w:tcPr>
            <w:tcW w:w="4230" w:type="dxa"/>
            <w:shd w:val="clear" w:color="auto" w:fill="auto"/>
          </w:tcPr>
          <w:p w14:paraId="007F03B2" w14:textId="1D880226" w:rsidR="00C6534B" w:rsidRPr="007C1308" w:rsidRDefault="00C6534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C130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3BD6BFA" w14:textId="77777777" w:rsidR="00C6534B" w:rsidRPr="007C1308" w:rsidRDefault="00C6534B" w:rsidP="001927AE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4E42506" w14:textId="77777777" w:rsidR="00C6534B" w:rsidRPr="007C1308" w:rsidRDefault="00C6534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F6D15EF" w14:textId="77777777" w:rsidR="00C6534B" w:rsidRPr="007C1308" w:rsidRDefault="00C6534B" w:rsidP="001927AE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6EF3D3E" w14:textId="77777777" w:rsidR="00C6534B" w:rsidRPr="007C1308" w:rsidRDefault="00C6534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30D3354" w14:textId="77777777" w:rsidR="00C6534B" w:rsidRPr="007C1308" w:rsidRDefault="00C6534B" w:rsidP="001927A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C76D766" w14:textId="77777777" w:rsidR="00C6534B" w:rsidRPr="007C1308" w:rsidRDefault="00C6534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3236E4" w14:textId="77777777" w:rsidR="00C6534B" w:rsidRPr="007C1308" w:rsidRDefault="00C6534B" w:rsidP="001927A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6534B" w:rsidRPr="007C1308" w14:paraId="235C6FB2" w14:textId="77777777" w:rsidTr="0023258E">
        <w:tc>
          <w:tcPr>
            <w:tcW w:w="4230" w:type="dxa"/>
            <w:shd w:val="clear" w:color="auto" w:fill="auto"/>
          </w:tcPr>
          <w:p w14:paraId="1CEBCD64" w14:textId="45A4BB91" w:rsidR="00C6534B" w:rsidRPr="007C1308" w:rsidRDefault="00C6534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="Angsana New" w:hAnsi="Angsana New" w:hint="cs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D33370B" w14:textId="77777777" w:rsidR="00C6534B" w:rsidRPr="007C1308" w:rsidRDefault="00C6534B" w:rsidP="001927AE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0D35FEF" w14:textId="77777777" w:rsidR="00C6534B" w:rsidRPr="007C1308" w:rsidRDefault="00C6534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81443D7" w14:textId="77777777" w:rsidR="00C6534B" w:rsidRPr="007C1308" w:rsidRDefault="00C6534B" w:rsidP="001927AE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C7B7E27" w14:textId="77777777" w:rsidR="00C6534B" w:rsidRPr="007C1308" w:rsidRDefault="00C6534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8A358FD" w14:textId="77777777" w:rsidR="00C6534B" w:rsidRPr="007C1308" w:rsidRDefault="00C6534B" w:rsidP="001927A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D99ABF1" w14:textId="77777777" w:rsidR="00C6534B" w:rsidRPr="007C1308" w:rsidRDefault="00C6534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B6601B6" w14:textId="77777777" w:rsidR="00C6534B" w:rsidRPr="007C1308" w:rsidRDefault="00C6534B" w:rsidP="001927A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6534B" w:rsidRPr="007C1308" w14:paraId="50860573" w14:textId="77777777" w:rsidTr="0023258E">
        <w:tc>
          <w:tcPr>
            <w:tcW w:w="4230" w:type="dxa"/>
            <w:shd w:val="clear" w:color="auto" w:fill="auto"/>
          </w:tcPr>
          <w:p w14:paraId="66A6D92F" w14:textId="5BBC85B0" w:rsidR="00C6534B" w:rsidRPr="007C1308" w:rsidRDefault="00C6534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7C1308">
              <w:rPr>
                <w:rFonts w:ascii="Angsana New" w:hAnsi="Angsana New" w:hint="cs"/>
                <w:sz w:val="28"/>
                <w:szCs w:val="28"/>
                <w:cs/>
              </w:rPr>
              <w:t xml:space="preserve">ผลประโยชน์ระยะสั้นของผู้บริหาร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9E6C2D5" w14:textId="77777777" w:rsidR="00C6534B" w:rsidRPr="007C1308" w:rsidRDefault="00C6534B" w:rsidP="001927AE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4CD284B" w14:textId="77777777" w:rsidR="00C6534B" w:rsidRPr="007C1308" w:rsidRDefault="00C6534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D8F8097" w14:textId="77777777" w:rsidR="00C6534B" w:rsidRPr="007C1308" w:rsidRDefault="00C6534B" w:rsidP="001927AE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544F54D" w14:textId="77777777" w:rsidR="00C6534B" w:rsidRPr="007C1308" w:rsidRDefault="00C6534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18359A5" w14:textId="77777777" w:rsidR="00C6534B" w:rsidRPr="007C1308" w:rsidRDefault="00C6534B" w:rsidP="001927A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7130482" w14:textId="77777777" w:rsidR="00C6534B" w:rsidRPr="007C1308" w:rsidRDefault="00C6534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A0A279" w14:textId="77777777" w:rsidR="00C6534B" w:rsidRPr="007C1308" w:rsidRDefault="00C6534B" w:rsidP="001927A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6534B" w:rsidRPr="007C1308" w14:paraId="4362E35E" w14:textId="77777777" w:rsidTr="0023258E">
        <w:tc>
          <w:tcPr>
            <w:tcW w:w="4230" w:type="dxa"/>
            <w:shd w:val="clear" w:color="auto" w:fill="auto"/>
          </w:tcPr>
          <w:p w14:paraId="0AA632E6" w14:textId="6A618CDF" w:rsidR="00C6534B" w:rsidRPr="007C1308" w:rsidRDefault="00C6534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7C130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 </w:t>
            </w:r>
            <w:r w:rsidRPr="007C1308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  </w:t>
            </w:r>
            <w:r w:rsidRPr="007C130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7C1308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รวมค่าตอบแทนกรรมการ</w:t>
            </w:r>
            <w:r w:rsidRPr="007C130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4FB4BF7" w14:textId="302296A3" w:rsidR="00C6534B" w:rsidRPr="007C1308" w:rsidRDefault="00C6534B" w:rsidP="001927AE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27,471</w:t>
            </w:r>
          </w:p>
        </w:tc>
        <w:tc>
          <w:tcPr>
            <w:tcW w:w="262" w:type="dxa"/>
            <w:shd w:val="clear" w:color="auto" w:fill="auto"/>
          </w:tcPr>
          <w:p w14:paraId="579E153A" w14:textId="77777777" w:rsidR="00C6534B" w:rsidRPr="007C1308" w:rsidRDefault="00C6534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6A12B62" w14:textId="040C261F" w:rsidR="00C6534B" w:rsidRPr="007C1308" w:rsidRDefault="00C6534B" w:rsidP="001927A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26,076</w:t>
            </w:r>
          </w:p>
        </w:tc>
        <w:tc>
          <w:tcPr>
            <w:tcW w:w="262" w:type="dxa"/>
            <w:shd w:val="clear" w:color="auto" w:fill="auto"/>
          </w:tcPr>
          <w:p w14:paraId="500A3C39" w14:textId="77777777" w:rsidR="00C6534B" w:rsidRPr="007C1308" w:rsidRDefault="00C6534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33B52695" w14:textId="72A0228F" w:rsidR="00C6534B" w:rsidRPr="007C1308" w:rsidRDefault="00C6534B" w:rsidP="001927A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23,871</w:t>
            </w:r>
          </w:p>
        </w:tc>
        <w:tc>
          <w:tcPr>
            <w:tcW w:w="270" w:type="dxa"/>
            <w:shd w:val="clear" w:color="auto" w:fill="auto"/>
          </w:tcPr>
          <w:p w14:paraId="4795EDBB" w14:textId="77777777" w:rsidR="00C6534B" w:rsidRPr="007C1308" w:rsidRDefault="00C6534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DCE0356" w14:textId="6D1A07C4" w:rsidR="00C6534B" w:rsidRPr="007C1308" w:rsidRDefault="00C6534B" w:rsidP="001927A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22,476</w:t>
            </w:r>
          </w:p>
        </w:tc>
      </w:tr>
      <w:tr w:rsidR="00C6534B" w:rsidRPr="007C1308" w14:paraId="2637860C" w14:textId="77777777" w:rsidTr="0023258E">
        <w:tc>
          <w:tcPr>
            <w:tcW w:w="4230" w:type="dxa"/>
            <w:shd w:val="clear" w:color="auto" w:fill="auto"/>
          </w:tcPr>
          <w:p w14:paraId="1FDB126E" w14:textId="757E0090" w:rsidR="00C6534B" w:rsidRPr="007C1308" w:rsidRDefault="00241356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C6534B" w:rsidRPr="007C1308">
              <w:rPr>
                <w:rFonts w:ascii="Angsana New" w:hAnsi="Angsana New" w:hint="cs"/>
                <w:sz w:val="28"/>
                <w:szCs w:val="28"/>
                <w:cs/>
              </w:rPr>
              <w:t xml:space="preserve">ผลประโยชน์หลังออกจากงาน 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5ECDD1" w14:textId="24DD2D51" w:rsidR="00C6534B" w:rsidRPr="007C1308" w:rsidRDefault="00C6534B" w:rsidP="001927AE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706</w:t>
            </w:r>
          </w:p>
        </w:tc>
        <w:tc>
          <w:tcPr>
            <w:tcW w:w="262" w:type="dxa"/>
            <w:shd w:val="clear" w:color="auto" w:fill="auto"/>
          </w:tcPr>
          <w:p w14:paraId="7A0AAC2E" w14:textId="77777777" w:rsidR="00C6534B" w:rsidRPr="007C1308" w:rsidRDefault="00C6534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7C5813" w14:textId="04E6FDC6" w:rsidR="00C6534B" w:rsidRPr="007C1308" w:rsidRDefault="00C6534B" w:rsidP="001927A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1,072</w:t>
            </w:r>
          </w:p>
        </w:tc>
        <w:tc>
          <w:tcPr>
            <w:tcW w:w="262" w:type="dxa"/>
            <w:shd w:val="clear" w:color="auto" w:fill="auto"/>
          </w:tcPr>
          <w:p w14:paraId="6B4B9203" w14:textId="77777777" w:rsidR="00C6534B" w:rsidRPr="007C1308" w:rsidRDefault="00C6534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4D2D775F" w14:textId="7499352E" w:rsidR="00C6534B" w:rsidRPr="007C1308" w:rsidRDefault="00C6534B" w:rsidP="001927A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706</w:t>
            </w:r>
          </w:p>
        </w:tc>
        <w:tc>
          <w:tcPr>
            <w:tcW w:w="270" w:type="dxa"/>
            <w:shd w:val="clear" w:color="auto" w:fill="auto"/>
          </w:tcPr>
          <w:p w14:paraId="64496222" w14:textId="77777777" w:rsidR="00C6534B" w:rsidRPr="007C1308" w:rsidRDefault="00C6534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E469E65" w14:textId="5DA2A49D" w:rsidR="00C6534B" w:rsidRPr="007C1308" w:rsidRDefault="00C6534B" w:rsidP="001927A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1,072</w:t>
            </w:r>
          </w:p>
        </w:tc>
      </w:tr>
      <w:tr w:rsidR="00C6534B" w:rsidRPr="007C1308" w14:paraId="542A319B" w14:textId="77777777" w:rsidTr="0023258E">
        <w:tc>
          <w:tcPr>
            <w:tcW w:w="4230" w:type="dxa"/>
            <w:shd w:val="clear" w:color="auto" w:fill="auto"/>
          </w:tcPr>
          <w:p w14:paraId="35ED772A" w14:textId="2DC6ADB9" w:rsidR="00C6534B" w:rsidRPr="007C1308" w:rsidRDefault="00C6534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C130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015B26" w14:textId="1A8C4D0A" w:rsidR="00C6534B" w:rsidRPr="007C1308" w:rsidRDefault="00C6534B" w:rsidP="001927AE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28,177</w:t>
            </w:r>
          </w:p>
        </w:tc>
        <w:tc>
          <w:tcPr>
            <w:tcW w:w="262" w:type="dxa"/>
            <w:shd w:val="clear" w:color="auto" w:fill="auto"/>
          </w:tcPr>
          <w:p w14:paraId="3912B94A" w14:textId="77777777" w:rsidR="00C6534B" w:rsidRPr="007C1308" w:rsidRDefault="00C6534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5B28B9" w14:textId="4A8DAC49" w:rsidR="00C6534B" w:rsidRPr="007C1308" w:rsidRDefault="00C6534B" w:rsidP="001927A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27,148</w:t>
            </w:r>
          </w:p>
        </w:tc>
        <w:tc>
          <w:tcPr>
            <w:tcW w:w="262" w:type="dxa"/>
            <w:shd w:val="clear" w:color="auto" w:fill="auto"/>
          </w:tcPr>
          <w:p w14:paraId="2A35F6B5" w14:textId="77777777" w:rsidR="00C6534B" w:rsidRPr="007C1308" w:rsidRDefault="00C6534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464BC0" w14:textId="1694039B" w:rsidR="00C6534B" w:rsidRPr="007C1308" w:rsidRDefault="00C6534B" w:rsidP="001927A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24,577</w:t>
            </w:r>
          </w:p>
        </w:tc>
        <w:tc>
          <w:tcPr>
            <w:tcW w:w="270" w:type="dxa"/>
            <w:shd w:val="clear" w:color="auto" w:fill="auto"/>
          </w:tcPr>
          <w:p w14:paraId="6AD50852" w14:textId="77777777" w:rsidR="00C6534B" w:rsidRPr="007C1308" w:rsidRDefault="00C6534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AD307F" w14:textId="79E62416" w:rsidR="00C6534B" w:rsidRPr="007C1308" w:rsidRDefault="00C6534B" w:rsidP="001927A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23,548</w:t>
            </w:r>
          </w:p>
        </w:tc>
      </w:tr>
    </w:tbl>
    <w:p w14:paraId="29EEFE86" w14:textId="77777777" w:rsidR="00C35575" w:rsidRPr="007C1308" w:rsidRDefault="00C35575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</w:pPr>
    </w:p>
    <w:tbl>
      <w:tblPr>
        <w:tblW w:w="899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62"/>
        <w:gridCol w:w="998"/>
        <w:gridCol w:w="270"/>
        <w:gridCol w:w="990"/>
        <w:gridCol w:w="262"/>
        <w:gridCol w:w="990"/>
      </w:tblGrid>
      <w:tr w:rsidR="00D83914" w:rsidRPr="007C1308" w14:paraId="7B12D5EE" w14:textId="77777777" w:rsidTr="00630ED9">
        <w:trPr>
          <w:tblHeader/>
        </w:trPr>
        <w:tc>
          <w:tcPr>
            <w:tcW w:w="4230" w:type="dxa"/>
            <w:shd w:val="clear" w:color="auto" w:fill="auto"/>
          </w:tcPr>
          <w:p w14:paraId="50A722FC" w14:textId="09F9FB6C" w:rsidR="00D83914" w:rsidRPr="007C1308" w:rsidRDefault="00B7160D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ยอดคงเหลือกับกิจการที่เกี่ยวข้องกัน</w:t>
            </w: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36F60240" w14:textId="77777777" w:rsidR="00D83914" w:rsidRPr="007C1308" w:rsidRDefault="00D83914" w:rsidP="001927A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16C12FE3" w14:textId="77777777" w:rsidR="00D83914" w:rsidRPr="007C1308" w:rsidRDefault="00D8391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42" w:type="dxa"/>
            <w:gridSpan w:val="3"/>
            <w:shd w:val="clear" w:color="auto" w:fill="auto"/>
            <w:vAlign w:val="bottom"/>
          </w:tcPr>
          <w:p w14:paraId="0C56DAC1" w14:textId="77777777" w:rsidR="00D83914" w:rsidRPr="007C1308" w:rsidRDefault="00D83914" w:rsidP="001927A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44934" w:rsidRPr="007C1308" w14:paraId="6449A6FA" w14:textId="77777777" w:rsidTr="00630ED9">
        <w:trPr>
          <w:tblHeader/>
        </w:trPr>
        <w:tc>
          <w:tcPr>
            <w:tcW w:w="4230" w:type="dxa"/>
            <w:shd w:val="clear" w:color="auto" w:fill="auto"/>
          </w:tcPr>
          <w:p w14:paraId="1CA61807" w14:textId="46EE37A2" w:rsidR="00D44934" w:rsidRPr="007C1308" w:rsidRDefault="00B7160D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</w:t>
            </w: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วันที่</w:t>
            </w: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  <w:shd w:val="clear" w:color="auto" w:fill="auto"/>
          </w:tcPr>
          <w:p w14:paraId="2AF49518" w14:textId="2D553A3D" w:rsidR="00D44934" w:rsidRPr="007C1308" w:rsidRDefault="00D449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62" w:type="dxa"/>
            <w:shd w:val="clear" w:color="auto" w:fill="auto"/>
          </w:tcPr>
          <w:p w14:paraId="04087750" w14:textId="77777777" w:rsidR="00D44934" w:rsidRPr="007C1308" w:rsidRDefault="00D449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3D5F760" w14:textId="7DCB7511" w:rsidR="00D44934" w:rsidRPr="007C1308" w:rsidRDefault="00D449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52800A5F" w14:textId="77777777" w:rsidR="00D44934" w:rsidRPr="007C1308" w:rsidRDefault="00D449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51AB8F4" w14:textId="043E8D44" w:rsidR="00D44934" w:rsidRPr="007C1308" w:rsidRDefault="00D449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62" w:type="dxa"/>
            <w:shd w:val="clear" w:color="auto" w:fill="auto"/>
          </w:tcPr>
          <w:p w14:paraId="3D362555" w14:textId="77777777" w:rsidR="00D44934" w:rsidRPr="007C1308" w:rsidRDefault="00D449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1430CA9" w14:textId="0C0E066E" w:rsidR="00D44934" w:rsidRPr="007C1308" w:rsidRDefault="00D449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</w:tr>
      <w:tr w:rsidR="00655A7D" w:rsidRPr="007C1308" w14:paraId="48A02A6C" w14:textId="77777777" w:rsidTr="00630ED9">
        <w:trPr>
          <w:trHeight w:val="80"/>
          <w:tblHeader/>
        </w:trPr>
        <w:tc>
          <w:tcPr>
            <w:tcW w:w="4230" w:type="dxa"/>
            <w:shd w:val="clear" w:color="auto" w:fill="auto"/>
          </w:tcPr>
          <w:p w14:paraId="7897C120" w14:textId="77777777" w:rsidR="00655A7D" w:rsidRPr="007C1308" w:rsidRDefault="00655A7D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762" w:type="dxa"/>
            <w:gridSpan w:val="7"/>
            <w:shd w:val="clear" w:color="auto" w:fill="auto"/>
            <w:vAlign w:val="bottom"/>
          </w:tcPr>
          <w:p w14:paraId="70D8CF93" w14:textId="77777777" w:rsidR="00655A7D" w:rsidRPr="007C1308" w:rsidRDefault="00655A7D" w:rsidP="001927A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655A7D" w:rsidRPr="007C1308" w14:paraId="1D44A9AC" w14:textId="77777777" w:rsidTr="00D44934">
        <w:trPr>
          <w:trHeight w:val="56"/>
        </w:trPr>
        <w:tc>
          <w:tcPr>
            <w:tcW w:w="4230" w:type="dxa"/>
            <w:shd w:val="clear" w:color="auto" w:fill="auto"/>
          </w:tcPr>
          <w:p w14:paraId="438839FD" w14:textId="77777777" w:rsidR="00655A7D" w:rsidRPr="007C1308" w:rsidRDefault="00655A7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C25870F" w14:textId="77777777" w:rsidR="00655A7D" w:rsidRPr="007C1308" w:rsidRDefault="00655A7D" w:rsidP="001927A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6BB36B9" w14:textId="77777777" w:rsidR="00655A7D" w:rsidRPr="007C1308" w:rsidRDefault="00655A7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72F1CBD" w14:textId="77777777" w:rsidR="00655A7D" w:rsidRPr="007C1308" w:rsidRDefault="00655A7D" w:rsidP="001927A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56E6E14" w14:textId="77777777" w:rsidR="00655A7D" w:rsidRPr="007C1308" w:rsidRDefault="00655A7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881D300" w14:textId="77777777" w:rsidR="00655A7D" w:rsidRPr="007C1308" w:rsidRDefault="00655A7D" w:rsidP="001927A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78889C2" w14:textId="77777777" w:rsidR="00655A7D" w:rsidRPr="007C1308" w:rsidRDefault="00655A7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C199A64" w14:textId="77777777" w:rsidR="00655A7D" w:rsidRPr="007C1308" w:rsidRDefault="00655A7D" w:rsidP="001927A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D44934" w:rsidRPr="007C1308" w14:paraId="327E220E" w14:textId="77777777" w:rsidTr="00D83914">
        <w:tc>
          <w:tcPr>
            <w:tcW w:w="4230" w:type="dxa"/>
            <w:shd w:val="clear" w:color="auto" w:fill="auto"/>
          </w:tcPr>
          <w:p w14:paraId="1FB6363A" w14:textId="289FE1F2" w:rsidR="00D44934" w:rsidRPr="007C1308" w:rsidRDefault="00D449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C4B20AB" w14:textId="2E0BE0FC" w:rsidR="00D44934" w:rsidRPr="007C1308" w:rsidRDefault="004C275F" w:rsidP="001927A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="00BE6440" w:rsidRPr="007C13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</w:p>
        </w:tc>
        <w:tc>
          <w:tcPr>
            <w:tcW w:w="262" w:type="dxa"/>
            <w:shd w:val="clear" w:color="auto" w:fill="auto"/>
          </w:tcPr>
          <w:p w14:paraId="5931128A" w14:textId="77777777" w:rsidR="00D44934" w:rsidRPr="007C1308" w:rsidRDefault="00D449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AA130D8" w14:textId="6FA00504" w:rsidR="00D44934" w:rsidRPr="007C1308" w:rsidRDefault="00D44934" w:rsidP="001927A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</w:p>
        </w:tc>
        <w:tc>
          <w:tcPr>
            <w:tcW w:w="270" w:type="dxa"/>
            <w:shd w:val="clear" w:color="auto" w:fill="auto"/>
          </w:tcPr>
          <w:p w14:paraId="24DB99D9" w14:textId="77777777" w:rsidR="00D44934" w:rsidRPr="007C1308" w:rsidRDefault="00D449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A9E955" w14:textId="0E089736" w:rsidR="00D44934" w:rsidRPr="007C1308" w:rsidRDefault="003B5CA9" w:rsidP="001927AE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C693100" w14:textId="77777777" w:rsidR="00D44934" w:rsidRPr="007C1308" w:rsidRDefault="00D449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89C603" w14:textId="34D48CFD" w:rsidR="00D44934" w:rsidRPr="007C1308" w:rsidRDefault="00D44934" w:rsidP="001927AE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D44934" w:rsidRPr="007C1308" w14:paraId="6B5B59A3" w14:textId="77777777" w:rsidTr="00D83914">
        <w:tc>
          <w:tcPr>
            <w:tcW w:w="4230" w:type="dxa"/>
            <w:shd w:val="clear" w:color="auto" w:fill="auto"/>
          </w:tcPr>
          <w:p w14:paraId="2D03A383" w14:textId="46ED7886" w:rsidR="00D44934" w:rsidRPr="007C1308" w:rsidRDefault="00D449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FA49BB9" w14:textId="6A7177C4" w:rsidR="00D44934" w:rsidRPr="007C1308" w:rsidRDefault="00760257" w:rsidP="001927AE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8F6FED1" w14:textId="77777777" w:rsidR="00D44934" w:rsidRPr="007C1308" w:rsidRDefault="00D449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69A8671" w14:textId="726D16E3" w:rsidR="00D44934" w:rsidRPr="007C1308" w:rsidRDefault="00D44934" w:rsidP="001927AE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249A2E" w14:textId="77777777" w:rsidR="00D44934" w:rsidRPr="007C1308" w:rsidRDefault="00D449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3BBD97" w14:textId="0A2D7C5C" w:rsidR="00D44934" w:rsidRPr="007C1308" w:rsidRDefault="00743F46" w:rsidP="001927A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</w:t>
            </w:r>
            <w:r w:rsidR="003B5CA9"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830</w:t>
            </w:r>
          </w:p>
        </w:tc>
        <w:tc>
          <w:tcPr>
            <w:tcW w:w="262" w:type="dxa"/>
            <w:shd w:val="clear" w:color="auto" w:fill="auto"/>
          </w:tcPr>
          <w:p w14:paraId="02E50C65" w14:textId="77777777" w:rsidR="00D44934" w:rsidRPr="007C1308" w:rsidRDefault="00D449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8193D8F" w14:textId="5FB63B53" w:rsidR="00D44934" w:rsidRPr="007C1308" w:rsidRDefault="00D44934" w:rsidP="001927A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474</w:t>
            </w:r>
          </w:p>
        </w:tc>
      </w:tr>
      <w:tr w:rsidR="00D44934" w:rsidRPr="007C1308" w14:paraId="4674E24F" w14:textId="77777777" w:rsidTr="001D50C3">
        <w:tc>
          <w:tcPr>
            <w:tcW w:w="4230" w:type="dxa"/>
            <w:shd w:val="clear" w:color="auto" w:fill="auto"/>
          </w:tcPr>
          <w:p w14:paraId="7CF3CDF9" w14:textId="6627E4E3" w:rsidR="00D44934" w:rsidRPr="007C1308" w:rsidRDefault="00D449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31B2F5" w14:textId="00F26373" w:rsidR="00D44934" w:rsidRPr="007C1308" w:rsidRDefault="007277EA" w:rsidP="001927A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  <w:r w:rsidR="001D2D1D" w:rsidRPr="007C13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  <w:tc>
          <w:tcPr>
            <w:tcW w:w="262" w:type="dxa"/>
            <w:shd w:val="clear" w:color="auto" w:fill="auto"/>
          </w:tcPr>
          <w:p w14:paraId="7DAB3140" w14:textId="77777777" w:rsidR="00D44934" w:rsidRPr="007C1308" w:rsidRDefault="00D449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8D52B2" w14:textId="40B44C13" w:rsidR="00D44934" w:rsidRPr="007C1308" w:rsidRDefault="00D44934" w:rsidP="001927A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653</w:t>
            </w:r>
          </w:p>
        </w:tc>
        <w:tc>
          <w:tcPr>
            <w:tcW w:w="270" w:type="dxa"/>
            <w:shd w:val="clear" w:color="auto" w:fill="auto"/>
          </w:tcPr>
          <w:p w14:paraId="67AA469C" w14:textId="77777777" w:rsidR="00D44934" w:rsidRPr="007C1308" w:rsidRDefault="00D449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63C79C" w14:textId="7A9DB886" w:rsidR="00D44934" w:rsidRPr="007C1308" w:rsidRDefault="003B5CA9" w:rsidP="001927AE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30ED6598" w14:textId="77777777" w:rsidR="00D44934" w:rsidRPr="007C1308" w:rsidRDefault="00D449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5F3B5B" w14:textId="6D1D28EE" w:rsidR="00D44934" w:rsidRPr="007C1308" w:rsidRDefault="00D44934" w:rsidP="001927AE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D44934" w:rsidRPr="007C1308" w14:paraId="19F0B9C5" w14:textId="77777777" w:rsidTr="001D50C3">
        <w:tc>
          <w:tcPr>
            <w:tcW w:w="4230" w:type="dxa"/>
            <w:shd w:val="clear" w:color="auto" w:fill="auto"/>
          </w:tcPr>
          <w:p w14:paraId="70DA0CC9" w14:textId="6572AA79" w:rsidR="00D44934" w:rsidRPr="007C1308" w:rsidRDefault="00D449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401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295DD9" w14:textId="768C09A0" w:rsidR="00D44934" w:rsidRPr="007C1308" w:rsidRDefault="00DA7C52" w:rsidP="001927A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</w:t>
            </w:r>
            <w:r w:rsidR="001D2D1D"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262" w:type="dxa"/>
            <w:shd w:val="clear" w:color="auto" w:fill="auto"/>
          </w:tcPr>
          <w:p w14:paraId="66023E26" w14:textId="77777777" w:rsidR="00D44934" w:rsidRPr="007C1308" w:rsidRDefault="00D449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171C6E" w14:textId="5ED86484" w:rsidR="00D44934" w:rsidRPr="007C1308" w:rsidRDefault="00D44934" w:rsidP="001927A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681</w:t>
            </w:r>
          </w:p>
        </w:tc>
        <w:tc>
          <w:tcPr>
            <w:tcW w:w="270" w:type="dxa"/>
            <w:shd w:val="clear" w:color="auto" w:fill="auto"/>
          </w:tcPr>
          <w:p w14:paraId="34AAA5FE" w14:textId="77777777" w:rsidR="00D44934" w:rsidRPr="007C1308" w:rsidRDefault="00D449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AEC8D5" w14:textId="35DCA435" w:rsidR="00D44934" w:rsidRPr="007C1308" w:rsidRDefault="003B5CA9" w:rsidP="001927A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3,830</w:t>
            </w:r>
          </w:p>
        </w:tc>
        <w:tc>
          <w:tcPr>
            <w:tcW w:w="262" w:type="dxa"/>
            <w:shd w:val="clear" w:color="auto" w:fill="auto"/>
          </w:tcPr>
          <w:p w14:paraId="795B58C2" w14:textId="77777777" w:rsidR="00D44934" w:rsidRPr="007C1308" w:rsidRDefault="00D449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691252" w14:textId="3B54E55B" w:rsidR="00D44934" w:rsidRPr="007C1308" w:rsidRDefault="00D44934" w:rsidP="001927A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1,474</w:t>
            </w:r>
          </w:p>
        </w:tc>
      </w:tr>
      <w:tr w:rsidR="00D44934" w:rsidRPr="007C1308" w14:paraId="1B8D77FB" w14:textId="77777777" w:rsidTr="00003898">
        <w:tc>
          <w:tcPr>
            <w:tcW w:w="4230" w:type="dxa"/>
            <w:shd w:val="clear" w:color="auto" w:fill="auto"/>
          </w:tcPr>
          <w:p w14:paraId="269994CF" w14:textId="77777777" w:rsidR="00D44934" w:rsidRPr="007C1308" w:rsidRDefault="00D449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CEEA236" w14:textId="77777777" w:rsidR="00D44934" w:rsidRPr="007C1308" w:rsidRDefault="00D44934" w:rsidP="001927A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9D1E9BB" w14:textId="77777777" w:rsidR="00D44934" w:rsidRPr="007C1308" w:rsidRDefault="00D449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25006501" w14:textId="77777777" w:rsidR="00D44934" w:rsidRPr="007C1308" w:rsidRDefault="00D44934" w:rsidP="001927A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B2FA870" w14:textId="77777777" w:rsidR="00D44934" w:rsidRPr="007C1308" w:rsidRDefault="00D449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E5D98B2" w14:textId="77777777" w:rsidR="00D44934" w:rsidRPr="007C1308" w:rsidRDefault="00D44934" w:rsidP="001927A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7B7AD7F" w14:textId="77777777" w:rsidR="00D44934" w:rsidRPr="007C1308" w:rsidRDefault="00D449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C87A9E5" w14:textId="77777777" w:rsidR="00D44934" w:rsidRPr="007C1308" w:rsidRDefault="00D44934" w:rsidP="001927A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</w:tr>
      <w:tr w:rsidR="00DA7C52" w:rsidRPr="007C1308" w14:paraId="0A63532E" w14:textId="77777777" w:rsidTr="00003898">
        <w:tc>
          <w:tcPr>
            <w:tcW w:w="4230" w:type="dxa"/>
            <w:shd w:val="clear" w:color="auto" w:fill="auto"/>
          </w:tcPr>
          <w:p w14:paraId="72D9104A" w14:textId="246401F0" w:rsidR="00DA7C52" w:rsidRPr="007C1308" w:rsidRDefault="00DA7C52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C52D9AD" w14:textId="77777777" w:rsidR="00DA7C52" w:rsidRPr="007C1308" w:rsidRDefault="00DA7C52" w:rsidP="001927AE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61757FD0" w14:textId="77777777" w:rsidR="00DA7C52" w:rsidRPr="007C1308" w:rsidRDefault="00DA7C52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3B530B7" w14:textId="77777777" w:rsidR="00DA7C52" w:rsidRPr="007C1308" w:rsidRDefault="00DA7C52" w:rsidP="001927A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91ADABD" w14:textId="77777777" w:rsidR="00DA7C52" w:rsidRPr="007C1308" w:rsidRDefault="00DA7C52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6463AAE" w14:textId="77777777" w:rsidR="00DA7C52" w:rsidRPr="007C1308" w:rsidRDefault="00DA7C52" w:rsidP="001927A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F4623FE" w14:textId="77777777" w:rsidR="00DA7C52" w:rsidRPr="007C1308" w:rsidRDefault="00DA7C52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DF87A3" w14:textId="77777777" w:rsidR="00DA7C52" w:rsidRPr="007C1308" w:rsidRDefault="00DA7C52" w:rsidP="001927A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DA7C52" w:rsidRPr="007C1308" w14:paraId="4E43D2F9" w14:textId="77777777" w:rsidTr="003F2604">
        <w:tc>
          <w:tcPr>
            <w:tcW w:w="4230" w:type="dxa"/>
            <w:shd w:val="clear" w:color="auto" w:fill="auto"/>
          </w:tcPr>
          <w:p w14:paraId="11C4B3AD" w14:textId="52FEC6F5" w:rsidR="00DA7C52" w:rsidRPr="007C1308" w:rsidRDefault="00DA7C52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22DB975" w14:textId="18344B32" w:rsidR="00DA7C52" w:rsidRPr="007C1308" w:rsidRDefault="00DA7C52" w:rsidP="001927AE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F308D86" w14:textId="77777777" w:rsidR="00DA7C52" w:rsidRPr="007C1308" w:rsidRDefault="00DA7C52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4B24D95" w14:textId="27ED6D26" w:rsidR="00DA7C52" w:rsidRPr="007C1308" w:rsidRDefault="00DA7C52" w:rsidP="001927A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3757295E" w14:textId="77777777" w:rsidR="00DA7C52" w:rsidRPr="007C1308" w:rsidRDefault="00DA7C52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5DAC5A1" w14:textId="4E59D3C1" w:rsidR="00DA7C52" w:rsidRPr="007C1308" w:rsidRDefault="00DA7C52" w:rsidP="001927AE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54DC7A18" w14:textId="77777777" w:rsidR="00DA7C52" w:rsidRPr="007C1308" w:rsidRDefault="00DA7C52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944C4EF" w14:textId="7F7387C9" w:rsidR="00DA7C52" w:rsidRPr="007C1308" w:rsidRDefault="00DA7C52" w:rsidP="001927A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</w:p>
        </w:tc>
      </w:tr>
      <w:tr w:rsidR="00DA7C52" w:rsidRPr="007C1308" w14:paraId="11E59009" w14:textId="77777777" w:rsidTr="00003898">
        <w:tc>
          <w:tcPr>
            <w:tcW w:w="4230" w:type="dxa"/>
            <w:shd w:val="clear" w:color="auto" w:fill="auto"/>
          </w:tcPr>
          <w:p w14:paraId="00402B36" w14:textId="2BAB0D0F" w:rsidR="00DA7C52" w:rsidRPr="007C1308" w:rsidRDefault="00DA7C52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8C67914" w14:textId="29357C1B" w:rsidR="00DA7C52" w:rsidRPr="007C1308" w:rsidRDefault="00DA7C52" w:rsidP="001927AE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311FD287" w14:textId="77777777" w:rsidR="00DA7C52" w:rsidRPr="007C1308" w:rsidRDefault="00DA7C52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CDC5A3D" w14:textId="2200FDD2" w:rsidR="00DA7C52" w:rsidRPr="007C1308" w:rsidRDefault="00DA7C52" w:rsidP="001927AE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7E9DCB" w14:textId="77777777" w:rsidR="00DA7C52" w:rsidRPr="007C1308" w:rsidRDefault="00DA7C52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0784119" w14:textId="17151A27" w:rsidR="00DA7C52" w:rsidRPr="007C1308" w:rsidRDefault="00DA7C52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4,314</w:t>
            </w:r>
          </w:p>
        </w:tc>
        <w:tc>
          <w:tcPr>
            <w:tcW w:w="262" w:type="dxa"/>
            <w:shd w:val="clear" w:color="auto" w:fill="auto"/>
          </w:tcPr>
          <w:p w14:paraId="60663971" w14:textId="77777777" w:rsidR="00DA7C52" w:rsidRPr="007C1308" w:rsidRDefault="00DA7C52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CB68A54" w14:textId="7377D885" w:rsidR="00DA7C52" w:rsidRPr="007C1308" w:rsidRDefault="00DA7C52" w:rsidP="001927A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4,543</w:t>
            </w:r>
          </w:p>
        </w:tc>
      </w:tr>
      <w:tr w:rsidR="00DA7C52" w:rsidRPr="007C1308" w14:paraId="082083BE" w14:textId="77777777" w:rsidTr="00003898">
        <w:tc>
          <w:tcPr>
            <w:tcW w:w="4230" w:type="dxa"/>
            <w:shd w:val="clear" w:color="auto" w:fill="auto"/>
          </w:tcPr>
          <w:p w14:paraId="04565DAC" w14:textId="0515C086" w:rsidR="00DA7C52" w:rsidRPr="007C1308" w:rsidRDefault="00DA7C52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5454F2" w14:textId="622B1FE5" w:rsidR="00DA7C52" w:rsidRPr="007C1308" w:rsidRDefault="00DA7C52" w:rsidP="001927A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894</w:t>
            </w:r>
          </w:p>
        </w:tc>
        <w:tc>
          <w:tcPr>
            <w:tcW w:w="262" w:type="dxa"/>
            <w:shd w:val="clear" w:color="auto" w:fill="auto"/>
          </w:tcPr>
          <w:p w14:paraId="3E4B8A00" w14:textId="77777777" w:rsidR="00DA7C52" w:rsidRPr="007C1308" w:rsidRDefault="00DA7C52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FA03C8" w14:textId="3CF0294B" w:rsidR="00DA7C52" w:rsidRPr="007C1308" w:rsidRDefault="00DA7C52" w:rsidP="001927A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320</w:t>
            </w:r>
          </w:p>
        </w:tc>
        <w:tc>
          <w:tcPr>
            <w:tcW w:w="270" w:type="dxa"/>
            <w:shd w:val="clear" w:color="auto" w:fill="auto"/>
          </w:tcPr>
          <w:p w14:paraId="7C6FF974" w14:textId="77777777" w:rsidR="00DA7C52" w:rsidRPr="007C1308" w:rsidRDefault="00DA7C52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C1C342" w14:textId="6B6625E7" w:rsidR="00DA7C52" w:rsidRPr="007C1308" w:rsidRDefault="00DA7C52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894</w:t>
            </w:r>
          </w:p>
        </w:tc>
        <w:tc>
          <w:tcPr>
            <w:tcW w:w="262" w:type="dxa"/>
            <w:shd w:val="clear" w:color="auto" w:fill="auto"/>
          </w:tcPr>
          <w:p w14:paraId="1A6CBF61" w14:textId="77777777" w:rsidR="00DA7C52" w:rsidRPr="007C1308" w:rsidRDefault="00DA7C52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F69E37" w14:textId="24A871E4" w:rsidR="00DA7C52" w:rsidRPr="007C1308" w:rsidRDefault="00DA7C52" w:rsidP="001927A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320</w:t>
            </w:r>
          </w:p>
        </w:tc>
      </w:tr>
      <w:tr w:rsidR="00DA7C52" w:rsidRPr="007C1308" w14:paraId="0560FF71" w14:textId="77777777" w:rsidTr="00003898">
        <w:tc>
          <w:tcPr>
            <w:tcW w:w="4230" w:type="dxa"/>
            <w:shd w:val="clear" w:color="auto" w:fill="auto"/>
          </w:tcPr>
          <w:p w14:paraId="4D5A0CC8" w14:textId="76E8F2F7" w:rsidR="00DA7C52" w:rsidRPr="007C1308" w:rsidRDefault="00DA7C52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A92CED" w14:textId="22FC426C" w:rsidR="00DA7C52" w:rsidRPr="007C1308" w:rsidRDefault="00DA7C52" w:rsidP="001927A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894</w:t>
            </w:r>
          </w:p>
        </w:tc>
        <w:tc>
          <w:tcPr>
            <w:tcW w:w="262" w:type="dxa"/>
            <w:shd w:val="clear" w:color="auto" w:fill="auto"/>
          </w:tcPr>
          <w:p w14:paraId="7F2D3285" w14:textId="77777777" w:rsidR="00DA7C52" w:rsidRPr="007C1308" w:rsidRDefault="00DA7C52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F821E4" w14:textId="42D657C3" w:rsidR="00DA7C52" w:rsidRPr="007C1308" w:rsidRDefault="00DA7C52" w:rsidP="001927A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340</w:t>
            </w:r>
          </w:p>
        </w:tc>
        <w:tc>
          <w:tcPr>
            <w:tcW w:w="270" w:type="dxa"/>
            <w:shd w:val="clear" w:color="auto" w:fill="auto"/>
          </w:tcPr>
          <w:p w14:paraId="6138C7D2" w14:textId="77777777" w:rsidR="00DA7C52" w:rsidRPr="007C1308" w:rsidRDefault="00DA7C52" w:rsidP="001927AE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56B2A2" w14:textId="00D95D85" w:rsidR="00DA7C52" w:rsidRPr="007C1308" w:rsidRDefault="00DA7C52" w:rsidP="001927AE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5,208</w:t>
            </w:r>
          </w:p>
        </w:tc>
        <w:tc>
          <w:tcPr>
            <w:tcW w:w="262" w:type="dxa"/>
            <w:shd w:val="clear" w:color="auto" w:fill="auto"/>
          </w:tcPr>
          <w:p w14:paraId="4B0FC78B" w14:textId="77777777" w:rsidR="00DA7C52" w:rsidRPr="007C1308" w:rsidRDefault="00DA7C52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66FF68" w14:textId="656FE219" w:rsidR="00DA7C52" w:rsidRPr="007C1308" w:rsidRDefault="00DA7C52" w:rsidP="001927A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4,883</w:t>
            </w:r>
          </w:p>
        </w:tc>
      </w:tr>
      <w:tr w:rsidR="00DA7C52" w:rsidRPr="007C1308" w14:paraId="511ED53D" w14:textId="77777777" w:rsidTr="00003898">
        <w:tc>
          <w:tcPr>
            <w:tcW w:w="4230" w:type="dxa"/>
            <w:shd w:val="clear" w:color="auto" w:fill="auto"/>
          </w:tcPr>
          <w:p w14:paraId="4A95A6EB" w14:textId="77777777" w:rsidR="00DA7C52" w:rsidRPr="007C1308" w:rsidRDefault="00DA7C52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A315325" w14:textId="77777777" w:rsidR="00DA7C52" w:rsidRPr="007C1308" w:rsidRDefault="00DA7C52" w:rsidP="001927A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14FA11D" w14:textId="77777777" w:rsidR="00DA7C52" w:rsidRPr="007C1308" w:rsidRDefault="00DA7C52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66E493E0" w14:textId="77777777" w:rsidR="00DA7C52" w:rsidRPr="007C1308" w:rsidRDefault="00DA7C52" w:rsidP="001927A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A09D702" w14:textId="77777777" w:rsidR="00DA7C52" w:rsidRPr="007C1308" w:rsidRDefault="00DA7C52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68A5CD8" w14:textId="77777777" w:rsidR="00DA7C52" w:rsidRPr="007C1308" w:rsidRDefault="00DA7C52" w:rsidP="001927A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5187A46" w14:textId="77777777" w:rsidR="00DA7C52" w:rsidRPr="007C1308" w:rsidRDefault="00DA7C52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717A4ED" w14:textId="77777777" w:rsidR="00DA7C52" w:rsidRPr="007C1308" w:rsidRDefault="00DA7C52" w:rsidP="001927A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DA7C52" w:rsidRPr="007C1308" w14:paraId="7D1A6792" w14:textId="77777777" w:rsidTr="00003898">
        <w:tc>
          <w:tcPr>
            <w:tcW w:w="4230" w:type="dxa"/>
            <w:shd w:val="clear" w:color="auto" w:fill="auto"/>
          </w:tcPr>
          <w:p w14:paraId="13D76750" w14:textId="0208F185" w:rsidR="00DA7C52" w:rsidRPr="007C1308" w:rsidRDefault="00DA7C52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49A32474" w14:textId="2DF645F1" w:rsidR="00DA7C52" w:rsidRPr="007C1308" w:rsidRDefault="009F1237" w:rsidP="001927A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987</w:t>
            </w:r>
          </w:p>
        </w:tc>
        <w:tc>
          <w:tcPr>
            <w:tcW w:w="262" w:type="dxa"/>
            <w:shd w:val="clear" w:color="auto" w:fill="auto"/>
          </w:tcPr>
          <w:p w14:paraId="12BA5F6B" w14:textId="77777777" w:rsidR="00DA7C52" w:rsidRPr="007C1308" w:rsidRDefault="00DA7C52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14:paraId="12EB4738" w14:textId="57E331ED" w:rsidR="00DA7C52" w:rsidRPr="007C1308" w:rsidRDefault="00DA7C52" w:rsidP="001927A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1,021</w:t>
            </w:r>
          </w:p>
        </w:tc>
        <w:tc>
          <w:tcPr>
            <w:tcW w:w="270" w:type="dxa"/>
            <w:shd w:val="clear" w:color="auto" w:fill="auto"/>
          </w:tcPr>
          <w:p w14:paraId="6717DD6C" w14:textId="77777777" w:rsidR="00DA7C52" w:rsidRPr="007C1308" w:rsidRDefault="00DA7C52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19966D46" w14:textId="242C3D5F" w:rsidR="00DA7C52" w:rsidRPr="007C1308" w:rsidRDefault="00DA7C52" w:rsidP="001927AE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9,038</w:t>
            </w:r>
          </w:p>
        </w:tc>
        <w:tc>
          <w:tcPr>
            <w:tcW w:w="262" w:type="dxa"/>
            <w:shd w:val="clear" w:color="auto" w:fill="auto"/>
          </w:tcPr>
          <w:p w14:paraId="3AEAE5A1" w14:textId="77777777" w:rsidR="00DA7C52" w:rsidRPr="007C1308" w:rsidRDefault="00DA7C52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60782B1A" w14:textId="454B8475" w:rsidR="00DA7C52" w:rsidRPr="007C1308" w:rsidRDefault="00DA7C52" w:rsidP="001927A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6,357</w:t>
            </w:r>
          </w:p>
        </w:tc>
      </w:tr>
      <w:tr w:rsidR="00DA7C52" w:rsidRPr="007C1308" w14:paraId="6A133CAC" w14:textId="77777777" w:rsidTr="003E0C54">
        <w:tc>
          <w:tcPr>
            <w:tcW w:w="4230" w:type="dxa"/>
            <w:shd w:val="clear" w:color="auto" w:fill="auto"/>
          </w:tcPr>
          <w:p w14:paraId="6087DB45" w14:textId="77777777" w:rsidR="00DA7C52" w:rsidRPr="007C1308" w:rsidRDefault="00DA7C52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56F3D70F" w14:textId="77777777" w:rsidR="00DA7C52" w:rsidRPr="007C1308" w:rsidRDefault="00DA7C52" w:rsidP="001927A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638E30FD" w14:textId="77777777" w:rsidR="00DA7C52" w:rsidRPr="007C1308" w:rsidRDefault="00DA7C52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</w:tcPr>
          <w:p w14:paraId="60FA523E" w14:textId="77777777" w:rsidR="00DA7C52" w:rsidRPr="007C1308" w:rsidRDefault="00DA7C52" w:rsidP="001927A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E3209C8" w14:textId="77777777" w:rsidR="00DA7C52" w:rsidRPr="007C1308" w:rsidRDefault="00DA7C52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60AE481F" w14:textId="77777777" w:rsidR="00DA7C52" w:rsidRPr="007C1308" w:rsidRDefault="00DA7C52" w:rsidP="001927A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911C0E1" w14:textId="77777777" w:rsidR="00DA7C52" w:rsidRPr="007C1308" w:rsidRDefault="00DA7C52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592135A1" w14:textId="77777777" w:rsidR="00DA7C52" w:rsidRPr="007C1308" w:rsidRDefault="00DA7C52" w:rsidP="001927A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3E0C54" w:rsidRPr="007C1308" w14:paraId="66991EDD" w14:textId="77777777" w:rsidTr="003E0C54">
        <w:tc>
          <w:tcPr>
            <w:tcW w:w="4230" w:type="dxa"/>
            <w:shd w:val="clear" w:color="auto" w:fill="auto"/>
          </w:tcPr>
          <w:p w14:paraId="7B17126F" w14:textId="77777777" w:rsidR="003E0C54" w:rsidRPr="007C1308" w:rsidRDefault="003E0C5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3F2B312C" w14:textId="77777777" w:rsidR="003E0C54" w:rsidRPr="007C1308" w:rsidRDefault="003E0C54" w:rsidP="001927A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70A40C5" w14:textId="77777777" w:rsidR="003E0C54" w:rsidRPr="007C1308" w:rsidRDefault="003E0C5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8" w:type="dxa"/>
            <w:shd w:val="clear" w:color="auto" w:fill="auto"/>
          </w:tcPr>
          <w:p w14:paraId="5F63B2F6" w14:textId="77777777" w:rsidR="003E0C54" w:rsidRPr="007C1308" w:rsidRDefault="003E0C54" w:rsidP="001927A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ED568B4" w14:textId="77777777" w:rsidR="003E0C54" w:rsidRPr="007C1308" w:rsidRDefault="003E0C5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2C1E72FF" w14:textId="77777777" w:rsidR="003E0C54" w:rsidRPr="007C1308" w:rsidRDefault="003E0C54" w:rsidP="001927A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72E5D8E" w14:textId="77777777" w:rsidR="003E0C54" w:rsidRPr="007C1308" w:rsidRDefault="003E0C5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38C7DDEA" w14:textId="77777777" w:rsidR="003E0C54" w:rsidRPr="007C1308" w:rsidRDefault="003E0C54" w:rsidP="001927A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3E0C54" w:rsidRPr="007C1308" w14:paraId="4BE32A35" w14:textId="77777777" w:rsidTr="003E0C54">
        <w:tc>
          <w:tcPr>
            <w:tcW w:w="4230" w:type="dxa"/>
            <w:shd w:val="clear" w:color="auto" w:fill="auto"/>
          </w:tcPr>
          <w:p w14:paraId="43F87286" w14:textId="77777777" w:rsidR="003E0C54" w:rsidRPr="007C1308" w:rsidRDefault="003E0C5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2D4E5047" w14:textId="77777777" w:rsidR="003E0C54" w:rsidRPr="007C1308" w:rsidRDefault="003E0C54" w:rsidP="001927A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06A8637" w14:textId="77777777" w:rsidR="003E0C54" w:rsidRPr="007C1308" w:rsidRDefault="003E0C5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8" w:type="dxa"/>
            <w:shd w:val="clear" w:color="auto" w:fill="auto"/>
          </w:tcPr>
          <w:p w14:paraId="01ABBE55" w14:textId="77777777" w:rsidR="003E0C54" w:rsidRPr="007C1308" w:rsidRDefault="003E0C54" w:rsidP="001927A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4B167E5" w14:textId="77777777" w:rsidR="003E0C54" w:rsidRPr="007C1308" w:rsidRDefault="003E0C5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14EB8BB2" w14:textId="77777777" w:rsidR="003E0C54" w:rsidRPr="007C1308" w:rsidRDefault="003E0C54" w:rsidP="001927A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B5AEB6E" w14:textId="77777777" w:rsidR="003E0C54" w:rsidRPr="007C1308" w:rsidRDefault="003E0C5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5A06A48A" w14:textId="77777777" w:rsidR="003E0C54" w:rsidRPr="007C1308" w:rsidRDefault="003E0C54" w:rsidP="001927A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DA7C52" w:rsidRPr="007C1308" w14:paraId="214D867F" w14:textId="77777777" w:rsidTr="00C27ABC">
        <w:tc>
          <w:tcPr>
            <w:tcW w:w="4230" w:type="dxa"/>
            <w:shd w:val="clear" w:color="auto" w:fill="auto"/>
          </w:tcPr>
          <w:p w14:paraId="1D409E18" w14:textId="03BD28AF" w:rsidR="00DA7C52" w:rsidRPr="007C1308" w:rsidRDefault="00DA7C52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สินทรัพย์ที่เกิดจากสัญญา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2FDC440" w14:textId="77777777" w:rsidR="00DA7C52" w:rsidRPr="007C1308" w:rsidRDefault="00DA7C52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14:paraId="6C5EBAAA" w14:textId="77777777" w:rsidR="00DA7C52" w:rsidRPr="007C1308" w:rsidRDefault="00DA7C52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92C0FC9" w14:textId="77777777" w:rsidR="00DA7C52" w:rsidRPr="007C1308" w:rsidRDefault="00DA7C52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7A664797" w14:textId="77777777" w:rsidR="00DA7C52" w:rsidRPr="007C1308" w:rsidRDefault="00DA7C52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D56730" w14:textId="77777777" w:rsidR="00DA7C52" w:rsidRPr="007C1308" w:rsidRDefault="00DA7C52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14:paraId="55E475AD" w14:textId="77777777" w:rsidR="00DA7C52" w:rsidRPr="007C1308" w:rsidRDefault="00DA7C52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835480" w14:textId="77777777" w:rsidR="00DA7C52" w:rsidRPr="007C1308" w:rsidRDefault="00DA7C52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DA7C52" w:rsidRPr="007C1308" w14:paraId="7FFCEEC3" w14:textId="77777777" w:rsidTr="00C27ABC">
        <w:tc>
          <w:tcPr>
            <w:tcW w:w="4230" w:type="dxa"/>
            <w:shd w:val="clear" w:color="auto" w:fill="auto"/>
          </w:tcPr>
          <w:p w14:paraId="2F837B59" w14:textId="11D06566" w:rsidR="00DA7C52" w:rsidRPr="007C1308" w:rsidRDefault="00DA7C52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1FD414" w14:textId="4912E197" w:rsidR="00DA7C52" w:rsidRPr="007C1308" w:rsidRDefault="008F30F8" w:rsidP="001927AE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7A17FFCB" w14:textId="77777777" w:rsidR="00DA7C52" w:rsidRPr="007C1308" w:rsidRDefault="00DA7C52" w:rsidP="001927A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5BD0A9B" w14:textId="78CB0091" w:rsidR="00DA7C52" w:rsidRPr="007C1308" w:rsidRDefault="00DA7C52" w:rsidP="001927AE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4C9986" w14:textId="77777777" w:rsidR="00DA7C52" w:rsidRPr="007C1308" w:rsidRDefault="00DA7C52" w:rsidP="001927A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5AA92E1" w14:textId="62A2A557" w:rsidR="00DA7C52" w:rsidRPr="007C1308" w:rsidRDefault="00DA7C52" w:rsidP="001927A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304</w:t>
            </w:r>
          </w:p>
        </w:tc>
        <w:tc>
          <w:tcPr>
            <w:tcW w:w="262" w:type="dxa"/>
            <w:shd w:val="clear" w:color="auto" w:fill="auto"/>
          </w:tcPr>
          <w:p w14:paraId="0BD19C7B" w14:textId="77777777" w:rsidR="00DA7C52" w:rsidRPr="007C1308" w:rsidRDefault="00DA7C52" w:rsidP="001927A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6CCCE4" w14:textId="1A0CDB0F" w:rsidR="00DA7C52" w:rsidRPr="007C1308" w:rsidRDefault="00DA7C52" w:rsidP="001927A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660</w:t>
            </w:r>
          </w:p>
        </w:tc>
      </w:tr>
      <w:tr w:rsidR="00DA7C52" w:rsidRPr="007C1308" w14:paraId="1C16083E" w14:textId="77777777" w:rsidTr="00C27ABC">
        <w:tc>
          <w:tcPr>
            <w:tcW w:w="4230" w:type="dxa"/>
            <w:shd w:val="clear" w:color="auto" w:fill="auto"/>
          </w:tcPr>
          <w:p w14:paraId="6278358B" w14:textId="737E3F7B" w:rsidR="00DA7C52" w:rsidRPr="007C1308" w:rsidRDefault="00DA7C52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8AB0BCF" w14:textId="77777777" w:rsidR="00DA7C52" w:rsidRPr="007C1308" w:rsidRDefault="00DA7C52" w:rsidP="001927A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2" w:type="dxa"/>
            <w:shd w:val="clear" w:color="auto" w:fill="auto"/>
          </w:tcPr>
          <w:p w14:paraId="14F0D6C6" w14:textId="77777777" w:rsidR="00DA7C52" w:rsidRPr="007C1308" w:rsidRDefault="00DA7C52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66C23D9" w14:textId="77777777" w:rsidR="00DA7C52" w:rsidRPr="007C1308" w:rsidRDefault="00DA7C52" w:rsidP="001927AE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2DA82555" w14:textId="77777777" w:rsidR="00DA7C52" w:rsidRPr="007C1308" w:rsidRDefault="00DA7C52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26ACFE21" w14:textId="77777777" w:rsidR="00DA7C52" w:rsidRPr="007C1308" w:rsidRDefault="00DA7C52" w:rsidP="001927A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59E0011" w14:textId="77777777" w:rsidR="00DA7C52" w:rsidRPr="007C1308" w:rsidRDefault="00DA7C52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29758257" w14:textId="77777777" w:rsidR="00DA7C52" w:rsidRPr="007C1308" w:rsidRDefault="00DA7C52" w:rsidP="001927A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DA7C52" w:rsidRPr="007C1308" w14:paraId="0EE4B934" w14:textId="77777777" w:rsidTr="00003898">
        <w:tc>
          <w:tcPr>
            <w:tcW w:w="4230" w:type="dxa"/>
            <w:shd w:val="clear" w:color="auto" w:fill="auto"/>
          </w:tcPr>
          <w:p w14:paraId="7FC274FE" w14:textId="270F5F18" w:rsidR="00DA7C52" w:rsidRPr="007C1308" w:rsidRDefault="00DA7C52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20F3BAB" w14:textId="77777777" w:rsidR="00DA7C52" w:rsidRPr="007C1308" w:rsidRDefault="00DA7C52" w:rsidP="001927A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7D70F1A6" w14:textId="77777777" w:rsidR="00DA7C52" w:rsidRPr="007C1308" w:rsidRDefault="00DA7C52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0F36809" w14:textId="77777777" w:rsidR="00DA7C52" w:rsidRPr="007C1308" w:rsidRDefault="00DA7C52" w:rsidP="001927AE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4EB0F7D" w14:textId="77777777" w:rsidR="00DA7C52" w:rsidRPr="007C1308" w:rsidRDefault="00DA7C52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8BE0FBF" w14:textId="77777777" w:rsidR="00DA7C52" w:rsidRPr="007C1308" w:rsidRDefault="00DA7C52" w:rsidP="001927A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E6EC3FC" w14:textId="77777777" w:rsidR="00DA7C52" w:rsidRPr="007C1308" w:rsidRDefault="00DA7C52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A61A430" w14:textId="77777777" w:rsidR="00DA7C52" w:rsidRPr="007C1308" w:rsidRDefault="00DA7C52" w:rsidP="001927A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DA7C52" w:rsidRPr="007C1308" w14:paraId="28259296" w14:textId="77777777" w:rsidTr="00003898">
        <w:tc>
          <w:tcPr>
            <w:tcW w:w="4230" w:type="dxa"/>
            <w:shd w:val="clear" w:color="auto" w:fill="auto"/>
          </w:tcPr>
          <w:p w14:paraId="6A96500A" w14:textId="0ACE7BB9" w:rsidR="00DA7C52" w:rsidRPr="007C1308" w:rsidRDefault="00DA7C52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898E7D" w14:textId="66980B15" w:rsidR="00DA7C52" w:rsidRPr="007C1308" w:rsidRDefault="009F2017" w:rsidP="001927AE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  <w:r w:rsidR="00DA7C52"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262" w:type="dxa"/>
            <w:shd w:val="clear" w:color="auto" w:fill="auto"/>
          </w:tcPr>
          <w:p w14:paraId="6F2C18BD" w14:textId="77777777" w:rsidR="00DA7C52" w:rsidRPr="007C1308" w:rsidRDefault="00DA7C52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BE07DE" w14:textId="2E6D19E3" w:rsidR="00DA7C52" w:rsidRPr="007C1308" w:rsidRDefault="00DA7C52" w:rsidP="001927AE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409734" w14:textId="77777777" w:rsidR="00DA7C52" w:rsidRPr="007C1308" w:rsidRDefault="00DA7C52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7AF591A2" w14:textId="31393623" w:rsidR="00DA7C52" w:rsidRPr="007C1308" w:rsidRDefault="00DA7C52" w:rsidP="001927AE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39E0FBB2" w14:textId="77777777" w:rsidR="00DA7C52" w:rsidRPr="007C1308" w:rsidRDefault="00DA7C52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0724C1A5" w14:textId="666E8481" w:rsidR="00DA7C52" w:rsidRPr="007C1308" w:rsidRDefault="00DA7C52" w:rsidP="001927A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13,299</w:t>
            </w:r>
          </w:p>
        </w:tc>
      </w:tr>
    </w:tbl>
    <w:p w14:paraId="4F1BD09A" w14:textId="77777777" w:rsidR="00777E1F" w:rsidRPr="007C1308" w:rsidRDefault="00777E1F" w:rsidP="001927AE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88AD8F9" w14:textId="64D06758" w:rsidR="00A158E1" w:rsidRPr="007C1308" w:rsidRDefault="00B10EA4" w:rsidP="001927A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bCs/>
          <w:sz w:val="28"/>
          <w:szCs w:val="28"/>
        </w:rPr>
      </w:pPr>
      <w:r w:rsidRPr="007C1308">
        <w:rPr>
          <w:rFonts w:asciiTheme="majorBidi" w:hAnsiTheme="majorBidi" w:cstheme="majorBidi" w:hint="cs"/>
          <w:b/>
          <w:sz w:val="28"/>
          <w:szCs w:val="28"/>
          <w:cs/>
        </w:rPr>
        <w:t>ณ วันที่</w:t>
      </w:r>
      <w:r w:rsidRPr="007C1308">
        <w:rPr>
          <w:rFonts w:asciiTheme="majorBidi" w:hAnsiTheme="majorBidi" w:cstheme="majorBidi" w:hint="cs"/>
          <w:bCs/>
          <w:sz w:val="28"/>
          <w:szCs w:val="28"/>
          <w:cs/>
        </w:rPr>
        <w:t xml:space="preserve"> </w:t>
      </w:r>
      <w:r w:rsidR="00DB51A0" w:rsidRPr="007C1308">
        <w:rPr>
          <w:rFonts w:asciiTheme="majorBidi" w:hAnsiTheme="majorBidi" w:cstheme="majorBidi"/>
          <w:bCs/>
          <w:sz w:val="28"/>
          <w:szCs w:val="28"/>
        </w:rPr>
        <w:t>31</w:t>
      </w:r>
      <w:r w:rsidR="00DB51A0" w:rsidRPr="007C1308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7C1308">
        <w:rPr>
          <w:rFonts w:asciiTheme="majorBidi" w:hAnsiTheme="majorBidi" w:cstheme="majorBidi" w:hint="cs"/>
          <w:b/>
          <w:sz w:val="28"/>
          <w:szCs w:val="28"/>
          <w:cs/>
        </w:rPr>
        <w:t>ธ</w:t>
      </w:r>
      <w:r w:rsidR="0020773C" w:rsidRPr="007C1308">
        <w:rPr>
          <w:rFonts w:asciiTheme="majorBidi" w:hAnsiTheme="majorBidi" w:cstheme="majorBidi" w:hint="cs"/>
          <w:b/>
          <w:sz w:val="28"/>
          <w:szCs w:val="28"/>
          <w:cs/>
        </w:rPr>
        <w:t>ันวาคม</w:t>
      </w:r>
      <w:r w:rsidR="0020773C" w:rsidRPr="007C1308">
        <w:rPr>
          <w:rFonts w:asciiTheme="majorBidi" w:hAnsiTheme="majorBidi" w:cstheme="majorBidi" w:hint="cs"/>
          <w:bCs/>
          <w:sz w:val="28"/>
          <w:szCs w:val="28"/>
          <w:cs/>
        </w:rPr>
        <w:t xml:space="preserve"> </w:t>
      </w:r>
      <w:r w:rsidR="00DB51A0" w:rsidRPr="007C1308">
        <w:rPr>
          <w:rFonts w:asciiTheme="majorBidi" w:hAnsiTheme="majorBidi" w:cstheme="majorBidi"/>
          <w:bCs/>
          <w:sz w:val="28"/>
          <w:szCs w:val="28"/>
        </w:rPr>
        <w:t>2564</w:t>
      </w:r>
      <w:r w:rsidR="00DB51A0" w:rsidRPr="007C1308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20773C" w:rsidRPr="007C1308">
        <w:rPr>
          <w:rFonts w:asciiTheme="majorBidi" w:hAnsiTheme="majorBidi" w:cstheme="majorBidi" w:hint="cs"/>
          <w:b/>
          <w:sz w:val="28"/>
          <w:szCs w:val="28"/>
          <w:cs/>
        </w:rPr>
        <w:t>บริษัทมีเงินให้กู้ยืมระยะสั้นแก่กิจการที่เกี่ยวข้องกัน โด</w:t>
      </w:r>
      <w:r w:rsidR="00452BFA" w:rsidRPr="007C1308">
        <w:rPr>
          <w:rFonts w:asciiTheme="majorBidi" w:hAnsiTheme="majorBidi" w:cstheme="majorBidi" w:hint="cs"/>
          <w:b/>
          <w:sz w:val="28"/>
          <w:szCs w:val="28"/>
          <w:cs/>
        </w:rPr>
        <w:t>ย</w:t>
      </w:r>
      <w:r w:rsidR="0020773C" w:rsidRPr="007C1308">
        <w:rPr>
          <w:rFonts w:asciiTheme="majorBidi" w:hAnsiTheme="majorBidi" w:cstheme="majorBidi" w:hint="cs"/>
          <w:b/>
          <w:sz w:val="28"/>
          <w:szCs w:val="28"/>
          <w:cs/>
        </w:rPr>
        <w:t xml:space="preserve">มีอัตราดอกเบี้ยร้อยละ </w:t>
      </w:r>
      <w:r w:rsidR="0020773C" w:rsidRPr="007C1308">
        <w:rPr>
          <w:rFonts w:asciiTheme="majorBidi" w:hAnsiTheme="majorBidi" w:cstheme="majorBidi"/>
          <w:bCs/>
          <w:sz w:val="28"/>
          <w:szCs w:val="28"/>
        </w:rPr>
        <w:t>2.50</w:t>
      </w:r>
      <w:r w:rsidR="0020773C" w:rsidRPr="007C1308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20773C" w:rsidRPr="007C1308">
        <w:rPr>
          <w:rFonts w:asciiTheme="majorBidi" w:hAnsiTheme="majorBidi" w:cstheme="majorBidi" w:hint="cs"/>
          <w:b/>
          <w:sz w:val="28"/>
          <w:szCs w:val="28"/>
          <w:cs/>
        </w:rPr>
        <w:t>ต่อปี</w:t>
      </w:r>
      <w:r w:rsidR="00DB51A0" w:rsidRPr="007C1308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B4059C" w:rsidRPr="007C1308">
        <w:rPr>
          <w:rFonts w:asciiTheme="majorBidi" w:hAnsiTheme="majorBidi" w:cstheme="majorBidi" w:hint="cs"/>
          <w:b/>
          <w:sz w:val="28"/>
          <w:szCs w:val="28"/>
          <w:cs/>
        </w:rPr>
        <w:t>ทั้งนี้</w:t>
      </w:r>
      <w:r w:rsidR="00A97183" w:rsidRPr="007C1308">
        <w:rPr>
          <w:rFonts w:asciiTheme="majorBidi" w:hAnsiTheme="majorBidi" w:cstheme="majorBidi" w:hint="cs"/>
          <w:b/>
          <w:sz w:val="28"/>
          <w:szCs w:val="28"/>
          <w:cs/>
        </w:rPr>
        <w:t xml:space="preserve"> บริษัทได้รับชำระคืนแล้วทั้งจำนวนในปี</w:t>
      </w:r>
      <w:r w:rsidR="00A97183" w:rsidRPr="007C1308">
        <w:rPr>
          <w:rFonts w:asciiTheme="majorBidi" w:hAnsiTheme="majorBidi" w:cstheme="majorBidi" w:hint="cs"/>
          <w:bCs/>
          <w:sz w:val="28"/>
          <w:szCs w:val="28"/>
          <w:cs/>
        </w:rPr>
        <w:t xml:space="preserve"> </w:t>
      </w:r>
      <w:r w:rsidR="00A97183" w:rsidRPr="007C1308">
        <w:rPr>
          <w:rFonts w:asciiTheme="majorBidi" w:hAnsiTheme="majorBidi" w:cstheme="majorBidi"/>
          <w:bCs/>
          <w:sz w:val="28"/>
          <w:szCs w:val="28"/>
        </w:rPr>
        <w:t>2565</w:t>
      </w:r>
    </w:p>
    <w:p w14:paraId="2FE51E92" w14:textId="33EF308F" w:rsidR="00235B0C" w:rsidRPr="007C1308" w:rsidRDefault="00235B0C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0"/>
          <w:szCs w:val="20"/>
          <w:cs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62"/>
        <w:gridCol w:w="998"/>
        <w:gridCol w:w="270"/>
        <w:gridCol w:w="998"/>
        <w:gridCol w:w="262"/>
        <w:gridCol w:w="990"/>
      </w:tblGrid>
      <w:tr w:rsidR="00B7160D" w:rsidRPr="007C1308" w14:paraId="0BBD6850" w14:textId="77777777" w:rsidTr="00F259A4">
        <w:trPr>
          <w:tblHeader/>
        </w:trPr>
        <w:tc>
          <w:tcPr>
            <w:tcW w:w="4230" w:type="dxa"/>
            <w:shd w:val="clear" w:color="auto" w:fill="auto"/>
          </w:tcPr>
          <w:p w14:paraId="0DAADFA8" w14:textId="76F73391" w:rsidR="00B7160D" w:rsidRPr="007C1308" w:rsidRDefault="00B7160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ยอดคงเหลือกับกิจการที่เกี่ยวข้องกัน</w:t>
            </w: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6F52D5F1" w14:textId="77777777" w:rsidR="00B7160D" w:rsidRPr="007C1308" w:rsidRDefault="00B7160D" w:rsidP="001927A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57E67B4E" w14:textId="77777777" w:rsidR="00B7160D" w:rsidRPr="007C1308" w:rsidRDefault="00B7160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401549CF" w14:textId="77777777" w:rsidR="00B7160D" w:rsidRPr="007C1308" w:rsidRDefault="00B7160D" w:rsidP="001927A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7160D" w:rsidRPr="007C1308" w14:paraId="5D0624F7" w14:textId="77777777" w:rsidTr="00F259A4">
        <w:trPr>
          <w:tblHeader/>
        </w:trPr>
        <w:tc>
          <w:tcPr>
            <w:tcW w:w="4230" w:type="dxa"/>
            <w:shd w:val="clear" w:color="auto" w:fill="auto"/>
          </w:tcPr>
          <w:p w14:paraId="7C577DEE" w14:textId="0482373E" w:rsidR="00B7160D" w:rsidRPr="007C1308" w:rsidRDefault="00B7160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</w:t>
            </w: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วันที่</w:t>
            </w: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  <w:shd w:val="clear" w:color="auto" w:fill="auto"/>
          </w:tcPr>
          <w:p w14:paraId="43870E7E" w14:textId="323AA53B" w:rsidR="00B7160D" w:rsidRPr="007C1308" w:rsidRDefault="00B7160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62" w:type="dxa"/>
            <w:shd w:val="clear" w:color="auto" w:fill="auto"/>
          </w:tcPr>
          <w:p w14:paraId="2F43DB81" w14:textId="77777777" w:rsidR="00B7160D" w:rsidRPr="007C1308" w:rsidRDefault="00B7160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948B4A2" w14:textId="2F6772E8" w:rsidR="00B7160D" w:rsidRPr="007C1308" w:rsidRDefault="00B7160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5546A3B6" w14:textId="77777777" w:rsidR="00B7160D" w:rsidRPr="007C1308" w:rsidRDefault="00B7160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203566F" w14:textId="67B80290" w:rsidR="00B7160D" w:rsidRPr="007C1308" w:rsidRDefault="00B7160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62" w:type="dxa"/>
            <w:shd w:val="clear" w:color="auto" w:fill="auto"/>
          </w:tcPr>
          <w:p w14:paraId="2517A795" w14:textId="77777777" w:rsidR="00B7160D" w:rsidRPr="007C1308" w:rsidRDefault="00B7160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784CF01" w14:textId="4D4D942C" w:rsidR="00B7160D" w:rsidRPr="007C1308" w:rsidRDefault="00B7160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</w:tr>
      <w:tr w:rsidR="00B7160D" w:rsidRPr="007C1308" w14:paraId="30855517" w14:textId="77777777" w:rsidTr="00F259A4">
        <w:trPr>
          <w:tblHeader/>
        </w:trPr>
        <w:tc>
          <w:tcPr>
            <w:tcW w:w="4230" w:type="dxa"/>
            <w:shd w:val="clear" w:color="auto" w:fill="auto"/>
          </w:tcPr>
          <w:p w14:paraId="4FC4FC22" w14:textId="77777777" w:rsidR="00B7160D" w:rsidRPr="007C1308" w:rsidRDefault="00B7160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53098D7A" w14:textId="77777777" w:rsidR="00B7160D" w:rsidRPr="007C1308" w:rsidRDefault="00B7160D" w:rsidP="001927A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7160D" w:rsidRPr="007C1308" w14:paraId="2C952BED" w14:textId="77777777" w:rsidTr="00DB096B">
        <w:tc>
          <w:tcPr>
            <w:tcW w:w="4230" w:type="dxa"/>
            <w:shd w:val="clear" w:color="auto" w:fill="auto"/>
          </w:tcPr>
          <w:p w14:paraId="061E300C" w14:textId="77777777" w:rsidR="00B7160D" w:rsidRPr="007C1308" w:rsidRDefault="00B7160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F25E3EC" w14:textId="77777777" w:rsidR="00B7160D" w:rsidRPr="007C1308" w:rsidRDefault="00B7160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14:paraId="7BA5AAF9" w14:textId="77777777" w:rsidR="00B7160D" w:rsidRPr="007C1308" w:rsidRDefault="00B7160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D9D1549" w14:textId="77777777" w:rsidR="00B7160D" w:rsidRPr="007C1308" w:rsidRDefault="00B7160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2E464AB1" w14:textId="77777777" w:rsidR="00B7160D" w:rsidRPr="007C1308" w:rsidRDefault="00B7160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9AC327B" w14:textId="77777777" w:rsidR="00B7160D" w:rsidRPr="007C1308" w:rsidRDefault="00B7160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14:paraId="3E196BC8" w14:textId="77777777" w:rsidR="00B7160D" w:rsidRPr="007C1308" w:rsidRDefault="00B7160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489BFD" w14:textId="77777777" w:rsidR="00B7160D" w:rsidRPr="007C1308" w:rsidRDefault="00B7160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</w:tr>
      <w:tr w:rsidR="00B7160D" w:rsidRPr="007C1308" w14:paraId="076DF6C4" w14:textId="77777777" w:rsidTr="00B66E15">
        <w:tc>
          <w:tcPr>
            <w:tcW w:w="4230" w:type="dxa"/>
            <w:shd w:val="clear" w:color="auto" w:fill="auto"/>
          </w:tcPr>
          <w:p w14:paraId="3C950B57" w14:textId="2292CB19" w:rsidR="00B7160D" w:rsidRPr="007C1308" w:rsidRDefault="00B7160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CE0EB36" w14:textId="715E7B48" w:rsidR="00B7160D" w:rsidRPr="007C1308" w:rsidRDefault="000F5FA4" w:rsidP="001927AE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1BAC51F5" w14:textId="77777777" w:rsidR="00B7160D" w:rsidRPr="007C1308" w:rsidRDefault="00B7160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CD0E797" w14:textId="0B452668" w:rsidR="00B7160D" w:rsidRPr="007C1308" w:rsidRDefault="00B7160D" w:rsidP="001927AE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515F8D" w14:textId="77777777" w:rsidR="00B7160D" w:rsidRPr="007C1308" w:rsidRDefault="00B7160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0DCB79F2" w14:textId="49A7B1B2" w:rsidR="00B7160D" w:rsidRPr="007C1308" w:rsidRDefault="00A70C9F" w:rsidP="001927A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43</w:t>
            </w:r>
          </w:p>
        </w:tc>
        <w:tc>
          <w:tcPr>
            <w:tcW w:w="262" w:type="dxa"/>
            <w:shd w:val="clear" w:color="auto" w:fill="auto"/>
          </w:tcPr>
          <w:p w14:paraId="5211E499" w14:textId="77777777" w:rsidR="00B7160D" w:rsidRPr="007C1308" w:rsidRDefault="00B7160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37B9774" w14:textId="4DDE3878" w:rsidR="00B7160D" w:rsidRPr="007C1308" w:rsidRDefault="00B7160D" w:rsidP="001927A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</w:t>
            </w:r>
          </w:p>
        </w:tc>
      </w:tr>
      <w:tr w:rsidR="00B7160D" w:rsidRPr="007C1308" w14:paraId="421D8856" w14:textId="77777777" w:rsidTr="00F259A4">
        <w:tc>
          <w:tcPr>
            <w:tcW w:w="4230" w:type="dxa"/>
            <w:shd w:val="clear" w:color="auto" w:fill="auto"/>
          </w:tcPr>
          <w:p w14:paraId="2A16861C" w14:textId="77777777" w:rsidR="00B7160D" w:rsidRPr="007C1308" w:rsidRDefault="00B7160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23A1F6" w14:textId="77777777" w:rsidR="00B7160D" w:rsidRPr="007C1308" w:rsidRDefault="00B7160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62" w:type="dxa"/>
            <w:shd w:val="clear" w:color="auto" w:fill="auto"/>
          </w:tcPr>
          <w:p w14:paraId="1B092047" w14:textId="77777777" w:rsidR="00B7160D" w:rsidRPr="007C1308" w:rsidRDefault="00B7160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280954" w14:textId="77777777" w:rsidR="00B7160D" w:rsidRPr="007C1308" w:rsidRDefault="00B7160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42FAA492" w14:textId="77777777" w:rsidR="00B7160D" w:rsidRPr="007C1308" w:rsidRDefault="00B7160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248852B4" w14:textId="77777777" w:rsidR="00B7160D" w:rsidRPr="007C1308" w:rsidRDefault="00B7160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62" w:type="dxa"/>
            <w:shd w:val="clear" w:color="auto" w:fill="auto"/>
          </w:tcPr>
          <w:p w14:paraId="1CD978D1" w14:textId="77777777" w:rsidR="00B7160D" w:rsidRPr="007C1308" w:rsidRDefault="00B7160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DFCB0F5" w14:textId="77777777" w:rsidR="00B7160D" w:rsidRPr="007C1308" w:rsidRDefault="00B7160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B7160D" w:rsidRPr="007C1308" w14:paraId="20E58451" w14:textId="77777777" w:rsidTr="00DB096B">
        <w:tc>
          <w:tcPr>
            <w:tcW w:w="4230" w:type="dxa"/>
            <w:shd w:val="clear" w:color="auto" w:fill="auto"/>
          </w:tcPr>
          <w:p w14:paraId="22637826" w14:textId="77777777" w:rsidR="00B7160D" w:rsidRPr="007C1308" w:rsidRDefault="00B7160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D050034" w14:textId="77777777" w:rsidR="00B7160D" w:rsidRPr="007C1308" w:rsidRDefault="00B7160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23E59FC9" w14:textId="77777777" w:rsidR="00B7160D" w:rsidRPr="007C1308" w:rsidRDefault="00B7160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B2FB424" w14:textId="77777777" w:rsidR="00B7160D" w:rsidRPr="007C1308" w:rsidRDefault="00B7160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01EA5EA" w14:textId="77777777" w:rsidR="00B7160D" w:rsidRPr="007C1308" w:rsidRDefault="00B7160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22CFDDDF" w14:textId="77777777" w:rsidR="00B7160D" w:rsidRPr="007C1308" w:rsidRDefault="00B7160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1B7F8204" w14:textId="77777777" w:rsidR="00B7160D" w:rsidRPr="007C1308" w:rsidRDefault="00B7160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5AB8A4E" w14:textId="77777777" w:rsidR="00B7160D" w:rsidRPr="007C1308" w:rsidRDefault="00B7160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7160D" w:rsidRPr="007C1308" w14:paraId="3791C3F5" w14:textId="77777777" w:rsidTr="00DB096B">
        <w:tc>
          <w:tcPr>
            <w:tcW w:w="4230" w:type="dxa"/>
            <w:shd w:val="clear" w:color="auto" w:fill="auto"/>
          </w:tcPr>
          <w:p w14:paraId="5CD6A80A" w14:textId="66207B8B" w:rsidR="00B7160D" w:rsidRPr="007C1308" w:rsidRDefault="00B7160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990" w:type="dxa"/>
            <w:shd w:val="clear" w:color="auto" w:fill="auto"/>
          </w:tcPr>
          <w:p w14:paraId="31F97D1F" w14:textId="2F8DE39A" w:rsidR="00B7160D" w:rsidRPr="007C1308" w:rsidRDefault="002847BB" w:rsidP="001927AE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</w:t>
            </w:r>
          </w:p>
        </w:tc>
        <w:tc>
          <w:tcPr>
            <w:tcW w:w="262" w:type="dxa"/>
            <w:shd w:val="clear" w:color="auto" w:fill="auto"/>
          </w:tcPr>
          <w:p w14:paraId="4B41E0E8" w14:textId="77777777" w:rsidR="00B7160D" w:rsidRPr="007C1308" w:rsidRDefault="00B7160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395E0B88" w14:textId="406FC2AB" w:rsidR="00B7160D" w:rsidRPr="007C1308" w:rsidRDefault="00B7160D" w:rsidP="001927A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120</w:t>
            </w:r>
          </w:p>
        </w:tc>
        <w:tc>
          <w:tcPr>
            <w:tcW w:w="270" w:type="dxa"/>
            <w:shd w:val="clear" w:color="auto" w:fill="auto"/>
          </w:tcPr>
          <w:p w14:paraId="67ED45C8" w14:textId="77777777" w:rsidR="00B7160D" w:rsidRPr="007C1308" w:rsidRDefault="00B7160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49B00A5" w14:textId="0891C89F" w:rsidR="00B7160D" w:rsidRPr="007C1308" w:rsidRDefault="002F2ECC" w:rsidP="001927A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62" w:type="dxa"/>
            <w:shd w:val="clear" w:color="auto" w:fill="auto"/>
          </w:tcPr>
          <w:p w14:paraId="19747E81" w14:textId="77777777" w:rsidR="00B7160D" w:rsidRPr="007C1308" w:rsidRDefault="00B7160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525D60F" w14:textId="2E12E524" w:rsidR="00B7160D" w:rsidRPr="007C1308" w:rsidRDefault="00B7160D" w:rsidP="001927AE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7160D" w:rsidRPr="007C1308" w14:paraId="37CAC746" w14:textId="77777777" w:rsidTr="003710F3">
        <w:tc>
          <w:tcPr>
            <w:tcW w:w="4230" w:type="dxa"/>
            <w:shd w:val="clear" w:color="auto" w:fill="auto"/>
          </w:tcPr>
          <w:p w14:paraId="6EF67782" w14:textId="09D661C7" w:rsidR="00B7160D" w:rsidRPr="007C1308" w:rsidRDefault="00B7160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053A8F2" w14:textId="6239DD28" w:rsidR="00B7160D" w:rsidRPr="007C1308" w:rsidRDefault="003B6C53" w:rsidP="001927AE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248502FD" w14:textId="77777777" w:rsidR="00B7160D" w:rsidRPr="007C1308" w:rsidRDefault="00B7160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DD06ACC" w14:textId="062C3544" w:rsidR="00B7160D" w:rsidRPr="007C1308" w:rsidRDefault="00B7160D" w:rsidP="001927AE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9DCF87" w14:textId="77777777" w:rsidR="00B7160D" w:rsidRPr="007C1308" w:rsidRDefault="00B7160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442F4975" w14:textId="1EC798E2" w:rsidR="00B7160D" w:rsidRPr="007C1308" w:rsidRDefault="00392928" w:rsidP="001927A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</w:t>
            </w:r>
            <w:r w:rsidR="003445AC"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126</w:t>
            </w:r>
          </w:p>
        </w:tc>
        <w:tc>
          <w:tcPr>
            <w:tcW w:w="262" w:type="dxa"/>
            <w:shd w:val="clear" w:color="auto" w:fill="auto"/>
          </w:tcPr>
          <w:p w14:paraId="6521D80E" w14:textId="77777777" w:rsidR="00B7160D" w:rsidRPr="007C1308" w:rsidRDefault="00B7160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E6A8706" w14:textId="203C03EF" w:rsidR="00B7160D" w:rsidRPr="007C1308" w:rsidRDefault="00B7160D" w:rsidP="001927A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782</w:t>
            </w:r>
          </w:p>
        </w:tc>
      </w:tr>
      <w:tr w:rsidR="00B7160D" w:rsidRPr="007C1308" w14:paraId="7D24C570" w14:textId="77777777" w:rsidTr="00B66E15">
        <w:tc>
          <w:tcPr>
            <w:tcW w:w="4230" w:type="dxa"/>
            <w:shd w:val="clear" w:color="auto" w:fill="auto"/>
          </w:tcPr>
          <w:p w14:paraId="42502CEA" w14:textId="066FE1CC" w:rsidR="00B7160D" w:rsidRPr="007C1308" w:rsidRDefault="00B7160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18D7F53C" w14:textId="3F34CA3E" w:rsidR="00B7160D" w:rsidRPr="007C1308" w:rsidRDefault="002847BB" w:rsidP="001927A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3B6C53"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</w:t>
            </w:r>
          </w:p>
        </w:tc>
        <w:tc>
          <w:tcPr>
            <w:tcW w:w="262" w:type="dxa"/>
            <w:shd w:val="clear" w:color="auto" w:fill="auto"/>
          </w:tcPr>
          <w:p w14:paraId="2FE7CBAD" w14:textId="77777777" w:rsidR="00B7160D" w:rsidRPr="007C1308" w:rsidRDefault="00B7160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A7D6D42" w14:textId="610D109F" w:rsidR="00B7160D" w:rsidRPr="007C1308" w:rsidRDefault="00B7160D" w:rsidP="001927A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379</w:t>
            </w:r>
          </w:p>
        </w:tc>
        <w:tc>
          <w:tcPr>
            <w:tcW w:w="270" w:type="dxa"/>
            <w:shd w:val="clear" w:color="auto" w:fill="auto"/>
          </w:tcPr>
          <w:p w14:paraId="68D56CC4" w14:textId="77777777" w:rsidR="00B7160D" w:rsidRPr="007C1308" w:rsidRDefault="00B7160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EBA9BB4" w14:textId="1BAE5877" w:rsidR="00B7160D" w:rsidRPr="007C1308" w:rsidRDefault="007B59A0" w:rsidP="001927A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224</w:t>
            </w:r>
          </w:p>
        </w:tc>
        <w:tc>
          <w:tcPr>
            <w:tcW w:w="262" w:type="dxa"/>
            <w:shd w:val="clear" w:color="auto" w:fill="auto"/>
          </w:tcPr>
          <w:p w14:paraId="37F435F0" w14:textId="77777777" w:rsidR="00B7160D" w:rsidRPr="007C1308" w:rsidRDefault="00B7160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EC60118" w14:textId="0CC1E6D3" w:rsidR="00B7160D" w:rsidRPr="007C1308" w:rsidRDefault="00B7160D" w:rsidP="001927A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</w:t>
            </w:r>
          </w:p>
        </w:tc>
      </w:tr>
      <w:tr w:rsidR="00B7160D" w:rsidRPr="007C1308" w14:paraId="751386C2" w14:textId="77777777" w:rsidTr="00B66E15">
        <w:tc>
          <w:tcPr>
            <w:tcW w:w="4230" w:type="dxa"/>
            <w:shd w:val="clear" w:color="auto" w:fill="auto"/>
          </w:tcPr>
          <w:p w14:paraId="55DA8579" w14:textId="77777777" w:rsidR="00B7160D" w:rsidRPr="007C1308" w:rsidRDefault="00B7160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3F5BC8" w14:textId="208276D6" w:rsidR="00B7160D" w:rsidRPr="007C1308" w:rsidRDefault="002847BB" w:rsidP="001927AE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690</w:t>
            </w:r>
          </w:p>
        </w:tc>
        <w:tc>
          <w:tcPr>
            <w:tcW w:w="262" w:type="dxa"/>
            <w:shd w:val="clear" w:color="auto" w:fill="auto"/>
          </w:tcPr>
          <w:p w14:paraId="08B0E5EB" w14:textId="77777777" w:rsidR="00B7160D" w:rsidRPr="007C1308" w:rsidRDefault="00B7160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712F2F" w14:textId="31AF0930" w:rsidR="00B7160D" w:rsidRPr="007C1308" w:rsidRDefault="00B7160D" w:rsidP="001927A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499</w:t>
            </w:r>
          </w:p>
        </w:tc>
        <w:tc>
          <w:tcPr>
            <w:tcW w:w="270" w:type="dxa"/>
            <w:shd w:val="clear" w:color="auto" w:fill="auto"/>
          </w:tcPr>
          <w:p w14:paraId="622BC423" w14:textId="77777777" w:rsidR="00B7160D" w:rsidRPr="007C1308" w:rsidRDefault="00B7160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10570B" w14:textId="60D4EE6C" w:rsidR="00B7160D" w:rsidRPr="007C1308" w:rsidRDefault="009A6BF6" w:rsidP="001927A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</w:t>
            </w:r>
            <w:r w:rsidR="003344B2"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3445AC"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</w:t>
            </w:r>
          </w:p>
        </w:tc>
        <w:tc>
          <w:tcPr>
            <w:tcW w:w="262" w:type="dxa"/>
            <w:shd w:val="clear" w:color="auto" w:fill="auto"/>
          </w:tcPr>
          <w:p w14:paraId="41E82327" w14:textId="77777777" w:rsidR="00B7160D" w:rsidRPr="007C1308" w:rsidRDefault="00B7160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996710" w14:textId="54B93445" w:rsidR="00B7160D" w:rsidRPr="007C1308" w:rsidRDefault="00B7160D" w:rsidP="001927A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851</w:t>
            </w:r>
          </w:p>
        </w:tc>
      </w:tr>
      <w:tr w:rsidR="00B7160D" w:rsidRPr="007C1308" w14:paraId="6E811E98" w14:textId="77777777" w:rsidTr="003111B1">
        <w:tc>
          <w:tcPr>
            <w:tcW w:w="4230" w:type="dxa"/>
            <w:shd w:val="clear" w:color="auto" w:fill="auto"/>
          </w:tcPr>
          <w:p w14:paraId="4F790C6A" w14:textId="77777777" w:rsidR="00B7160D" w:rsidRPr="007C1308" w:rsidRDefault="00B7160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DE18B8" w14:textId="77777777" w:rsidR="00B7160D" w:rsidRPr="007C1308" w:rsidRDefault="00B7160D" w:rsidP="001927A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62" w:type="dxa"/>
            <w:shd w:val="clear" w:color="auto" w:fill="auto"/>
          </w:tcPr>
          <w:p w14:paraId="70673F5B" w14:textId="77777777" w:rsidR="00B7160D" w:rsidRPr="007C1308" w:rsidRDefault="00B7160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3F67148" w14:textId="77777777" w:rsidR="00B7160D" w:rsidRPr="007C1308" w:rsidRDefault="00B7160D" w:rsidP="001927A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6064AE4C" w14:textId="77777777" w:rsidR="00B7160D" w:rsidRPr="007C1308" w:rsidRDefault="00B7160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17F7CF8" w14:textId="77777777" w:rsidR="00B7160D" w:rsidRPr="007C1308" w:rsidRDefault="00B7160D" w:rsidP="001927A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62" w:type="dxa"/>
            <w:shd w:val="clear" w:color="auto" w:fill="auto"/>
          </w:tcPr>
          <w:p w14:paraId="62E9E406" w14:textId="77777777" w:rsidR="00B7160D" w:rsidRPr="007C1308" w:rsidRDefault="00B7160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DDA148" w14:textId="77777777" w:rsidR="00B7160D" w:rsidRPr="007C1308" w:rsidRDefault="00B7160D" w:rsidP="001927A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B7160D" w:rsidRPr="007C1308" w14:paraId="2EA1571F" w14:textId="77777777" w:rsidTr="003111B1">
        <w:tc>
          <w:tcPr>
            <w:tcW w:w="4230" w:type="dxa"/>
            <w:shd w:val="clear" w:color="auto" w:fill="auto"/>
          </w:tcPr>
          <w:p w14:paraId="4D1AF557" w14:textId="77777777" w:rsidR="00B7160D" w:rsidRPr="007C1308" w:rsidRDefault="00B7160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E42F4DB" w14:textId="7F224AE7" w:rsidR="00B7160D" w:rsidRPr="007C1308" w:rsidRDefault="002847BB" w:rsidP="001927A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690</w:t>
            </w:r>
          </w:p>
        </w:tc>
        <w:tc>
          <w:tcPr>
            <w:tcW w:w="262" w:type="dxa"/>
            <w:shd w:val="clear" w:color="auto" w:fill="auto"/>
          </w:tcPr>
          <w:p w14:paraId="09B83EC4" w14:textId="77777777" w:rsidR="00B7160D" w:rsidRPr="007C1308" w:rsidRDefault="00B7160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C4CAA6F" w14:textId="5B12281F" w:rsidR="00B7160D" w:rsidRPr="007C1308" w:rsidRDefault="00B7160D" w:rsidP="001927A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499</w:t>
            </w:r>
          </w:p>
        </w:tc>
        <w:tc>
          <w:tcPr>
            <w:tcW w:w="270" w:type="dxa"/>
            <w:shd w:val="clear" w:color="auto" w:fill="auto"/>
          </w:tcPr>
          <w:p w14:paraId="24335E3C" w14:textId="77777777" w:rsidR="00B7160D" w:rsidRPr="007C1308" w:rsidRDefault="00B7160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1B2EBA7" w14:textId="7980A818" w:rsidR="00B7160D" w:rsidRPr="007C1308" w:rsidRDefault="009A6BF6" w:rsidP="001927A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</w:t>
            </w:r>
            <w:r w:rsidR="003344B2"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3445AC"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</w:t>
            </w:r>
          </w:p>
        </w:tc>
        <w:tc>
          <w:tcPr>
            <w:tcW w:w="262" w:type="dxa"/>
            <w:shd w:val="clear" w:color="auto" w:fill="auto"/>
          </w:tcPr>
          <w:p w14:paraId="280746ED" w14:textId="77777777" w:rsidR="00B7160D" w:rsidRPr="007C1308" w:rsidRDefault="00B7160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A38C319" w14:textId="71B7AC5F" w:rsidR="00B7160D" w:rsidRPr="007C1308" w:rsidRDefault="00B7160D" w:rsidP="001927A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872</w:t>
            </w:r>
          </w:p>
        </w:tc>
      </w:tr>
      <w:tr w:rsidR="00BA5FEB" w:rsidRPr="007C1308" w14:paraId="062453B8" w14:textId="77777777" w:rsidTr="003111B1">
        <w:tc>
          <w:tcPr>
            <w:tcW w:w="4230" w:type="dxa"/>
            <w:shd w:val="clear" w:color="auto" w:fill="auto"/>
          </w:tcPr>
          <w:p w14:paraId="2054021C" w14:textId="77777777" w:rsidR="00BA5FEB" w:rsidRPr="007C1308" w:rsidRDefault="00BA5FE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1E1A3D8" w14:textId="77777777" w:rsidR="00BA5FEB" w:rsidRPr="007C1308" w:rsidRDefault="00BA5FEB" w:rsidP="001927A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58576DBC" w14:textId="77777777" w:rsidR="00BA5FEB" w:rsidRPr="007C1308" w:rsidRDefault="00BA5FE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D199E17" w14:textId="77777777" w:rsidR="00BA5FEB" w:rsidRPr="007C1308" w:rsidRDefault="00BA5FEB" w:rsidP="001927A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AD29532" w14:textId="77777777" w:rsidR="00BA5FEB" w:rsidRPr="007C1308" w:rsidRDefault="00BA5FE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BB28BE3" w14:textId="77777777" w:rsidR="00BA5FEB" w:rsidRPr="007C1308" w:rsidRDefault="00BA5FEB" w:rsidP="001927A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5BAD4C72" w14:textId="77777777" w:rsidR="00BA5FEB" w:rsidRPr="007C1308" w:rsidRDefault="00BA5FE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25A881C" w14:textId="77777777" w:rsidR="00BA5FEB" w:rsidRPr="007C1308" w:rsidRDefault="00BA5FEB" w:rsidP="001927A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BA5FEB" w:rsidRPr="007C1308" w14:paraId="206CD172" w14:textId="77777777" w:rsidTr="00BA5FEB">
        <w:tc>
          <w:tcPr>
            <w:tcW w:w="4230" w:type="dxa"/>
            <w:shd w:val="clear" w:color="auto" w:fill="auto"/>
          </w:tcPr>
          <w:p w14:paraId="3AAC8080" w14:textId="614E9C08" w:rsidR="00BA5FEB" w:rsidRPr="007C1308" w:rsidRDefault="00846C8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C130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</w:t>
            </w:r>
            <w:r w:rsidR="00BA5FEB"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ที่เกิดจากสัญญา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6CA935B" w14:textId="77777777" w:rsidR="00BA5FEB" w:rsidRPr="007C1308" w:rsidRDefault="00BA5FEB" w:rsidP="001927AE">
            <w:pPr>
              <w:pStyle w:val="acctfourfigures"/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2483D045" w14:textId="77777777" w:rsidR="00BA5FEB" w:rsidRPr="007C1308" w:rsidRDefault="00BA5FE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FD9A21B" w14:textId="77777777" w:rsidR="00BA5FEB" w:rsidRPr="007C1308" w:rsidRDefault="00BA5FEB" w:rsidP="001927AE">
            <w:pPr>
              <w:pStyle w:val="acctfourfigures"/>
              <w:ind w:right="-2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B2CEB1C" w14:textId="77777777" w:rsidR="00BA5FEB" w:rsidRPr="007C1308" w:rsidRDefault="00BA5FE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5444A0B" w14:textId="77777777" w:rsidR="00BA5FEB" w:rsidRPr="007C1308" w:rsidRDefault="00BA5FEB" w:rsidP="001927AE">
            <w:pPr>
              <w:pStyle w:val="acctfourfigures"/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37D95CAA" w14:textId="77777777" w:rsidR="00BA5FEB" w:rsidRPr="007C1308" w:rsidRDefault="00BA5FE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8C4C957" w14:textId="77777777" w:rsidR="00BA5FEB" w:rsidRPr="007C1308" w:rsidRDefault="00BA5FEB" w:rsidP="001927AE">
            <w:pPr>
              <w:pStyle w:val="acctfourfigures"/>
              <w:ind w:right="-2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2392B" w:rsidRPr="007C1308" w14:paraId="3E2E68C0" w14:textId="77777777" w:rsidTr="00BC4077">
        <w:tc>
          <w:tcPr>
            <w:tcW w:w="4230" w:type="dxa"/>
            <w:shd w:val="clear" w:color="auto" w:fill="auto"/>
          </w:tcPr>
          <w:p w14:paraId="2135C1AE" w14:textId="1FBA5658" w:rsidR="0072392B" w:rsidRPr="007C1308" w:rsidRDefault="0072392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="00E718B4" w:rsidRPr="007C1308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ใหญ่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65406FB" w14:textId="2635621A" w:rsidR="0072392B" w:rsidRPr="007C1308" w:rsidRDefault="00E718B4" w:rsidP="001927A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</w:p>
        </w:tc>
        <w:tc>
          <w:tcPr>
            <w:tcW w:w="262" w:type="dxa"/>
            <w:shd w:val="clear" w:color="auto" w:fill="auto"/>
          </w:tcPr>
          <w:p w14:paraId="009C8BB3" w14:textId="77777777" w:rsidR="0072392B" w:rsidRPr="007C1308" w:rsidRDefault="0072392B" w:rsidP="001927AE">
            <w:pPr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0A81491" w14:textId="77777777" w:rsidR="0072392B" w:rsidRPr="007C1308" w:rsidRDefault="0072392B" w:rsidP="001927AE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29BD8B" w14:textId="77777777" w:rsidR="0072392B" w:rsidRPr="007C1308" w:rsidRDefault="0072392B" w:rsidP="001927AE">
            <w:pPr>
              <w:tabs>
                <w:tab w:val="decimal" w:pos="523"/>
              </w:tabs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B594BAF" w14:textId="26D39A45" w:rsidR="0072392B" w:rsidRPr="007C1308" w:rsidRDefault="00EE6E7E" w:rsidP="001927AE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1BB95407" w14:textId="77777777" w:rsidR="0072392B" w:rsidRPr="007C1308" w:rsidRDefault="0072392B" w:rsidP="001927AE">
            <w:pPr>
              <w:tabs>
                <w:tab w:val="decimal" w:pos="523"/>
              </w:tabs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D94B67" w14:textId="651C1C56" w:rsidR="0072392B" w:rsidRPr="007C1308" w:rsidRDefault="00EE6E7E" w:rsidP="001927AE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A5FEB" w:rsidRPr="007C1308" w14:paraId="52B2087B" w14:textId="77777777" w:rsidTr="00BA5FEB">
        <w:tc>
          <w:tcPr>
            <w:tcW w:w="4230" w:type="dxa"/>
            <w:shd w:val="clear" w:color="auto" w:fill="auto"/>
          </w:tcPr>
          <w:p w14:paraId="09ABB6CB" w14:textId="77777777" w:rsidR="00BA5FEB" w:rsidRPr="007C1308" w:rsidRDefault="00BA5FE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B903BF3" w14:textId="77777777" w:rsidR="00BA5FEB" w:rsidRPr="007C1308" w:rsidRDefault="00BA5FEB" w:rsidP="001927AE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758A795" w14:textId="77777777" w:rsidR="00BA5FEB" w:rsidRPr="007C1308" w:rsidRDefault="00BA5FEB" w:rsidP="001927AE">
            <w:pPr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F21AB7C" w14:textId="77777777" w:rsidR="00BA5FEB" w:rsidRPr="007C1308" w:rsidRDefault="00BA5FEB" w:rsidP="001927AE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9BCA243" w14:textId="77777777" w:rsidR="00BA5FEB" w:rsidRPr="007C1308" w:rsidRDefault="00BA5FEB" w:rsidP="001927AE">
            <w:pPr>
              <w:tabs>
                <w:tab w:val="decimal" w:pos="523"/>
              </w:tabs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4A9EC09" w14:textId="4F04677B" w:rsidR="00BA5FEB" w:rsidRPr="007C1308" w:rsidRDefault="00EE6E7E" w:rsidP="001927A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</w:t>
            </w:r>
          </w:p>
        </w:tc>
        <w:tc>
          <w:tcPr>
            <w:tcW w:w="262" w:type="dxa"/>
            <w:shd w:val="clear" w:color="auto" w:fill="auto"/>
          </w:tcPr>
          <w:p w14:paraId="15D0ED50" w14:textId="77777777" w:rsidR="00BA5FEB" w:rsidRPr="007C1308" w:rsidRDefault="00BA5FEB" w:rsidP="001927AE">
            <w:pPr>
              <w:tabs>
                <w:tab w:val="decimal" w:pos="523"/>
              </w:tabs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2CD9F3" w14:textId="5BFC0BEE" w:rsidR="00BA5FEB" w:rsidRPr="007C1308" w:rsidRDefault="00FC69F0" w:rsidP="001927AE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A5FEB" w:rsidRPr="007C1308" w14:paraId="5EF99C98" w14:textId="77777777" w:rsidTr="00BA5FEB">
        <w:tc>
          <w:tcPr>
            <w:tcW w:w="4230" w:type="dxa"/>
            <w:shd w:val="clear" w:color="auto" w:fill="auto"/>
          </w:tcPr>
          <w:p w14:paraId="12FC4249" w14:textId="77777777" w:rsidR="00BA5FEB" w:rsidRPr="007C1308" w:rsidRDefault="00BA5FE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8797B3" w14:textId="6506DAF1" w:rsidR="00BA5FEB" w:rsidRPr="007C1308" w:rsidRDefault="002847BB" w:rsidP="001927AE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D9370C"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</w:t>
            </w:r>
          </w:p>
        </w:tc>
        <w:tc>
          <w:tcPr>
            <w:tcW w:w="262" w:type="dxa"/>
            <w:shd w:val="clear" w:color="auto" w:fill="auto"/>
          </w:tcPr>
          <w:p w14:paraId="56D39C2C" w14:textId="77777777" w:rsidR="00BA5FEB" w:rsidRPr="007C1308" w:rsidRDefault="00BA5FEB" w:rsidP="001927AE">
            <w:pPr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1B1E6D" w14:textId="77777777" w:rsidR="00BA5FEB" w:rsidRPr="007C1308" w:rsidRDefault="00BA5FEB" w:rsidP="001927AE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6AF84B" w14:textId="77777777" w:rsidR="00BA5FEB" w:rsidRPr="007C1308" w:rsidRDefault="00BA5FEB" w:rsidP="001927AE">
            <w:pPr>
              <w:tabs>
                <w:tab w:val="decimal" w:pos="523"/>
              </w:tabs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08C40DAC" w14:textId="77777777" w:rsidR="00BA5FEB" w:rsidRPr="007C1308" w:rsidRDefault="00BA5FEB" w:rsidP="001927AE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44D2A57" w14:textId="77777777" w:rsidR="00BA5FEB" w:rsidRPr="007C1308" w:rsidRDefault="00BA5FEB" w:rsidP="001927AE">
            <w:pPr>
              <w:tabs>
                <w:tab w:val="decimal" w:pos="523"/>
              </w:tabs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5E47E8" w14:textId="77777777" w:rsidR="00BA5FEB" w:rsidRPr="007C1308" w:rsidRDefault="00BA5FEB" w:rsidP="001927AE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A5FEB" w:rsidRPr="007C1308" w14:paraId="4BF47DB4" w14:textId="77777777" w:rsidTr="00BA5FEB">
        <w:tc>
          <w:tcPr>
            <w:tcW w:w="4230" w:type="dxa"/>
            <w:shd w:val="clear" w:color="auto" w:fill="auto"/>
          </w:tcPr>
          <w:p w14:paraId="28F9633D" w14:textId="77777777" w:rsidR="00BA5FEB" w:rsidRPr="007C1308" w:rsidRDefault="00BA5FE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60E3D8" w14:textId="4CB93B9B" w:rsidR="00BA5FEB" w:rsidRPr="007C1308" w:rsidRDefault="002847BB" w:rsidP="001927AE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="00D9370C"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96</w:t>
            </w:r>
          </w:p>
        </w:tc>
        <w:tc>
          <w:tcPr>
            <w:tcW w:w="262" w:type="dxa"/>
            <w:shd w:val="clear" w:color="auto" w:fill="auto"/>
          </w:tcPr>
          <w:p w14:paraId="5A119049" w14:textId="77777777" w:rsidR="00BA5FEB" w:rsidRPr="007C1308" w:rsidRDefault="00BA5FE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D930E9" w14:textId="77777777" w:rsidR="00BA5FEB" w:rsidRPr="007C1308" w:rsidRDefault="00BA5FEB" w:rsidP="001927AE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365D2C" w14:textId="77777777" w:rsidR="00BA5FEB" w:rsidRPr="007C1308" w:rsidRDefault="00BA5FE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49A124A5" w14:textId="7979F5BC" w:rsidR="00BA5FEB" w:rsidRPr="007C1308" w:rsidRDefault="00D9370C" w:rsidP="001927A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</w:t>
            </w:r>
          </w:p>
        </w:tc>
        <w:tc>
          <w:tcPr>
            <w:tcW w:w="262" w:type="dxa"/>
            <w:shd w:val="clear" w:color="auto" w:fill="auto"/>
          </w:tcPr>
          <w:p w14:paraId="4607A89B" w14:textId="77777777" w:rsidR="00BA5FEB" w:rsidRPr="007C1308" w:rsidRDefault="00BA5FE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DC13E8" w14:textId="13CBBCA3" w:rsidR="00BA5FEB" w:rsidRPr="007C1308" w:rsidRDefault="00D9370C" w:rsidP="001927AE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14:paraId="049B8FFC" w14:textId="5EABD587" w:rsidR="00325ECD" w:rsidRPr="007C1308" w:rsidRDefault="00325ECD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b/>
          <w:bCs/>
          <w:i/>
          <w:iCs/>
          <w:sz w:val="20"/>
          <w:szCs w:val="20"/>
        </w:rPr>
      </w:pPr>
      <w:bookmarkStart w:id="6" w:name="_Hlk33138761"/>
    </w:p>
    <w:p w14:paraId="04B0190E" w14:textId="77777777" w:rsidR="00325ECD" w:rsidRPr="007C1308" w:rsidRDefault="00325ECD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b/>
          <w:bCs/>
          <w:i/>
          <w:iCs/>
          <w:sz w:val="20"/>
          <w:szCs w:val="20"/>
        </w:rPr>
      </w:pPr>
      <w:r w:rsidRPr="007C1308">
        <w:rPr>
          <w:rFonts w:asciiTheme="majorBidi" w:eastAsia="Times New Roman" w:hAnsiTheme="majorBidi" w:cstheme="majorBidi"/>
          <w:b/>
          <w:bCs/>
          <w:i/>
          <w:iCs/>
          <w:sz w:val="20"/>
          <w:szCs w:val="20"/>
        </w:rPr>
        <w:br w:type="page"/>
      </w:r>
    </w:p>
    <w:p w14:paraId="05BCAEA8" w14:textId="7FCA07D6" w:rsidR="0084322A" w:rsidRPr="007C1308" w:rsidRDefault="0084322A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</w:rPr>
      </w:pPr>
      <w:r w:rsidRPr="007C1308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  <w:lastRenderedPageBreak/>
        <w:t>สัญญาสำคัญที่ทำกับบุคคลหรือกิจการที่เกี่ยวข้องกัน</w:t>
      </w:r>
    </w:p>
    <w:bookmarkEnd w:id="6"/>
    <w:p w14:paraId="328519BB" w14:textId="28C0E4A2" w:rsidR="00B0698B" w:rsidRPr="007C1308" w:rsidRDefault="00B0698B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  <w:cs/>
        </w:rPr>
      </w:pPr>
    </w:p>
    <w:p w14:paraId="3738E557" w14:textId="77777777" w:rsidR="00AF3C24" w:rsidRPr="007C1308" w:rsidRDefault="00AF3C24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</w:rPr>
      </w:pPr>
      <w:r w:rsidRPr="007C1308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  <w:t xml:space="preserve">สัญญาการซื้อขายหรือรับบริการ </w:t>
      </w:r>
    </w:p>
    <w:p w14:paraId="1CC2FC3F" w14:textId="76820F6D" w:rsidR="00D418FF" w:rsidRPr="007C1308" w:rsidRDefault="00D418FF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  <w:cs/>
        </w:rPr>
      </w:pPr>
    </w:p>
    <w:p w14:paraId="22A90292" w14:textId="44218ACA" w:rsidR="00746E30" w:rsidRPr="007C1308" w:rsidRDefault="00746E30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</w:rPr>
      </w:pPr>
      <w:r w:rsidRPr="007C1308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t>สัญญาให้บริการประสานงานกับลูกค้า</w:t>
      </w:r>
    </w:p>
    <w:p w14:paraId="55D6535A" w14:textId="77777777" w:rsidR="00746E30" w:rsidRPr="007C1308" w:rsidRDefault="00746E30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60205A4A" w14:textId="0A214F4B" w:rsidR="00E37A3E" w:rsidRPr="007C1308" w:rsidRDefault="008C1CDE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bookmarkStart w:id="7" w:name="_Hlk64323931"/>
      <w:r w:rsidRPr="007C1308">
        <w:rPr>
          <w:rFonts w:asciiTheme="majorBidi" w:eastAsia="Times New Roman" w:hAnsiTheme="majorBidi" w:cstheme="majorBidi"/>
          <w:sz w:val="28"/>
          <w:szCs w:val="28"/>
          <w:cs/>
        </w:rPr>
        <w:t>บริษัทและบริษัท วินท์คอม เทคโนโลยี (เอสจี) จำกัดได้ทำสัญญาบริการประสานงานกับลูกค้า</w:t>
      </w:r>
      <w:r w:rsidR="00F4142A" w:rsidRPr="007C1308">
        <w:rPr>
          <w:rFonts w:asciiTheme="majorBidi" w:eastAsia="Times New Roman" w:hAnsiTheme="majorBidi" w:cstheme="majorBidi" w:hint="cs"/>
          <w:sz w:val="28"/>
          <w:szCs w:val="28"/>
          <w:cs/>
        </w:rPr>
        <w:t>กับ</w:t>
      </w:r>
      <w:r w:rsidR="00785D46" w:rsidRPr="007C1308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="00F4142A" w:rsidRPr="007C1308">
        <w:rPr>
          <w:rFonts w:asciiTheme="majorBidi" w:eastAsia="Times New Roman" w:hAnsiTheme="majorBidi" w:hint="cs"/>
          <w:sz w:val="28"/>
          <w:szCs w:val="28"/>
          <w:cs/>
        </w:rPr>
        <w:t>บริษัท</w:t>
      </w:r>
      <w:r w:rsidR="00F4142A" w:rsidRPr="007C1308">
        <w:rPr>
          <w:rFonts w:asciiTheme="majorBidi" w:eastAsia="Times New Roman" w:hAnsiTheme="majorBidi"/>
          <w:sz w:val="28"/>
          <w:szCs w:val="28"/>
          <w:cs/>
        </w:rPr>
        <w:t xml:space="preserve"> </w:t>
      </w:r>
      <w:r w:rsidR="00F4142A" w:rsidRPr="007C1308">
        <w:rPr>
          <w:rFonts w:asciiTheme="majorBidi" w:eastAsia="Times New Roman" w:hAnsiTheme="majorBidi" w:hint="cs"/>
          <w:sz w:val="28"/>
          <w:szCs w:val="28"/>
          <w:cs/>
        </w:rPr>
        <w:t>วินท์คอม</w:t>
      </w:r>
      <w:r w:rsidR="00F4142A" w:rsidRPr="007C1308">
        <w:rPr>
          <w:rFonts w:asciiTheme="majorBidi" w:eastAsia="Times New Roman" w:hAnsiTheme="majorBidi"/>
          <w:sz w:val="28"/>
          <w:szCs w:val="28"/>
          <w:cs/>
        </w:rPr>
        <w:t xml:space="preserve"> </w:t>
      </w:r>
      <w:r w:rsidR="00F4142A" w:rsidRPr="007C1308">
        <w:rPr>
          <w:rFonts w:asciiTheme="majorBidi" w:eastAsia="Times New Roman" w:hAnsiTheme="majorBidi" w:hint="cs"/>
          <w:sz w:val="28"/>
          <w:szCs w:val="28"/>
          <w:cs/>
        </w:rPr>
        <w:t>เทคโนโลยี</w:t>
      </w:r>
      <w:r w:rsidR="00F4142A" w:rsidRPr="007C1308">
        <w:rPr>
          <w:rFonts w:asciiTheme="majorBidi" w:eastAsia="Times New Roman" w:hAnsiTheme="majorBidi"/>
          <w:sz w:val="28"/>
          <w:szCs w:val="28"/>
          <w:cs/>
        </w:rPr>
        <w:t xml:space="preserve"> (</w:t>
      </w:r>
      <w:r w:rsidR="00F4142A" w:rsidRPr="007C1308">
        <w:rPr>
          <w:rFonts w:asciiTheme="majorBidi" w:eastAsia="Times New Roman" w:hAnsiTheme="majorBidi" w:hint="cs"/>
          <w:sz w:val="28"/>
          <w:szCs w:val="28"/>
          <w:cs/>
        </w:rPr>
        <w:t>เมียนมาร์</w:t>
      </w:r>
      <w:r w:rsidR="00F4142A" w:rsidRPr="007C1308">
        <w:rPr>
          <w:rFonts w:asciiTheme="majorBidi" w:eastAsia="Times New Roman" w:hAnsiTheme="majorBidi"/>
          <w:sz w:val="28"/>
          <w:szCs w:val="28"/>
          <w:cs/>
        </w:rPr>
        <w:t xml:space="preserve">) </w:t>
      </w:r>
      <w:r w:rsidR="00F4142A" w:rsidRPr="007C1308">
        <w:rPr>
          <w:rFonts w:asciiTheme="majorBidi" w:eastAsia="Times New Roman" w:hAnsiTheme="majorBidi" w:hint="cs"/>
          <w:sz w:val="28"/>
          <w:szCs w:val="28"/>
          <w:cs/>
        </w:rPr>
        <w:t>จำกัด</w:t>
      </w:r>
      <w:r w:rsidRPr="007C1308">
        <w:rPr>
          <w:rFonts w:asciiTheme="majorBidi" w:eastAsia="Times New Roman" w:hAnsiTheme="majorBidi" w:cstheme="majorBidi"/>
          <w:sz w:val="28"/>
          <w:szCs w:val="28"/>
          <w:cs/>
        </w:rPr>
        <w:t xml:space="preserve"> โดย</w:t>
      </w:r>
      <w:r w:rsidR="00334C91" w:rsidRPr="007C1308">
        <w:rPr>
          <w:rFonts w:asciiTheme="majorBidi" w:eastAsia="Times New Roman" w:hAnsiTheme="majorBidi" w:cstheme="majorBidi"/>
          <w:sz w:val="28"/>
          <w:szCs w:val="28"/>
          <w:cs/>
        </w:rPr>
        <w:t xml:space="preserve"> </w:t>
      </w:r>
      <w:r w:rsidRPr="007C1308">
        <w:rPr>
          <w:rFonts w:asciiTheme="majorBidi" w:eastAsia="Times New Roman" w:hAnsiTheme="majorBidi" w:cstheme="majorBidi"/>
          <w:sz w:val="28"/>
          <w:szCs w:val="28"/>
          <w:cs/>
        </w:rPr>
        <w:t>บริษัท วินท์คอม เทคโนโลยี (เมียนมาร์) จำกัด จะเป็นผู้ให้บริการติดต่อประสานงานกับลูกค้าเพื่อสร้างโอกาสในการขายใน</w:t>
      </w:r>
      <w:r w:rsidR="004C05E4" w:rsidRPr="007C1308">
        <w:rPr>
          <w:rFonts w:asciiTheme="majorBidi" w:hAnsiTheme="majorBidi" w:cstheme="majorBidi"/>
          <w:sz w:val="28"/>
          <w:szCs w:val="28"/>
          <w:cs/>
        </w:rPr>
        <w:t>สาธารณรัฐแห่งสหภาพเมียนมา</w:t>
      </w:r>
      <w:r w:rsidRPr="007C1308">
        <w:rPr>
          <w:rFonts w:asciiTheme="majorBidi" w:eastAsia="Times New Roman" w:hAnsiTheme="majorBidi" w:cstheme="majorBidi"/>
          <w:sz w:val="28"/>
          <w:szCs w:val="28"/>
          <w:cs/>
        </w:rPr>
        <w:t xml:space="preserve"> โดยคิดอัตราคงที่เดือนละ </w:t>
      </w:r>
      <w:r w:rsidR="007E56DD" w:rsidRPr="007C1308">
        <w:rPr>
          <w:rFonts w:asciiTheme="majorBidi" w:eastAsia="Times New Roman" w:hAnsiTheme="majorBidi" w:cstheme="majorBidi"/>
          <w:sz w:val="28"/>
          <w:szCs w:val="28"/>
        </w:rPr>
        <w:t>6</w:t>
      </w:r>
      <w:r w:rsidRPr="007C1308">
        <w:rPr>
          <w:rFonts w:asciiTheme="majorBidi" w:eastAsia="Times New Roman" w:hAnsiTheme="majorBidi" w:cstheme="majorBidi"/>
          <w:sz w:val="28"/>
          <w:szCs w:val="28"/>
        </w:rPr>
        <w:t>,</w:t>
      </w:r>
      <w:r w:rsidR="007E56DD" w:rsidRPr="007C1308">
        <w:rPr>
          <w:rFonts w:asciiTheme="majorBidi" w:eastAsia="Times New Roman" w:hAnsiTheme="majorBidi" w:cstheme="majorBidi"/>
          <w:sz w:val="28"/>
          <w:szCs w:val="28"/>
        </w:rPr>
        <w:t>000</w:t>
      </w:r>
      <w:r w:rsidR="00334C91" w:rsidRPr="007C1308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="00334C91" w:rsidRPr="007C1308">
        <w:rPr>
          <w:rFonts w:asciiTheme="majorBidi" w:eastAsia="Times New Roman" w:hAnsiTheme="majorBidi" w:cstheme="majorBidi"/>
          <w:sz w:val="28"/>
          <w:szCs w:val="28"/>
          <w:cs/>
        </w:rPr>
        <w:t>เหรียญสหรัฐอเมริกา</w:t>
      </w:r>
      <w:r w:rsidRPr="007C1308">
        <w:rPr>
          <w:rFonts w:asciiTheme="majorBidi" w:eastAsia="Times New Roman" w:hAnsiTheme="majorBidi" w:cstheme="majorBidi"/>
          <w:sz w:val="28"/>
          <w:szCs w:val="28"/>
          <w:cs/>
        </w:rPr>
        <w:t xml:space="preserve">และ </w:t>
      </w:r>
      <w:r w:rsidR="007E56DD" w:rsidRPr="007C1308">
        <w:rPr>
          <w:rFonts w:asciiTheme="majorBidi" w:eastAsia="Times New Roman" w:hAnsiTheme="majorBidi" w:cstheme="majorBidi"/>
          <w:sz w:val="28"/>
          <w:szCs w:val="28"/>
        </w:rPr>
        <w:t>14</w:t>
      </w:r>
      <w:r w:rsidRPr="007C1308">
        <w:rPr>
          <w:rFonts w:asciiTheme="majorBidi" w:eastAsia="Times New Roman" w:hAnsiTheme="majorBidi" w:cstheme="majorBidi"/>
          <w:sz w:val="28"/>
          <w:szCs w:val="28"/>
        </w:rPr>
        <w:t>,</w:t>
      </w:r>
      <w:r w:rsidR="007E56DD" w:rsidRPr="007C1308">
        <w:rPr>
          <w:rFonts w:asciiTheme="majorBidi" w:eastAsia="Times New Roman" w:hAnsiTheme="majorBidi" w:cstheme="majorBidi"/>
          <w:sz w:val="28"/>
          <w:szCs w:val="28"/>
        </w:rPr>
        <w:t>000</w:t>
      </w:r>
      <w:r w:rsidRPr="007C1308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="00334C91" w:rsidRPr="007C1308">
        <w:rPr>
          <w:rFonts w:asciiTheme="majorBidi" w:eastAsia="Times New Roman" w:hAnsiTheme="majorBidi" w:cstheme="majorBidi"/>
          <w:sz w:val="28"/>
          <w:szCs w:val="28"/>
          <w:cs/>
        </w:rPr>
        <w:t>เหรียญสหรัฐอเมริกา</w:t>
      </w:r>
      <w:r w:rsidRPr="007C1308">
        <w:rPr>
          <w:rFonts w:asciiTheme="majorBidi" w:eastAsia="Times New Roman" w:hAnsiTheme="majorBidi" w:cstheme="majorBidi"/>
          <w:sz w:val="28"/>
          <w:szCs w:val="28"/>
          <w:cs/>
        </w:rPr>
        <w:t xml:space="preserve"> ตามลำดับ สัญญาทั้งสองฉบับมีกำหนดระยะเวลาตั้งแต่วันที่ </w:t>
      </w:r>
      <w:r w:rsidR="007E56DD" w:rsidRPr="007C1308">
        <w:rPr>
          <w:rFonts w:asciiTheme="majorBidi" w:eastAsia="Times New Roman" w:hAnsiTheme="majorBidi" w:cstheme="majorBidi"/>
          <w:sz w:val="28"/>
          <w:szCs w:val="28"/>
        </w:rPr>
        <w:t>1</w:t>
      </w:r>
      <w:r w:rsidRPr="007C1308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7C1308">
        <w:rPr>
          <w:rFonts w:asciiTheme="majorBidi" w:eastAsia="Times New Roman" w:hAnsiTheme="majorBidi" w:cstheme="majorBidi"/>
          <w:sz w:val="28"/>
          <w:szCs w:val="28"/>
          <w:cs/>
        </w:rPr>
        <w:t xml:space="preserve">มกราคม </w:t>
      </w:r>
      <w:r w:rsidR="007E56DD" w:rsidRPr="007C1308">
        <w:rPr>
          <w:rFonts w:asciiTheme="majorBidi" w:eastAsia="Times New Roman" w:hAnsiTheme="majorBidi" w:cstheme="majorBidi"/>
          <w:sz w:val="28"/>
          <w:szCs w:val="28"/>
        </w:rPr>
        <w:t>256</w:t>
      </w:r>
      <w:r w:rsidR="009310F3" w:rsidRPr="007C1308">
        <w:rPr>
          <w:rFonts w:asciiTheme="majorBidi" w:eastAsia="Times New Roman" w:hAnsiTheme="majorBidi" w:cstheme="majorBidi"/>
          <w:sz w:val="28"/>
          <w:szCs w:val="28"/>
        </w:rPr>
        <w:t>5</w:t>
      </w:r>
      <w:r w:rsidRPr="007C1308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7C1308">
        <w:rPr>
          <w:rFonts w:asciiTheme="majorBidi" w:eastAsia="Times New Roman" w:hAnsiTheme="majorBidi" w:cstheme="majorBidi"/>
          <w:sz w:val="28"/>
          <w:szCs w:val="28"/>
          <w:cs/>
        </w:rPr>
        <w:t xml:space="preserve">ถึงวันที่ </w:t>
      </w:r>
      <w:r w:rsidR="007E56DD" w:rsidRPr="007C1308">
        <w:rPr>
          <w:rFonts w:asciiTheme="majorBidi" w:eastAsia="Times New Roman" w:hAnsiTheme="majorBidi" w:cstheme="majorBidi"/>
          <w:sz w:val="28"/>
          <w:szCs w:val="28"/>
        </w:rPr>
        <w:t>31</w:t>
      </w:r>
      <w:r w:rsidRPr="007C1308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7C1308">
        <w:rPr>
          <w:rFonts w:asciiTheme="majorBidi" w:eastAsia="Times New Roman" w:hAnsiTheme="majorBidi" w:cstheme="majorBidi"/>
          <w:sz w:val="28"/>
          <w:szCs w:val="28"/>
          <w:cs/>
        </w:rPr>
        <w:t xml:space="preserve">ธันวาคม </w:t>
      </w:r>
      <w:r w:rsidR="007E56DD" w:rsidRPr="007C1308">
        <w:rPr>
          <w:rFonts w:asciiTheme="majorBidi" w:eastAsia="Times New Roman" w:hAnsiTheme="majorBidi" w:cstheme="majorBidi"/>
          <w:sz w:val="28"/>
          <w:szCs w:val="28"/>
        </w:rPr>
        <w:t>256</w:t>
      </w:r>
      <w:r w:rsidR="009310F3" w:rsidRPr="007C1308">
        <w:rPr>
          <w:rFonts w:asciiTheme="majorBidi" w:eastAsia="Times New Roman" w:hAnsiTheme="majorBidi" w:cstheme="majorBidi"/>
          <w:sz w:val="28"/>
          <w:szCs w:val="28"/>
        </w:rPr>
        <w:t>5</w:t>
      </w:r>
      <w:r w:rsidR="009D318A" w:rsidRPr="007C1308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="009D318A" w:rsidRPr="007C1308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ทั้งนี้ในระหว่างปี </w:t>
      </w:r>
      <w:r w:rsidR="00E37A3E" w:rsidRPr="007C1308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="007A4107" w:rsidRPr="007C1308">
        <w:rPr>
          <w:rFonts w:asciiTheme="majorBidi" w:eastAsia="Times New Roman" w:hAnsiTheme="majorBidi" w:cstheme="majorBidi"/>
          <w:sz w:val="28"/>
          <w:szCs w:val="28"/>
          <w:cs/>
        </w:rPr>
        <w:t>และบริษัท วินท์คอม เทคโนโลยี (เอสจี) จำกัด</w:t>
      </w:r>
      <w:r w:rsidR="00E37A3E" w:rsidRPr="007C1308">
        <w:rPr>
          <w:rFonts w:asciiTheme="majorBidi" w:hAnsiTheme="majorBidi" w:cstheme="majorBidi" w:hint="cs"/>
          <w:sz w:val="28"/>
          <w:szCs w:val="28"/>
          <w:cs/>
        </w:rPr>
        <w:t>ได้ทำสัญญาภายใต้เงื่อนไขเดิม</w:t>
      </w:r>
      <w:r w:rsidR="00E37A3E" w:rsidRPr="007C130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37A3E" w:rsidRPr="007C1308">
        <w:rPr>
          <w:rFonts w:asciiTheme="majorBidi" w:hAnsiTheme="majorBidi" w:cstheme="majorBidi" w:hint="cs"/>
          <w:sz w:val="28"/>
          <w:szCs w:val="28"/>
          <w:cs/>
        </w:rPr>
        <w:t>โดยสัญญามีกำหนดระยะเวลาตั้งแต่วันที่</w:t>
      </w:r>
      <w:r w:rsidR="00E37A3E" w:rsidRPr="007C130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E56DD" w:rsidRPr="007C1308">
        <w:rPr>
          <w:rFonts w:asciiTheme="majorBidi" w:hAnsiTheme="majorBidi" w:cstheme="majorBidi"/>
          <w:sz w:val="28"/>
          <w:szCs w:val="28"/>
        </w:rPr>
        <w:t>1</w:t>
      </w:r>
      <w:r w:rsidR="00E37A3E" w:rsidRPr="007C130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37A3E" w:rsidRPr="007C1308">
        <w:rPr>
          <w:rFonts w:asciiTheme="majorBidi" w:hAnsiTheme="majorBidi" w:cstheme="majorBidi" w:hint="cs"/>
          <w:sz w:val="28"/>
          <w:szCs w:val="28"/>
          <w:cs/>
        </w:rPr>
        <w:t>มกราคม</w:t>
      </w:r>
      <w:r w:rsidR="00E37A3E" w:rsidRPr="007C130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E56DD" w:rsidRPr="007C1308">
        <w:rPr>
          <w:rFonts w:asciiTheme="majorBidi" w:hAnsiTheme="majorBidi" w:cstheme="majorBidi"/>
          <w:sz w:val="28"/>
          <w:szCs w:val="28"/>
        </w:rPr>
        <w:t>256</w:t>
      </w:r>
      <w:r w:rsidR="009D2548" w:rsidRPr="007C1308">
        <w:rPr>
          <w:rFonts w:asciiTheme="majorBidi" w:hAnsiTheme="majorBidi" w:cstheme="majorBidi"/>
          <w:sz w:val="28"/>
          <w:szCs w:val="28"/>
        </w:rPr>
        <w:t>6</w:t>
      </w:r>
      <w:r w:rsidR="00E37A3E" w:rsidRPr="007C130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37A3E" w:rsidRPr="007C1308">
        <w:rPr>
          <w:rFonts w:asciiTheme="majorBidi" w:hAnsiTheme="majorBidi" w:cstheme="majorBidi" w:hint="cs"/>
          <w:sz w:val="28"/>
          <w:szCs w:val="28"/>
          <w:cs/>
        </w:rPr>
        <w:t>ถึงวันที่</w:t>
      </w:r>
      <w:r w:rsidR="00E37A3E" w:rsidRPr="007C130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E56DD" w:rsidRPr="007C1308">
        <w:rPr>
          <w:rFonts w:asciiTheme="majorBidi" w:hAnsiTheme="majorBidi" w:cstheme="majorBidi"/>
          <w:sz w:val="28"/>
          <w:szCs w:val="28"/>
        </w:rPr>
        <w:t>31</w:t>
      </w:r>
      <w:r w:rsidR="00E37A3E" w:rsidRPr="007C1308">
        <w:rPr>
          <w:rFonts w:asciiTheme="majorBidi" w:hAnsiTheme="majorBidi" w:cstheme="majorBidi"/>
          <w:sz w:val="28"/>
          <w:szCs w:val="28"/>
        </w:rPr>
        <w:t xml:space="preserve"> </w:t>
      </w:r>
      <w:r w:rsidR="009D318A" w:rsidRPr="007C1308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7E56DD" w:rsidRPr="007C1308">
        <w:rPr>
          <w:rFonts w:asciiTheme="majorBidi" w:hAnsiTheme="majorBidi" w:cstheme="majorBidi"/>
          <w:sz w:val="28"/>
          <w:szCs w:val="28"/>
        </w:rPr>
        <w:t>256</w:t>
      </w:r>
      <w:r w:rsidR="009D2548" w:rsidRPr="007C1308">
        <w:rPr>
          <w:rFonts w:asciiTheme="majorBidi" w:hAnsiTheme="majorBidi" w:cstheme="majorBidi"/>
          <w:sz w:val="28"/>
          <w:szCs w:val="28"/>
        </w:rPr>
        <w:t>6</w:t>
      </w:r>
    </w:p>
    <w:p w14:paraId="5E78A669" w14:textId="25636E3F" w:rsidR="00235B0C" w:rsidRPr="007C1308" w:rsidRDefault="00235B0C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360"/>
        <w:rPr>
          <w:rFonts w:asciiTheme="majorBidi" w:eastAsia="Times New Roman" w:hAnsiTheme="majorBidi" w:cstheme="majorBidi"/>
          <w:sz w:val="20"/>
          <w:szCs w:val="20"/>
          <w:cs/>
        </w:rPr>
      </w:pPr>
      <w:bookmarkStart w:id="8" w:name="_Hlk33138927"/>
      <w:bookmarkEnd w:id="7"/>
    </w:p>
    <w:p w14:paraId="7F53B4DB" w14:textId="258E484E" w:rsidR="00745B75" w:rsidRPr="007C1308" w:rsidRDefault="00B60BBD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28"/>
          <w:szCs w:val="28"/>
        </w:rPr>
      </w:pPr>
      <w:r w:rsidRPr="007C1308">
        <w:rPr>
          <w:rFonts w:asciiTheme="majorBidi" w:hAnsiTheme="majorBidi" w:cstheme="majorBidi"/>
          <w:i/>
          <w:iCs/>
          <w:sz w:val="28"/>
          <w:szCs w:val="28"/>
          <w:cs/>
        </w:rPr>
        <w:t>สัญญาบริการ</w:t>
      </w:r>
      <w:r w:rsidR="00FB2A4E" w:rsidRPr="007C1308">
        <w:rPr>
          <w:rFonts w:asciiTheme="majorBidi" w:hAnsiTheme="majorBidi" w:cstheme="majorBidi"/>
          <w:i/>
          <w:iCs/>
          <w:sz w:val="28"/>
          <w:szCs w:val="28"/>
          <w:cs/>
        </w:rPr>
        <w:t>สำนักงานและบริการระบบเงินเดือน</w:t>
      </w:r>
      <w:r w:rsidRPr="007C1308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พนักงาน </w:t>
      </w:r>
    </w:p>
    <w:bookmarkEnd w:id="8"/>
    <w:p w14:paraId="494E29B2" w14:textId="77777777" w:rsidR="00440C52" w:rsidRPr="007C1308" w:rsidRDefault="00440C52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0"/>
          <w:szCs w:val="20"/>
        </w:rPr>
      </w:pPr>
    </w:p>
    <w:p w14:paraId="56A2807B" w14:textId="753F0E60" w:rsidR="00B60BBD" w:rsidRPr="007C1308" w:rsidRDefault="006B1B4A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C1308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5469D2" w:rsidRPr="007C1308">
        <w:rPr>
          <w:rFonts w:asciiTheme="majorBidi" w:hAnsiTheme="majorBidi" w:cstheme="majorBidi"/>
          <w:sz w:val="28"/>
          <w:szCs w:val="28"/>
          <w:cs/>
        </w:rPr>
        <w:t>ได้</w:t>
      </w:r>
      <w:r w:rsidRPr="007C1308">
        <w:rPr>
          <w:rFonts w:asciiTheme="majorBidi" w:hAnsiTheme="majorBidi" w:cstheme="majorBidi"/>
          <w:sz w:val="28"/>
          <w:szCs w:val="28"/>
          <w:cs/>
        </w:rPr>
        <w:t>ทำสัญญา</w:t>
      </w:r>
      <w:r w:rsidR="005469D2" w:rsidRPr="007C1308">
        <w:rPr>
          <w:rFonts w:asciiTheme="majorBidi" w:hAnsiTheme="majorBidi" w:cstheme="majorBidi"/>
          <w:sz w:val="28"/>
          <w:szCs w:val="28"/>
          <w:cs/>
        </w:rPr>
        <w:t>บริการสำนักงานและบริการระบบเงินเด</w:t>
      </w:r>
      <w:r w:rsidR="008C4863" w:rsidRPr="007C1308">
        <w:rPr>
          <w:rFonts w:asciiTheme="majorBidi" w:hAnsiTheme="majorBidi" w:cstheme="majorBidi"/>
          <w:sz w:val="28"/>
          <w:szCs w:val="28"/>
          <w:cs/>
        </w:rPr>
        <w:t>ือนพนักงาน</w:t>
      </w:r>
      <w:r w:rsidR="005469D2" w:rsidRPr="007C1308">
        <w:rPr>
          <w:rFonts w:asciiTheme="majorBidi" w:hAnsiTheme="majorBidi" w:cstheme="majorBidi"/>
          <w:sz w:val="28"/>
          <w:szCs w:val="28"/>
          <w:cs/>
        </w:rPr>
        <w:t>กับ บริษัท วีเน็ท แคปปิทอล จำกัด โดย</w:t>
      </w:r>
      <w:r w:rsidR="00023AA6" w:rsidRPr="007C1308">
        <w:rPr>
          <w:rFonts w:asciiTheme="majorBidi" w:hAnsiTheme="majorBidi" w:cstheme="majorBidi"/>
          <w:sz w:val="28"/>
          <w:szCs w:val="28"/>
        </w:rPr>
        <w:t xml:space="preserve"> </w:t>
      </w:r>
      <w:r w:rsidR="00023AA6" w:rsidRPr="007C1308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5B147A" w:rsidRPr="007C1308">
        <w:rPr>
          <w:rFonts w:asciiTheme="majorBidi" w:hAnsiTheme="majorBidi" w:cstheme="majorBidi"/>
          <w:sz w:val="28"/>
          <w:szCs w:val="28"/>
        </w:rPr>
        <w:br/>
      </w:r>
      <w:r w:rsidR="00023AA6" w:rsidRPr="007C1308">
        <w:rPr>
          <w:rFonts w:asciiTheme="majorBidi" w:hAnsiTheme="majorBidi" w:cstheme="majorBidi"/>
          <w:sz w:val="28"/>
          <w:szCs w:val="28"/>
          <w:cs/>
        </w:rPr>
        <w:t>วีเน็ท แคปปิทอล จำกัด</w:t>
      </w:r>
      <w:r w:rsidR="005469D2" w:rsidRPr="007C1308">
        <w:rPr>
          <w:rFonts w:asciiTheme="majorBidi" w:hAnsiTheme="majorBidi" w:cstheme="majorBidi"/>
          <w:sz w:val="28"/>
          <w:szCs w:val="28"/>
          <w:cs/>
        </w:rPr>
        <w:t xml:space="preserve"> จะเป็นผู้ให้บริการด้านสำนักงาน อันได้แก่ การอำนวยความสะดวกด้านสถานที่ การต้อนรับลูกค้าและผู้มาติดต่อ การสาธารณูปโภค การจัดการห้องประชุม </w:t>
      </w:r>
      <w:r w:rsidR="00016437" w:rsidRPr="007C1308">
        <w:rPr>
          <w:rFonts w:asciiTheme="majorBidi" w:hAnsiTheme="majorBidi" w:cstheme="majorBidi"/>
          <w:sz w:val="28"/>
          <w:szCs w:val="28"/>
          <w:cs/>
        </w:rPr>
        <w:t>รวมทั้งบริการจัดทำระบบเงินเดือน คำนวณภาษี</w:t>
      </w:r>
      <w:r w:rsidR="00334C91" w:rsidRPr="007C1308">
        <w:rPr>
          <w:rFonts w:asciiTheme="majorBidi" w:hAnsiTheme="majorBidi" w:cstheme="majorBidi"/>
          <w:sz w:val="28"/>
          <w:szCs w:val="28"/>
          <w:cs/>
        </w:rPr>
        <w:br/>
      </w:r>
      <w:r w:rsidR="00016437" w:rsidRPr="007C1308">
        <w:rPr>
          <w:rFonts w:asciiTheme="majorBidi" w:hAnsiTheme="majorBidi" w:cstheme="majorBidi"/>
          <w:sz w:val="28"/>
          <w:szCs w:val="28"/>
          <w:cs/>
        </w:rPr>
        <w:t>หัก</w:t>
      </w:r>
      <w:r w:rsidR="00334C91" w:rsidRPr="007C130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16437" w:rsidRPr="007C1308">
        <w:rPr>
          <w:rFonts w:asciiTheme="majorBidi" w:hAnsiTheme="majorBidi" w:cstheme="majorBidi"/>
          <w:sz w:val="28"/>
          <w:szCs w:val="28"/>
          <w:cs/>
        </w:rPr>
        <w:t>ณ</w:t>
      </w:r>
      <w:r w:rsidR="00334C91" w:rsidRPr="007C130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16437" w:rsidRPr="007C1308">
        <w:rPr>
          <w:rFonts w:asciiTheme="majorBidi" w:hAnsiTheme="majorBidi" w:cstheme="majorBidi"/>
          <w:sz w:val="28"/>
          <w:szCs w:val="28"/>
          <w:cs/>
        </w:rPr>
        <w:t xml:space="preserve">ที่จ่าย </w:t>
      </w:r>
      <w:r w:rsidR="00D271BB" w:rsidRPr="007C1308">
        <w:rPr>
          <w:rFonts w:asciiTheme="majorBidi" w:hAnsiTheme="majorBidi" w:cstheme="majorBidi"/>
          <w:sz w:val="28"/>
          <w:szCs w:val="28"/>
          <w:cs/>
        </w:rPr>
        <w:t>คำนวณเงินสมทบกองทุนประกันสังคม และจัดเตรียม</w:t>
      </w:r>
      <w:r w:rsidR="00023AA6" w:rsidRPr="007C1308">
        <w:rPr>
          <w:rFonts w:asciiTheme="majorBidi" w:hAnsiTheme="majorBidi" w:cstheme="majorBidi"/>
          <w:sz w:val="28"/>
          <w:szCs w:val="28"/>
          <w:cs/>
        </w:rPr>
        <w:t>แ</w:t>
      </w:r>
      <w:r w:rsidR="00D271BB" w:rsidRPr="007C1308">
        <w:rPr>
          <w:rFonts w:asciiTheme="majorBidi" w:hAnsiTheme="majorBidi" w:cstheme="majorBidi"/>
          <w:sz w:val="28"/>
          <w:szCs w:val="28"/>
          <w:cs/>
        </w:rPr>
        <w:t>บบยื่นแสดงรายการที่เกี่ยวข้อง</w:t>
      </w:r>
      <w:r w:rsidR="00334C91" w:rsidRPr="007C130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271BB" w:rsidRPr="007C1308">
        <w:rPr>
          <w:rFonts w:asciiTheme="majorBidi" w:hAnsiTheme="majorBidi" w:cstheme="majorBidi"/>
          <w:sz w:val="28"/>
          <w:szCs w:val="28"/>
          <w:cs/>
        </w:rPr>
        <w:t xml:space="preserve">โดยคิดอัตราคงที่เดือนละ </w:t>
      </w:r>
      <w:r w:rsidR="007E56DD" w:rsidRPr="007C1308">
        <w:rPr>
          <w:rFonts w:asciiTheme="majorBidi" w:hAnsiTheme="majorBidi" w:cstheme="majorBidi"/>
          <w:sz w:val="28"/>
          <w:szCs w:val="28"/>
        </w:rPr>
        <w:t>45</w:t>
      </w:r>
      <w:r w:rsidR="00D271BB" w:rsidRPr="007C1308">
        <w:rPr>
          <w:rFonts w:asciiTheme="majorBidi" w:hAnsiTheme="majorBidi" w:cstheme="majorBidi"/>
          <w:sz w:val="28"/>
          <w:szCs w:val="28"/>
        </w:rPr>
        <w:t>,</w:t>
      </w:r>
      <w:r w:rsidR="007E56DD" w:rsidRPr="007C1308">
        <w:rPr>
          <w:rFonts w:asciiTheme="majorBidi" w:hAnsiTheme="majorBidi" w:cstheme="majorBidi"/>
          <w:sz w:val="28"/>
          <w:szCs w:val="28"/>
        </w:rPr>
        <w:t>000</w:t>
      </w:r>
      <w:r w:rsidR="00D271BB" w:rsidRPr="007C1308">
        <w:rPr>
          <w:rFonts w:asciiTheme="majorBidi" w:hAnsiTheme="majorBidi" w:cstheme="majorBidi"/>
          <w:sz w:val="28"/>
          <w:szCs w:val="28"/>
        </w:rPr>
        <w:t xml:space="preserve"> </w:t>
      </w:r>
      <w:r w:rsidR="00D271BB" w:rsidRPr="007C1308">
        <w:rPr>
          <w:rFonts w:asciiTheme="majorBidi" w:hAnsiTheme="majorBidi" w:cstheme="majorBidi"/>
          <w:sz w:val="28"/>
          <w:szCs w:val="28"/>
          <w:cs/>
        </w:rPr>
        <w:t>บาท รวมกับ</w:t>
      </w:r>
      <w:r w:rsidR="00023AA6" w:rsidRPr="007C1308">
        <w:rPr>
          <w:rFonts w:asciiTheme="majorBidi" w:hAnsiTheme="majorBidi" w:cstheme="majorBidi"/>
          <w:sz w:val="28"/>
          <w:szCs w:val="28"/>
          <w:cs/>
        </w:rPr>
        <w:t xml:space="preserve">ค่าบริการอื่นๆที่จะเรียกเก็บตามที่เกิดขึ้นจริงในอัตราที่ตกลงกันไว้ </w:t>
      </w:r>
      <w:r w:rsidR="00016437" w:rsidRPr="007C1308">
        <w:rPr>
          <w:rFonts w:asciiTheme="majorBidi" w:hAnsiTheme="majorBidi" w:cstheme="majorBidi"/>
          <w:sz w:val="28"/>
          <w:szCs w:val="28"/>
          <w:cs/>
        </w:rPr>
        <w:t xml:space="preserve">สัญญามีกำหนดระยะเวลาตั้งแต่วันที่ </w:t>
      </w:r>
      <w:r w:rsidR="007E56DD" w:rsidRPr="007C1308">
        <w:rPr>
          <w:rFonts w:asciiTheme="majorBidi" w:hAnsiTheme="majorBidi" w:cstheme="majorBidi"/>
          <w:sz w:val="28"/>
          <w:szCs w:val="28"/>
        </w:rPr>
        <w:t>1</w:t>
      </w:r>
      <w:r w:rsidR="00DC2CCB" w:rsidRPr="007C1308">
        <w:rPr>
          <w:rFonts w:asciiTheme="majorBidi" w:hAnsiTheme="majorBidi" w:cstheme="majorBidi"/>
          <w:sz w:val="28"/>
          <w:szCs w:val="28"/>
        </w:rPr>
        <w:t xml:space="preserve"> </w:t>
      </w:r>
      <w:r w:rsidR="00DC2CCB" w:rsidRPr="007C1308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="007E56DD" w:rsidRPr="007C1308">
        <w:rPr>
          <w:rFonts w:asciiTheme="majorBidi" w:hAnsiTheme="majorBidi" w:cstheme="majorBidi"/>
          <w:sz w:val="28"/>
          <w:szCs w:val="28"/>
        </w:rPr>
        <w:t>256</w:t>
      </w:r>
      <w:r w:rsidR="009D2548" w:rsidRPr="007C1308">
        <w:rPr>
          <w:rFonts w:asciiTheme="majorBidi" w:hAnsiTheme="majorBidi" w:cstheme="majorBidi"/>
          <w:sz w:val="28"/>
          <w:szCs w:val="28"/>
        </w:rPr>
        <w:t>5</w:t>
      </w:r>
      <w:r w:rsidR="00DC2CCB" w:rsidRPr="007C1308">
        <w:rPr>
          <w:rFonts w:asciiTheme="majorBidi" w:hAnsiTheme="majorBidi" w:cstheme="majorBidi"/>
          <w:sz w:val="28"/>
          <w:szCs w:val="28"/>
        </w:rPr>
        <w:t xml:space="preserve"> </w:t>
      </w:r>
      <w:r w:rsidR="00DC2CCB" w:rsidRPr="007C1308">
        <w:rPr>
          <w:rFonts w:asciiTheme="majorBidi" w:hAnsiTheme="majorBidi" w:cstheme="majorBidi"/>
          <w:sz w:val="28"/>
          <w:szCs w:val="28"/>
          <w:cs/>
        </w:rPr>
        <w:t xml:space="preserve">ถึงวันที่ </w:t>
      </w:r>
      <w:r w:rsidR="007E56DD" w:rsidRPr="007C1308">
        <w:rPr>
          <w:rFonts w:asciiTheme="majorBidi" w:hAnsiTheme="majorBidi" w:cstheme="majorBidi"/>
          <w:sz w:val="28"/>
          <w:szCs w:val="28"/>
        </w:rPr>
        <w:t>31</w:t>
      </w:r>
      <w:r w:rsidR="00DC2CCB" w:rsidRPr="007C1308">
        <w:rPr>
          <w:rFonts w:asciiTheme="majorBidi" w:hAnsiTheme="majorBidi" w:cstheme="majorBidi"/>
          <w:sz w:val="28"/>
          <w:szCs w:val="28"/>
        </w:rPr>
        <w:t xml:space="preserve"> </w:t>
      </w:r>
      <w:r w:rsidR="00DC2CCB" w:rsidRPr="007C1308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E56DD" w:rsidRPr="007C1308">
        <w:rPr>
          <w:rFonts w:asciiTheme="majorBidi" w:hAnsiTheme="majorBidi" w:cstheme="majorBidi"/>
          <w:sz w:val="28"/>
          <w:szCs w:val="28"/>
        </w:rPr>
        <w:t>256</w:t>
      </w:r>
      <w:r w:rsidR="009D2548" w:rsidRPr="007C1308">
        <w:rPr>
          <w:rFonts w:asciiTheme="majorBidi" w:hAnsiTheme="majorBidi" w:cstheme="majorBidi"/>
          <w:sz w:val="28"/>
          <w:szCs w:val="28"/>
        </w:rPr>
        <w:t>5</w:t>
      </w:r>
      <w:r w:rsidR="009D318A" w:rsidRPr="007C1308">
        <w:rPr>
          <w:rFonts w:asciiTheme="majorBidi" w:hAnsiTheme="majorBidi" w:cstheme="majorBidi"/>
          <w:sz w:val="28"/>
          <w:szCs w:val="28"/>
        </w:rPr>
        <w:t xml:space="preserve"> </w:t>
      </w:r>
      <w:r w:rsidR="009D318A" w:rsidRPr="007C1308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ทั้งนี้ในระหว่างปี </w:t>
      </w:r>
      <w:r w:rsidR="009D318A" w:rsidRPr="007C1308">
        <w:rPr>
          <w:rFonts w:asciiTheme="majorBidi" w:hAnsiTheme="majorBidi" w:cstheme="majorBidi" w:hint="cs"/>
          <w:sz w:val="28"/>
          <w:szCs w:val="28"/>
          <w:cs/>
        </w:rPr>
        <w:t>บริษัทได้ทำสัญญาภายใต้เงื่อนไขเดิม</w:t>
      </w:r>
      <w:r w:rsidR="009D318A" w:rsidRPr="007C130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D318A" w:rsidRPr="007C1308">
        <w:rPr>
          <w:rFonts w:asciiTheme="majorBidi" w:hAnsiTheme="majorBidi" w:cstheme="majorBidi" w:hint="cs"/>
          <w:sz w:val="28"/>
          <w:szCs w:val="28"/>
          <w:cs/>
        </w:rPr>
        <w:t>โดยสัญญามีกำหนดระยะเวลาตั้งแต่วันที่</w:t>
      </w:r>
      <w:r w:rsidR="009D318A" w:rsidRPr="007C130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E56DD" w:rsidRPr="007C1308">
        <w:rPr>
          <w:rFonts w:asciiTheme="majorBidi" w:hAnsiTheme="majorBidi" w:cstheme="majorBidi"/>
          <w:sz w:val="28"/>
          <w:szCs w:val="28"/>
        </w:rPr>
        <w:t>1</w:t>
      </w:r>
      <w:r w:rsidR="009D318A" w:rsidRPr="007C130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D318A" w:rsidRPr="007C1308">
        <w:rPr>
          <w:rFonts w:asciiTheme="majorBidi" w:hAnsiTheme="majorBidi" w:cstheme="majorBidi" w:hint="cs"/>
          <w:sz w:val="28"/>
          <w:szCs w:val="28"/>
          <w:cs/>
        </w:rPr>
        <w:t>มกราคม</w:t>
      </w:r>
      <w:r w:rsidR="009D318A" w:rsidRPr="007C130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E56DD" w:rsidRPr="007C1308">
        <w:rPr>
          <w:rFonts w:asciiTheme="majorBidi" w:hAnsiTheme="majorBidi" w:cstheme="majorBidi"/>
          <w:sz w:val="28"/>
          <w:szCs w:val="28"/>
        </w:rPr>
        <w:t>256</w:t>
      </w:r>
      <w:r w:rsidR="009D2548" w:rsidRPr="007C1308">
        <w:rPr>
          <w:rFonts w:asciiTheme="majorBidi" w:hAnsiTheme="majorBidi" w:cstheme="majorBidi"/>
          <w:sz w:val="28"/>
          <w:szCs w:val="28"/>
        </w:rPr>
        <w:t>6</w:t>
      </w:r>
      <w:r w:rsidR="009D318A" w:rsidRPr="007C130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D318A" w:rsidRPr="007C1308">
        <w:rPr>
          <w:rFonts w:asciiTheme="majorBidi" w:hAnsiTheme="majorBidi" w:cstheme="majorBidi" w:hint="cs"/>
          <w:sz w:val="28"/>
          <w:szCs w:val="28"/>
          <w:cs/>
        </w:rPr>
        <w:t>ถึงวันที่</w:t>
      </w:r>
      <w:r w:rsidR="009D318A" w:rsidRPr="007C130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E56DD" w:rsidRPr="007C1308">
        <w:rPr>
          <w:rFonts w:asciiTheme="majorBidi" w:hAnsiTheme="majorBidi" w:cstheme="majorBidi"/>
          <w:sz w:val="28"/>
          <w:szCs w:val="28"/>
        </w:rPr>
        <w:t>31</w:t>
      </w:r>
      <w:r w:rsidR="009D318A" w:rsidRPr="007C1308">
        <w:rPr>
          <w:rFonts w:asciiTheme="majorBidi" w:hAnsiTheme="majorBidi" w:cstheme="majorBidi"/>
          <w:sz w:val="28"/>
          <w:szCs w:val="28"/>
        </w:rPr>
        <w:t xml:space="preserve"> </w:t>
      </w:r>
      <w:r w:rsidR="009D318A" w:rsidRPr="007C1308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7E56DD" w:rsidRPr="007C1308">
        <w:rPr>
          <w:rFonts w:asciiTheme="majorBidi" w:hAnsiTheme="majorBidi" w:cstheme="majorBidi"/>
          <w:sz w:val="28"/>
          <w:szCs w:val="28"/>
        </w:rPr>
        <w:t>256</w:t>
      </w:r>
      <w:r w:rsidR="009D2548" w:rsidRPr="007C1308">
        <w:rPr>
          <w:rFonts w:asciiTheme="majorBidi" w:hAnsiTheme="majorBidi" w:cstheme="majorBidi"/>
          <w:sz w:val="28"/>
          <w:szCs w:val="28"/>
        </w:rPr>
        <w:t>6</w:t>
      </w:r>
    </w:p>
    <w:p w14:paraId="3327E153" w14:textId="5DEEE9F5" w:rsidR="00E14F32" w:rsidRPr="007C1308" w:rsidRDefault="00E14F32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360"/>
        <w:rPr>
          <w:rFonts w:asciiTheme="majorBidi" w:hAnsiTheme="majorBidi" w:cstheme="majorBidi"/>
          <w:sz w:val="20"/>
          <w:szCs w:val="20"/>
        </w:rPr>
      </w:pPr>
    </w:p>
    <w:p w14:paraId="1BFC038C" w14:textId="77777777" w:rsidR="006E3670" w:rsidRPr="007C1308" w:rsidRDefault="006E3670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  <w:bookmarkStart w:id="9" w:name="_Hlk33138817"/>
      <w:r w:rsidRPr="007C1308">
        <w:rPr>
          <w:rFonts w:asciiTheme="majorBidi" w:hAnsiTheme="majorBidi" w:cstheme="majorBidi"/>
          <w:i/>
          <w:iCs/>
          <w:sz w:val="28"/>
          <w:szCs w:val="28"/>
          <w:cs/>
        </w:rPr>
        <w:t>สัญญา</w:t>
      </w:r>
      <w:r w:rsidR="00D91179" w:rsidRPr="007C1308">
        <w:rPr>
          <w:rFonts w:asciiTheme="majorBidi" w:hAnsiTheme="majorBidi" w:cstheme="majorBidi"/>
          <w:i/>
          <w:iCs/>
          <w:sz w:val="28"/>
          <w:szCs w:val="28"/>
          <w:cs/>
        </w:rPr>
        <w:t>การบริการ</w:t>
      </w:r>
      <w:r w:rsidRPr="007C1308">
        <w:rPr>
          <w:rFonts w:asciiTheme="majorBidi" w:hAnsiTheme="majorBidi" w:cstheme="majorBidi"/>
          <w:i/>
          <w:iCs/>
          <w:sz w:val="28"/>
          <w:szCs w:val="28"/>
          <w:cs/>
        </w:rPr>
        <w:t>บริหาร</w:t>
      </w:r>
      <w:r w:rsidR="00D91179" w:rsidRPr="007C1308">
        <w:rPr>
          <w:rFonts w:asciiTheme="majorBidi" w:hAnsiTheme="majorBidi" w:cstheme="majorBidi"/>
          <w:i/>
          <w:iCs/>
          <w:sz w:val="28"/>
          <w:szCs w:val="28"/>
          <w:cs/>
        </w:rPr>
        <w:t>อุปกรณ์</w:t>
      </w:r>
      <w:r w:rsidR="00E14F32" w:rsidRPr="007C1308">
        <w:rPr>
          <w:rFonts w:asciiTheme="majorBidi" w:hAnsiTheme="majorBidi" w:cstheme="majorBidi"/>
          <w:i/>
          <w:iCs/>
          <w:sz w:val="28"/>
          <w:szCs w:val="28"/>
          <w:cs/>
        </w:rPr>
        <w:t>และ</w:t>
      </w:r>
      <w:r w:rsidR="00D91179" w:rsidRPr="007C1308">
        <w:rPr>
          <w:rFonts w:asciiTheme="majorBidi" w:hAnsiTheme="majorBidi" w:cstheme="majorBidi"/>
          <w:i/>
          <w:iCs/>
          <w:sz w:val="28"/>
          <w:szCs w:val="28"/>
          <w:cs/>
        </w:rPr>
        <w:t>อะไหล่</w:t>
      </w:r>
      <w:r w:rsidRPr="007C1308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</w:p>
    <w:bookmarkEnd w:id="9"/>
    <w:p w14:paraId="2E20D5E5" w14:textId="77777777" w:rsidR="00440C52" w:rsidRPr="007C1308" w:rsidRDefault="00440C52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360"/>
        <w:rPr>
          <w:rFonts w:asciiTheme="majorBidi" w:hAnsiTheme="majorBidi" w:cstheme="majorBidi"/>
          <w:sz w:val="20"/>
          <w:szCs w:val="20"/>
        </w:rPr>
      </w:pPr>
    </w:p>
    <w:p w14:paraId="3CBA8955" w14:textId="706A4BE0" w:rsidR="0072565F" w:rsidRPr="007C1308" w:rsidRDefault="00CA714A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C1308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023AA6" w:rsidRPr="007C1308">
        <w:rPr>
          <w:rFonts w:asciiTheme="majorBidi" w:hAnsiTheme="majorBidi" w:cstheme="majorBidi"/>
          <w:sz w:val="28"/>
          <w:szCs w:val="28"/>
          <w:cs/>
        </w:rPr>
        <w:t>ได้ทำ</w:t>
      </w:r>
      <w:r w:rsidR="00E14F32" w:rsidRPr="007C1308">
        <w:rPr>
          <w:rFonts w:asciiTheme="majorBidi" w:hAnsiTheme="majorBidi" w:cstheme="majorBidi"/>
          <w:sz w:val="28"/>
          <w:szCs w:val="28"/>
          <w:cs/>
        </w:rPr>
        <w:t>สัญญาการบริการบริหารอุปกรณ์และ</w:t>
      </w:r>
      <w:r w:rsidR="008C4863" w:rsidRPr="007C1308">
        <w:rPr>
          <w:rFonts w:asciiTheme="majorBidi" w:hAnsiTheme="majorBidi" w:cstheme="majorBidi"/>
          <w:sz w:val="28"/>
          <w:szCs w:val="28"/>
          <w:cs/>
        </w:rPr>
        <w:t>อะไหล่</w:t>
      </w:r>
      <w:r w:rsidR="00023AA6" w:rsidRPr="007C1308">
        <w:rPr>
          <w:rFonts w:asciiTheme="majorBidi" w:hAnsiTheme="majorBidi" w:cstheme="majorBidi"/>
          <w:sz w:val="28"/>
          <w:szCs w:val="28"/>
          <w:cs/>
        </w:rPr>
        <w:t>กับ บริษัท วีเซิร์ฟพลัส จำกัด โดย บริษัท</w:t>
      </w:r>
      <w:r w:rsidR="009E6674" w:rsidRPr="007C1308">
        <w:rPr>
          <w:rFonts w:asciiTheme="majorBidi" w:hAnsiTheme="majorBidi" w:cstheme="majorBidi"/>
          <w:sz w:val="28"/>
          <w:szCs w:val="28"/>
        </w:rPr>
        <w:t xml:space="preserve"> </w:t>
      </w:r>
      <w:r w:rsidR="0002258D" w:rsidRPr="007C1308">
        <w:rPr>
          <w:rFonts w:asciiTheme="majorBidi" w:hAnsiTheme="majorBidi" w:cstheme="majorBidi"/>
          <w:sz w:val="28"/>
          <w:szCs w:val="28"/>
          <w:cs/>
        </w:rPr>
        <w:t>วีเซิร์ฟพลัส</w:t>
      </w:r>
      <w:r w:rsidR="00023AA6" w:rsidRPr="007C1308">
        <w:rPr>
          <w:rFonts w:asciiTheme="majorBidi" w:hAnsiTheme="majorBidi" w:cstheme="majorBidi"/>
          <w:sz w:val="28"/>
          <w:szCs w:val="28"/>
          <w:cs/>
        </w:rPr>
        <w:t xml:space="preserve"> จำกัด </w:t>
      </w:r>
      <w:r w:rsidR="00A14688" w:rsidRPr="007C1308">
        <w:rPr>
          <w:rFonts w:asciiTheme="majorBidi" w:hAnsiTheme="majorBidi" w:cstheme="majorBidi"/>
          <w:sz w:val="28"/>
          <w:szCs w:val="28"/>
        </w:rPr>
        <w:br/>
      </w:r>
      <w:r w:rsidR="00023AA6" w:rsidRPr="007C1308">
        <w:rPr>
          <w:rFonts w:asciiTheme="majorBidi" w:hAnsiTheme="majorBidi" w:cstheme="majorBidi"/>
          <w:sz w:val="28"/>
          <w:szCs w:val="28"/>
          <w:cs/>
        </w:rPr>
        <w:t>จะเป็นผู้ให้บริการ</w:t>
      </w:r>
      <w:r w:rsidR="002C3EC5" w:rsidRPr="007C1308">
        <w:rPr>
          <w:rFonts w:asciiTheme="majorBidi" w:hAnsiTheme="majorBidi" w:cstheme="majorBidi"/>
          <w:sz w:val="28"/>
          <w:szCs w:val="28"/>
          <w:cs/>
        </w:rPr>
        <w:t>จัดเก็บดูแล และบริการจัดส่งอุปกรณ์และอะไหล่ไปยังสถานที่ให้บริการตามเงื่อนไขที่ตกลงกัน รวมทั้งจัดทำประกันอัคคีภัยและประกันอุบัติเหตุสำหรับอุปกรณ์และอะไหล่ ดังกล่าวด้วย โ</w:t>
      </w:r>
      <w:r w:rsidR="00023AA6" w:rsidRPr="007C1308">
        <w:rPr>
          <w:rFonts w:asciiTheme="majorBidi" w:hAnsiTheme="majorBidi" w:cstheme="majorBidi"/>
          <w:sz w:val="28"/>
          <w:szCs w:val="28"/>
          <w:cs/>
        </w:rPr>
        <w:t xml:space="preserve">ดยคิดอัตราคงที่เดือนละ </w:t>
      </w:r>
      <w:r w:rsidR="007E56DD" w:rsidRPr="007C1308">
        <w:rPr>
          <w:rFonts w:asciiTheme="majorBidi" w:hAnsiTheme="majorBidi" w:cstheme="majorBidi"/>
          <w:sz w:val="28"/>
          <w:szCs w:val="28"/>
        </w:rPr>
        <w:t>32</w:t>
      </w:r>
      <w:r w:rsidR="00023AA6" w:rsidRPr="007C1308">
        <w:rPr>
          <w:rFonts w:asciiTheme="majorBidi" w:hAnsiTheme="majorBidi" w:cstheme="majorBidi"/>
          <w:sz w:val="28"/>
          <w:szCs w:val="28"/>
        </w:rPr>
        <w:t>,</w:t>
      </w:r>
      <w:r w:rsidR="007E56DD" w:rsidRPr="007C1308">
        <w:rPr>
          <w:rFonts w:asciiTheme="majorBidi" w:hAnsiTheme="majorBidi" w:cstheme="majorBidi"/>
          <w:sz w:val="28"/>
          <w:szCs w:val="28"/>
        </w:rPr>
        <w:t>000</w:t>
      </w:r>
      <w:r w:rsidR="00023AA6" w:rsidRPr="007C1308">
        <w:rPr>
          <w:rFonts w:asciiTheme="majorBidi" w:hAnsiTheme="majorBidi" w:cstheme="majorBidi"/>
          <w:sz w:val="28"/>
          <w:szCs w:val="28"/>
          <w:cs/>
        </w:rPr>
        <w:t xml:space="preserve"> บาท</w:t>
      </w:r>
      <w:r w:rsidR="00C12FE4" w:rsidRPr="007C1308">
        <w:rPr>
          <w:rFonts w:asciiTheme="majorBidi" w:hAnsiTheme="majorBidi" w:cstheme="majorBidi"/>
          <w:sz w:val="28"/>
          <w:szCs w:val="28"/>
        </w:rPr>
        <w:t xml:space="preserve"> </w:t>
      </w:r>
      <w:r w:rsidR="00C12FE4" w:rsidRPr="007C1308">
        <w:rPr>
          <w:rFonts w:asciiTheme="majorBidi" w:hAnsiTheme="majorBidi" w:cstheme="majorBidi"/>
          <w:sz w:val="28"/>
          <w:szCs w:val="28"/>
          <w:cs/>
        </w:rPr>
        <w:t>สัญญามีกำหนดระยะเวลาตั้งแต่</w:t>
      </w:r>
      <w:r w:rsidR="0029361F" w:rsidRPr="007C1308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7E56DD" w:rsidRPr="007C1308">
        <w:rPr>
          <w:rFonts w:asciiTheme="majorBidi" w:hAnsiTheme="majorBidi" w:cstheme="majorBidi"/>
          <w:sz w:val="28"/>
          <w:szCs w:val="28"/>
        </w:rPr>
        <w:t>1</w:t>
      </w:r>
      <w:r w:rsidR="0029361F" w:rsidRPr="007C1308">
        <w:rPr>
          <w:rFonts w:asciiTheme="majorBidi" w:hAnsiTheme="majorBidi" w:cstheme="majorBidi"/>
          <w:sz w:val="28"/>
          <w:szCs w:val="28"/>
        </w:rPr>
        <w:t xml:space="preserve"> </w:t>
      </w:r>
      <w:r w:rsidR="0029361F" w:rsidRPr="007C1308">
        <w:rPr>
          <w:rFonts w:asciiTheme="majorBidi" w:hAnsiTheme="majorBidi" w:cstheme="majorBidi"/>
          <w:sz w:val="28"/>
          <w:szCs w:val="28"/>
          <w:cs/>
        </w:rPr>
        <w:t>ตุ</w:t>
      </w:r>
      <w:r w:rsidR="002E2E3C" w:rsidRPr="007C1308">
        <w:rPr>
          <w:rFonts w:asciiTheme="majorBidi" w:hAnsiTheme="majorBidi" w:cstheme="majorBidi"/>
          <w:sz w:val="28"/>
          <w:szCs w:val="28"/>
          <w:cs/>
        </w:rPr>
        <w:t>ล</w:t>
      </w:r>
      <w:r w:rsidR="0029361F" w:rsidRPr="007C1308">
        <w:rPr>
          <w:rFonts w:asciiTheme="majorBidi" w:hAnsiTheme="majorBidi" w:cstheme="majorBidi"/>
          <w:sz w:val="28"/>
          <w:szCs w:val="28"/>
          <w:cs/>
        </w:rPr>
        <w:t xml:space="preserve">าคม </w:t>
      </w:r>
      <w:r w:rsidR="007E56DD" w:rsidRPr="007C1308">
        <w:rPr>
          <w:rFonts w:asciiTheme="majorBidi" w:hAnsiTheme="majorBidi" w:cstheme="majorBidi"/>
          <w:sz w:val="28"/>
          <w:szCs w:val="28"/>
        </w:rPr>
        <w:t>256</w:t>
      </w:r>
      <w:r w:rsidR="00A2175A" w:rsidRPr="007C1308">
        <w:rPr>
          <w:rFonts w:asciiTheme="majorBidi" w:hAnsiTheme="majorBidi" w:cstheme="majorBidi"/>
          <w:sz w:val="28"/>
          <w:szCs w:val="28"/>
        </w:rPr>
        <w:t>4</w:t>
      </w:r>
      <w:r w:rsidR="00C12FE4" w:rsidRPr="007C1308">
        <w:rPr>
          <w:rFonts w:asciiTheme="majorBidi" w:hAnsiTheme="majorBidi" w:cstheme="majorBidi"/>
          <w:sz w:val="28"/>
          <w:szCs w:val="28"/>
          <w:cs/>
        </w:rPr>
        <w:t xml:space="preserve"> ถึง</w:t>
      </w:r>
      <w:r w:rsidR="0029361F" w:rsidRPr="007C1308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7E56DD" w:rsidRPr="007C1308">
        <w:rPr>
          <w:rFonts w:asciiTheme="majorBidi" w:hAnsiTheme="majorBidi" w:cstheme="majorBidi"/>
          <w:sz w:val="28"/>
          <w:szCs w:val="28"/>
        </w:rPr>
        <w:t>30</w:t>
      </w:r>
      <w:r w:rsidR="0029361F" w:rsidRPr="007C1308">
        <w:rPr>
          <w:rFonts w:asciiTheme="majorBidi" w:hAnsiTheme="majorBidi" w:cstheme="majorBidi"/>
          <w:sz w:val="28"/>
          <w:szCs w:val="28"/>
        </w:rPr>
        <w:t xml:space="preserve"> </w:t>
      </w:r>
      <w:r w:rsidR="0029361F" w:rsidRPr="007C1308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="007E56DD" w:rsidRPr="007C1308">
        <w:rPr>
          <w:rFonts w:asciiTheme="majorBidi" w:hAnsiTheme="majorBidi" w:cstheme="majorBidi"/>
          <w:sz w:val="28"/>
          <w:szCs w:val="28"/>
        </w:rPr>
        <w:t>256</w:t>
      </w:r>
      <w:r w:rsidR="00A2175A" w:rsidRPr="007C1308">
        <w:rPr>
          <w:rFonts w:asciiTheme="majorBidi" w:hAnsiTheme="majorBidi" w:cstheme="majorBidi"/>
          <w:sz w:val="28"/>
          <w:szCs w:val="28"/>
        </w:rPr>
        <w:t>5</w:t>
      </w:r>
      <w:r w:rsidR="00187A55" w:rsidRPr="007C130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60956" w:rsidRPr="007C1308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ทั้งนี้ในระหว่างปี </w:t>
      </w:r>
      <w:r w:rsidR="00560956" w:rsidRPr="007C1308">
        <w:rPr>
          <w:rFonts w:asciiTheme="majorBidi" w:hAnsiTheme="majorBidi" w:cstheme="majorBidi" w:hint="cs"/>
          <w:sz w:val="28"/>
          <w:szCs w:val="28"/>
          <w:cs/>
        </w:rPr>
        <w:t>บริษัทได้ทำสัญญาภายใต้เงื่อนไขเดิม</w:t>
      </w:r>
      <w:r w:rsidR="00560956" w:rsidRPr="007C130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60956" w:rsidRPr="007C1308">
        <w:rPr>
          <w:rFonts w:asciiTheme="majorBidi" w:hAnsiTheme="majorBidi" w:cstheme="majorBidi" w:hint="cs"/>
          <w:sz w:val="28"/>
          <w:szCs w:val="28"/>
          <w:cs/>
        </w:rPr>
        <w:t>โดยสัญญามีกำหนดระยะเวลาตั้งแต่วันที่</w:t>
      </w:r>
      <w:r w:rsidR="00560956" w:rsidRPr="007C130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60956" w:rsidRPr="007C1308">
        <w:rPr>
          <w:rFonts w:asciiTheme="majorBidi" w:hAnsiTheme="majorBidi" w:cstheme="majorBidi"/>
          <w:sz w:val="28"/>
          <w:szCs w:val="28"/>
        </w:rPr>
        <w:t xml:space="preserve">1 </w:t>
      </w:r>
      <w:r w:rsidR="00560956" w:rsidRPr="007C1308">
        <w:rPr>
          <w:rFonts w:asciiTheme="majorBidi" w:hAnsiTheme="majorBidi" w:cstheme="majorBidi"/>
          <w:sz w:val="28"/>
          <w:szCs w:val="28"/>
          <w:cs/>
        </w:rPr>
        <w:t xml:space="preserve">ตุลาคม </w:t>
      </w:r>
      <w:r w:rsidR="00560956" w:rsidRPr="007C1308">
        <w:rPr>
          <w:rFonts w:asciiTheme="majorBidi" w:hAnsiTheme="majorBidi" w:cstheme="majorBidi"/>
          <w:sz w:val="28"/>
          <w:szCs w:val="28"/>
        </w:rPr>
        <w:t>256</w:t>
      </w:r>
      <w:r w:rsidR="00AC0604" w:rsidRPr="007C1308">
        <w:rPr>
          <w:rFonts w:asciiTheme="majorBidi" w:hAnsiTheme="majorBidi" w:cstheme="majorBidi"/>
          <w:sz w:val="28"/>
          <w:szCs w:val="28"/>
        </w:rPr>
        <w:t>5</w:t>
      </w:r>
      <w:r w:rsidR="00560956" w:rsidRPr="007C1308">
        <w:rPr>
          <w:rFonts w:asciiTheme="majorBidi" w:hAnsiTheme="majorBidi" w:cstheme="majorBidi"/>
          <w:sz w:val="28"/>
          <w:szCs w:val="28"/>
          <w:cs/>
        </w:rPr>
        <w:t xml:space="preserve"> ถึงวันที่ </w:t>
      </w:r>
      <w:r w:rsidR="00560956" w:rsidRPr="007C1308">
        <w:rPr>
          <w:rFonts w:asciiTheme="majorBidi" w:hAnsiTheme="majorBidi" w:cstheme="majorBidi"/>
          <w:sz w:val="28"/>
          <w:szCs w:val="28"/>
        </w:rPr>
        <w:t xml:space="preserve">30 </w:t>
      </w:r>
      <w:r w:rsidR="00560956" w:rsidRPr="007C1308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="00560956" w:rsidRPr="007C1308">
        <w:rPr>
          <w:rFonts w:asciiTheme="majorBidi" w:hAnsiTheme="majorBidi" w:cstheme="majorBidi"/>
          <w:sz w:val="28"/>
          <w:szCs w:val="28"/>
        </w:rPr>
        <w:t>256</w:t>
      </w:r>
      <w:r w:rsidR="00A2175A" w:rsidRPr="007C1308">
        <w:rPr>
          <w:rFonts w:asciiTheme="majorBidi" w:hAnsiTheme="majorBidi" w:cstheme="majorBidi"/>
          <w:sz w:val="28"/>
          <w:szCs w:val="28"/>
        </w:rPr>
        <w:t>6</w:t>
      </w:r>
    </w:p>
    <w:p w14:paraId="30EFE966" w14:textId="55C696DB" w:rsidR="00325ECD" w:rsidRPr="007C1308" w:rsidRDefault="00325ECD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0"/>
          <w:szCs w:val="20"/>
        </w:rPr>
      </w:pPr>
      <w:bookmarkStart w:id="10" w:name="_Hlk33138845"/>
      <w:r w:rsidRPr="007C1308">
        <w:rPr>
          <w:rFonts w:asciiTheme="majorBidi" w:hAnsiTheme="majorBidi" w:cstheme="majorBidi"/>
          <w:i/>
          <w:iCs/>
          <w:sz w:val="20"/>
          <w:szCs w:val="20"/>
        </w:rPr>
        <w:br w:type="page"/>
      </w:r>
    </w:p>
    <w:p w14:paraId="5DBF8317" w14:textId="19A8B69D" w:rsidR="006E3670" w:rsidRPr="007C1308" w:rsidRDefault="006E3670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072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  <w:bookmarkStart w:id="11" w:name="_Hlk127881165"/>
      <w:r w:rsidRPr="007C1308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สัญญา</w:t>
      </w:r>
      <w:r w:rsidR="00B34E53" w:rsidRPr="007C1308">
        <w:rPr>
          <w:rFonts w:asciiTheme="majorBidi" w:hAnsiTheme="majorBidi" w:cstheme="majorBidi"/>
          <w:i/>
          <w:iCs/>
          <w:sz w:val="28"/>
          <w:szCs w:val="28"/>
          <w:cs/>
        </w:rPr>
        <w:t>อนุญาตให้ใช้สิทธิในโปรแกรมคอมพิวเตอร์</w:t>
      </w:r>
      <w:r w:rsidR="006D427C" w:rsidRPr="007C1308">
        <w:rPr>
          <w:rFonts w:asciiTheme="majorBidi" w:hAnsiTheme="majorBidi" w:cstheme="majorBidi"/>
          <w:i/>
          <w:iCs/>
          <w:sz w:val="28"/>
          <w:szCs w:val="28"/>
          <w:cs/>
        </w:rPr>
        <w:tab/>
      </w:r>
    </w:p>
    <w:bookmarkEnd w:id="10"/>
    <w:p w14:paraId="1714F076" w14:textId="77777777" w:rsidR="00440C52" w:rsidRPr="007C1308" w:rsidRDefault="00440C52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34AEC3D" w14:textId="77777777" w:rsidR="003D2093" w:rsidRPr="007C1308" w:rsidRDefault="00B34E53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C1308">
        <w:rPr>
          <w:rFonts w:asciiTheme="majorBidi" w:hAnsiTheme="majorBidi" w:cstheme="majorBidi"/>
          <w:sz w:val="28"/>
          <w:szCs w:val="28"/>
          <w:cs/>
        </w:rPr>
        <w:t>บริษัท วีเซิร์ฟพลัส จำกัด ได้ทำสัญญาอนุญาตให้ใช้สิทธิในโปรแกรมคอมพิวเตอร์กับ บริษัท เอ็นทีเอ็น โซลูชั่น จำกัด</w:t>
      </w:r>
      <w:r w:rsidR="00646EF8" w:rsidRPr="007C1308">
        <w:rPr>
          <w:rFonts w:asciiTheme="majorBidi" w:hAnsiTheme="majorBidi" w:cstheme="majorBidi"/>
          <w:sz w:val="28"/>
          <w:szCs w:val="28"/>
        </w:rPr>
        <w:t xml:space="preserve"> </w:t>
      </w:r>
      <w:r w:rsidRPr="007C1308">
        <w:rPr>
          <w:rFonts w:asciiTheme="majorBidi" w:hAnsiTheme="majorBidi" w:cstheme="majorBidi"/>
          <w:sz w:val="28"/>
          <w:szCs w:val="28"/>
          <w:cs/>
        </w:rPr>
        <w:t>โดย บริษัท เอ็นทีเอ็น โซลูชั่น จำกัด จะเป็นผู้</w:t>
      </w:r>
      <w:r w:rsidR="001C23E4" w:rsidRPr="007C1308">
        <w:rPr>
          <w:rFonts w:asciiTheme="majorBidi" w:hAnsiTheme="majorBidi" w:cstheme="majorBidi"/>
          <w:sz w:val="28"/>
          <w:szCs w:val="28"/>
          <w:cs/>
        </w:rPr>
        <w:t>อนุญาต</w:t>
      </w:r>
      <w:r w:rsidRPr="007C1308">
        <w:rPr>
          <w:rFonts w:asciiTheme="majorBidi" w:hAnsiTheme="majorBidi" w:cstheme="majorBidi"/>
          <w:sz w:val="28"/>
          <w:szCs w:val="28"/>
          <w:cs/>
        </w:rPr>
        <w:t>ให้</w:t>
      </w:r>
      <w:r w:rsidR="001C23E4" w:rsidRPr="007C1308">
        <w:rPr>
          <w:rFonts w:asciiTheme="majorBidi" w:hAnsiTheme="majorBidi" w:cstheme="majorBidi"/>
          <w:sz w:val="28"/>
          <w:szCs w:val="28"/>
          <w:cs/>
        </w:rPr>
        <w:t xml:space="preserve">ใช้สิทธิในโปรแกรม </w:t>
      </w:r>
      <w:r w:rsidR="001C23E4" w:rsidRPr="007C1308">
        <w:rPr>
          <w:rFonts w:asciiTheme="majorBidi" w:hAnsiTheme="majorBidi" w:cstheme="majorBidi"/>
          <w:sz w:val="28"/>
          <w:szCs w:val="28"/>
        </w:rPr>
        <w:t xml:space="preserve">NIMBUS (ERP) </w:t>
      </w:r>
      <w:r w:rsidR="001C23E4" w:rsidRPr="007C1308">
        <w:rPr>
          <w:rFonts w:asciiTheme="majorBidi" w:hAnsiTheme="majorBidi" w:cstheme="majorBidi"/>
          <w:sz w:val="28"/>
          <w:szCs w:val="28"/>
          <w:cs/>
        </w:rPr>
        <w:t>ที่ใช้ในการดำเนินงาน รวมทั้งเป็นผู้ให้บ</w:t>
      </w:r>
      <w:r w:rsidRPr="007C1308">
        <w:rPr>
          <w:rFonts w:asciiTheme="majorBidi" w:hAnsiTheme="majorBidi" w:cstheme="majorBidi"/>
          <w:sz w:val="28"/>
          <w:szCs w:val="28"/>
          <w:cs/>
        </w:rPr>
        <w:t>ริการ</w:t>
      </w:r>
      <w:r w:rsidR="001C23E4" w:rsidRPr="007C1308">
        <w:rPr>
          <w:rFonts w:asciiTheme="majorBidi" w:hAnsiTheme="majorBidi" w:cstheme="majorBidi"/>
          <w:sz w:val="28"/>
          <w:szCs w:val="28"/>
          <w:cs/>
        </w:rPr>
        <w:t>ที่เกี่ยวข้องกับระบบงานดังกล่าว</w:t>
      </w:r>
      <w:r w:rsidR="00DB0324" w:rsidRPr="007C130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โดยคิดอัตราคงที่เดือนละ </w:t>
      </w:r>
      <w:r w:rsidR="007E56DD" w:rsidRPr="007C1308">
        <w:rPr>
          <w:rFonts w:asciiTheme="majorBidi" w:hAnsiTheme="majorBidi" w:cstheme="majorBidi"/>
          <w:sz w:val="28"/>
          <w:szCs w:val="28"/>
        </w:rPr>
        <w:t>80</w:t>
      </w:r>
      <w:r w:rsidRPr="007C1308">
        <w:rPr>
          <w:rFonts w:asciiTheme="majorBidi" w:hAnsiTheme="majorBidi" w:cstheme="majorBidi"/>
          <w:sz w:val="28"/>
          <w:szCs w:val="28"/>
        </w:rPr>
        <w:t>,</w:t>
      </w:r>
      <w:r w:rsidR="007E56DD" w:rsidRPr="007C1308">
        <w:rPr>
          <w:rFonts w:asciiTheme="majorBidi" w:hAnsiTheme="majorBidi" w:cstheme="majorBidi"/>
          <w:sz w:val="28"/>
          <w:szCs w:val="28"/>
        </w:rPr>
        <w:t>000</w:t>
      </w:r>
      <w:r w:rsidRPr="007C1308">
        <w:rPr>
          <w:rFonts w:asciiTheme="majorBidi" w:hAnsiTheme="majorBidi" w:cstheme="majorBidi"/>
          <w:sz w:val="28"/>
          <w:szCs w:val="28"/>
        </w:rPr>
        <w:t xml:space="preserve"> </w:t>
      </w:r>
      <w:r w:rsidRPr="007C1308">
        <w:rPr>
          <w:rFonts w:asciiTheme="majorBidi" w:hAnsiTheme="majorBidi" w:cstheme="majorBidi"/>
          <w:sz w:val="28"/>
          <w:szCs w:val="28"/>
          <w:cs/>
        </w:rPr>
        <w:t>บาท สัญญามีกำหน</w:t>
      </w:r>
      <w:r w:rsidR="00A14688" w:rsidRPr="007C1308">
        <w:rPr>
          <w:rFonts w:asciiTheme="majorBidi" w:hAnsiTheme="majorBidi" w:cstheme="majorBidi"/>
          <w:sz w:val="28"/>
          <w:szCs w:val="28"/>
          <w:cs/>
        </w:rPr>
        <w:t>ด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ระยะเวลาตั้งแต่วันที่ </w:t>
      </w:r>
      <w:r w:rsidR="007E56DD" w:rsidRPr="007C1308">
        <w:rPr>
          <w:rFonts w:asciiTheme="majorBidi" w:hAnsiTheme="majorBidi" w:cstheme="majorBidi"/>
          <w:sz w:val="28"/>
          <w:szCs w:val="28"/>
        </w:rPr>
        <w:t>1</w:t>
      </w:r>
      <w:r w:rsidRPr="007C1308">
        <w:rPr>
          <w:rFonts w:asciiTheme="majorBidi" w:hAnsiTheme="majorBidi" w:cstheme="majorBidi"/>
          <w:sz w:val="28"/>
          <w:szCs w:val="28"/>
        </w:rPr>
        <w:t xml:space="preserve"> </w:t>
      </w:r>
      <w:r w:rsidR="001C23E4" w:rsidRPr="007C1308">
        <w:rPr>
          <w:rFonts w:asciiTheme="majorBidi" w:hAnsiTheme="majorBidi" w:cstheme="majorBidi"/>
          <w:sz w:val="28"/>
          <w:szCs w:val="28"/>
          <w:cs/>
        </w:rPr>
        <w:t>ก</w:t>
      </w:r>
      <w:r w:rsidR="00A14688" w:rsidRPr="007C1308">
        <w:rPr>
          <w:rFonts w:asciiTheme="majorBidi" w:hAnsiTheme="majorBidi" w:cstheme="majorBidi"/>
          <w:sz w:val="28"/>
          <w:szCs w:val="28"/>
          <w:cs/>
        </w:rPr>
        <w:t>ุมภาพันธ์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E56DD" w:rsidRPr="007C1308">
        <w:rPr>
          <w:rFonts w:asciiTheme="majorBidi" w:hAnsiTheme="majorBidi" w:cstheme="majorBidi"/>
          <w:sz w:val="28"/>
          <w:szCs w:val="28"/>
        </w:rPr>
        <w:t>256</w:t>
      </w:r>
      <w:r w:rsidR="00365075" w:rsidRPr="007C1308">
        <w:rPr>
          <w:rFonts w:asciiTheme="majorBidi" w:hAnsiTheme="majorBidi" w:cstheme="majorBidi"/>
          <w:sz w:val="28"/>
          <w:szCs w:val="28"/>
        </w:rPr>
        <w:t>4</w:t>
      </w:r>
      <w:r w:rsidRPr="007C1308">
        <w:rPr>
          <w:rFonts w:asciiTheme="majorBidi" w:hAnsiTheme="majorBidi" w:cstheme="majorBidi"/>
          <w:sz w:val="28"/>
          <w:szCs w:val="28"/>
        </w:rPr>
        <w:t xml:space="preserve"> 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ถึงวันที่ </w:t>
      </w:r>
      <w:r w:rsidR="007E56DD" w:rsidRPr="007C1308">
        <w:rPr>
          <w:rFonts w:asciiTheme="majorBidi" w:hAnsiTheme="majorBidi" w:cstheme="majorBidi"/>
          <w:sz w:val="28"/>
          <w:szCs w:val="28"/>
        </w:rPr>
        <w:t>31</w:t>
      </w:r>
      <w:r w:rsidRPr="007C1308">
        <w:rPr>
          <w:rFonts w:asciiTheme="majorBidi" w:hAnsiTheme="majorBidi" w:cstheme="majorBidi"/>
          <w:sz w:val="28"/>
          <w:szCs w:val="28"/>
        </w:rPr>
        <w:t xml:space="preserve"> </w:t>
      </w:r>
      <w:r w:rsidR="00A14688" w:rsidRPr="007C1308">
        <w:rPr>
          <w:rFonts w:asciiTheme="majorBidi" w:hAnsiTheme="majorBidi" w:cstheme="majorBidi"/>
          <w:sz w:val="28"/>
          <w:szCs w:val="28"/>
          <w:cs/>
        </w:rPr>
        <w:t>มกราคม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E56DD" w:rsidRPr="007C1308">
        <w:rPr>
          <w:rFonts w:asciiTheme="majorBidi" w:hAnsiTheme="majorBidi" w:cstheme="majorBidi"/>
          <w:sz w:val="28"/>
          <w:szCs w:val="28"/>
        </w:rPr>
        <w:t>256</w:t>
      </w:r>
      <w:r w:rsidR="00365075" w:rsidRPr="007C1308">
        <w:rPr>
          <w:rFonts w:asciiTheme="majorBidi" w:hAnsiTheme="majorBidi" w:cstheme="majorBidi"/>
          <w:sz w:val="28"/>
          <w:szCs w:val="28"/>
        </w:rPr>
        <w:t>5</w:t>
      </w:r>
      <w:r w:rsidR="008C0449" w:rsidRPr="007C1308">
        <w:rPr>
          <w:rFonts w:asciiTheme="majorBidi" w:hAnsiTheme="majorBidi" w:cstheme="majorBidi"/>
          <w:sz w:val="28"/>
          <w:szCs w:val="28"/>
        </w:rPr>
        <w:t xml:space="preserve"> </w:t>
      </w:r>
      <w:r w:rsidR="00560956" w:rsidRPr="007C1308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ทั้งนี้ในระหว่างปี </w:t>
      </w:r>
      <w:r w:rsidR="00560956" w:rsidRPr="007C1308">
        <w:rPr>
          <w:rFonts w:asciiTheme="majorBidi" w:hAnsiTheme="majorBidi" w:cstheme="majorBidi" w:hint="cs"/>
          <w:sz w:val="28"/>
          <w:szCs w:val="28"/>
          <w:cs/>
        </w:rPr>
        <w:t>บริษัทได้ทำสัญญาภายใต้เงื่อนไขเดิม</w:t>
      </w:r>
      <w:r w:rsidR="00560956" w:rsidRPr="007C130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60956" w:rsidRPr="007C1308">
        <w:rPr>
          <w:rFonts w:asciiTheme="majorBidi" w:hAnsiTheme="majorBidi" w:cstheme="majorBidi" w:hint="cs"/>
          <w:sz w:val="28"/>
          <w:szCs w:val="28"/>
          <w:cs/>
        </w:rPr>
        <w:t>โดยสัญญามีกำหนดระยะเวลาตั้งแต่วันที่</w:t>
      </w:r>
      <w:r w:rsidR="00560956" w:rsidRPr="007C130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60956" w:rsidRPr="007C1308">
        <w:rPr>
          <w:rFonts w:asciiTheme="majorBidi" w:hAnsiTheme="majorBidi" w:cstheme="majorBidi"/>
          <w:sz w:val="28"/>
          <w:szCs w:val="28"/>
        </w:rPr>
        <w:t xml:space="preserve">1 </w:t>
      </w:r>
      <w:r w:rsidR="00560956" w:rsidRPr="007C1308">
        <w:rPr>
          <w:rFonts w:asciiTheme="majorBidi" w:hAnsiTheme="majorBidi" w:cstheme="majorBidi"/>
          <w:sz w:val="28"/>
          <w:szCs w:val="28"/>
          <w:cs/>
        </w:rPr>
        <w:t xml:space="preserve">กุมภาพันธ์ </w:t>
      </w:r>
      <w:r w:rsidR="00560956" w:rsidRPr="007C1308">
        <w:rPr>
          <w:rFonts w:asciiTheme="majorBidi" w:hAnsiTheme="majorBidi" w:cstheme="majorBidi"/>
          <w:sz w:val="28"/>
          <w:szCs w:val="28"/>
        </w:rPr>
        <w:t>256</w:t>
      </w:r>
      <w:r w:rsidR="00740993" w:rsidRPr="007C1308">
        <w:rPr>
          <w:rFonts w:asciiTheme="majorBidi" w:hAnsiTheme="majorBidi" w:cstheme="majorBidi"/>
          <w:sz w:val="28"/>
          <w:szCs w:val="28"/>
        </w:rPr>
        <w:t>5</w:t>
      </w:r>
      <w:r w:rsidR="00560956" w:rsidRPr="007C1308">
        <w:rPr>
          <w:rFonts w:asciiTheme="majorBidi" w:hAnsiTheme="majorBidi" w:cstheme="majorBidi"/>
          <w:sz w:val="28"/>
          <w:szCs w:val="28"/>
        </w:rPr>
        <w:t xml:space="preserve"> </w:t>
      </w:r>
      <w:r w:rsidR="00560956" w:rsidRPr="007C1308">
        <w:rPr>
          <w:rFonts w:asciiTheme="majorBidi" w:hAnsiTheme="majorBidi" w:cstheme="majorBidi"/>
          <w:sz w:val="28"/>
          <w:szCs w:val="28"/>
          <w:cs/>
        </w:rPr>
        <w:t xml:space="preserve">ถึงวันที่ </w:t>
      </w:r>
      <w:r w:rsidR="00560956" w:rsidRPr="007C1308">
        <w:rPr>
          <w:rFonts w:asciiTheme="majorBidi" w:hAnsiTheme="majorBidi" w:cstheme="majorBidi"/>
          <w:sz w:val="28"/>
          <w:szCs w:val="28"/>
        </w:rPr>
        <w:t xml:space="preserve">31 </w:t>
      </w:r>
      <w:r w:rsidR="00560956" w:rsidRPr="007C1308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="00560956" w:rsidRPr="007C1308">
        <w:rPr>
          <w:rFonts w:asciiTheme="majorBidi" w:hAnsiTheme="majorBidi" w:cstheme="majorBidi"/>
          <w:sz w:val="28"/>
          <w:szCs w:val="28"/>
        </w:rPr>
        <w:t>256</w:t>
      </w:r>
      <w:r w:rsidR="00740993" w:rsidRPr="007C1308">
        <w:rPr>
          <w:rFonts w:asciiTheme="majorBidi" w:hAnsiTheme="majorBidi" w:cstheme="majorBidi"/>
          <w:sz w:val="28"/>
          <w:szCs w:val="28"/>
        </w:rPr>
        <w:t>6</w:t>
      </w:r>
      <w:bookmarkStart w:id="12" w:name="_Hlk33139017"/>
      <w:r w:rsidR="006D742F" w:rsidRPr="007C130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28F112B2" w14:textId="77777777" w:rsidR="003D2093" w:rsidRPr="007C1308" w:rsidRDefault="003D2093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38230A3" w14:textId="6C558C37" w:rsidR="00E24313" w:rsidRPr="007C1308" w:rsidRDefault="00E24313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C1308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Pr="007C1308">
        <w:rPr>
          <w:rFonts w:asciiTheme="majorBidi" w:hAnsiTheme="majorBidi" w:cstheme="majorBidi"/>
          <w:sz w:val="28"/>
          <w:szCs w:val="28"/>
        </w:rPr>
        <w:t>256</w:t>
      </w:r>
      <w:r w:rsidR="006D742F" w:rsidRPr="007C1308">
        <w:rPr>
          <w:rFonts w:asciiTheme="majorBidi" w:hAnsiTheme="majorBidi" w:cstheme="majorBidi"/>
          <w:sz w:val="28"/>
          <w:szCs w:val="28"/>
        </w:rPr>
        <w:t>6</w:t>
      </w:r>
      <w:r w:rsidRPr="007C1308">
        <w:rPr>
          <w:rFonts w:asciiTheme="majorBidi" w:hAnsiTheme="majorBidi" w:cstheme="majorBidi"/>
          <w:sz w:val="28"/>
          <w:szCs w:val="28"/>
        </w:rPr>
        <w:t xml:space="preserve"> 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บริษัทได้ทำสัญญาภายใต้เงื่อนไขเดิม โดยสัญญามีกำหนดระยะเวลาตั้งแต่วันที่ </w:t>
      </w:r>
      <w:r w:rsidRPr="007C1308">
        <w:rPr>
          <w:rFonts w:asciiTheme="majorBidi" w:hAnsiTheme="majorBidi" w:cstheme="majorBidi"/>
          <w:sz w:val="28"/>
          <w:szCs w:val="28"/>
        </w:rPr>
        <w:t>1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 กุมภาพันธ์ </w:t>
      </w:r>
      <w:r w:rsidRPr="007C1308">
        <w:rPr>
          <w:rFonts w:asciiTheme="majorBidi" w:hAnsiTheme="majorBidi" w:cstheme="majorBidi"/>
          <w:sz w:val="28"/>
          <w:szCs w:val="28"/>
        </w:rPr>
        <w:t xml:space="preserve">2566 </w:t>
      </w:r>
      <w:r w:rsidRPr="007C1308">
        <w:rPr>
          <w:rFonts w:asciiTheme="majorBidi" w:hAnsiTheme="majorBidi" w:cstheme="majorBidi"/>
          <w:sz w:val="28"/>
          <w:szCs w:val="28"/>
          <w:cs/>
        </w:rPr>
        <w:t>ถึงวันที่</w:t>
      </w:r>
      <w:r w:rsidRPr="007C1308">
        <w:rPr>
          <w:rFonts w:asciiTheme="majorBidi" w:hAnsiTheme="majorBidi" w:cstheme="majorBidi"/>
          <w:sz w:val="28"/>
          <w:szCs w:val="28"/>
        </w:rPr>
        <w:t xml:space="preserve"> 31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Pr="007C1308">
        <w:rPr>
          <w:rFonts w:asciiTheme="majorBidi" w:hAnsiTheme="majorBidi" w:cstheme="majorBidi"/>
          <w:sz w:val="28"/>
          <w:szCs w:val="28"/>
        </w:rPr>
        <w:t>2567</w:t>
      </w:r>
    </w:p>
    <w:bookmarkEnd w:id="11"/>
    <w:p w14:paraId="6BEC6F14" w14:textId="54A848DA" w:rsidR="004819E7" w:rsidRPr="007C1308" w:rsidRDefault="004819E7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0"/>
          <w:szCs w:val="20"/>
        </w:rPr>
      </w:pPr>
    </w:p>
    <w:p w14:paraId="56FFA697" w14:textId="4B2852DC" w:rsidR="00C37099" w:rsidRPr="007C1308" w:rsidRDefault="00C37099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7C1308">
        <w:rPr>
          <w:rFonts w:asciiTheme="majorBidi" w:hAnsiTheme="majorBidi" w:cstheme="majorBidi" w:hint="cs"/>
          <w:i/>
          <w:iCs/>
          <w:sz w:val="28"/>
          <w:szCs w:val="28"/>
          <w:cs/>
        </w:rPr>
        <w:t>สัญญา</w:t>
      </w:r>
      <w:r w:rsidRPr="007C1308">
        <w:rPr>
          <w:rFonts w:asciiTheme="majorBidi" w:hAnsiTheme="majorBidi" w:hint="cs"/>
          <w:i/>
          <w:iCs/>
          <w:sz w:val="28"/>
          <w:szCs w:val="28"/>
          <w:cs/>
        </w:rPr>
        <w:t>ให้บริการเฝ้าระวังและแจ้งเตือนภัยคุกคามทางคอมพิวเตอร์</w:t>
      </w:r>
    </w:p>
    <w:p w14:paraId="016AEB26" w14:textId="7DCBCFD1" w:rsidR="00C37099" w:rsidRPr="007C1308" w:rsidRDefault="00C37099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20"/>
          <w:szCs w:val="20"/>
        </w:rPr>
      </w:pPr>
    </w:p>
    <w:p w14:paraId="749F78FA" w14:textId="2036A0A1" w:rsidR="00C37099" w:rsidRPr="007C1308" w:rsidRDefault="00C37099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C1308">
        <w:rPr>
          <w:rFonts w:asciiTheme="majorBidi" w:hAnsiTheme="majorBidi" w:cstheme="majorBidi" w:hint="cs"/>
          <w:sz w:val="28"/>
          <w:szCs w:val="28"/>
          <w:cs/>
        </w:rPr>
        <w:t>บริษัทได้ทำสัญญาให้บริการเฝ้าระวังและแจ้งเตือนภัยคุกคามทางคอมพิวเตอร์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C1308">
        <w:rPr>
          <w:rFonts w:asciiTheme="majorBidi" w:hAnsiTheme="majorBidi" w:cstheme="majorBidi" w:hint="cs"/>
          <w:sz w:val="28"/>
          <w:szCs w:val="28"/>
          <w:cs/>
        </w:rPr>
        <w:t>กับ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C1308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C1308">
        <w:rPr>
          <w:rFonts w:asciiTheme="majorBidi" w:hAnsiTheme="majorBidi" w:cstheme="majorBidi" w:hint="cs"/>
          <w:sz w:val="28"/>
          <w:szCs w:val="28"/>
          <w:cs/>
        </w:rPr>
        <w:t>ไอ</w:t>
      </w:r>
      <w:r w:rsidRPr="007C1308">
        <w:rPr>
          <w:rFonts w:asciiTheme="majorBidi" w:hAnsiTheme="majorBidi" w:cstheme="majorBidi"/>
          <w:sz w:val="28"/>
          <w:szCs w:val="28"/>
          <w:cs/>
        </w:rPr>
        <w:t>-</w:t>
      </w:r>
      <w:r w:rsidRPr="007C1308">
        <w:rPr>
          <w:rFonts w:asciiTheme="majorBidi" w:hAnsiTheme="majorBidi" w:cstheme="majorBidi" w:hint="cs"/>
          <w:sz w:val="28"/>
          <w:szCs w:val="28"/>
          <w:cs/>
        </w:rPr>
        <w:t>ซีเคียว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C1308">
        <w:rPr>
          <w:rFonts w:asciiTheme="majorBidi" w:hAnsiTheme="majorBidi" w:cstheme="majorBidi" w:hint="cs"/>
          <w:sz w:val="28"/>
          <w:szCs w:val="28"/>
          <w:cs/>
        </w:rPr>
        <w:t>จำกัด</w:t>
      </w:r>
      <w:r w:rsidR="00785D46" w:rsidRPr="007C1308">
        <w:rPr>
          <w:rFonts w:asciiTheme="majorBidi" w:hAnsiTheme="majorBidi" w:cstheme="majorBidi"/>
          <w:sz w:val="28"/>
          <w:szCs w:val="28"/>
        </w:rPr>
        <w:br/>
      </w:r>
      <w:r w:rsidRPr="007C1308">
        <w:rPr>
          <w:rFonts w:asciiTheme="majorBidi" w:hAnsiTheme="majorBidi" w:cstheme="majorBidi" w:hint="cs"/>
          <w:sz w:val="28"/>
          <w:szCs w:val="28"/>
          <w:cs/>
        </w:rPr>
        <w:t>โดย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C1308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C1308">
        <w:rPr>
          <w:rFonts w:asciiTheme="majorBidi" w:hAnsiTheme="majorBidi" w:cstheme="majorBidi" w:hint="cs"/>
          <w:sz w:val="28"/>
          <w:szCs w:val="28"/>
          <w:cs/>
        </w:rPr>
        <w:t>ไอ</w:t>
      </w:r>
      <w:r w:rsidRPr="007C1308">
        <w:rPr>
          <w:rFonts w:asciiTheme="majorBidi" w:hAnsiTheme="majorBidi" w:cstheme="majorBidi"/>
          <w:sz w:val="28"/>
          <w:szCs w:val="28"/>
          <w:cs/>
        </w:rPr>
        <w:t>-</w:t>
      </w:r>
      <w:r w:rsidRPr="007C1308">
        <w:rPr>
          <w:rFonts w:asciiTheme="majorBidi" w:hAnsiTheme="majorBidi" w:cstheme="majorBidi" w:hint="cs"/>
          <w:sz w:val="28"/>
          <w:szCs w:val="28"/>
          <w:cs/>
        </w:rPr>
        <w:t>ซีเคียว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C1308">
        <w:rPr>
          <w:rFonts w:asciiTheme="majorBidi" w:hAnsiTheme="majorBidi" w:cstheme="majorBidi" w:hint="cs"/>
          <w:sz w:val="28"/>
          <w:szCs w:val="28"/>
          <w:cs/>
        </w:rPr>
        <w:t>จำกัด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C1308">
        <w:rPr>
          <w:rFonts w:asciiTheme="majorBidi" w:hAnsiTheme="majorBidi" w:cstheme="majorBidi" w:hint="cs"/>
          <w:sz w:val="28"/>
          <w:szCs w:val="28"/>
          <w:cs/>
        </w:rPr>
        <w:t>จะเป็นผู้ให้บริการเฝ้าระวัง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C1308">
        <w:rPr>
          <w:rFonts w:asciiTheme="majorBidi" w:hAnsiTheme="majorBidi" w:cstheme="majorBidi" w:hint="cs"/>
          <w:sz w:val="28"/>
          <w:szCs w:val="28"/>
          <w:cs/>
        </w:rPr>
        <w:t>วิเคราะห์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C1308">
        <w:rPr>
          <w:rFonts w:asciiTheme="majorBidi" w:hAnsiTheme="majorBidi" w:cstheme="majorBidi" w:hint="cs"/>
          <w:sz w:val="28"/>
          <w:szCs w:val="28"/>
          <w:cs/>
        </w:rPr>
        <w:t>และแจ้งเตือนภัยคุกคามด้านความมั่นคงปลอดภัยทางคอมพิวเตอร์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C1308">
        <w:rPr>
          <w:rFonts w:asciiTheme="majorBidi" w:hAnsiTheme="majorBidi" w:cstheme="majorBidi" w:hint="cs"/>
          <w:sz w:val="28"/>
          <w:szCs w:val="28"/>
          <w:cs/>
        </w:rPr>
        <w:t>โดยคิดอัตราคงที่เดือนละ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E56DD" w:rsidRPr="007C1308">
        <w:rPr>
          <w:rFonts w:asciiTheme="majorBidi" w:hAnsiTheme="majorBidi" w:cstheme="majorBidi"/>
          <w:sz w:val="28"/>
          <w:szCs w:val="28"/>
        </w:rPr>
        <w:t>39</w:t>
      </w:r>
      <w:r w:rsidRPr="007C1308">
        <w:rPr>
          <w:rFonts w:asciiTheme="majorBidi" w:hAnsiTheme="majorBidi" w:cstheme="majorBidi"/>
          <w:sz w:val="28"/>
          <w:szCs w:val="28"/>
        </w:rPr>
        <w:t>,</w:t>
      </w:r>
      <w:r w:rsidR="007E56DD" w:rsidRPr="007C1308">
        <w:rPr>
          <w:rFonts w:asciiTheme="majorBidi" w:hAnsiTheme="majorBidi" w:cstheme="majorBidi"/>
          <w:sz w:val="28"/>
          <w:szCs w:val="28"/>
        </w:rPr>
        <w:t>000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C1308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C1308">
        <w:rPr>
          <w:rFonts w:asciiTheme="majorBidi" w:hAnsiTheme="majorBidi" w:cstheme="majorBidi" w:hint="cs"/>
          <w:sz w:val="28"/>
          <w:szCs w:val="28"/>
          <w:cs/>
        </w:rPr>
        <w:t>สัญญามีกำหนดระยะเวลาตั้งแต่วันที่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E56DD" w:rsidRPr="007C1308">
        <w:rPr>
          <w:rFonts w:asciiTheme="majorBidi" w:hAnsiTheme="majorBidi" w:cstheme="majorBidi"/>
          <w:sz w:val="28"/>
          <w:szCs w:val="28"/>
        </w:rPr>
        <w:t>1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C1308">
        <w:rPr>
          <w:rFonts w:asciiTheme="majorBidi" w:hAnsiTheme="majorBidi" w:cstheme="majorBidi" w:hint="cs"/>
          <w:sz w:val="28"/>
          <w:szCs w:val="28"/>
          <w:cs/>
        </w:rPr>
        <w:t>กุมภาพันธ์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E56DD" w:rsidRPr="007C1308">
        <w:rPr>
          <w:rFonts w:asciiTheme="majorBidi" w:hAnsiTheme="majorBidi" w:cstheme="majorBidi"/>
          <w:sz w:val="28"/>
          <w:szCs w:val="28"/>
        </w:rPr>
        <w:t>256</w:t>
      </w:r>
      <w:r w:rsidR="00365075" w:rsidRPr="007C1308">
        <w:rPr>
          <w:rFonts w:asciiTheme="majorBidi" w:hAnsiTheme="majorBidi" w:cstheme="majorBidi"/>
          <w:sz w:val="28"/>
          <w:szCs w:val="28"/>
        </w:rPr>
        <w:t>5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C1308">
        <w:rPr>
          <w:rFonts w:asciiTheme="majorBidi" w:hAnsiTheme="majorBidi" w:cstheme="majorBidi" w:hint="cs"/>
          <w:sz w:val="28"/>
          <w:szCs w:val="28"/>
          <w:cs/>
        </w:rPr>
        <w:t>ถึงวันที่</w:t>
      </w:r>
      <w:r w:rsidR="00785D46" w:rsidRPr="007C1308">
        <w:rPr>
          <w:rFonts w:asciiTheme="majorBidi" w:hAnsiTheme="majorBidi" w:cstheme="majorBidi"/>
          <w:sz w:val="28"/>
          <w:szCs w:val="28"/>
        </w:rPr>
        <w:br/>
      </w:r>
      <w:r w:rsidR="007E56DD" w:rsidRPr="007C1308">
        <w:rPr>
          <w:rFonts w:asciiTheme="majorBidi" w:hAnsiTheme="majorBidi" w:cstheme="majorBidi"/>
          <w:sz w:val="28"/>
          <w:szCs w:val="28"/>
        </w:rPr>
        <w:t>31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C1308">
        <w:rPr>
          <w:rFonts w:asciiTheme="majorBidi" w:hAnsiTheme="majorBidi" w:cstheme="majorBidi" w:hint="cs"/>
          <w:sz w:val="28"/>
          <w:szCs w:val="28"/>
          <w:cs/>
        </w:rPr>
        <w:t>มกราคม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E56DD" w:rsidRPr="007C1308">
        <w:rPr>
          <w:rFonts w:asciiTheme="majorBidi" w:hAnsiTheme="majorBidi" w:cstheme="majorBidi"/>
          <w:sz w:val="28"/>
          <w:szCs w:val="28"/>
        </w:rPr>
        <w:t>256</w:t>
      </w:r>
      <w:r w:rsidR="00365075" w:rsidRPr="007C1308">
        <w:rPr>
          <w:rFonts w:asciiTheme="majorBidi" w:hAnsiTheme="majorBidi" w:cstheme="majorBidi"/>
          <w:sz w:val="28"/>
          <w:szCs w:val="28"/>
        </w:rPr>
        <w:t>6</w:t>
      </w:r>
      <w:r w:rsidR="005F5247" w:rsidRPr="007C1308">
        <w:rPr>
          <w:rFonts w:asciiTheme="majorBidi" w:hAnsiTheme="majorBidi" w:cstheme="majorBidi"/>
          <w:sz w:val="28"/>
          <w:szCs w:val="28"/>
        </w:rPr>
        <w:t xml:space="preserve"> </w:t>
      </w:r>
      <w:r w:rsidR="005F5247" w:rsidRPr="007C1308">
        <w:rPr>
          <w:rFonts w:asciiTheme="majorBidi" w:hAnsiTheme="majorBidi" w:cstheme="majorBidi" w:hint="cs"/>
          <w:sz w:val="28"/>
          <w:szCs w:val="28"/>
          <w:cs/>
        </w:rPr>
        <w:t>ซึ่งขณะนี้บริษัทอยู่ในระหว่างการเจรจาต่อสัญญา</w:t>
      </w:r>
    </w:p>
    <w:p w14:paraId="78A56568" w14:textId="77777777" w:rsidR="00C37099" w:rsidRPr="007C1308" w:rsidRDefault="00C37099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bookmarkEnd w:id="12"/>
    <w:p w14:paraId="566413CC" w14:textId="3662942A" w:rsidR="001F2BAF" w:rsidRPr="007C1308" w:rsidRDefault="007E56DD" w:rsidP="001927AE">
      <w:pPr>
        <w:pStyle w:val="Heading6"/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8"/>
          <w:szCs w:val="28"/>
        </w:rPr>
      </w:pPr>
      <w:r w:rsidRPr="007C1308">
        <w:rPr>
          <w:rFonts w:asciiTheme="majorBidi" w:hAnsiTheme="majorBidi" w:cstheme="majorBidi"/>
          <w:sz w:val="28"/>
          <w:szCs w:val="28"/>
          <w:lang w:val="en-US"/>
        </w:rPr>
        <w:t>5</w:t>
      </w:r>
      <w:r w:rsidR="001F2BAF" w:rsidRPr="007C1308">
        <w:rPr>
          <w:rFonts w:asciiTheme="majorBidi" w:hAnsiTheme="majorBidi" w:cstheme="majorBidi"/>
          <w:sz w:val="28"/>
          <w:szCs w:val="28"/>
          <w:lang w:val="en-US"/>
        </w:rPr>
        <w:tab/>
      </w:r>
      <w:r w:rsidR="001F2BAF" w:rsidRPr="007C1308">
        <w:rPr>
          <w:rFonts w:asciiTheme="majorBidi" w:hAnsiTheme="majorBidi" w:cstheme="majorBidi"/>
          <w:sz w:val="28"/>
          <w:szCs w:val="28"/>
          <w:cs/>
        </w:rPr>
        <w:t>เงินสดและรายการเทียบเท่าเงินสด</w:t>
      </w:r>
    </w:p>
    <w:p w14:paraId="1D1D43A3" w14:textId="77777777" w:rsidR="00606DED" w:rsidRPr="007C1308" w:rsidRDefault="00606DED" w:rsidP="001927AE">
      <w:pPr>
        <w:rPr>
          <w:rFonts w:asciiTheme="majorBidi" w:hAnsiTheme="majorBidi" w:cstheme="majorBidi"/>
          <w:sz w:val="20"/>
          <w:szCs w:val="20"/>
          <w:lang w:val="x-none" w:eastAsia="x-none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62"/>
        <w:gridCol w:w="998"/>
        <w:gridCol w:w="262"/>
        <w:gridCol w:w="998"/>
        <w:gridCol w:w="270"/>
        <w:gridCol w:w="990"/>
      </w:tblGrid>
      <w:tr w:rsidR="001F2BAF" w:rsidRPr="007C1308" w14:paraId="2B840366" w14:textId="77777777" w:rsidTr="00E62E83">
        <w:tc>
          <w:tcPr>
            <w:tcW w:w="4230" w:type="dxa"/>
            <w:shd w:val="clear" w:color="auto" w:fill="auto"/>
          </w:tcPr>
          <w:p w14:paraId="6E3B7014" w14:textId="576FAE95" w:rsidR="001F2BAF" w:rsidRPr="007C1308" w:rsidRDefault="001F2BA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  <w:tab/>
            </w:r>
            <w:r w:rsidRPr="007C1308"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  <w:tab/>
            </w: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7947946A" w14:textId="77777777" w:rsidR="001F2BAF" w:rsidRPr="007C1308" w:rsidRDefault="001F2BAF" w:rsidP="001927A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4A15AF1A" w14:textId="77777777" w:rsidR="001F2BAF" w:rsidRPr="007C1308" w:rsidRDefault="001F2BA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14:paraId="3CEB5761" w14:textId="77777777" w:rsidR="001F2BAF" w:rsidRPr="007C1308" w:rsidRDefault="001F2BAF" w:rsidP="001927A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55A7D" w:rsidRPr="007C1308" w14:paraId="6D2A803B" w14:textId="77777777" w:rsidTr="00E62E83">
        <w:tc>
          <w:tcPr>
            <w:tcW w:w="4230" w:type="dxa"/>
            <w:shd w:val="clear" w:color="auto" w:fill="auto"/>
          </w:tcPr>
          <w:p w14:paraId="02832DC2" w14:textId="77777777" w:rsidR="00655A7D" w:rsidRPr="007C1308" w:rsidRDefault="00655A7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D7F2CD0" w14:textId="6C835487" w:rsidR="00655A7D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62" w:type="dxa"/>
            <w:shd w:val="clear" w:color="auto" w:fill="auto"/>
          </w:tcPr>
          <w:p w14:paraId="12E71065" w14:textId="77777777" w:rsidR="00655A7D" w:rsidRPr="007C1308" w:rsidRDefault="00655A7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456C9B3A" w14:textId="28F98676" w:rsidR="00655A7D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62" w:type="dxa"/>
            <w:shd w:val="clear" w:color="auto" w:fill="auto"/>
          </w:tcPr>
          <w:p w14:paraId="728BE42C" w14:textId="77777777" w:rsidR="00655A7D" w:rsidRPr="007C1308" w:rsidRDefault="00655A7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BBD5F98" w14:textId="449CAECE" w:rsidR="00655A7D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2B0954EA" w14:textId="77777777" w:rsidR="00655A7D" w:rsidRPr="007C1308" w:rsidRDefault="00655A7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00B50E1" w14:textId="222EC86F" w:rsidR="00655A7D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</w:tr>
      <w:tr w:rsidR="00655A7D" w:rsidRPr="007C1308" w14:paraId="27957922" w14:textId="77777777" w:rsidTr="00E62E83">
        <w:tc>
          <w:tcPr>
            <w:tcW w:w="4230" w:type="dxa"/>
            <w:shd w:val="clear" w:color="auto" w:fill="auto"/>
          </w:tcPr>
          <w:p w14:paraId="128655FE" w14:textId="77777777" w:rsidR="00655A7D" w:rsidRPr="007C1308" w:rsidRDefault="00655A7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469D9CCF" w14:textId="77777777" w:rsidR="00655A7D" w:rsidRPr="007C1308" w:rsidRDefault="00655A7D" w:rsidP="001927A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2C0134" w:rsidRPr="007C1308" w14:paraId="4D6B42EF" w14:textId="77777777" w:rsidTr="00E62E83">
        <w:tc>
          <w:tcPr>
            <w:tcW w:w="4230" w:type="dxa"/>
            <w:shd w:val="clear" w:color="auto" w:fill="auto"/>
          </w:tcPr>
          <w:p w14:paraId="2C54CF37" w14:textId="77777777" w:rsidR="002C0134" w:rsidRPr="007C1308" w:rsidRDefault="002C0134" w:rsidP="001927A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990" w:type="dxa"/>
            <w:shd w:val="clear" w:color="auto" w:fill="auto"/>
          </w:tcPr>
          <w:p w14:paraId="4C9E3DDB" w14:textId="4BE5996E" w:rsidR="002C0134" w:rsidRPr="007C1308" w:rsidRDefault="14340E3D" w:rsidP="001927A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4,2</w:t>
            </w:r>
            <w:r w:rsidR="00B44CD7"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</w:t>
            </w:r>
          </w:p>
        </w:tc>
        <w:tc>
          <w:tcPr>
            <w:tcW w:w="262" w:type="dxa"/>
            <w:shd w:val="clear" w:color="auto" w:fill="auto"/>
          </w:tcPr>
          <w:p w14:paraId="6DB7E255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4272C6AC" w14:textId="14C33A16" w:rsidR="002C0134" w:rsidRPr="007C1308" w:rsidRDefault="002C0134" w:rsidP="001927A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1,548</w:t>
            </w:r>
          </w:p>
        </w:tc>
        <w:tc>
          <w:tcPr>
            <w:tcW w:w="262" w:type="dxa"/>
            <w:shd w:val="clear" w:color="auto" w:fill="auto"/>
          </w:tcPr>
          <w:p w14:paraId="483C8E9F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638574E" w14:textId="5F850634" w:rsidR="002C0134" w:rsidRPr="007C1308" w:rsidRDefault="6E587C18" w:rsidP="001927A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171</w:t>
            </w:r>
          </w:p>
        </w:tc>
        <w:tc>
          <w:tcPr>
            <w:tcW w:w="270" w:type="dxa"/>
            <w:shd w:val="clear" w:color="auto" w:fill="auto"/>
          </w:tcPr>
          <w:p w14:paraId="4A7A3A9B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E271C08" w14:textId="39B0E768" w:rsidR="002C0134" w:rsidRPr="007C1308" w:rsidRDefault="002C0134" w:rsidP="001927A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290</w:t>
            </w:r>
          </w:p>
        </w:tc>
      </w:tr>
      <w:tr w:rsidR="002C0134" w:rsidRPr="007C1308" w14:paraId="38641298" w14:textId="77777777" w:rsidTr="00E62E83">
        <w:tc>
          <w:tcPr>
            <w:tcW w:w="4230" w:type="dxa"/>
            <w:shd w:val="clear" w:color="auto" w:fill="auto"/>
          </w:tcPr>
          <w:p w14:paraId="26F3B779" w14:textId="1E1893A9" w:rsidR="002C0134" w:rsidRPr="007C1308" w:rsidRDefault="002C0134" w:rsidP="001927A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ED25EF7" w14:textId="0EB7429B" w:rsidR="002C0134" w:rsidRPr="007C1308" w:rsidRDefault="0621B7D5" w:rsidP="001927A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210,23</w:t>
            </w:r>
            <w:r w:rsidR="00B44CD7"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14:paraId="17922AE9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D84E5D0" w14:textId="069AC67C" w:rsidR="002C0134" w:rsidRPr="007C1308" w:rsidRDefault="002C0134" w:rsidP="001927A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168,392</w:t>
            </w:r>
          </w:p>
        </w:tc>
        <w:tc>
          <w:tcPr>
            <w:tcW w:w="262" w:type="dxa"/>
            <w:shd w:val="clear" w:color="auto" w:fill="auto"/>
          </w:tcPr>
          <w:p w14:paraId="4E714D1B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BA7D7E7" w14:textId="75B54DB3" w:rsidR="002C0134" w:rsidRPr="007C1308" w:rsidRDefault="390C25FF" w:rsidP="001927A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22,</w:t>
            </w:r>
            <w:r w:rsidR="704816FF"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</w:t>
            </w:r>
            <w:r w:rsidR="00693FE6"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2112A39E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31BB10C" w14:textId="68E55FA7" w:rsidR="002C0134" w:rsidRPr="007C1308" w:rsidRDefault="002C0134" w:rsidP="001927A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21,485</w:t>
            </w:r>
          </w:p>
        </w:tc>
      </w:tr>
      <w:tr w:rsidR="002C0134" w:rsidRPr="007C1308" w14:paraId="0809FA85" w14:textId="77777777" w:rsidTr="00E62E83">
        <w:tc>
          <w:tcPr>
            <w:tcW w:w="4230" w:type="dxa"/>
            <w:shd w:val="clear" w:color="auto" w:fill="auto"/>
          </w:tcPr>
          <w:p w14:paraId="56552F72" w14:textId="41514406" w:rsidR="002C0134" w:rsidRPr="007C1308" w:rsidRDefault="002C0134" w:rsidP="001927A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/>
                <w:sz w:val="28"/>
                <w:szCs w:val="28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990" w:type="dxa"/>
            <w:shd w:val="clear" w:color="auto" w:fill="auto"/>
          </w:tcPr>
          <w:p w14:paraId="1D0A1AD5" w14:textId="472AC120" w:rsidR="002C0134" w:rsidRPr="007C1308" w:rsidRDefault="649C00B4" w:rsidP="001927A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</w:t>
            </w:r>
          </w:p>
        </w:tc>
        <w:tc>
          <w:tcPr>
            <w:tcW w:w="262" w:type="dxa"/>
            <w:shd w:val="clear" w:color="auto" w:fill="auto"/>
          </w:tcPr>
          <w:p w14:paraId="27B41EDE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4410FB0C" w14:textId="454F41F8" w:rsidR="002C0134" w:rsidRPr="007C1308" w:rsidRDefault="002C0134" w:rsidP="001927A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</w:t>
            </w:r>
          </w:p>
        </w:tc>
        <w:tc>
          <w:tcPr>
            <w:tcW w:w="262" w:type="dxa"/>
            <w:shd w:val="clear" w:color="auto" w:fill="auto"/>
          </w:tcPr>
          <w:p w14:paraId="5A7BD160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B1C3DCB" w14:textId="6E91459C" w:rsidR="002C0134" w:rsidRPr="007C1308" w:rsidRDefault="6343E28D" w:rsidP="001927A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657B807E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DFD4341" w14:textId="2DA4C9A6" w:rsidR="002C0134" w:rsidRPr="007C1308" w:rsidRDefault="002C0134" w:rsidP="001927A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</w:tr>
      <w:tr w:rsidR="00D64319" w:rsidRPr="007C1308" w14:paraId="3D3AA0C7" w14:textId="77777777" w:rsidTr="00A438EA">
        <w:tc>
          <w:tcPr>
            <w:tcW w:w="4230" w:type="dxa"/>
            <w:shd w:val="clear" w:color="auto" w:fill="auto"/>
          </w:tcPr>
          <w:p w14:paraId="76A30365" w14:textId="755794FA" w:rsidR="00D64319" w:rsidRPr="007C1308" w:rsidRDefault="00D6431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C638EB" w14:textId="637EA1A3" w:rsidR="00D64319" w:rsidRPr="007C1308" w:rsidRDefault="00D64319" w:rsidP="001927A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214,61</w:t>
            </w:r>
            <w:r w:rsidR="00B44CD7"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262" w:type="dxa"/>
            <w:shd w:val="clear" w:color="auto" w:fill="auto"/>
          </w:tcPr>
          <w:p w14:paraId="5D8279B1" w14:textId="77777777" w:rsidR="00D64319" w:rsidRPr="007C1308" w:rsidRDefault="00D6431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8371D6" w14:textId="47784DB0" w:rsidR="00D64319" w:rsidRPr="007C1308" w:rsidRDefault="00D64319" w:rsidP="001927A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170,028</w:t>
            </w:r>
          </w:p>
        </w:tc>
        <w:tc>
          <w:tcPr>
            <w:tcW w:w="262" w:type="dxa"/>
            <w:shd w:val="clear" w:color="auto" w:fill="auto"/>
          </w:tcPr>
          <w:p w14:paraId="5AB30638" w14:textId="77777777" w:rsidR="00D64319" w:rsidRPr="007C1308" w:rsidRDefault="00D6431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026657" w14:textId="52FF31F3" w:rsidR="00D64319" w:rsidRPr="007C1308" w:rsidRDefault="00D64319" w:rsidP="001927A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23,</w:t>
            </w:r>
            <w:r w:rsidR="524E4A44"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02</w:t>
            </w:r>
            <w:r w:rsidR="00693FE6"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41CE2D5" w14:textId="77777777" w:rsidR="00D64319" w:rsidRPr="007C1308" w:rsidRDefault="00D6431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36ED4F" w14:textId="4A559A5E" w:rsidR="00D64319" w:rsidRPr="007C1308" w:rsidRDefault="00D64319" w:rsidP="001927A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21,783</w:t>
            </w:r>
          </w:p>
        </w:tc>
      </w:tr>
    </w:tbl>
    <w:p w14:paraId="009A7387" w14:textId="7B109232" w:rsidR="00FB7624" w:rsidRPr="007C1308" w:rsidRDefault="00FB7624" w:rsidP="001927AE">
      <w:pPr>
        <w:rPr>
          <w:rFonts w:asciiTheme="majorBidi" w:hAnsiTheme="majorBidi" w:cstheme="majorBidi"/>
          <w:sz w:val="28"/>
          <w:szCs w:val="28"/>
          <w:lang w:val="x-none" w:eastAsia="x-none"/>
        </w:rPr>
      </w:pPr>
    </w:p>
    <w:p w14:paraId="68EA1A5A" w14:textId="4DDDF159" w:rsidR="00150903" w:rsidRPr="007C1308" w:rsidRDefault="00150903" w:rsidP="001927AE">
      <w:pPr>
        <w:pStyle w:val="Heading6"/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8"/>
          <w:szCs w:val="28"/>
        </w:rPr>
      </w:pPr>
      <w:r w:rsidRPr="007C1308"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C1308">
        <w:rPr>
          <w:rFonts w:asciiTheme="majorBidi" w:hAnsiTheme="majorBidi" w:cstheme="majorBidi"/>
          <w:sz w:val="28"/>
          <w:szCs w:val="28"/>
          <w:cs/>
        </w:rPr>
        <w:tab/>
        <w:t>เงินฝากสถาบันการเงินที่มี</w:t>
      </w:r>
      <w:r w:rsidR="00C6534B" w:rsidRPr="007C1308">
        <w:rPr>
          <w:rFonts w:asciiTheme="majorBidi" w:hAnsiTheme="majorBidi" w:cstheme="majorBidi" w:hint="cs"/>
          <w:sz w:val="28"/>
          <w:szCs w:val="28"/>
          <w:cs/>
        </w:rPr>
        <w:t>ข้อจำกัดการใช้</w:t>
      </w:r>
    </w:p>
    <w:p w14:paraId="7801E800" w14:textId="77777777" w:rsidR="00150903" w:rsidRPr="007C1308" w:rsidRDefault="00150903" w:rsidP="001927AE">
      <w:pPr>
        <w:spacing w:line="240" w:lineRule="auto"/>
        <w:rPr>
          <w:rFonts w:asciiTheme="majorBidi" w:hAnsiTheme="majorBidi" w:cstheme="majorBidi"/>
          <w:sz w:val="20"/>
          <w:szCs w:val="20"/>
          <w:lang w:eastAsia="x-none"/>
        </w:rPr>
      </w:pPr>
    </w:p>
    <w:p w14:paraId="7C2E4B1F" w14:textId="13181534" w:rsidR="00150903" w:rsidRPr="007C1308" w:rsidRDefault="00150903" w:rsidP="001927AE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  <w:lang w:eastAsia="x-none"/>
        </w:rPr>
      </w:pPr>
      <w:r w:rsidRPr="007C1308">
        <w:rPr>
          <w:rFonts w:asciiTheme="majorBidi" w:hAnsiTheme="majorBidi" w:cstheme="majorBidi"/>
          <w:sz w:val="28"/>
          <w:szCs w:val="28"/>
          <w:cs/>
          <w:lang w:val="x-none" w:eastAsia="x-none"/>
        </w:rPr>
        <w:t xml:space="preserve">ณ วันที่ </w:t>
      </w:r>
      <w:r w:rsidRPr="007C1308">
        <w:rPr>
          <w:rFonts w:asciiTheme="majorBidi" w:hAnsiTheme="majorBidi" w:cstheme="majorBidi"/>
          <w:sz w:val="28"/>
          <w:szCs w:val="28"/>
          <w:lang w:eastAsia="x-none"/>
        </w:rPr>
        <w:t>31</w:t>
      </w:r>
      <w:r w:rsidRPr="007C1308">
        <w:rPr>
          <w:rFonts w:asciiTheme="majorBidi" w:hAnsiTheme="majorBidi" w:cstheme="majorBidi"/>
          <w:sz w:val="28"/>
          <w:szCs w:val="28"/>
          <w:cs/>
          <w:lang w:val="x-none" w:eastAsia="x-none"/>
        </w:rPr>
        <w:t xml:space="preserve"> ธันวาคม</w:t>
      </w:r>
      <w:r w:rsidRPr="007C1308">
        <w:rPr>
          <w:rFonts w:asciiTheme="majorBidi" w:hAnsiTheme="majorBidi" w:cstheme="majorBidi"/>
          <w:sz w:val="28"/>
          <w:szCs w:val="28"/>
          <w:lang w:eastAsia="x-none"/>
        </w:rPr>
        <w:t xml:space="preserve"> 2565 </w:t>
      </w:r>
      <w:r w:rsidRPr="007C1308">
        <w:rPr>
          <w:rFonts w:asciiTheme="majorBidi" w:hAnsiTheme="majorBidi" w:cstheme="majorBidi"/>
          <w:sz w:val="28"/>
          <w:szCs w:val="28"/>
          <w:cs/>
          <w:lang w:val="x-none" w:eastAsia="x-none"/>
        </w:rPr>
        <w:t xml:space="preserve">เงินฝากออมทรัพย์และเงินฝากประจำในงบการเงินรวมและงบการเงินเฉพาะกิจการจำนวน </w:t>
      </w:r>
      <w:r w:rsidRPr="007C1308">
        <w:rPr>
          <w:rFonts w:asciiTheme="majorBidi" w:hAnsiTheme="majorBidi" w:cstheme="majorBidi"/>
          <w:sz w:val="28"/>
          <w:szCs w:val="28"/>
          <w:lang w:eastAsia="x-none"/>
        </w:rPr>
        <w:t xml:space="preserve">19.00 </w:t>
      </w:r>
      <w:r w:rsidRPr="007C1308">
        <w:rPr>
          <w:rFonts w:asciiTheme="majorBidi" w:hAnsiTheme="majorBidi" w:cstheme="majorBidi"/>
          <w:sz w:val="28"/>
          <w:szCs w:val="28"/>
          <w:cs/>
          <w:lang w:val="x-none" w:eastAsia="x-none"/>
        </w:rPr>
        <w:t>ล้าน</w:t>
      </w:r>
      <w:r w:rsidRPr="007C1308">
        <w:rPr>
          <w:rFonts w:asciiTheme="majorBidi" w:hAnsiTheme="majorBidi" w:cstheme="majorBidi"/>
          <w:sz w:val="28"/>
          <w:szCs w:val="28"/>
          <w:cs/>
          <w:lang w:eastAsia="x-none"/>
        </w:rPr>
        <w:t>บาท</w:t>
      </w:r>
      <w:r w:rsidRPr="007C1308">
        <w:rPr>
          <w:rFonts w:asciiTheme="majorBidi" w:hAnsiTheme="majorBidi" w:cstheme="majorBidi"/>
          <w:sz w:val="28"/>
          <w:szCs w:val="28"/>
          <w:cs/>
          <w:lang w:val="x-none" w:eastAsia="x-none"/>
        </w:rPr>
        <w:t xml:space="preserve"> </w:t>
      </w:r>
      <w:r w:rsidRPr="007C1308">
        <w:rPr>
          <w:rFonts w:asciiTheme="majorBidi" w:hAnsiTheme="majorBidi" w:cstheme="majorBidi"/>
          <w:sz w:val="28"/>
          <w:szCs w:val="28"/>
          <w:cs/>
          <w:lang w:eastAsia="x-none"/>
        </w:rPr>
        <w:t>และ</w:t>
      </w:r>
      <w:r w:rsidRPr="007C1308">
        <w:rPr>
          <w:rFonts w:asciiTheme="majorBidi" w:hAnsiTheme="majorBidi" w:cstheme="majorBidi"/>
          <w:sz w:val="28"/>
          <w:szCs w:val="28"/>
          <w:lang w:eastAsia="x-none"/>
        </w:rPr>
        <w:t xml:space="preserve"> 18.73 </w:t>
      </w:r>
      <w:r w:rsidRPr="007C1308">
        <w:rPr>
          <w:rFonts w:asciiTheme="majorBidi" w:hAnsiTheme="majorBidi" w:cstheme="majorBidi"/>
          <w:sz w:val="28"/>
          <w:szCs w:val="28"/>
          <w:cs/>
          <w:lang w:eastAsia="x-none"/>
        </w:rPr>
        <w:t xml:space="preserve">ล้านบาท ตามลำดับ </w:t>
      </w:r>
      <w:r w:rsidRPr="007C1308">
        <w:rPr>
          <w:rFonts w:asciiTheme="majorBidi" w:hAnsiTheme="majorBidi" w:cstheme="majorBidi"/>
          <w:i/>
          <w:iCs/>
          <w:sz w:val="28"/>
          <w:szCs w:val="28"/>
          <w:cs/>
          <w:lang w:val="x-none" w:eastAsia="x-none"/>
        </w:rPr>
        <w:t>(</w:t>
      </w:r>
      <w:r w:rsidRPr="007C1308">
        <w:rPr>
          <w:rFonts w:asciiTheme="majorBidi" w:hAnsiTheme="majorBidi" w:cstheme="majorBidi"/>
          <w:i/>
          <w:iCs/>
          <w:sz w:val="28"/>
          <w:szCs w:val="28"/>
          <w:lang w:eastAsia="x-none"/>
        </w:rPr>
        <w:t>2564</w:t>
      </w:r>
      <w:r w:rsidRPr="007C1308">
        <w:rPr>
          <w:rFonts w:asciiTheme="majorBidi" w:hAnsiTheme="majorBidi" w:cstheme="majorBidi"/>
          <w:i/>
          <w:iCs/>
          <w:sz w:val="28"/>
          <w:szCs w:val="28"/>
          <w:cs/>
          <w:lang w:val="x-none" w:eastAsia="x-none"/>
        </w:rPr>
        <w:t xml:space="preserve">: </w:t>
      </w:r>
      <w:r w:rsidRPr="007C1308">
        <w:rPr>
          <w:rFonts w:asciiTheme="majorBidi" w:hAnsiTheme="majorBidi" w:cstheme="majorBidi"/>
          <w:i/>
          <w:iCs/>
          <w:sz w:val="28"/>
          <w:szCs w:val="28"/>
          <w:lang w:eastAsia="x-none"/>
        </w:rPr>
        <w:t xml:space="preserve">30.50 </w:t>
      </w:r>
      <w:r w:rsidRPr="007C1308">
        <w:rPr>
          <w:rFonts w:asciiTheme="majorBidi" w:hAnsiTheme="majorBidi" w:cstheme="majorBidi"/>
          <w:i/>
          <w:iCs/>
          <w:sz w:val="28"/>
          <w:szCs w:val="28"/>
          <w:cs/>
          <w:lang w:eastAsia="x-none"/>
        </w:rPr>
        <w:t xml:space="preserve">ล้านบาท และ </w:t>
      </w:r>
      <w:r w:rsidRPr="007C1308">
        <w:rPr>
          <w:rFonts w:asciiTheme="majorBidi" w:hAnsiTheme="majorBidi" w:cstheme="majorBidi"/>
          <w:i/>
          <w:iCs/>
          <w:sz w:val="28"/>
          <w:szCs w:val="28"/>
          <w:lang w:eastAsia="x-none"/>
        </w:rPr>
        <w:t>30.23</w:t>
      </w:r>
      <w:r w:rsidRPr="007C1308">
        <w:rPr>
          <w:rFonts w:asciiTheme="majorBidi" w:hAnsiTheme="majorBidi" w:cstheme="majorBidi"/>
          <w:i/>
          <w:iCs/>
          <w:sz w:val="28"/>
          <w:szCs w:val="28"/>
          <w:cs/>
          <w:lang w:val="x-none" w:eastAsia="x-none"/>
        </w:rPr>
        <w:t xml:space="preserve"> ล้านบาท</w:t>
      </w:r>
      <w:r w:rsidRPr="007C1308">
        <w:rPr>
          <w:rFonts w:asciiTheme="majorBidi" w:hAnsiTheme="majorBidi" w:cstheme="majorBidi"/>
          <w:i/>
          <w:iCs/>
          <w:sz w:val="28"/>
          <w:szCs w:val="28"/>
          <w:lang w:eastAsia="x-none"/>
        </w:rPr>
        <w:t xml:space="preserve"> </w:t>
      </w:r>
      <w:r w:rsidRPr="007C1308">
        <w:rPr>
          <w:rFonts w:asciiTheme="majorBidi" w:hAnsiTheme="majorBidi" w:cstheme="majorBidi"/>
          <w:i/>
          <w:iCs/>
          <w:sz w:val="28"/>
          <w:szCs w:val="28"/>
          <w:cs/>
          <w:lang w:eastAsia="x-none"/>
        </w:rPr>
        <w:t>ตามลำดับ</w:t>
      </w:r>
      <w:r w:rsidRPr="007C1308">
        <w:rPr>
          <w:rFonts w:asciiTheme="majorBidi" w:hAnsiTheme="majorBidi" w:cstheme="majorBidi"/>
          <w:i/>
          <w:iCs/>
          <w:sz w:val="28"/>
          <w:szCs w:val="28"/>
          <w:cs/>
          <w:lang w:val="x-none" w:eastAsia="x-none"/>
        </w:rPr>
        <w:t>)</w:t>
      </w:r>
      <w:r w:rsidRPr="007C1308">
        <w:rPr>
          <w:rFonts w:asciiTheme="majorBidi" w:hAnsiTheme="majorBidi" w:cstheme="majorBidi"/>
          <w:sz w:val="28"/>
          <w:szCs w:val="28"/>
          <w:cs/>
          <w:lang w:val="x-none" w:eastAsia="x-none"/>
        </w:rPr>
        <w:t xml:space="preserve"> ได้ใช้เป็นหลักประกันต่อธนาคารสำหรับ</w:t>
      </w:r>
      <w:r w:rsidRPr="007C1308">
        <w:rPr>
          <w:rFonts w:asciiTheme="majorBidi" w:hAnsiTheme="majorBidi" w:cstheme="majorBidi"/>
          <w:sz w:val="28"/>
          <w:szCs w:val="28"/>
          <w:cs/>
          <w:lang w:eastAsia="x-none"/>
        </w:rPr>
        <w:t>วงเงินเบิกเกินบัญชีธนาคารและภาระผูกพันและหนี้สินที่อาจเกิดขึ้น</w:t>
      </w:r>
    </w:p>
    <w:p w14:paraId="1DF23207" w14:textId="77777777" w:rsidR="00150903" w:rsidRPr="007C1308" w:rsidRDefault="00150903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  <w:lang w:eastAsia="x-none"/>
        </w:rPr>
      </w:pPr>
      <w:r w:rsidRPr="007C1308">
        <w:rPr>
          <w:rFonts w:asciiTheme="majorBidi" w:hAnsiTheme="majorBidi" w:cstheme="majorBidi"/>
          <w:sz w:val="28"/>
          <w:szCs w:val="28"/>
          <w:cs/>
          <w:lang w:eastAsia="x-none"/>
        </w:rPr>
        <w:br w:type="page"/>
      </w:r>
    </w:p>
    <w:p w14:paraId="2CD39429" w14:textId="76E1A79C" w:rsidR="00EC6792" w:rsidRPr="007C1308" w:rsidRDefault="007E56DD" w:rsidP="001927AE">
      <w:pPr>
        <w:pStyle w:val="Heading6"/>
        <w:ind w:left="540" w:hanging="540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7C1308">
        <w:rPr>
          <w:rFonts w:asciiTheme="majorBidi" w:hAnsiTheme="majorBidi" w:cstheme="majorBidi"/>
          <w:sz w:val="28"/>
          <w:szCs w:val="28"/>
          <w:lang w:val="en-US"/>
        </w:rPr>
        <w:lastRenderedPageBreak/>
        <w:t>7</w:t>
      </w:r>
      <w:r w:rsidR="0062376B" w:rsidRPr="007C1308">
        <w:rPr>
          <w:rFonts w:asciiTheme="majorBidi" w:hAnsiTheme="majorBidi" w:cstheme="majorBidi"/>
          <w:sz w:val="30"/>
          <w:szCs w:val="30"/>
          <w:cs/>
        </w:rPr>
        <w:tab/>
      </w:r>
      <w:r w:rsidR="00EC6792" w:rsidRPr="007C1308">
        <w:rPr>
          <w:rFonts w:asciiTheme="majorBidi" w:hAnsiTheme="majorBidi" w:cstheme="majorBidi"/>
          <w:sz w:val="28"/>
          <w:szCs w:val="28"/>
          <w:cs/>
        </w:rPr>
        <w:t>ลูกหนี้การค้า</w:t>
      </w:r>
      <w:r w:rsidR="00A90672" w:rsidRPr="007C1308">
        <w:rPr>
          <w:rFonts w:asciiTheme="majorBidi" w:hAnsiTheme="majorBidi" w:cstheme="majorBidi"/>
          <w:sz w:val="28"/>
          <w:szCs w:val="28"/>
          <w:cs/>
        </w:rPr>
        <w:t>และลูกหนี้อื่น</w:t>
      </w:r>
    </w:p>
    <w:p w14:paraId="4BE7A9DB" w14:textId="77777777" w:rsidR="00C1234E" w:rsidRPr="007C1308" w:rsidRDefault="00C1234E" w:rsidP="001927AE">
      <w:pPr>
        <w:spacing w:line="240" w:lineRule="auto"/>
        <w:rPr>
          <w:rFonts w:asciiTheme="majorBidi" w:hAnsiTheme="majorBidi" w:cstheme="majorBidi"/>
          <w:sz w:val="20"/>
          <w:szCs w:val="20"/>
          <w:lang w:val="x-none" w:eastAsia="x-none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360"/>
        <w:gridCol w:w="990"/>
        <w:gridCol w:w="260"/>
        <w:gridCol w:w="1000"/>
        <w:gridCol w:w="260"/>
        <w:gridCol w:w="1000"/>
        <w:gridCol w:w="270"/>
        <w:gridCol w:w="990"/>
      </w:tblGrid>
      <w:tr w:rsidR="007A64EE" w:rsidRPr="007C1308" w14:paraId="40737932" w14:textId="77777777" w:rsidTr="00A30FBF">
        <w:trPr>
          <w:tblHeader/>
        </w:trPr>
        <w:tc>
          <w:tcPr>
            <w:tcW w:w="3870" w:type="dxa"/>
            <w:shd w:val="clear" w:color="auto" w:fill="auto"/>
          </w:tcPr>
          <w:p w14:paraId="116C22E8" w14:textId="77777777" w:rsidR="007A64EE" w:rsidRPr="007C1308" w:rsidRDefault="007A64EE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7C83EAC8" w14:textId="77777777" w:rsidR="007A64EE" w:rsidRPr="007C1308" w:rsidRDefault="007A64EE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6BD2E5F4" w14:textId="77777777" w:rsidR="007A64EE" w:rsidRPr="007C1308" w:rsidRDefault="007A64EE" w:rsidP="001927A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0" w:type="dxa"/>
            <w:shd w:val="clear" w:color="auto" w:fill="auto"/>
          </w:tcPr>
          <w:p w14:paraId="14CC9FAE" w14:textId="77777777" w:rsidR="007A64EE" w:rsidRPr="007C1308" w:rsidRDefault="007A64EE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60" w:type="dxa"/>
            <w:gridSpan w:val="3"/>
            <w:shd w:val="clear" w:color="auto" w:fill="auto"/>
            <w:vAlign w:val="bottom"/>
          </w:tcPr>
          <w:p w14:paraId="09168831" w14:textId="77777777" w:rsidR="007A64EE" w:rsidRPr="007C1308" w:rsidRDefault="007A64EE" w:rsidP="001927A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55A7D" w:rsidRPr="007C1308" w14:paraId="350E26C2" w14:textId="77777777" w:rsidTr="00A30FBF">
        <w:trPr>
          <w:tblHeader/>
        </w:trPr>
        <w:tc>
          <w:tcPr>
            <w:tcW w:w="3870" w:type="dxa"/>
            <w:shd w:val="clear" w:color="auto" w:fill="auto"/>
          </w:tcPr>
          <w:p w14:paraId="28FD5240" w14:textId="4C457273" w:rsidR="00655A7D" w:rsidRPr="007C1308" w:rsidRDefault="00841111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7E56DD"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7C130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194927FC" w14:textId="58A425BB" w:rsidR="00655A7D" w:rsidRPr="007C1308" w:rsidRDefault="00655A7D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68FB402" w14:textId="7267DF1D" w:rsidR="00655A7D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60" w:type="dxa"/>
            <w:shd w:val="clear" w:color="auto" w:fill="auto"/>
          </w:tcPr>
          <w:p w14:paraId="71F972D0" w14:textId="77777777" w:rsidR="00655A7D" w:rsidRPr="007C1308" w:rsidRDefault="00655A7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09B67759" w14:textId="52FDB308" w:rsidR="00655A7D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60" w:type="dxa"/>
            <w:shd w:val="clear" w:color="auto" w:fill="auto"/>
          </w:tcPr>
          <w:p w14:paraId="380D4675" w14:textId="77777777" w:rsidR="00655A7D" w:rsidRPr="007C1308" w:rsidRDefault="00655A7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7054C806" w14:textId="636A6F04" w:rsidR="00655A7D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7F8A7FFE" w14:textId="77777777" w:rsidR="00655A7D" w:rsidRPr="007C1308" w:rsidRDefault="00655A7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F5D302D" w14:textId="0A054284" w:rsidR="00655A7D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</w:tr>
      <w:tr w:rsidR="00655A7D" w:rsidRPr="007C1308" w14:paraId="47BD9C61" w14:textId="77777777" w:rsidTr="00A30FBF">
        <w:trPr>
          <w:trHeight w:val="281"/>
          <w:tblHeader/>
        </w:trPr>
        <w:tc>
          <w:tcPr>
            <w:tcW w:w="3870" w:type="dxa"/>
            <w:shd w:val="clear" w:color="auto" w:fill="auto"/>
          </w:tcPr>
          <w:p w14:paraId="7AF1B66B" w14:textId="77777777" w:rsidR="00655A7D" w:rsidRPr="007C1308" w:rsidRDefault="00655A7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25F00DD3" w14:textId="77777777" w:rsidR="00655A7D" w:rsidRPr="007C1308" w:rsidRDefault="00655A7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054F2150" w14:textId="77777777" w:rsidR="00655A7D" w:rsidRPr="007C1308" w:rsidRDefault="00655A7D" w:rsidP="001927A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655A7D" w:rsidRPr="007C1308" w14:paraId="0B983538" w14:textId="77777777" w:rsidTr="00A30FBF">
        <w:tc>
          <w:tcPr>
            <w:tcW w:w="3870" w:type="dxa"/>
            <w:shd w:val="clear" w:color="auto" w:fill="auto"/>
          </w:tcPr>
          <w:p w14:paraId="5025166B" w14:textId="77777777" w:rsidR="00655A7D" w:rsidRPr="007C1308" w:rsidRDefault="00655A7D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39D9F744" w14:textId="77777777" w:rsidR="00655A7D" w:rsidRPr="007C1308" w:rsidRDefault="00655A7D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9EFB0DC" w14:textId="77777777" w:rsidR="00655A7D" w:rsidRPr="007C1308" w:rsidRDefault="00655A7D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7B60DADC" w14:textId="77777777" w:rsidR="00655A7D" w:rsidRPr="007C1308" w:rsidRDefault="00655A7D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shd w:val="clear" w:color="auto" w:fill="auto"/>
          </w:tcPr>
          <w:p w14:paraId="4DB91C56" w14:textId="77777777" w:rsidR="00655A7D" w:rsidRPr="007C1308" w:rsidRDefault="00655A7D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5180F72B" w14:textId="77777777" w:rsidR="00655A7D" w:rsidRPr="007C1308" w:rsidRDefault="00655A7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5B9703FC" w14:textId="77777777" w:rsidR="00655A7D" w:rsidRPr="007C1308" w:rsidRDefault="00655A7D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B80D2CE" w14:textId="77777777" w:rsidR="00655A7D" w:rsidRPr="007C1308" w:rsidRDefault="00655A7D" w:rsidP="001927A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8241722" w14:textId="77777777" w:rsidR="00655A7D" w:rsidRPr="007C1308" w:rsidRDefault="00655A7D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C0134" w:rsidRPr="007C1308" w14:paraId="188DC395" w14:textId="77777777" w:rsidTr="00A30FBF">
        <w:tc>
          <w:tcPr>
            <w:tcW w:w="3870" w:type="dxa"/>
            <w:shd w:val="clear" w:color="auto" w:fill="auto"/>
          </w:tcPr>
          <w:p w14:paraId="693E4BDB" w14:textId="71BC1AA5" w:rsidR="002C0134" w:rsidRPr="007C1308" w:rsidRDefault="002C0134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15F0F856" w14:textId="58571F41" w:rsidR="002C0134" w:rsidRPr="007C1308" w:rsidRDefault="002C0134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873C4AC" w14:textId="5E18B1B4" w:rsidR="002C0134" w:rsidRPr="007C1308" w:rsidRDefault="003B6719" w:rsidP="001927AE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418,303</w:t>
            </w:r>
          </w:p>
        </w:tc>
        <w:tc>
          <w:tcPr>
            <w:tcW w:w="260" w:type="dxa"/>
            <w:shd w:val="clear" w:color="auto" w:fill="auto"/>
          </w:tcPr>
          <w:p w14:paraId="6C4CD49F" w14:textId="77777777" w:rsidR="002C0134" w:rsidRPr="007C1308" w:rsidRDefault="002C0134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shd w:val="clear" w:color="auto" w:fill="auto"/>
          </w:tcPr>
          <w:p w14:paraId="5A85C54E" w14:textId="7A068E1A" w:rsidR="002C0134" w:rsidRPr="007C1308" w:rsidRDefault="002C0134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190,060</w:t>
            </w:r>
          </w:p>
        </w:tc>
        <w:tc>
          <w:tcPr>
            <w:tcW w:w="260" w:type="dxa"/>
            <w:shd w:val="clear" w:color="auto" w:fill="auto"/>
          </w:tcPr>
          <w:p w14:paraId="58EF30C1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6B2E39C5" w14:textId="2AD1CB27" w:rsidR="002C0134" w:rsidRPr="007C1308" w:rsidRDefault="003B6719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343,247</w:t>
            </w:r>
          </w:p>
        </w:tc>
        <w:tc>
          <w:tcPr>
            <w:tcW w:w="270" w:type="dxa"/>
            <w:shd w:val="clear" w:color="auto" w:fill="auto"/>
          </w:tcPr>
          <w:p w14:paraId="676B3CB7" w14:textId="77777777" w:rsidR="002C0134" w:rsidRPr="007C1308" w:rsidRDefault="002C0134" w:rsidP="001927A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80525F4" w14:textId="2F290F8C" w:rsidR="002C0134" w:rsidRPr="007C1308" w:rsidRDefault="002C0134" w:rsidP="001927AE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</w:p>
        </w:tc>
      </w:tr>
      <w:tr w:rsidR="002C0134" w:rsidRPr="007C1308" w14:paraId="0F4199DA" w14:textId="77777777" w:rsidTr="00003898">
        <w:tc>
          <w:tcPr>
            <w:tcW w:w="3870" w:type="dxa"/>
            <w:shd w:val="clear" w:color="auto" w:fill="auto"/>
          </w:tcPr>
          <w:p w14:paraId="175A8D6C" w14:textId="4864D63D" w:rsidR="002C0134" w:rsidRPr="007C1308" w:rsidRDefault="002C0134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07F023E2" w14:textId="77777777" w:rsidR="002C0134" w:rsidRPr="007C1308" w:rsidDel="003F2604" w:rsidRDefault="002C0134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29D38B2" w14:textId="77777777" w:rsidR="002C0134" w:rsidRPr="007C1308" w:rsidRDefault="002C0134" w:rsidP="001927AE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0494C2DC" w14:textId="77777777" w:rsidR="002C0134" w:rsidRPr="007C1308" w:rsidRDefault="002C0134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shd w:val="clear" w:color="auto" w:fill="auto"/>
          </w:tcPr>
          <w:p w14:paraId="5A041C41" w14:textId="77777777" w:rsidR="002C0134" w:rsidRPr="007C1308" w:rsidDel="003F2604" w:rsidRDefault="002C0134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6ABCDB81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6A3DC14C" w14:textId="77777777" w:rsidR="002C0134" w:rsidRPr="007C1308" w:rsidRDefault="002C0134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E2D6DDA" w14:textId="77777777" w:rsidR="002C0134" w:rsidRPr="007C1308" w:rsidRDefault="002C0134" w:rsidP="001927A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FDC3DF5" w14:textId="77777777" w:rsidR="002C0134" w:rsidRPr="007C1308" w:rsidDel="003F2604" w:rsidRDefault="002C0134" w:rsidP="001927AE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C0134" w:rsidRPr="007C1308" w14:paraId="66C61346" w14:textId="77777777" w:rsidTr="00003898">
        <w:tc>
          <w:tcPr>
            <w:tcW w:w="3870" w:type="dxa"/>
            <w:shd w:val="clear" w:color="auto" w:fill="auto"/>
          </w:tcPr>
          <w:p w14:paraId="68662E5D" w14:textId="247EDA67" w:rsidR="002C0134" w:rsidRPr="007C1308" w:rsidRDefault="002C0134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 xml:space="preserve">1 - 90 </w:t>
            </w: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330DA145" w14:textId="77777777" w:rsidR="002C0134" w:rsidRPr="007C1308" w:rsidDel="003F2604" w:rsidRDefault="002C0134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CF094BB" w14:textId="7D29761F" w:rsidR="002C0134" w:rsidRPr="007C1308" w:rsidRDefault="00934D6B" w:rsidP="001927AE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</w:t>
            </w:r>
            <w:r w:rsidR="00DC3130"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,942</w:t>
            </w:r>
          </w:p>
        </w:tc>
        <w:tc>
          <w:tcPr>
            <w:tcW w:w="260" w:type="dxa"/>
            <w:shd w:val="clear" w:color="auto" w:fill="auto"/>
          </w:tcPr>
          <w:p w14:paraId="24869A69" w14:textId="77777777" w:rsidR="002C0134" w:rsidRPr="007C1308" w:rsidRDefault="002C0134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shd w:val="clear" w:color="auto" w:fill="auto"/>
          </w:tcPr>
          <w:p w14:paraId="5ADE64C4" w14:textId="073A43F9" w:rsidR="002C0134" w:rsidRPr="007C1308" w:rsidDel="003F2604" w:rsidRDefault="002C0134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630</w:t>
            </w:r>
          </w:p>
        </w:tc>
        <w:tc>
          <w:tcPr>
            <w:tcW w:w="260" w:type="dxa"/>
            <w:shd w:val="clear" w:color="auto" w:fill="auto"/>
          </w:tcPr>
          <w:p w14:paraId="20CC9D01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64AFF51F" w14:textId="61F1DFAB" w:rsidR="002C0134" w:rsidRPr="007C1308" w:rsidRDefault="00AD1909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882A9E"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</w:t>
            </w:r>
            <w:r w:rsidR="00452C56"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760</w:t>
            </w:r>
          </w:p>
        </w:tc>
        <w:tc>
          <w:tcPr>
            <w:tcW w:w="270" w:type="dxa"/>
            <w:shd w:val="clear" w:color="auto" w:fill="auto"/>
          </w:tcPr>
          <w:p w14:paraId="4D5B8439" w14:textId="77777777" w:rsidR="002C0134" w:rsidRPr="007C1308" w:rsidRDefault="002C0134" w:rsidP="001927A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AEC5001" w14:textId="0472ED1E" w:rsidR="002C0134" w:rsidRPr="007C1308" w:rsidDel="003F2604" w:rsidRDefault="002C0134" w:rsidP="001927AE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476</w:t>
            </w:r>
          </w:p>
        </w:tc>
      </w:tr>
      <w:tr w:rsidR="002C0134" w:rsidRPr="007C1308" w14:paraId="03D8A926" w14:textId="77777777" w:rsidTr="00E34AF7">
        <w:tc>
          <w:tcPr>
            <w:tcW w:w="3870" w:type="dxa"/>
            <w:shd w:val="clear" w:color="auto" w:fill="auto"/>
          </w:tcPr>
          <w:p w14:paraId="1194D89D" w14:textId="77A4090B" w:rsidR="002C0134" w:rsidRPr="007C1308" w:rsidRDefault="002C0134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hanging="70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1646BC54" w14:textId="4329F015" w:rsidR="002C0134" w:rsidRPr="007C1308" w:rsidRDefault="002C0134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2B3AC52" w14:textId="61318625" w:rsidR="002C0134" w:rsidRPr="007C1308" w:rsidRDefault="003B6719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1,421</w:t>
            </w:r>
          </w:p>
        </w:tc>
        <w:tc>
          <w:tcPr>
            <w:tcW w:w="260" w:type="dxa"/>
            <w:shd w:val="clear" w:color="auto" w:fill="auto"/>
          </w:tcPr>
          <w:p w14:paraId="31E69C68" w14:textId="77777777" w:rsidR="002C0134" w:rsidRPr="007C1308" w:rsidRDefault="002C0134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770B1AB8" w14:textId="170328FD" w:rsidR="002C0134" w:rsidRPr="007C1308" w:rsidRDefault="002C0134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70,846</w:t>
            </w:r>
          </w:p>
        </w:tc>
        <w:tc>
          <w:tcPr>
            <w:tcW w:w="260" w:type="dxa"/>
            <w:shd w:val="clear" w:color="auto" w:fill="auto"/>
          </w:tcPr>
          <w:p w14:paraId="000CF5FD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0C45A92E" w14:textId="63C84AE2" w:rsidR="002C0134" w:rsidRPr="007C1308" w:rsidRDefault="003B6719" w:rsidP="001927AE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77FB03" w14:textId="77777777" w:rsidR="002C0134" w:rsidRPr="007C1308" w:rsidRDefault="002C0134" w:rsidP="001927A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0E59D85" w14:textId="270FBE27" w:rsidR="002C0134" w:rsidRPr="007C1308" w:rsidRDefault="002C0134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331</w:t>
            </w:r>
          </w:p>
        </w:tc>
      </w:tr>
      <w:tr w:rsidR="002C0134" w:rsidRPr="007C1308" w14:paraId="2104C6F6" w14:textId="77777777" w:rsidTr="00E34AF7">
        <w:tc>
          <w:tcPr>
            <w:tcW w:w="3870" w:type="dxa"/>
            <w:shd w:val="clear" w:color="auto" w:fill="auto"/>
          </w:tcPr>
          <w:p w14:paraId="049D04A9" w14:textId="3201EF0C" w:rsidR="002C0134" w:rsidRPr="007C1308" w:rsidRDefault="002C0134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hanging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16C876E7" w14:textId="77777777" w:rsidR="002C0134" w:rsidRPr="007C1308" w:rsidRDefault="002C0134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386358A" w14:textId="3CD8EBE1" w:rsidR="002C0134" w:rsidRPr="007C1308" w:rsidRDefault="008C4EF3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484,</w:t>
            </w:r>
            <w:r w:rsidR="005B1512"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666</w:t>
            </w:r>
          </w:p>
        </w:tc>
        <w:tc>
          <w:tcPr>
            <w:tcW w:w="260" w:type="dxa"/>
            <w:shd w:val="clear" w:color="auto" w:fill="auto"/>
          </w:tcPr>
          <w:p w14:paraId="6EC0BCC2" w14:textId="77777777" w:rsidR="002C0134" w:rsidRPr="007C1308" w:rsidRDefault="002C0134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73163F35" w14:textId="40449C51" w:rsidR="002C0134" w:rsidRPr="007C1308" w:rsidDel="003F2604" w:rsidRDefault="002C0134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358,536</w:t>
            </w:r>
          </w:p>
        </w:tc>
        <w:tc>
          <w:tcPr>
            <w:tcW w:w="260" w:type="dxa"/>
            <w:shd w:val="clear" w:color="auto" w:fill="auto"/>
          </w:tcPr>
          <w:p w14:paraId="3783C147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549A7F5B" w14:textId="1F18A539" w:rsidR="002C0134" w:rsidRPr="007C1308" w:rsidRDefault="008D2538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387,007</w:t>
            </w:r>
          </w:p>
        </w:tc>
        <w:tc>
          <w:tcPr>
            <w:tcW w:w="270" w:type="dxa"/>
            <w:shd w:val="clear" w:color="auto" w:fill="auto"/>
          </w:tcPr>
          <w:p w14:paraId="4614B999" w14:textId="77777777" w:rsidR="002C0134" w:rsidRPr="007C1308" w:rsidRDefault="002C0134" w:rsidP="001927A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420FFDF" w14:textId="42BB03D9" w:rsidR="002C0134" w:rsidRPr="007C1308" w:rsidDel="003F2604" w:rsidRDefault="002C0134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167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907</w:t>
            </w:r>
          </w:p>
        </w:tc>
      </w:tr>
      <w:tr w:rsidR="002C0134" w:rsidRPr="007C1308" w14:paraId="2E5C95D6" w14:textId="77777777" w:rsidTr="00E34AF7">
        <w:tc>
          <w:tcPr>
            <w:tcW w:w="3870" w:type="dxa"/>
            <w:shd w:val="clear" w:color="auto" w:fill="auto"/>
          </w:tcPr>
          <w:p w14:paraId="31F9652B" w14:textId="29344BB5" w:rsidR="002C0134" w:rsidRPr="007C1308" w:rsidRDefault="002C0134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hanging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C1308">
              <w:rPr>
                <w:rFonts w:asciiTheme="majorBidi" w:hAnsiTheme="majorBidi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47AB036E" w14:textId="77777777" w:rsidR="002C0134" w:rsidRPr="007C1308" w:rsidRDefault="002C0134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6AF6084" w14:textId="31D777F7" w:rsidR="002C0134" w:rsidRPr="007C1308" w:rsidRDefault="00A6399C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</w:t>
            </w:r>
            <w:r w:rsidR="0052465C"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0" w:type="dxa"/>
            <w:shd w:val="clear" w:color="auto" w:fill="auto"/>
          </w:tcPr>
          <w:p w14:paraId="11165B5B" w14:textId="77777777" w:rsidR="002C0134" w:rsidRPr="007C1308" w:rsidRDefault="002C0134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21BB7CC4" w14:textId="26AFCAD0" w:rsidR="002C0134" w:rsidRPr="007C1308" w:rsidDel="003F2604" w:rsidRDefault="002C0134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(507)</w:t>
            </w:r>
          </w:p>
        </w:tc>
        <w:tc>
          <w:tcPr>
            <w:tcW w:w="260" w:type="dxa"/>
            <w:shd w:val="clear" w:color="auto" w:fill="auto"/>
          </w:tcPr>
          <w:p w14:paraId="30AE225A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2368A48C" w14:textId="1F598FA2" w:rsidR="002C0134" w:rsidRPr="007C1308" w:rsidRDefault="00480CB1" w:rsidP="001927AE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7D5E23" w14:textId="77777777" w:rsidR="002C0134" w:rsidRPr="007C1308" w:rsidRDefault="002C0134" w:rsidP="001927A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4911EEF" w14:textId="6A8DCE8D" w:rsidR="002C0134" w:rsidRPr="007C1308" w:rsidDel="003F2604" w:rsidRDefault="002C0134" w:rsidP="001927AE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C0134" w:rsidRPr="007C1308" w14:paraId="184F0E12" w14:textId="77777777" w:rsidTr="00A30FBF">
        <w:tc>
          <w:tcPr>
            <w:tcW w:w="3870" w:type="dxa"/>
            <w:shd w:val="clear" w:color="auto" w:fill="auto"/>
          </w:tcPr>
          <w:p w14:paraId="29DDC244" w14:textId="38E8512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3B72772A" w14:textId="437E18DD" w:rsidR="002C0134" w:rsidRPr="007C1308" w:rsidRDefault="002C0134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52533F" w14:textId="1FD29D4D" w:rsidR="002C0134" w:rsidRPr="007C1308" w:rsidRDefault="00813747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484</w:t>
            </w:r>
            <w:r w:rsidR="00F346CE"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360EAC"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100</w:t>
            </w:r>
          </w:p>
        </w:tc>
        <w:tc>
          <w:tcPr>
            <w:tcW w:w="260" w:type="dxa"/>
            <w:shd w:val="clear" w:color="auto" w:fill="auto"/>
          </w:tcPr>
          <w:p w14:paraId="3E5076E5" w14:textId="77777777" w:rsidR="002C0134" w:rsidRPr="007C1308" w:rsidRDefault="002C0134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EE1552" w14:textId="5DACD25E" w:rsidR="002C0134" w:rsidRPr="007C1308" w:rsidRDefault="002C0134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358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029</w:t>
            </w:r>
          </w:p>
        </w:tc>
        <w:tc>
          <w:tcPr>
            <w:tcW w:w="260" w:type="dxa"/>
            <w:shd w:val="clear" w:color="auto" w:fill="auto"/>
          </w:tcPr>
          <w:p w14:paraId="5BB4B45E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786239" w14:textId="18DB1E3F" w:rsidR="002C0134" w:rsidRPr="007C1308" w:rsidRDefault="0033091F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387,007</w:t>
            </w:r>
          </w:p>
        </w:tc>
        <w:tc>
          <w:tcPr>
            <w:tcW w:w="270" w:type="dxa"/>
            <w:shd w:val="clear" w:color="auto" w:fill="auto"/>
          </w:tcPr>
          <w:p w14:paraId="2B5D0A03" w14:textId="77777777" w:rsidR="002C0134" w:rsidRPr="007C1308" w:rsidRDefault="002C0134" w:rsidP="001927A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55DEBF" w14:textId="0F1E9897" w:rsidR="002C0134" w:rsidRPr="007C1308" w:rsidRDefault="002C0134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167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907</w:t>
            </w:r>
          </w:p>
        </w:tc>
      </w:tr>
      <w:tr w:rsidR="002C0134" w:rsidRPr="007C1308" w14:paraId="2BA32224" w14:textId="77777777" w:rsidTr="00A30FBF">
        <w:trPr>
          <w:trHeight w:val="58"/>
        </w:trPr>
        <w:tc>
          <w:tcPr>
            <w:tcW w:w="3870" w:type="dxa"/>
            <w:shd w:val="clear" w:color="auto" w:fill="auto"/>
          </w:tcPr>
          <w:p w14:paraId="59114A6F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07615AB8" w14:textId="77777777" w:rsidR="002C0134" w:rsidRPr="007C1308" w:rsidRDefault="002C0134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CE208E1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260" w:type="dxa"/>
            <w:shd w:val="clear" w:color="auto" w:fill="auto"/>
          </w:tcPr>
          <w:p w14:paraId="467B76E1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098C7919" w14:textId="77777777" w:rsidR="002C0134" w:rsidRPr="007C1308" w:rsidRDefault="002C0134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0" w:type="dxa"/>
            <w:shd w:val="clear" w:color="auto" w:fill="auto"/>
          </w:tcPr>
          <w:p w14:paraId="6D0E6203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5BD2F431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270" w:type="dxa"/>
            <w:shd w:val="clear" w:color="auto" w:fill="auto"/>
          </w:tcPr>
          <w:p w14:paraId="46EED33E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32ACA63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</w:rPr>
            </w:pPr>
          </w:p>
        </w:tc>
      </w:tr>
      <w:tr w:rsidR="002C0134" w:rsidRPr="007C1308" w14:paraId="4275EDAB" w14:textId="77777777" w:rsidTr="00A30FBF">
        <w:tc>
          <w:tcPr>
            <w:tcW w:w="3870" w:type="dxa"/>
            <w:shd w:val="clear" w:color="auto" w:fill="auto"/>
          </w:tcPr>
          <w:p w14:paraId="2C618151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ลูกหนี้ตามสัญญาเช่าการเงิน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33AAC9C8" w14:textId="77777777" w:rsidR="002C0134" w:rsidRPr="007C1308" w:rsidRDefault="002C0134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A0BD0D4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72572051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137FB253" w14:textId="77777777" w:rsidR="002C0134" w:rsidRPr="007C1308" w:rsidRDefault="002C0134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24E8C709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1128768B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85876E8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4D675E6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2C0134" w:rsidRPr="007C1308" w14:paraId="6DCD2854" w14:textId="77777777" w:rsidTr="00003898">
        <w:tc>
          <w:tcPr>
            <w:tcW w:w="3870" w:type="dxa"/>
            <w:shd w:val="clear" w:color="auto" w:fill="auto"/>
          </w:tcPr>
          <w:p w14:paraId="1DF70F1B" w14:textId="45F5B4BB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2A0B3150" w14:textId="77777777" w:rsidR="002C0134" w:rsidRPr="007C1308" w:rsidRDefault="002C0134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A6F8DE0" w14:textId="196172BF" w:rsidR="002C0134" w:rsidRPr="007C1308" w:rsidRDefault="00A015E2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37,257</w:t>
            </w:r>
          </w:p>
        </w:tc>
        <w:tc>
          <w:tcPr>
            <w:tcW w:w="260" w:type="dxa"/>
            <w:shd w:val="clear" w:color="auto" w:fill="auto"/>
          </w:tcPr>
          <w:p w14:paraId="74A28C9C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1AF92C64" w14:textId="49B3FC98" w:rsidR="002C0134" w:rsidRPr="007C1308" w:rsidRDefault="002C0134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41</w:t>
            </w: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7C1308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959</w:t>
            </w:r>
          </w:p>
        </w:tc>
        <w:tc>
          <w:tcPr>
            <w:tcW w:w="260" w:type="dxa"/>
            <w:shd w:val="clear" w:color="auto" w:fill="auto"/>
          </w:tcPr>
          <w:p w14:paraId="6428CB92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0C1698AD" w14:textId="4BCD73D3" w:rsidR="002C0134" w:rsidRPr="007C1308" w:rsidRDefault="00564D9D" w:rsidP="001927A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EBE942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A605C99" w14:textId="0BB60610" w:rsidR="002C0134" w:rsidRPr="007C1308" w:rsidRDefault="002C0134" w:rsidP="001927AE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</w:tr>
      <w:tr w:rsidR="002C0134" w:rsidRPr="007C1308" w14:paraId="07108BCC" w14:textId="77777777" w:rsidTr="00003898">
        <w:tc>
          <w:tcPr>
            <w:tcW w:w="3870" w:type="dxa"/>
            <w:shd w:val="clear" w:color="auto" w:fill="auto"/>
          </w:tcPr>
          <w:p w14:paraId="2B8A4BAB" w14:textId="6E991B1B" w:rsidR="002C0134" w:rsidRPr="007C1308" w:rsidRDefault="002C0134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hanging="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7385A879" w14:textId="7E350A5E" w:rsidR="002C0134" w:rsidRPr="007C1308" w:rsidRDefault="002C0134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99D237D" w14:textId="17EB047A" w:rsidR="002C0134" w:rsidRPr="007C1308" w:rsidRDefault="007E088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4C67643A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357CDB8A" w14:textId="0323F70F" w:rsidR="002C0134" w:rsidRPr="007C1308" w:rsidRDefault="002C0134" w:rsidP="001927AE">
            <w:pPr>
              <w:pStyle w:val="acctfourfigures"/>
              <w:tabs>
                <w:tab w:val="clear" w:pos="765"/>
                <w:tab w:val="decimal" w:pos="43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11FF0824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7FE7F9BB" w14:textId="23E131C8" w:rsidR="002C0134" w:rsidRPr="007C1308" w:rsidRDefault="00564D9D" w:rsidP="001927A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648508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8502E65" w14:textId="10776B99" w:rsidR="002C0134" w:rsidRPr="007C1308" w:rsidRDefault="002C0134" w:rsidP="001927AE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</w:tr>
      <w:tr w:rsidR="002C0134" w:rsidRPr="007C1308" w14:paraId="1017FFEF" w14:textId="77777777" w:rsidTr="00841111">
        <w:trPr>
          <w:trHeight w:val="58"/>
        </w:trPr>
        <w:tc>
          <w:tcPr>
            <w:tcW w:w="3870" w:type="dxa"/>
            <w:shd w:val="clear" w:color="auto" w:fill="auto"/>
          </w:tcPr>
          <w:p w14:paraId="412B8F4A" w14:textId="16D4F2E1" w:rsidR="002C0134" w:rsidRPr="007C1308" w:rsidRDefault="002C0134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3F24DF60" w14:textId="02765944" w:rsidR="002C0134" w:rsidRPr="007C1308" w:rsidRDefault="002C0134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9A4962" w14:textId="36A9479D" w:rsidR="002C0134" w:rsidRPr="007C1308" w:rsidRDefault="005F5994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7C1308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37,257</w:t>
            </w:r>
          </w:p>
        </w:tc>
        <w:tc>
          <w:tcPr>
            <w:tcW w:w="260" w:type="dxa"/>
            <w:shd w:val="clear" w:color="auto" w:fill="auto"/>
          </w:tcPr>
          <w:p w14:paraId="2DFDF078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FF0A75" w14:textId="7395809E" w:rsidR="002C0134" w:rsidRPr="007C1308" w:rsidRDefault="002C0134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41</w:t>
            </w:r>
            <w:r w:rsidRPr="007C1308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7C1308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959</w:t>
            </w:r>
          </w:p>
        </w:tc>
        <w:tc>
          <w:tcPr>
            <w:tcW w:w="260" w:type="dxa"/>
            <w:shd w:val="clear" w:color="auto" w:fill="auto"/>
          </w:tcPr>
          <w:p w14:paraId="3040DC55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517AB4" w14:textId="113F8E1D" w:rsidR="002C0134" w:rsidRPr="007C1308" w:rsidRDefault="00564D9D" w:rsidP="001927A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7DD235C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A23D56" w14:textId="12F8E7D3" w:rsidR="002C0134" w:rsidRPr="007C1308" w:rsidRDefault="002C0134" w:rsidP="001927AE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7C130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2C0134" w:rsidRPr="007C1308" w14:paraId="19818B92" w14:textId="77777777" w:rsidTr="00A30FBF">
        <w:trPr>
          <w:trHeight w:val="58"/>
        </w:trPr>
        <w:tc>
          <w:tcPr>
            <w:tcW w:w="3870" w:type="dxa"/>
            <w:shd w:val="clear" w:color="auto" w:fill="auto"/>
          </w:tcPr>
          <w:p w14:paraId="03C238B0" w14:textId="77777777" w:rsidR="002C0134" w:rsidRPr="007C1308" w:rsidRDefault="002C0134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4D0568A4" w14:textId="77777777" w:rsidR="002C0134" w:rsidRPr="007C1308" w:rsidRDefault="002C0134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38C37F6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auto"/>
          </w:tcPr>
          <w:p w14:paraId="154BD726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19898D2C" w14:textId="77777777" w:rsidR="002C0134" w:rsidRPr="007C1308" w:rsidRDefault="002C0134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auto"/>
          </w:tcPr>
          <w:p w14:paraId="4CF98595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1B86929A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14B2DFE3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D43B4F3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16"/>
                <w:szCs w:val="16"/>
              </w:rPr>
            </w:pPr>
          </w:p>
        </w:tc>
      </w:tr>
      <w:tr w:rsidR="002C0134" w:rsidRPr="007C1308" w14:paraId="35DE3E66" w14:textId="77777777" w:rsidTr="00A30FBF">
        <w:trPr>
          <w:trHeight w:val="80"/>
        </w:trPr>
        <w:tc>
          <w:tcPr>
            <w:tcW w:w="3870" w:type="dxa"/>
            <w:shd w:val="clear" w:color="auto" w:fill="auto"/>
          </w:tcPr>
          <w:p w14:paraId="30E0635B" w14:textId="3A278FDE" w:rsidR="002C0134" w:rsidRPr="007C1308" w:rsidRDefault="002C0134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ลูกหนี้ตามสัญญาปรับโครงสร้างหนี้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2B5067B0" w14:textId="77777777" w:rsidR="002C0134" w:rsidRPr="007C1308" w:rsidRDefault="002C0134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6A6854E" w14:textId="77777777" w:rsidR="002C0134" w:rsidRPr="007C1308" w:rsidRDefault="002C0134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7D54EE47" w14:textId="77777777" w:rsidR="002C0134" w:rsidRPr="007C1308" w:rsidRDefault="002C0134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shd w:val="clear" w:color="auto" w:fill="auto"/>
          </w:tcPr>
          <w:p w14:paraId="3E461E0B" w14:textId="77777777" w:rsidR="002C0134" w:rsidRPr="007C1308" w:rsidRDefault="002C0134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22FB5667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1F2E6F0F" w14:textId="77777777" w:rsidR="002C0134" w:rsidRPr="007C1308" w:rsidRDefault="002C0134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3674A6B" w14:textId="77777777" w:rsidR="002C0134" w:rsidRPr="007C1308" w:rsidRDefault="002C0134" w:rsidP="001927A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C9EDF03" w14:textId="77777777" w:rsidR="002C0134" w:rsidRPr="007C1308" w:rsidRDefault="002C0134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C0134" w:rsidRPr="007C1308" w14:paraId="3454518C" w14:textId="77777777" w:rsidTr="00A30FBF">
        <w:tc>
          <w:tcPr>
            <w:tcW w:w="3870" w:type="dxa"/>
            <w:shd w:val="clear" w:color="auto" w:fill="auto"/>
          </w:tcPr>
          <w:p w14:paraId="3EF3BF74" w14:textId="44A1E432" w:rsidR="002C0134" w:rsidRPr="007C1308" w:rsidRDefault="002C0134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2804A86C" w14:textId="11BC391E" w:rsidR="002C0134" w:rsidRPr="007C1308" w:rsidRDefault="002C0134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5BE048F" w14:textId="00BE809B" w:rsidR="002C0134" w:rsidRPr="007C1308" w:rsidRDefault="007A7A65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16,07</w:t>
            </w:r>
            <w:r w:rsidR="0039335D"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60" w:type="dxa"/>
            <w:shd w:val="clear" w:color="auto" w:fill="auto"/>
          </w:tcPr>
          <w:p w14:paraId="75C1CD2B" w14:textId="77777777" w:rsidR="002C0134" w:rsidRPr="007C1308" w:rsidRDefault="002C0134" w:rsidP="001927A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26E8E80E" w14:textId="00B7D5D0" w:rsidR="002C0134" w:rsidRPr="007C1308" w:rsidRDefault="002C0134" w:rsidP="001927A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193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20</w:t>
            </w: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7C1308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506</w:t>
            </w:r>
          </w:p>
        </w:tc>
        <w:tc>
          <w:tcPr>
            <w:tcW w:w="260" w:type="dxa"/>
            <w:shd w:val="clear" w:color="auto" w:fill="auto"/>
          </w:tcPr>
          <w:p w14:paraId="501B1742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3A582554" w14:textId="47B5A497" w:rsidR="002C0134" w:rsidRPr="007C1308" w:rsidRDefault="00AC1753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8</w:t>
            </w: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7C1308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745</w:t>
            </w:r>
          </w:p>
        </w:tc>
        <w:tc>
          <w:tcPr>
            <w:tcW w:w="270" w:type="dxa"/>
            <w:shd w:val="clear" w:color="auto" w:fill="auto"/>
          </w:tcPr>
          <w:p w14:paraId="629CE600" w14:textId="77777777" w:rsidR="002C0134" w:rsidRPr="007C1308" w:rsidRDefault="002C0134" w:rsidP="001927A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83069B7" w14:textId="380FB3FB" w:rsidR="002C0134" w:rsidRPr="007C1308" w:rsidRDefault="002C0134" w:rsidP="001927AE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143" w:right="-153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8</w:t>
            </w: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7C1308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745</w:t>
            </w:r>
          </w:p>
        </w:tc>
      </w:tr>
      <w:tr w:rsidR="002C0134" w:rsidRPr="007C1308" w14:paraId="6CBF9E3D" w14:textId="77777777" w:rsidTr="00A30FBF">
        <w:tc>
          <w:tcPr>
            <w:tcW w:w="3870" w:type="dxa"/>
            <w:shd w:val="clear" w:color="auto" w:fill="auto"/>
          </w:tcPr>
          <w:p w14:paraId="60CBDD2A" w14:textId="4338B31B" w:rsidR="002C0134" w:rsidRPr="007C1308" w:rsidRDefault="002C0134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hanging="70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07F06E07" w14:textId="01E97CEF" w:rsidR="002C0134" w:rsidRPr="007C1308" w:rsidRDefault="002C0134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DB9A6E2" w14:textId="47E76DF8" w:rsidR="002C0134" w:rsidRPr="007C1308" w:rsidRDefault="0039335D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0549A3"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8,4</w:t>
            </w:r>
            <w:r w:rsidR="006479FA"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</w:t>
            </w:r>
            <w:r w:rsidR="000549A3"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0" w:type="dxa"/>
            <w:shd w:val="clear" w:color="auto" w:fill="auto"/>
          </w:tcPr>
          <w:p w14:paraId="4644099D" w14:textId="77777777" w:rsidR="002C0134" w:rsidRPr="007C1308" w:rsidRDefault="002C0134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3B3199E3" w14:textId="3228205E" w:rsidR="002C0134" w:rsidRPr="007C1308" w:rsidRDefault="002C0134" w:rsidP="001927A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193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(</w:t>
            </w:r>
            <w:r w:rsidRPr="007C1308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10</w:t>
            </w: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7C1308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530</w:t>
            </w: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)</w:t>
            </w:r>
          </w:p>
        </w:tc>
        <w:tc>
          <w:tcPr>
            <w:tcW w:w="260" w:type="dxa"/>
            <w:shd w:val="clear" w:color="auto" w:fill="auto"/>
          </w:tcPr>
          <w:p w14:paraId="78E968BC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2D63FB3F" w14:textId="14C1548C" w:rsidR="002C0134" w:rsidRPr="007C1308" w:rsidRDefault="0047615A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(</w:t>
            </w:r>
            <w:r w:rsidRPr="007C1308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4</w:t>
            </w: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7C1308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372</w:t>
            </w: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FAA589B" w14:textId="77777777" w:rsidR="002C0134" w:rsidRPr="007C1308" w:rsidRDefault="002C0134" w:rsidP="001927A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5161F67" w14:textId="1F1DA52B" w:rsidR="002C0134" w:rsidRPr="007C1308" w:rsidRDefault="002C0134" w:rsidP="001927AE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143" w:right="-153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(</w:t>
            </w:r>
            <w:r w:rsidRPr="007C1308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4</w:t>
            </w: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7C1308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372</w:t>
            </w: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)</w:t>
            </w:r>
          </w:p>
        </w:tc>
      </w:tr>
      <w:tr w:rsidR="002C0134" w:rsidRPr="007C1308" w14:paraId="55776073" w14:textId="77777777" w:rsidTr="00841111">
        <w:trPr>
          <w:trHeight w:val="58"/>
        </w:trPr>
        <w:tc>
          <w:tcPr>
            <w:tcW w:w="3870" w:type="dxa"/>
            <w:shd w:val="clear" w:color="auto" w:fill="auto"/>
          </w:tcPr>
          <w:p w14:paraId="5AD7532D" w14:textId="508B0AD3" w:rsidR="002C0134" w:rsidRPr="007C1308" w:rsidRDefault="002C0134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119EBC91" w14:textId="012B13AD" w:rsidR="002C0134" w:rsidRPr="007C1308" w:rsidRDefault="002C0134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B4CAA4" w14:textId="54D971C0" w:rsidR="002C0134" w:rsidRPr="007C1308" w:rsidRDefault="002D03D5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7,</w:t>
            </w:r>
            <w:r w:rsidR="007C5B49"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611</w:t>
            </w:r>
          </w:p>
        </w:tc>
        <w:tc>
          <w:tcPr>
            <w:tcW w:w="260" w:type="dxa"/>
            <w:shd w:val="clear" w:color="auto" w:fill="auto"/>
          </w:tcPr>
          <w:p w14:paraId="5FCE9F63" w14:textId="77777777" w:rsidR="002C0134" w:rsidRPr="007C1308" w:rsidRDefault="002C0134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C58072" w14:textId="50149281" w:rsidR="002C0134" w:rsidRPr="007C1308" w:rsidRDefault="002C0134" w:rsidP="001927A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193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9</w:t>
            </w:r>
            <w:r w:rsidRPr="007C1308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7C1308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976</w:t>
            </w:r>
          </w:p>
        </w:tc>
        <w:tc>
          <w:tcPr>
            <w:tcW w:w="260" w:type="dxa"/>
            <w:shd w:val="clear" w:color="auto" w:fill="auto"/>
          </w:tcPr>
          <w:p w14:paraId="77DD42F8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5F0EB7" w14:textId="7C3DC44C" w:rsidR="002C0134" w:rsidRPr="007C1308" w:rsidRDefault="0047615A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4</w:t>
            </w:r>
            <w:r w:rsidRPr="007C1308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7C1308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373</w:t>
            </w:r>
          </w:p>
        </w:tc>
        <w:tc>
          <w:tcPr>
            <w:tcW w:w="270" w:type="dxa"/>
            <w:shd w:val="clear" w:color="auto" w:fill="auto"/>
          </w:tcPr>
          <w:p w14:paraId="1FC46E9B" w14:textId="77777777" w:rsidR="002C0134" w:rsidRPr="007C1308" w:rsidRDefault="002C0134" w:rsidP="001927AE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D3E7FB" w14:textId="384F2414" w:rsidR="002C0134" w:rsidRPr="007C1308" w:rsidRDefault="002C0134" w:rsidP="001927AE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143" w:right="-153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4</w:t>
            </w:r>
            <w:r w:rsidRPr="007C1308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7C1308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373</w:t>
            </w:r>
          </w:p>
        </w:tc>
      </w:tr>
      <w:tr w:rsidR="002C0134" w:rsidRPr="007C1308" w14:paraId="1ADA9E7C" w14:textId="77777777" w:rsidTr="00003898">
        <w:trPr>
          <w:trHeight w:val="58"/>
        </w:trPr>
        <w:tc>
          <w:tcPr>
            <w:tcW w:w="3870" w:type="dxa"/>
            <w:shd w:val="clear" w:color="auto" w:fill="auto"/>
          </w:tcPr>
          <w:p w14:paraId="0E2672B0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740A8C65" w14:textId="77777777" w:rsidR="002C0134" w:rsidRPr="007C1308" w:rsidRDefault="002C0134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3B90350" w14:textId="77777777" w:rsidR="002C0134" w:rsidRPr="007C1308" w:rsidRDefault="002C0134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14:paraId="7BC10161" w14:textId="77777777" w:rsidR="002C0134" w:rsidRPr="007C1308" w:rsidRDefault="002C0134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365EE6F7" w14:textId="77777777" w:rsidR="002C0134" w:rsidRPr="007C1308" w:rsidRDefault="002C0134" w:rsidP="001927A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19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auto"/>
          </w:tcPr>
          <w:p w14:paraId="71CF6DF7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3DBA8D93" w14:textId="77777777" w:rsidR="002C0134" w:rsidRPr="007C1308" w:rsidRDefault="002C0134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8D60929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62A2BAF" w14:textId="77777777" w:rsidR="002C0134" w:rsidRPr="007C1308" w:rsidRDefault="002C0134" w:rsidP="001927AE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left="-143" w:right="-15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2C0134" w:rsidRPr="007C1308" w14:paraId="2064312B" w14:textId="77777777" w:rsidTr="002C0134">
        <w:trPr>
          <w:trHeight w:val="56"/>
        </w:trPr>
        <w:tc>
          <w:tcPr>
            <w:tcW w:w="3870" w:type="dxa"/>
            <w:shd w:val="clear" w:color="auto" w:fill="auto"/>
          </w:tcPr>
          <w:p w14:paraId="32FF7D8B" w14:textId="6912CC0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1308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0E800EA6" w14:textId="77777777" w:rsidR="002C0134" w:rsidRPr="007C1308" w:rsidRDefault="002C0134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1BE9EEA" w14:textId="214AB0CE" w:rsidR="002C0134" w:rsidRPr="007C1308" w:rsidRDefault="008A2C2A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149,</w:t>
            </w:r>
            <w:r w:rsidR="003445AC"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260</w:t>
            </w:r>
          </w:p>
        </w:tc>
        <w:tc>
          <w:tcPr>
            <w:tcW w:w="260" w:type="dxa"/>
            <w:shd w:val="clear" w:color="auto" w:fill="auto"/>
          </w:tcPr>
          <w:p w14:paraId="68E36214" w14:textId="77777777" w:rsidR="002C0134" w:rsidRPr="007C1308" w:rsidRDefault="002C0134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763688C2" w14:textId="3E2C5A11" w:rsidR="002C0134" w:rsidRPr="007C1308" w:rsidRDefault="002C0134" w:rsidP="001927A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141,964</w:t>
            </w:r>
          </w:p>
        </w:tc>
        <w:tc>
          <w:tcPr>
            <w:tcW w:w="260" w:type="dxa"/>
            <w:shd w:val="clear" w:color="auto" w:fill="auto"/>
          </w:tcPr>
          <w:p w14:paraId="25295F1B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3F32668D" w14:textId="080A5F70" w:rsidR="002C0134" w:rsidRPr="007C1308" w:rsidRDefault="00B35D7C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82,717</w:t>
            </w:r>
          </w:p>
        </w:tc>
        <w:tc>
          <w:tcPr>
            <w:tcW w:w="270" w:type="dxa"/>
            <w:shd w:val="clear" w:color="auto" w:fill="auto"/>
          </w:tcPr>
          <w:p w14:paraId="0B94FD9A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DD1B045" w14:textId="47199500" w:rsidR="002C0134" w:rsidRPr="007C1308" w:rsidRDefault="002C0134" w:rsidP="001927AE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143" w:right="-15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76,271</w:t>
            </w:r>
          </w:p>
        </w:tc>
      </w:tr>
      <w:tr w:rsidR="002C0134" w:rsidRPr="007C1308" w14:paraId="43A26EEF" w14:textId="77777777" w:rsidTr="002C0134">
        <w:trPr>
          <w:trHeight w:val="46"/>
        </w:trPr>
        <w:tc>
          <w:tcPr>
            <w:tcW w:w="3870" w:type="dxa"/>
            <w:shd w:val="clear" w:color="auto" w:fill="auto"/>
          </w:tcPr>
          <w:p w14:paraId="5823587F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5F06F553" w14:textId="77777777" w:rsidR="002C0134" w:rsidRPr="007C1308" w:rsidRDefault="002C0134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8FE4E4A" w14:textId="77777777" w:rsidR="002C0134" w:rsidRPr="007C1308" w:rsidRDefault="002C0134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14:paraId="3F0E3E41" w14:textId="77777777" w:rsidR="002C0134" w:rsidRPr="007C1308" w:rsidRDefault="002C0134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2077277F" w14:textId="77777777" w:rsidR="002C0134" w:rsidRPr="007C1308" w:rsidRDefault="002C0134" w:rsidP="001927A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19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auto"/>
          </w:tcPr>
          <w:p w14:paraId="1632EB7C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3A80BE4D" w14:textId="77777777" w:rsidR="002C0134" w:rsidRPr="007C1308" w:rsidRDefault="002C0134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8116A09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F1DC1D9" w14:textId="77777777" w:rsidR="002C0134" w:rsidRPr="007C1308" w:rsidRDefault="002C0134" w:rsidP="001927AE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143" w:right="-15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2C0134" w:rsidRPr="007C1308" w14:paraId="6A822E14" w14:textId="77777777" w:rsidTr="002C0134">
        <w:trPr>
          <w:trHeight w:val="56"/>
        </w:trPr>
        <w:tc>
          <w:tcPr>
            <w:tcW w:w="3870" w:type="dxa"/>
            <w:shd w:val="clear" w:color="auto" w:fill="auto"/>
          </w:tcPr>
          <w:p w14:paraId="44CAEA56" w14:textId="67D55006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360" w:type="dxa"/>
            <w:tcBorders>
              <w:left w:val="nil"/>
            </w:tcBorders>
            <w:shd w:val="clear" w:color="auto" w:fill="auto"/>
          </w:tcPr>
          <w:p w14:paraId="378CCB25" w14:textId="77777777" w:rsidR="002C0134" w:rsidRPr="007C1308" w:rsidRDefault="002C0134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2F5A257B" w14:textId="57AC947E" w:rsidR="002C0134" w:rsidRPr="007C1308" w:rsidRDefault="00C64A9E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678</w:t>
            </w:r>
            <w:r w:rsidR="00533973"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3445AC"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228</w:t>
            </w:r>
          </w:p>
        </w:tc>
        <w:tc>
          <w:tcPr>
            <w:tcW w:w="260" w:type="dxa"/>
            <w:shd w:val="clear" w:color="auto" w:fill="auto"/>
          </w:tcPr>
          <w:p w14:paraId="305CADC3" w14:textId="77777777" w:rsidR="002C0134" w:rsidRPr="007C1308" w:rsidRDefault="002C0134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00" w:type="dxa"/>
            <w:tcBorders>
              <w:bottom w:val="double" w:sz="4" w:space="0" w:color="auto"/>
            </w:tcBorders>
            <w:shd w:val="clear" w:color="auto" w:fill="auto"/>
          </w:tcPr>
          <w:p w14:paraId="6E82CFA7" w14:textId="6DAF4764" w:rsidR="002C0134" w:rsidRPr="007C1308" w:rsidRDefault="002C0134" w:rsidP="001927A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551,928</w:t>
            </w:r>
          </w:p>
        </w:tc>
        <w:tc>
          <w:tcPr>
            <w:tcW w:w="260" w:type="dxa"/>
            <w:shd w:val="clear" w:color="auto" w:fill="auto"/>
          </w:tcPr>
          <w:p w14:paraId="2B653441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double" w:sz="4" w:space="0" w:color="auto"/>
            </w:tcBorders>
            <w:shd w:val="clear" w:color="auto" w:fill="auto"/>
          </w:tcPr>
          <w:p w14:paraId="64925B62" w14:textId="58866A4B" w:rsidR="002C0134" w:rsidRPr="007C1308" w:rsidRDefault="003A3068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47</w:t>
            </w:r>
            <w:r w:rsidR="001F31FA"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="004C22D0"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1F31FA"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  <w:r w:rsidR="004C22D0"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97</w:t>
            </w:r>
          </w:p>
        </w:tc>
        <w:tc>
          <w:tcPr>
            <w:tcW w:w="270" w:type="dxa"/>
            <w:shd w:val="clear" w:color="auto" w:fill="auto"/>
          </w:tcPr>
          <w:p w14:paraId="5DC89A2A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73CF15BF" w14:textId="3A190546" w:rsidR="002C0134" w:rsidRPr="007C1308" w:rsidRDefault="002C0134" w:rsidP="001927AE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143" w:right="-15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248,551</w:t>
            </w:r>
          </w:p>
        </w:tc>
      </w:tr>
    </w:tbl>
    <w:p w14:paraId="1033B2A6" w14:textId="262BA237" w:rsidR="004E7C5A" w:rsidRPr="007C1308" w:rsidRDefault="004E7C5A" w:rsidP="001927A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4D94A6D6" w14:textId="40259CE4" w:rsidR="00521077" w:rsidRPr="007C1308" w:rsidRDefault="00521077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  <w:r w:rsidRPr="007C1308">
        <w:rPr>
          <w:rFonts w:asciiTheme="majorBidi" w:hAnsiTheme="majorBidi" w:cstheme="majorBidi"/>
          <w:sz w:val="28"/>
          <w:szCs w:val="28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7E56DD" w:rsidRPr="007C1308">
        <w:rPr>
          <w:rFonts w:asciiTheme="majorBidi" w:hAnsiTheme="majorBidi" w:cstheme="majorBidi"/>
          <w:sz w:val="28"/>
          <w:szCs w:val="28"/>
        </w:rPr>
        <w:t>30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 วัน ถึง </w:t>
      </w:r>
      <w:r w:rsidR="007E56DD" w:rsidRPr="007C1308">
        <w:rPr>
          <w:rFonts w:asciiTheme="majorBidi" w:hAnsiTheme="majorBidi" w:cstheme="majorBidi"/>
          <w:sz w:val="28"/>
          <w:szCs w:val="28"/>
        </w:rPr>
        <w:t>90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 วัน</w:t>
      </w:r>
    </w:p>
    <w:p w14:paraId="08BD87C1" w14:textId="6A0DAE2F" w:rsidR="00841111" w:rsidRPr="007C1308" w:rsidRDefault="00841111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0"/>
          <w:szCs w:val="20"/>
        </w:rPr>
      </w:pPr>
    </w:p>
    <w:p w14:paraId="421981F9" w14:textId="77777777" w:rsidR="00841111" w:rsidRPr="007C1308" w:rsidRDefault="00841111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0"/>
          <w:szCs w:val="20"/>
        </w:rPr>
      </w:pPr>
    </w:p>
    <w:tbl>
      <w:tblPr>
        <w:tblW w:w="903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27"/>
        <w:gridCol w:w="990"/>
        <w:gridCol w:w="270"/>
        <w:gridCol w:w="990"/>
        <w:gridCol w:w="270"/>
        <w:gridCol w:w="1024"/>
        <w:gridCol w:w="270"/>
        <w:gridCol w:w="987"/>
        <w:gridCol w:w="6"/>
      </w:tblGrid>
      <w:tr w:rsidR="00521077" w:rsidRPr="007C1308" w14:paraId="5CCCCE44" w14:textId="77777777" w:rsidTr="002C0134">
        <w:trPr>
          <w:gridAfter w:val="1"/>
          <w:wAfter w:w="6" w:type="dxa"/>
          <w:tblHeader/>
        </w:trPr>
        <w:tc>
          <w:tcPr>
            <w:tcW w:w="4227" w:type="dxa"/>
            <w:vAlign w:val="bottom"/>
            <w:hideMark/>
          </w:tcPr>
          <w:p w14:paraId="5AD133A9" w14:textId="77777777" w:rsidR="00521077" w:rsidRPr="007C1308" w:rsidRDefault="00521077" w:rsidP="001927AE">
            <w:pPr>
              <w:pStyle w:val="BodyText"/>
              <w:tabs>
                <w:tab w:val="left" w:pos="156"/>
                <w:tab w:val="right" w:pos="9072"/>
              </w:tabs>
              <w:spacing w:after="0" w:line="240" w:lineRule="auto"/>
              <w:ind w:left="156" w:right="-108" w:hanging="156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val="en-GB" w:bidi="ar-SA"/>
              </w:rPr>
            </w:pP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ค่าเผื่อผลขาดทุนด้านเครดิตที่คาดว่าจะเกิดขึ้น</w:t>
            </w:r>
          </w:p>
        </w:tc>
        <w:tc>
          <w:tcPr>
            <w:tcW w:w="2250" w:type="dxa"/>
            <w:gridSpan w:val="3"/>
          </w:tcPr>
          <w:p w14:paraId="26B7C505" w14:textId="77777777" w:rsidR="00521077" w:rsidRPr="007C1308" w:rsidRDefault="00521077" w:rsidP="001927AE">
            <w:pPr>
              <w:tabs>
                <w:tab w:val="center" w:pos="4536"/>
                <w:tab w:val="right" w:pos="9072"/>
              </w:tabs>
              <w:spacing w:line="240" w:lineRule="auto"/>
              <w:ind w:left="-101" w:right="-14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30E167F" w14:textId="77777777" w:rsidR="00521077" w:rsidRPr="007C1308" w:rsidRDefault="00521077" w:rsidP="001927AE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81" w:type="dxa"/>
            <w:gridSpan w:val="3"/>
            <w:hideMark/>
          </w:tcPr>
          <w:p w14:paraId="7E82037D" w14:textId="77777777" w:rsidR="00521077" w:rsidRPr="007C1308" w:rsidRDefault="00521077" w:rsidP="001927AE">
            <w:pPr>
              <w:tabs>
                <w:tab w:val="center" w:pos="4536"/>
                <w:tab w:val="right" w:pos="9072"/>
              </w:tabs>
              <w:spacing w:line="240" w:lineRule="auto"/>
              <w:ind w:left="-77" w:right="-6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21077" w:rsidRPr="007C1308" w14:paraId="7E790736" w14:textId="77777777" w:rsidTr="002C0134">
        <w:trPr>
          <w:tblHeader/>
        </w:trPr>
        <w:tc>
          <w:tcPr>
            <w:tcW w:w="4227" w:type="dxa"/>
            <w:hideMark/>
          </w:tcPr>
          <w:p w14:paraId="1436E387" w14:textId="77777777" w:rsidR="00521077" w:rsidRPr="007C1308" w:rsidRDefault="00521077" w:rsidP="001927AE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8C379E7" w14:textId="53C9F5A4" w:rsidR="00521077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1E284DD0" w14:textId="77777777" w:rsidR="00521077" w:rsidRPr="007C1308" w:rsidRDefault="00521077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B3DF590" w14:textId="50F0BDE0" w:rsidR="00521077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63025659" w14:textId="77777777" w:rsidR="00521077" w:rsidRPr="007C1308" w:rsidRDefault="00521077" w:rsidP="001927AE">
            <w:pPr>
              <w:tabs>
                <w:tab w:val="decimal" w:pos="1313"/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BB787A5" w14:textId="29446B3C" w:rsidR="00521077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7ADBB3AF" w14:textId="77777777" w:rsidR="00521077" w:rsidRPr="007C1308" w:rsidRDefault="00521077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gridSpan w:val="2"/>
          </w:tcPr>
          <w:p w14:paraId="59892C65" w14:textId="42EB2BB3" w:rsidR="00521077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521077" w:rsidRPr="007C1308" w14:paraId="0F3F7DBE" w14:textId="77777777" w:rsidTr="002C0134">
        <w:trPr>
          <w:gridAfter w:val="1"/>
          <w:wAfter w:w="6" w:type="dxa"/>
          <w:tblHeader/>
        </w:trPr>
        <w:tc>
          <w:tcPr>
            <w:tcW w:w="4227" w:type="dxa"/>
          </w:tcPr>
          <w:p w14:paraId="0416B1BC" w14:textId="77777777" w:rsidR="00521077" w:rsidRPr="007C1308" w:rsidDel="00A63E91" w:rsidRDefault="00521077" w:rsidP="001927AE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01" w:type="dxa"/>
            <w:gridSpan w:val="7"/>
          </w:tcPr>
          <w:p w14:paraId="75AD2A5F" w14:textId="77777777" w:rsidR="00521077" w:rsidRPr="007C1308" w:rsidRDefault="00521077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C130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7C130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2C0134" w:rsidRPr="007C1308" w14:paraId="6C094572" w14:textId="77777777" w:rsidTr="002C0134">
        <w:trPr>
          <w:tblHeader/>
        </w:trPr>
        <w:tc>
          <w:tcPr>
            <w:tcW w:w="4227" w:type="dxa"/>
          </w:tcPr>
          <w:p w14:paraId="11C7A5FD" w14:textId="3FEC4F55" w:rsidR="002C0134" w:rsidRPr="007C1308" w:rsidRDefault="002C0134" w:rsidP="001927AE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333784B9" w14:textId="7B73C864" w:rsidR="002C0134" w:rsidRPr="007C1308" w:rsidRDefault="007743FC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11,037</w:t>
            </w:r>
          </w:p>
        </w:tc>
        <w:tc>
          <w:tcPr>
            <w:tcW w:w="270" w:type="dxa"/>
          </w:tcPr>
          <w:p w14:paraId="73EB6E51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9F413B6" w14:textId="7085D1C8" w:rsidR="002C0134" w:rsidRPr="007C1308" w:rsidRDefault="002C0134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042</w:t>
            </w:r>
          </w:p>
        </w:tc>
        <w:tc>
          <w:tcPr>
            <w:tcW w:w="270" w:type="dxa"/>
          </w:tcPr>
          <w:p w14:paraId="13A4F161" w14:textId="77777777" w:rsidR="002C0134" w:rsidRPr="007C1308" w:rsidRDefault="002C0134" w:rsidP="001927AE">
            <w:pPr>
              <w:tabs>
                <w:tab w:val="decimal" w:pos="1313"/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9CCDBEC" w14:textId="2B7E87AE" w:rsidR="002C0134" w:rsidRPr="007C1308" w:rsidRDefault="00C70EE1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4,37</w:t>
            </w:r>
            <w:r w:rsidR="0028110C" w:rsidRPr="007C130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031DC3BB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gridSpan w:val="2"/>
          </w:tcPr>
          <w:p w14:paraId="27EA8BFE" w14:textId="644C62A3" w:rsidR="002C0134" w:rsidRPr="007C1308" w:rsidRDefault="002C0134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</w:t>
            </w:r>
            <w:r w:rsidR="0028110C"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2C0134" w:rsidRPr="007C1308" w14:paraId="00B3985E" w14:textId="77777777" w:rsidTr="002C0134">
        <w:trPr>
          <w:tblHeader/>
        </w:trPr>
        <w:tc>
          <w:tcPr>
            <w:tcW w:w="4227" w:type="dxa"/>
          </w:tcPr>
          <w:p w14:paraId="35380CB3" w14:textId="60A0942D" w:rsidR="002C0134" w:rsidRPr="007C1308" w:rsidRDefault="002C0134" w:rsidP="001927AE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โอนมาจากสินทรัพย์ที่เกิดจากสัญญา</w:t>
            </w:r>
          </w:p>
        </w:tc>
        <w:tc>
          <w:tcPr>
            <w:tcW w:w="990" w:type="dxa"/>
          </w:tcPr>
          <w:p w14:paraId="424BF7EF" w14:textId="51D907EF" w:rsidR="002C0134" w:rsidRPr="007C1308" w:rsidRDefault="006A7AAF" w:rsidP="001927AE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7735B8B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F8BEDE4" w14:textId="6DDE1BE8" w:rsidR="002C0134" w:rsidRPr="007C1308" w:rsidRDefault="002C0134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804</w:t>
            </w:r>
          </w:p>
        </w:tc>
        <w:tc>
          <w:tcPr>
            <w:tcW w:w="270" w:type="dxa"/>
          </w:tcPr>
          <w:p w14:paraId="56320A2F" w14:textId="77777777" w:rsidR="002C0134" w:rsidRPr="007C1308" w:rsidRDefault="002C0134" w:rsidP="001927AE">
            <w:pPr>
              <w:tabs>
                <w:tab w:val="decimal" w:pos="1313"/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8BD9C6B" w14:textId="2258DAB4" w:rsidR="002C0134" w:rsidRPr="007C1308" w:rsidRDefault="00886C0F" w:rsidP="001927AE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D268B8F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gridSpan w:val="2"/>
          </w:tcPr>
          <w:p w14:paraId="4AC4F338" w14:textId="4EE0EBC7" w:rsidR="002C0134" w:rsidRPr="007C1308" w:rsidRDefault="002C0134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507</w:t>
            </w:r>
          </w:p>
        </w:tc>
      </w:tr>
      <w:tr w:rsidR="002C0134" w:rsidRPr="007C1308" w14:paraId="182C584A" w14:textId="77777777" w:rsidTr="00E34AF7">
        <w:trPr>
          <w:tblHeader/>
        </w:trPr>
        <w:tc>
          <w:tcPr>
            <w:tcW w:w="4227" w:type="dxa"/>
            <w:hideMark/>
          </w:tcPr>
          <w:p w14:paraId="3ABA23C5" w14:textId="77777777" w:rsidR="002C0134" w:rsidRPr="007C1308" w:rsidRDefault="002C0134" w:rsidP="001927AE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11FB1210" w14:textId="73492816" w:rsidR="002C0134" w:rsidRPr="007C1308" w:rsidRDefault="00E3189F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59</w:t>
            </w:r>
          </w:p>
        </w:tc>
        <w:tc>
          <w:tcPr>
            <w:tcW w:w="270" w:type="dxa"/>
          </w:tcPr>
          <w:p w14:paraId="67F0ACF4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727EEE0" w14:textId="70F89B00" w:rsidR="002C0134" w:rsidRPr="007C1308" w:rsidRDefault="002C0134" w:rsidP="001927AE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7203BFDE" w14:textId="77777777" w:rsidR="002C0134" w:rsidRPr="007C1308" w:rsidRDefault="002C0134" w:rsidP="001927AE">
            <w:pPr>
              <w:tabs>
                <w:tab w:val="center" w:pos="4536"/>
                <w:tab w:val="right" w:pos="9072"/>
              </w:tabs>
              <w:spacing w:line="240" w:lineRule="auto"/>
              <w:ind w:left="-120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14E4A635" w14:textId="376F7B7B" w:rsidR="002C0134" w:rsidRPr="007C1308" w:rsidRDefault="00886C0F" w:rsidP="001927AE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2C8EACA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10E40F51" w14:textId="21B317B2" w:rsidR="002C0134" w:rsidRPr="007C1308" w:rsidRDefault="002C0134" w:rsidP="001927AE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C0134" w:rsidRPr="007C1308" w14:paraId="3406FE1B" w14:textId="77777777" w:rsidTr="002C0134">
        <w:trPr>
          <w:tblHeader/>
        </w:trPr>
        <w:tc>
          <w:tcPr>
            <w:tcW w:w="4227" w:type="dxa"/>
            <w:hideMark/>
          </w:tcPr>
          <w:p w14:paraId="7843DBC2" w14:textId="77777777" w:rsidR="002C0134" w:rsidRPr="007C1308" w:rsidRDefault="002C0134" w:rsidP="001927AE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E528940" w14:textId="5344B401" w:rsidR="002C0134" w:rsidRPr="007C1308" w:rsidRDefault="00E3189F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(</w:t>
            </w:r>
            <w:r w:rsidR="00906410"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2,069)</w:t>
            </w:r>
          </w:p>
        </w:tc>
        <w:tc>
          <w:tcPr>
            <w:tcW w:w="270" w:type="dxa"/>
          </w:tcPr>
          <w:p w14:paraId="1F684C1F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F3CFC01" w14:textId="3E8859FC" w:rsidR="002C0134" w:rsidRPr="007C1308" w:rsidRDefault="002C0134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809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619C9BC9" w14:textId="77777777" w:rsidR="002C0134" w:rsidRPr="007C1308" w:rsidRDefault="002C0134" w:rsidP="001927AE">
            <w:pPr>
              <w:tabs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</w:tcPr>
          <w:p w14:paraId="50115DBD" w14:textId="4AE0E1B8" w:rsidR="002C0134" w:rsidRPr="007C1308" w:rsidRDefault="00886C0F" w:rsidP="001927AE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545EED5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gridSpan w:val="2"/>
          </w:tcPr>
          <w:p w14:paraId="26E82CAF" w14:textId="2AA1FE70" w:rsidR="002C0134" w:rsidRPr="007C1308" w:rsidRDefault="002C0134" w:rsidP="001927AE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C0134" w:rsidRPr="007C1308" w14:paraId="06D68C86" w14:textId="77777777" w:rsidTr="00E34AF7">
        <w:trPr>
          <w:tblHeader/>
        </w:trPr>
        <w:tc>
          <w:tcPr>
            <w:tcW w:w="4227" w:type="dxa"/>
            <w:hideMark/>
          </w:tcPr>
          <w:p w14:paraId="0B4F250F" w14:textId="27F702C1" w:rsidR="002C0134" w:rsidRPr="007C1308" w:rsidRDefault="002C0134" w:rsidP="001927AE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64D5C5B" w14:textId="7E0C2D46" w:rsidR="002C0134" w:rsidRPr="007C1308" w:rsidRDefault="00906410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  <w:t>9,027</w:t>
            </w:r>
          </w:p>
        </w:tc>
        <w:tc>
          <w:tcPr>
            <w:tcW w:w="270" w:type="dxa"/>
          </w:tcPr>
          <w:p w14:paraId="10DCF9D6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693414" w14:textId="2833C149" w:rsidR="002C0134" w:rsidRPr="007C1308" w:rsidRDefault="002C0134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03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70" w:type="dxa"/>
            <w:vAlign w:val="center"/>
          </w:tcPr>
          <w:p w14:paraId="46FF929F" w14:textId="77777777" w:rsidR="002C0134" w:rsidRPr="007C1308" w:rsidRDefault="002C0134" w:rsidP="001927AE">
            <w:pPr>
              <w:tabs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A8AFCF" w14:textId="0373154D" w:rsidR="002C0134" w:rsidRPr="007C1308" w:rsidRDefault="00C2639B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sz w:val="28"/>
                <w:szCs w:val="28"/>
              </w:rPr>
              <w:t>4,37</w:t>
            </w:r>
            <w:r w:rsidR="0028110C" w:rsidRPr="007C1308">
              <w:rPr>
                <w:rFonts w:asciiTheme="majorBidi" w:hAnsiTheme="majorBidi" w:cstheme="majorBidi"/>
                <w:b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6D6E11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246228" w14:textId="42992635" w:rsidR="002C0134" w:rsidRPr="007C1308" w:rsidRDefault="002C0134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37</w:t>
            </w:r>
            <w:r w:rsidR="0028110C"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</w:p>
        </w:tc>
      </w:tr>
    </w:tbl>
    <w:p w14:paraId="72FAE8D3" w14:textId="6FD9AB0C" w:rsidR="004E7C5A" w:rsidRPr="007C1308" w:rsidRDefault="004E7C5A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sz w:val="20"/>
          <w:szCs w:val="20"/>
        </w:rPr>
      </w:pPr>
    </w:p>
    <w:p w14:paraId="67441D2C" w14:textId="4C7A3C15" w:rsidR="00841111" w:rsidRPr="007C1308" w:rsidRDefault="00F36F3D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C1308">
        <w:rPr>
          <w:rFonts w:asciiTheme="majorBidi" w:hAnsiTheme="majorBidi" w:cstheme="majorBidi"/>
          <w:sz w:val="28"/>
          <w:szCs w:val="28"/>
          <w:cs/>
        </w:rPr>
        <w:t xml:space="preserve">ข้อมูลเกี่ยวกับความเสี่ยงด้านเครดิตเปิดผยในหมายเหตุข้อ </w:t>
      </w:r>
      <w:r w:rsidR="007E56DD" w:rsidRPr="007C1308">
        <w:rPr>
          <w:rFonts w:asciiTheme="majorBidi" w:hAnsiTheme="majorBidi" w:cstheme="majorBidi"/>
          <w:sz w:val="28"/>
          <w:szCs w:val="28"/>
        </w:rPr>
        <w:t>26</w:t>
      </w:r>
      <w:r w:rsidRPr="007C1308">
        <w:rPr>
          <w:rFonts w:asciiTheme="majorBidi" w:hAnsiTheme="majorBidi" w:cstheme="majorBidi"/>
          <w:sz w:val="28"/>
          <w:szCs w:val="28"/>
        </w:rPr>
        <w:t xml:space="preserve"> (</w:t>
      </w:r>
      <w:r w:rsidRPr="007C1308">
        <w:rPr>
          <w:rFonts w:asciiTheme="majorBidi" w:hAnsiTheme="majorBidi" w:cstheme="majorBidi"/>
          <w:sz w:val="28"/>
          <w:szCs w:val="28"/>
          <w:cs/>
        </w:rPr>
        <w:t>ข.</w:t>
      </w:r>
      <w:r w:rsidR="007E56DD" w:rsidRPr="007C1308">
        <w:rPr>
          <w:rFonts w:asciiTheme="majorBidi" w:hAnsiTheme="majorBidi" w:cstheme="majorBidi"/>
          <w:sz w:val="28"/>
          <w:szCs w:val="28"/>
        </w:rPr>
        <w:t>1</w:t>
      </w:r>
      <w:r w:rsidRPr="007C1308">
        <w:rPr>
          <w:rFonts w:asciiTheme="majorBidi" w:hAnsiTheme="majorBidi" w:cstheme="majorBidi"/>
          <w:sz w:val="28"/>
          <w:szCs w:val="28"/>
        </w:rPr>
        <w:t>)</w:t>
      </w:r>
    </w:p>
    <w:p w14:paraId="22D5CA80" w14:textId="7F9697CB" w:rsidR="00560956" w:rsidRPr="007C1308" w:rsidRDefault="00560956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  <w:cs/>
        </w:rPr>
      </w:pPr>
    </w:p>
    <w:p w14:paraId="3AA05B7F" w14:textId="46436711" w:rsidR="004E7C5A" w:rsidRPr="007C1308" w:rsidRDefault="004E7C5A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7C1308">
        <w:rPr>
          <w:rFonts w:ascii="Angsana New" w:hAnsi="Angsana New" w:hint="cs"/>
          <w:b/>
          <w:bCs/>
          <w:i/>
          <w:iCs/>
          <w:sz w:val="28"/>
          <w:szCs w:val="28"/>
          <w:cs/>
        </w:rPr>
        <w:t>ลูกหนี้ตามสัญญาปรับโครงสร้างหนี้</w:t>
      </w:r>
    </w:p>
    <w:p w14:paraId="34E2F46C" w14:textId="77777777" w:rsidR="004E7C5A" w:rsidRPr="007C1308" w:rsidRDefault="004E7C5A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="Angsana New" w:hAnsi="Angsana New"/>
          <w:sz w:val="20"/>
          <w:szCs w:val="20"/>
        </w:rPr>
      </w:pPr>
    </w:p>
    <w:p w14:paraId="01C7B28C" w14:textId="08CA857B" w:rsidR="004E7C5A" w:rsidRPr="007C1308" w:rsidRDefault="004E7C5A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="Angsana New" w:hAnsi="Angsana New"/>
          <w:sz w:val="28"/>
          <w:szCs w:val="28"/>
          <w:cs/>
        </w:rPr>
      </w:pPr>
      <w:r w:rsidRPr="007C1308">
        <w:rPr>
          <w:rFonts w:ascii="Angsana New" w:hAnsi="Angsana New" w:hint="cs"/>
          <w:sz w:val="28"/>
          <w:szCs w:val="28"/>
          <w:cs/>
        </w:rPr>
        <w:t xml:space="preserve">ลูกหนี้ของกลุ่มบริษัทแห่งหนึ่ง ได้เข้าสู่กระบวนการฟื้นฟูกิจการภายใต้คำสั่งศาลล้มละลายกลางตามกฎหมายล้มละลาย </w:t>
      </w:r>
      <w:r w:rsidRPr="007C1308">
        <w:rPr>
          <w:rFonts w:ascii="Angsana New" w:hAnsi="Angsana New"/>
          <w:sz w:val="28"/>
          <w:szCs w:val="28"/>
        </w:rPr>
        <w:br/>
      </w:r>
      <w:r w:rsidRPr="007C1308">
        <w:rPr>
          <w:rFonts w:ascii="Angsana New" w:hAnsi="Angsana New" w:hint="cs"/>
          <w:sz w:val="28"/>
          <w:szCs w:val="28"/>
          <w:cs/>
        </w:rPr>
        <w:t xml:space="preserve">ในเดือนมิถุนายน </w:t>
      </w:r>
      <w:r w:rsidR="007E56DD" w:rsidRPr="007C1308">
        <w:rPr>
          <w:rFonts w:ascii="Angsana New" w:hAnsi="Angsana New"/>
          <w:sz w:val="28"/>
          <w:szCs w:val="28"/>
        </w:rPr>
        <w:t>2564</w:t>
      </w:r>
      <w:r w:rsidRPr="007C1308">
        <w:rPr>
          <w:rFonts w:ascii="Angsana New" w:hAnsi="Angsana New"/>
          <w:sz w:val="28"/>
          <w:szCs w:val="28"/>
        </w:rPr>
        <w:t xml:space="preserve"> </w:t>
      </w:r>
      <w:r w:rsidRPr="007C1308">
        <w:rPr>
          <w:rFonts w:ascii="Angsana New" w:hAnsi="Angsana New" w:hint="cs"/>
          <w:sz w:val="28"/>
          <w:szCs w:val="28"/>
          <w:cs/>
        </w:rPr>
        <w:t xml:space="preserve">ศาลล้มละลายกลางได้มีคำสั่งเห็นชอบด้วยแผนฟื้นฟูกิจการ โดยลูกหนี้ดังกล่าวตกลงจะชำระหนี้ตามแผนฟื้นฟูกิจการ โดยชำระหนี้ร้อยละ </w:t>
      </w:r>
      <w:r w:rsidR="007E56DD" w:rsidRPr="007C1308">
        <w:rPr>
          <w:rFonts w:ascii="Angsana New" w:hAnsi="Angsana New"/>
          <w:sz w:val="28"/>
          <w:szCs w:val="28"/>
        </w:rPr>
        <w:t>100</w:t>
      </w:r>
      <w:r w:rsidRPr="007C1308">
        <w:rPr>
          <w:rFonts w:ascii="Angsana New" w:hAnsi="Angsana New"/>
          <w:sz w:val="28"/>
          <w:szCs w:val="28"/>
        </w:rPr>
        <w:t xml:space="preserve"> </w:t>
      </w:r>
      <w:r w:rsidRPr="007C1308">
        <w:rPr>
          <w:rFonts w:ascii="Angsana New" w:hAnsi="Angsana New" w:hint="cs"/>
          <w:sz w:val="28"/>
          <w:szCs w:val="28"/>
          <w:cs/>
        </w:rPr>
        <w:t>ของภาระหนี้เงินต้นคงค้าง ทั้งนี้กลุ่มบริษัทจะได้รับเป็นรายครึ่งปี ตั้งแต่วันที่</w:t>
      </w:r>
      <w:r w:rsidRPr="007C1308">
        <w:rPr>
          <w:rFonts w:ascii="Angsana New" w:hAnsi="Angsana New"/>
          <w:sz w:val="28"/>
          <w:szCs w:val="28"/>
        </w:rPr>
        <w:t xml:space="preserve"> </w:t>
      </w:r>
      <w:r w:rsidR="007E56DD" w:rsidRPr="007C1308">
        <w:rPr>
          <w:rFonts w:ascii="Angsana New" w:hAnsi="Angsana New"/>
          <w:sz w:val="28"/>
          <w:szCs w:val="28"/>
        </w:rPr>
        <w:t>1</w:t>
      </w:r>
      <w:r w:rsidRPr="007C1308">
        <w:rPr>
          <w:rFonts w:ascii="Angsana New" w:hAnsi="Angsana New"/>
          <w:sz w:val="28"/>
          <w:szCs w:val="28"/>
        </w:rPr>
        <w:t xml:space="preserve"> </w:t>
      </w:r>
      <w:r w:rsidRPr="007C1308">
        <w:rPr>
          <w:rFonts w:ascii="Angsana New" w:hAnsi="Angsana New" w:hint="cs"/>
          <w:sz w:val="28"/>
          <w:szCs w:val="28"/>
          <w:cs/>
        </w:rPr>
        <w:t xml:space="preserve">มกราคม </w:t>
      </w:r>
      <w:r w:rsidR="007E56DD" w:rsidRPr="007C1308">
        <w:rPr>
          <w:rFonts w:ascii="Angsana New" w:hAnsi="Angsana New"/>
          <w:sz w:val="28"/>
          <w:szCs w:val="28"/>
        </w:rPr>
        <w:t>2567</w:t>
      </w:r>
      <w:r w:rsidRPr="007C1308">
        <w:rPr>
          <w:rFonts w:ascii="Angsana New" w:hAnsi="Angsana New"/>
          <w:sz w:val="28"/>
          <w:szCs w:val="28"/>
        </w:rPr>
        <w:t xml:space="preserve"> </w:t>
      </w:r>
      <w:r w:rsidRPr="007C1308">
        <w:rPr>
          <w:rFonts w:ascii="Angsana New" w:hAnsi="Angsana New" w:hint="cs"/>
          <w:sz w:val="28"/>
          <w:szCs w:val="28"/>
          <w:cs/>
        </w:rPr>
        <w:t>ถึง</w:t>
      </w:r>
      <w:r w:rsidR="00F703C4" w:rsidRPr="007C1308">
        <w:rPr>
          <w:rFonts w:ascii="Angsana New" w:hAnsi="Angsana New" w:hint="cs"/>
          <w:sz w:val="28"/>
          <w:szCs w:val="28"/>
          <w:cs/>
        </w:rPr>
        <w:t>วันที่</w:t>
      </w:r>
      <w:r w:rsidRPr="007C1308">
        <w:rPr>
          <w:rFonts w:ascii="Angsana New" w:hAnsi="Angsana New" w:hint="cs"/>
          <w:sz w:val="28"/>
          <w:szCs w:val="28"/>
          <w:cs/>
        </w:rPr>
        <w:t xml:space="preserve"> </w:t>
      </w:r>
      <w:r w:rsidR="007E56DD" w:rsidRPr="007C1308">
        <w:rPr>
          <w:rFonts w:ascii="Angsana New" w:hAnsi="Angsana New"/>
          <w:sz w:val="28"/>
          <w:szCs w:val="28"/>
        </w:rPr>
        <w:t>31</w:t>
      </w:r>
      <w:r w:rsidRPr="007C1308">
        <w:rPr>
          <w:rFonts w:ascii="Angsana New" w:hAnsi="Angsana New"/>
          <w:sz w:val="28"/>
          <w:szCs w:val="28"/>
        </w:rPr>
        <w:t xml:space="preserve"> </w:t>
      </w:r>
      <w:r w:rsidRPr="007C1308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7E56DD" w:rsidRPr="007C1308">
        <w:rPr>
          <w:rFonts w:ascii="Angsana New" w:hAnsi="Angsana New"/>
          <w:sz w:val="28"/>
          <w:szCs w:val="28"/>
        </w:rPr>
        <w:t>2570</w:t>
      </w:r>
      <w:r w:rsidR="00516514" w:rsidRPr="007C1308">
        <w:rPr>
          <w:rFonts w:ascii="Angsana New" w:hAnsi="Angsana New"/>
          <w:sz w:val="28"/>
          <w:szCs w:val="28"/>
        </w:rPr>
        <w:t xml:space="preserve"> </w:t>
      </w:r>
      <w:r w:rsidR="00516514" w:rsidRPr="007C1308">
        <w:rPr>
          <w:rFonts w:ascii="Angsana New" w:hAnsi="Angsana New" w:hint="cs"/>
          <w:sz w:val="28"/>
          <w:szCs w:val="28"/>
          <w:cs/>
        </w:rPr>
        <w:t>อย่างไรก็ตามลูกหนี้รายดังกล่าวได้มีการชำระเงินมาบางส่วนในระหว่างปีสิ้นสุด</w:t>
      </w:r>
      <w:r w:rsidR="00D66192" w:rsidRPr="007C1308">
        <w:rPr>
          <w:rFonts w:ascii="Angsana New" w:hAnsi="Angsana New" w:hint="cs"/>
          <w:sz w:val="28"/>
          <w:szCs w:val="28"/>
          <w:cs/>
        </w:rPr>
        <w:t>วันที่</w:t>
      </w:r>
      <w:r w:rsidR="00516514" w:rsidRPr="007C1308">
        <w:rPr>
          <w:rFonts w:ascii="Angsana New" w:hAnsi="Angsana New" w:hint="cs"/>
          <w:sz w:val="28"/>
          <w:szCs w:val="28"/>
          <w:cs/>
        </w:rPr>
        <w:t xml:space="preserve"> </w:t>
      </w:r>
      <w:r w:rsidR="00516514" w:rsidRPr="007C1308">
        <w:rPr>
          <w:rFonts w:ascii="Angsana New" w:hAnsi="Angsana New"/>
          <w:sz w:val="28"/>
          <w:szCs w:val="28"/>
        </w:rPr>
        <w:t xml:space="preserve">31 </w:t>
      </w:r>
      <w:r w:rsidR="00516514" w:rsidRPr="007C1308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516514" w:rsidRPr="007C1308">
        <w:rPr>
          <w:rFonts w:ascii="Angsana New" w:hAnsi="Angsana New"/>
          <w:sz w:val="28"/>
          <w:szCs w:val="28"/>
        </w:rPr>
        <w:t xml:space="preserve">2565 </w:t>
      </w:r>
      <w:r w:rsidR="00516514" w:rsidRPr="007C1308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8A5F07" w:rsidRPr="007C1308">
        <w:rPr>
          <w:rFonts w:ascii="Angsana New" w:hAnsi="Angsana New"/>
          <w:sz w:val="28"/>
          <w:szCs w:val="28"/>
        </w:rPr>
        <w:t>4</w:t>
      </w:r>
      <w:r w:rsidR="00BE4626" w:rsidRPr="007C1308">
        <w:rPr>
          <w:rFonts w:ascii="Angsana New" w:hAnsi="Angsana New"/>
          <w:sz w:val="28"/>
          <w:szCs w:val="28"/>
        </w:rPr>
        <w:t>.66</w:t>
      </w:r>
      <w:r w:rsidR="00516514" w:rsidRPr="007C1308">
        <w:rPr>
          <w:rFonts w:ascii="Angsana New" w:hAnsi="Angsana New"/>
          <w:sz w:val="28"/>
          <w:szCs w:val="28"/>
        </w:rPr>
        <w:t xml:space="preserve"> </w:t>
      </w:r>
      <w:r w:rsidR="00516514" w:rsidRPr="007C1308">
        <w:rPr>
          <w:rFonts w:ascii="Angsana New" w:hAnsi="Angsana New" w:hint="cs"/>
          <w:sz w:val="28"/>
          <w:szCs w:val="28"/>
          <w:cs/>
        </w:rPr>
        <w:t>ล้านบาท</w:t>
      </w:r>
    </w:p>
    <w:p w14:paraId="65195A22" w14:textId="77777777" w:rsidR="004E7C5A" w:rsidRPr="007C1308" w:rsidRDefault="004E7C5A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="Angsana New" w:hAnsi="Angsana New"/>
          <w:sz w:val="20"/>
          <w:szCs w:val="20"/>
          <w:cs/>
        </w:rPr>
      </w:pPr>
    </w:p>
    <w:p w14:paraId="236CD71C" w14:textId="6E8A36EE" w:rsidR="00191491" w:rsidRPr="007C1308" w:rsidRDefault="00191491" w:rsidP="001927AE">
      <w:pPr>
        <w:tabs>
          <w:tab w:val="clear" w:pos="454"/>
          <w:tab w:val="left" w:pos="540"/>
          <w:tab w:val="left" w:pos="810"/>
        </w:tabs>
        <w:spacing w:line="240" w:lineRule="auto"/>
        <w:ind w:left="540"/>
        <w:jc w:val="thaiDistribute"/>
        <w:rPr>
          <w:rFonts w:ascii="Angsana New" w:eastAsia="MS Mincho" w:hAnsi="Angsana New"/>
          <w:sz w:val="28"/>
          <w:szCs w:val="28"/>
        </w:rPr>
      </w:pPr>
      <w:r w:rsidRPr="007C1308">
        <w:rPr>
          <w:rFonts w:ascii="Angsana New" w:hAnsi="Angsana New" w:hint="cs"/>
          <w:sz w:val="28"/>
          <w:szCs w:val="28"/>
          <w:cs/>
        </w:rPr>
        <w:t>ลูก</w:t>
      </w:r>
      <w:r w:rsidRPr="007C1308">
        <w:rPr>
          <w:rFonts w:ascii="Angsana New" w:hAnsi="Angsana New"/>
          <w:sz w:val="28"/>
          <w:szCs w:val="28"/>
          <w:cs/>
        </w:rPr>
        <w:t>หนี้</w:t>
      </w:r>
      <w:r w:rsidRPr="007C1308">
        <w:rPr>
          <w:rFonts w:ascii="Angsana New" w:hAnsi="Angsana New"/>
          <w:sz w:val="28"/>
          <w:szCs w:val="28"/>
          <w:cs/>
          <w:lang w:val="x-none" w:eastAsia="x-none"/>
        </w:rPr>
        <w:t>อื่น</w:t>
      </w:r>
      <w:r w:rsidRPr="007C1308">
        <w:rPr>
          <w:rFonts w:ascii="Angsana New" w:eastAsia="MS Mincho" w:hAnsi="Angsana New" w:hint="cs"/>
          <w:sz w:val="28"/>
          <w:szCs w:val="28"/>
          <w:cs/>
        </w:rPr>
        <w:t>ประกอบด้วย</w:t>
      </w:r>
      <w:r w:rsidR="00AE1CB7" w:rsidRPr="007C1308">
        <w:rPr>
          <w:rFonts w:ascii="Angsana New" w:eastAsia="MS Mincho" w:hAnsi="Angsana New"/>
          <w:sz w:val="28"/>
          <w:szCs w:val="28"/>
        </w:rPr>
        <w:t xml:space="preserve"> </w:t>
      </w:r>
    </w:p>
    <w:p w14:paraId="218522D1" w14:textId="77777777" w:rsidR="00191491" w:rsidRPr="007C1308" w:rsidRDefault="00191491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20"/>
          <w:szCs w:val="20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450"/>
        <w:gridCol w:w="990"/>
        <w:gridCol w:w="262"/>
        <w:gridCol w:w="998"/>
        <w:gridCol w:w="262"/>
        <w:gridCol w:w="998"/>
        <w:gridCol w:w="270"/>
        <w:gridCol w:w="990"/>
      </w:tblGrid>
      <w:tr w:rsidR="00191491" w:rsidRPr="007C1308" w14:paraId="5F9D9710" w14:textId="77777777" w:rsidTr="00431954">
        <w:tc>
          <w:tcPr>
            <w:tcW w:w="3780" w:type="dxa"/>
            <w:shd w:val="clear" w:color="auto" w:fill="auto"/>
          </w:tcPr>
          <w:p w14:paraId="0B957702" w14:textId="77777777" w:rsidR="00191491" w:rsidRPr="007C1308" w:rsidRDefault="00191491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0" w:type="dxa"/>
            <w:tcBorders>
              <w:left w:val="nil"/>
            </w:tcBorders>
            <w:shd w:val="clear" w:color="auto" w:fill="auto"/>
          </w:tcPr>
          <w:p w14:paraId="00033B5B" w14:textId="77777777" w:rsidR="00191491" w:rsidRPr="007C1308" w:rsidRDefault="00191491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1708CB4E" w14:textId="77777777" w:rsidR="00191491" w:rsidRPr="007C1308" w:rsidRDefault="00191491" w:rsidP="001927A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476C407C" w14:textId="77777777" w:rsidR="00191491" w:rsidRPr="007C1308" w:rsidRDefault="00191491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14:paraId="1EF2B1D9" w14:textId="77777777" w:rsidR="00191491" w:rsidRPr="007C1308" w:rsidRDefault="00191491" w:rsidP="001927A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91491" w:rsidRPr="007C1308" w14:paraId="0ADB3311" w14:textId="77777777" w:rsidTr="00431954">
        <w:tc>
          <w:tcPr>
            <w:tcW w:w="3780" w:type="dxa"/>
            <w:shd w:val="clear" w:color="auto" w:fill="auto"/>
          </w:tcPr>
          <w:p w14:paraId="3BB93AB9" w14:textId="77777777" w:rsidR="00191491" w:rsidRPr="007C1308" w:rsidRDefault="00191491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0" w:type="dxa"/>
            <w:tcBorders>
              <w:left w:val="nil"/>
            </w:tcBorders>
            <w:shd w:val="clear" w:color="auto" w:fill="auto"/>
          </w:tcPr>
          <w:p w14:paraId="4C0E92FD" w14:textId="77777777" w:rsidR="00191491" w:rsidRPr="007C1308" w:rsidRDefault="00191491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629CE32" w14:textId="431DAED9" w:rsidR="00191491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62" w:type="dxa"/>
            <w:shd w:val="clear" w:color="auto" w:fill="auto"/>
          </w:tcPr>
          <w:p w14:paraId="6CD84FA5" w14:textId="77777777" w:rsidR="00191491" w:rsidRPr="007C1308" w:rsidRDefault="00191491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417453F8" w14:textId="183594DD" w:rsidR="00191491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62" w:type="dxa"/>
            <w:shd w:val="clear" w:color="auto" w:fill="auto"/>
          </w:tcPr>
          <w:p w14:paraId="26C621A5" w14:textId="77777777" w:rsidR="00191491" w:rsidRPr="007C1308" w:rsidRDefault="00191491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A057489" w14:textId="2481DF84" w:rsidR="00191491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5E546B15" w14:textId="77777777" w:rsidR="00191491" w:rsidRPr="007C1308" w:rsidRDefault="00191491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79CF11F" w14:textId="09135B65" w:rsidR="00191491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</w:tr>
      <w:tr w:rsidR="00191491" w:rsidRPr="007C1308" w14:paraId="15FD1DCE" w14:textId="77777777" w:rsidTr="00431954">
        <w:tc>
          <w:tcPr>
            <w:tcW w:w="3780" w:type="dxa"/>
            <w:shd w:val="clear" w:color="auto" w:fill="auto"/>
          </w:tcPr>
          <w:p w14:paraId="1642CFDF" w14:textId="77777777" w:rsidR="00191491" w:rsidRPr="007C1308" w:rsidRDefault="00191491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0" w:type="dxa"/>
            <w:tcBorders>
              <w:left w:val="nil"/>
            </w:tcBorders>
            <w:shd w:val="clear" w:color="auto" w:fill="auto"/>
          </w:tcPr>
          <w:p w14:paraId="1C2D566F" w14:textId="77777777" w:rsidR="00191491" w:rsidRPr="007C1308" w:rsidRDefault="00191491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1259B18D" w14:textId="77777777" w:rsidR="00191491" w:rsidRPr="007C1308" w:rsidRDefault="00191491" w:rsidP="001927A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C1308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2C0134" w:rsidRPr="007C1308" w14:paraId="368EA0AD" w14:textId="77777777" w:rsidTr="00431954">
        <w:tc>
          <w:tcPr>
            <w:tcW w:w="3780" w:type="dxa"/>
            <w:shd w:val="clear" w:color="auto" w:fill="auto"/>
          </w:tcPr>
          <w:p w14:paraId="2A6D286D" w14:textId="77777777" w:rsidR="002C0134" w:rsidRPr="007C1308" w:rsidRDefault="002C0134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="Angsana New" w:hAnsi="Angsana New"/>
                <w:sz w:val="28"/>
                <w:szCs w:val="28"/>
              </w:rPr>
            </w:pPr>
            <w:r w:rsidRPr="007C1308">
              <w:rPr>
                <w:rFonts w:ascii="Angsana New" w:hAnsi="Angsana New"/>
                <w:sz w:val="28"/>
                <w:szCs w:val="28"/>
                <w:cs/>
              </w:rPr>
              <w:t>ต้นทุน</w:t>
            </w:r>
            <w:r w:rsidRPr="007C1308">
              <w:rPr>
                <w:rFonts w:ascii="Angsana New" w:hAnsi="Angsana New" w:hint="cs"/>
                <w:sz w:val="28"/>
                <w:szCs w:val="28"/>
                <w:cs/>
              </w:rPr>
              <w:t>ขายและ</w:t>
            </w:r>
            <w:r w:rsidRPr="007C1308">
              <w:rPr>
                <w:rFonts w:ascii="Angsana New" w:hAnsi="Angsana New"/>
                <w:sz w:val="28"/>
                <w:szCs w:val="28"/>
                <w:cs/>
              </w:rPr>
              <w:t>บริการ</w:t>
            </w:r>
            <w:r w:rsidRPr="007C1308">
              <w:rPr>
                <w:rFonts w:ascii="Angsana New" w:hAnsi="Angsana New" w:hint="cs"/>
                <w:sz w:val="28"/>
                <w:szCs w:val="28"/>
                <w:cs/>
              </w:rPr>
              <w:t>จ่ายล่วงหน้า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auto"/>
          </w:tcPr>
          <w:p w14:paraId="38B4A71A" w14:textId="77777777" w:rsidR="002C0134" w:rsidRPr="007C1308" w:rsidRDefault="002C0134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57B718E" w14:textId="161D2ECA" w:rsidR="002C0134" w:rsidRPr="007C1308" w:rsidRDefault="00851091" w:rsidP="001927A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C1308">
              <w:rPr>
                <w:rFonts w:ascii="Angsana New" w:hAnsi="Angsana New"/>
                <w:sz w:val="28"/>
                <w:szCs w:val="28"/>
                <w:lang w:val="en-US" w:bidi="th-TH"/>
              </w:rPr>
              <w:t>104,</w:t>
            </w:r>
            <w:r w:rsidR="003445AC" w:rsidRPr="007C1308">
              <w:rPr>
                <w:rFonts w:ascii="Angsana New" w:hAnsi="Angsana New"/>
                <w:sz w:val="28"/>
                <w:szCs w:val="28"/>
                <w:lang w:val="en-US" w:bidi="th-TH"/>
              </w:rPr>
              <w:t>183</w:t>
            </w:r>
          </w:p>
        </w:tc>
        <w:tc>
          <w:tcPr>
            <w:tcW w:w="262" w:type="dxa"/>
            <w:shd w:val="clear" w:color="auto" w:fill="auto"/>
          </w:tcPr>
          <w:p w14:paraId="6BC017A5" w14:textId="77777777" w:rsidR="002C0134" w:rsidRPr="007C1308" w:rsidRDefault="002C0134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43580496" w14:textId="5888A7A9" w:rsidR="002C0134" w:rsidRPr="007C1308" w:rsidRDefault="002C0134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C1308">
              <w:rPr>
                <w:rFonts w:ascii="Angsana New" w:hAnsi="Angsana New"/>
                <w:sz w:val="28"/>
                <w:szCs w:val="28"/>
                <w:lang w:val="en-US" w:bidi="th-TH"/>
              </w:rPr>
              <w:t>107,333</w:t>
            </w:r>
          </w:p>
        </w:tc>
        <w:tc>
          <w:tcPr>
            <w:tcW w:w="262" w:type="dxa"/>
            <w:shd w:val="clear" w:color="auto" w:fill="auto"/>
          </w:tcPr>
          <w:p w14:paraId="22B4BAD9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0A70CDD5" w14:textId="36C4AA61" w:rsidR="002C0134" w:rsidRPr="007C1308" w:rsidRDefault="0042167F" w:rsidP="001927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C1308">
              <w:rPr>
                <w:rFonts w:ascii="Angsana New" w:hAnsi="Angsana New"/>
                <w:sz w:val="28"/>
                <w:szCs w:val="28"/>
                <w:lang w:val="en-US" w:bidi="th-TH"/>
              </w:rPr>
              <w:t>58,</w:t>
            </w:r>
            <w:r w:rsidR="000B6F67" w:rsidRPr="007C1308">
              <w:rPr>
                <w:rFonts w:ascii="Angsana New" w:hAnsi="Angsana New"/>
                <w:sz w:val="28"/>
                <w:szCs w:val="28"/>
                <w:lang w:val="en-US" w:bidi="th-TH"/>
              </w:rPr>
              <w:t>049</w:t>
            </w:r>
          </w:p>
        </w:tc>
        <w:tc>
          <w:tcPr>
            <w:tcW w:w="270" w:type="dxa"/>
            <w:shd w:val="clear" w:color="auto" w:fill="auto"/>
          </w:tcPr>
          <w:p w14:paraId="2495244B" w14:textId="77777777" w:rsidR="002C0134" w:rsidRPr="007C1308" w:rsidRDefault="002C0134" w:rsidP="001927A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89E28C4" w14:textId="7D02DDEF" w:rsidR="002C0134" w:rsidRPr="007C1308" w:rsidRDefault="002C0134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C1308">
              <w:rPr>
                <w:rFonts w:ascii="Angsana New" w:hAnsi="Angsana New"/>
                <w:sz w:val="28"/>
                <w:szCs w:val="28"/>
                <w:lang w:val="en-US" w:bidi="th-TH"/>
              </w:rPr>
              <w:t>63,376</w:t>
            </w:r>
          </w:p>
        </w:tc>
      </w:tr>
      <w:tr w:rsidR="002C0134" w:rsidRPr="007C1308" w14:paraId="5BB5F99A" w14:textId="77777777" w:rsidTr="00431954">
        <w:tc>
          <w:tcPr>
            <w:tcW w:w="3780" w:type="dxa"/>
            <w:shd w:val="clear" w:color="auto" w:fill="auto"/>
          </w:tcPr>
          <w:p w14:paraId="18B6CC8A" w14:textId="77777777" w:rsidR="002C0134" w:rsidRPr="007C1308" w:rsidRDefault="002C0134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C1308">
              <w:rPr>
                <w:rFonts w:ascii="Angsana New" w:hAnsi="Angsana New"/>
                <w:sz w:val="28"/>
                <w:szCs w:val="28"/>
                <w:cs/>
              </w:rPr>
              <w:t>ภาษีซื้อรอเครดิตและลูกหนี้กรมสรรพากร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auto"/>
          </w:tcPr>
          <w:p w14:paraId="37D18CBF" w14:textId="77777777" w:rsidR="002C0134" w:rsidRPr="007C1308" w:rsidRDefault="002C0134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D114137" w14:textId="6BB9A3D7" w:rsidR="002C0134" w:rsidRPr="007C1308" w:rsidRDefault="000317E3" w:rsidP="001927A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C1308">
              <w:rPr>
                <w:rFonts w:ascii="Angsana New" w:hAnsi="Angsana New"/>
                <w:sz w:val="28"/>
                <w:szCs w:val="28"/>
                <w:lang w:val="en-US" w:bidi="th-TH"/>
              </w:rPr>
              <w:t>22,188</w:t>
            </w:r>
          </w:p>
        </w:tc>
        <w:tc>
          <w:tcPr>
            <w:tcW w:w="262" w:type="dxa"/>
            <w:shd w:val="clear" w:color="auto" w:fill="auto"/>
          </w:tcPr>
          <w:p w14:paraId="19FFE646" w14:textId="77777777" w:rsidR="002C0134" w:rsidRPr="007C1308" w:rsidRDefault="002C0134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0931D8AF" w14:textId="242F50D7" w:rsidR="002C0134" w:rsidRPr="007C1308" w:rsidRDefault="002C0134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C1308">
              <w:rPr>
                <w:rFonts w:ascii="Angsana New" w:hAnsi="Angsana New"/>
                <w:sz w:val="28"/>
                <w:szCs w:val="28"/>
                <w:lang w:val="en-US" w:bidi="th-TH"/>
              </w:rPr>
              <w:t>23,286</w:t>
            </w:r>
          </w:p>
        </w:tc>
        <w:tc>
          <w:tcPr>
            <w:tcW w:w="262" w:type="dxa"/>
            <w:shd w:val="clear" w:color="auto" w:fill="auto"/>
          </w:tcPr>
          <w:p w14:paraId="58526F77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D8B036A" w14:textId="07E05441" w:rsidR="002C0134" w:rsidRPr="007C1308" w:rsidRDefault="00701783" w:rsidP="001927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C1308">
              <w:rPr>
                <w:rFonts w:ascii="Angsana New" w:hAnsi="Angsana New"/>
                <w:sz w:val="28"/>
                <w:szCs w:val="28"/>
                <w:lang w:val="en-US" w:bidi="th-TH"/>
              </w:rPr>
              <w:t>5,78</w:t>
            </w:r>
            <w:r w:rsidR="00972D1D" w:rsidRPr="007C1308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090EFBE3" w14:textId="77777777" w:rsidR="002C0134" w:rsidRPr="007C1308" w:rsidRDefault="002C0134" w:rsidP="001927A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EE1E90A" w14:textId="5F3BB2B0" w:rsidR="002C0134" w:rsidRPr="007C1308" w:rsidRDefault="002C0134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C1308">
              <w:rPr>
                <w:rFonts w:ascii="Angsana New" w:hAnsi="Angsana New"/>
                <w:sz w:val="28"/>
                <w:szCs w:val="28"/>
                <w:lang w:val="en-US" w:bidi="th-TH"/>
              </w:rPr>
              <w:t>4,127</w:t>
            </w:r>
          </w:p>
        </w:tc>
      </w:tr>
      <w:tr w:rsidR="002C0134" w:rsidRPr="007C1308" w14:paraId="65FA5AF5" w14:textId="77777777" w:rsidTr="00431954">
        <w:tc>
          <w:tcPr>
            <w:tcW w:w="3780" w:type="dxa"/>
            <w:shd w:val="clear" w:color="auto" w:fill="auto"/>
          </w:tcPr>
          <w:p w14:paraId="6F356208" w14:textId="77777777" w:rsidR="002C0134" w:rsidRPr="007C1308" w:rsidRDefault="002C0134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C1308">
              <w:rPr>
                <w:rFonts w:ascii="Angsana New" w:hAnsi="Angsana New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auto"/>
          </w:tcPr>
          <w:p w14:paraId="6DFECBFB" w14:textId="77777777" w:rsidR="002C0134" w:rsidRPr="007C1308" w:rsidRDefault="002C0134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2E45EC8" w14:textId="372C4AF8" w:rsidR="002C0134" w:rsidRPr="007C1308" w:rsidRDefault="00534D0B" w:rsidP="001927A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C1308">
              <w:rPr>
                <w:rFonts w:ascii="Angsana New" w:hAnsi="Angsana New"/>
                <w:sz w:val="28"/>
                <w:szCs w:val="28"/>
                <w:lang w:val="en-US" w:bidi="th-TH"/>
              </w:rPr>
              <w:t>10,</w:t>
            </w:r>
            <w:r w:rsidR="0032286E" w:rsidRPr="007C1308">
              <w:rPr>
                <w:rFonts w:ascii="Angsana New" w:hAnsi="Angsana New"/>
                <w:sz w:val="28"/>
                <w:szCs w:val="28"/>
                <w:lang w:val="en-US" w:bidi="th-TH"/>
              </w:rPr>
              <w:t>572</w:t>
            </w:r>
          </w:p>
        </w:tc>
        <w:tc>
          <w:tcPr>
            <w:tcW w:w="262" w:type="dxa"/>
            <w:shd w:val="clear" w:color="auto" w:fill="auto"/>
          </w:tcPr>
          <w:p w14:paraId="6E150F92" w14:textId="77777777" w:rsidR="002C0134" w:rsidRPr="007C1308" w:rsidRDefault="002C0134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390349FA" w14:textId="2DA32842" w:rsidR="002C0134" w:rsidRPr="007C1308" w:rsidRDefault="002C0134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C1308">
              <w:rPr>
                <w:rFonts w:ascii="Angsana New" w:hAnsi="Angsana New"/>
                <w:sz w:val="28"/>
                <w:szCs w:val="28"/>
                <w:lang w:val="en-US" w:bidi="th-TH"/>
              </w:rPr>
              <w:t>8,633</w:t>
            </w:r>
          </w:p>
        </w:tc>
        <w:tc>
          <w:tcPr>
            <w:tcW w:w="262" w:type="dxa"/>
            <w:shd w:val="clear" w:color="auto" w:fill="auto"/>
          </w:tcPr>
          <w:p w14:paraId="4E39D210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B3C8C47" w14:textId="42D5F31F" w:rsidR="002C0134" w:rsidRPr="007C1308" w:rsidRDefault="005B46F0" w:rsidP="001927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C1308">
              <w:rPr>
                <w:rFonts w:ascii="Angsana New" w:hAnsi="Angsana New"/>
                <w:sz w:val="28"/>
                <w:szCs w:val="28"/>
                <w:lang w:val="en-US" w:bidi="th-TH"/>
              </w:rPr>
              <w:t>5,166</w:t>
            </w:r>
          </w:p>
        </w:tc>
        <w:tc>
          <w:tcPr>
            <w:tcW w:w="270" w:type="dxa"/>
            <w:shd w:val="clear" w:color="auto" w:fill="auto"/>
          </w:tcPr>
          <w:p w14:paraId="7CDE38CF" w14:textId="77777777" w:rsidR="002C0134" w:rsidRPr="007C1308" w:rsidRDefault="002C0134" w:rsidP="001927A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436662A" w14:textId="7573298F" w:rsidR="002C0134" w:rsidRPr="007C1308" w:rsidRDefault="002C0134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C1308">
              <w:rPr>
                <w:rFonts w:ascii="Angsana New" w:hAnsi="Angsana New"/>
                <w:sz w:val="28"/>
                <w:szCs w:val="28"/>
                <w:lang w:val="en-US" w:bidi="th-TH"/>
              </w:rPr>
              <w:t>2,486</w:t>
            </w:r>
          </w:p>
        </w:tc>
      </w:tr>
      <w:tr w:rsidR="002C0134" w:rsidRPr="007C1308" w14:paraId="6D750898" w14:textId="77777777" w:rsidTr="00431954">
        <w:tc>
          <w:tcPr>
            <w:tcW w:w="3780" w:type="dxa"/>
            <w:shd w:val="clear" w:color="auto" w:fill="auto"/>
          </w:tcPr>
          <w:p w14:paraId="50805307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7C1308">
              <w:rPr>
                <w:rFonts w:ascii="Angsana New" w:hAnsi="Angsana New" w:hint="cs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auto"/>
          </w:tcPr>
          <w:p w14:paraId="65FE0E34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E73D8D9" w14:textId="0E81E1DB" w:rsidR="002C0134" w:rsidRPr="007C1308" w:rsidRDefault="001A79AB" w:rsidP="001927A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C1308">
              <w:rPr>
                <w:rFonts w:ascii="Angsana New" w:hAnsi="Angsana New"/>
                <w:sz w:val="28"/>
                <w:szCs w:val="28"/>
              </w:rPr>
              <w:t>2,750</w:t>
            </w:r>
          </w:p>
        </w:tc>
        <w:tc>
          <w:tcPr>
            <w:tcW w:w="262" w:type="dxa"/>
            <w:shd w:val="clear" w:color="auto" w:fill="auto"/>
          </w:tcPr>
          <w:p w14:paraId="1D52F59E" w14:textId="77777777" w:rsidR="002C0134" w:rsidRPr="007C1308" w:rsidRDefault="002C0134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12A580BF" w14:textId="71A3F12D" w:rsidR="002C0134" w:rsidRPr="007C1308" w:rsidRDefault="002C0134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C1308">
              <w:rPr>
                <w:rFonts w:ascii="Angsana New" w:hAnsi="Angsana New"/>
                <w:sz w:val="28"/>
                <w:szCs w:val="28"/>
                <w:lang w:val="en-US"/>
              </w:rPr>
              <w:t>998</w:t>
            </w:r>
          </w:p>
        </w:tc>
        <w:tc>
          <w:tcPr>
            <w:tcW w:w="262" w:type="dxa"/>
            <w:shd w:val="clear" w:color="auto" w:fill="auto"/>
          </w:tcPr>
          <w:p w14:paraId="7248EAC3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26330B3" w14:textId="34CA3FCB" w:rsidR="002C0134" w:rsidRPr="007C1308" w:rsidRDefault="009F4AA4" w:rsidP="001927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C1308">
              <w:rPr>
                <w:rFonts w:ascii="Angsana New" w:hAnsi="Angsana New"/>
                <w:sz w:val="28"/>
                <w:szCs w:val="28"/>
                <w:lang w:val="en-US" w:bidi="th-TH"/>
              </w:rPr>
              <w:t>4,43</w:t>
            </w:r>
            <w:r w:rsidR="003D120C" w:rsidRPr="007C1308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62503897" w14:textId="77777777" w:rsidR="002C0134" w:rsidRPr="007C1308" w:rsidRDefault="002C0134" w:rsidP="001927A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A97D28C" w14:textId="6653D404" w:rsidR="002C0134" w:rsidRPr="007C1308" w:rsidRDefault="002C0134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C1308">
              <w:rPr>
                <w:rFonts w:ascii="Angsana New" w:hAnsi="Angsana New"/>
                <w:sz w:val="28"/>
                <w:szCs w:val="28"/>
                <w:lang w:val="en-US" w:bidi="th-TH"/>
              </w:rPr>
              <w:t>4,885</w:t>
            </w:r>
          </w:p>
        </w:tc>
      </w:tr>
      <w:tr w:rsidR="002C0134" w:rsidRPr="007C1308" w14:paraId="094A203F" w14:textId="77777777" w:rsidTr="00431954">
        <w:tc>
          <w:tcPr>
            <w:tcW w:w="3780" w:type="dxa"/>
            <w:shd w:val="clear" w:color="auto" w:fill="auto"/>
          </w:tcPr>
          <w:p w14:paraId="3DD790DA" w14:textId="77777777" w:rsidR="002C0134" w:rsidRPr="007C1308" w:rsidRDefault="002C0134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C1308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auto"/>
          </w:tcPr>
          <w:p w14:paraId="11DCC8C0" w14:textId="77777777" w:rsidR="002C0134" w:rsidRPr="007C1308" w:rsidRDefault="002C0134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E0E2126" w14:textId="19FFA299" w:rsidR="002C0134" w:rsidRPr="007C1308" w:rsidRDefault="007142A5" w:rsidP="001927A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C1308">
              <w:rPr>
                <w:rFonts w:ascii="Angsana New" w:hAnsi="Angsana New"/>
                <w:sz w:val="28"/>
                <w:szCs w:val="28"/>
                <w:lang w:val="en-US" w:bidi="th-TH"/>
              </w:rPr>
              <w:t>9,</w:t>
            </w:r>
            <w:r w:rsidR="00B20ABF" w:rsidRPr="007C1308">
              <w:rPr>
                <w:rFonts w:ascii="Angsana New" w:hAnsi="Angsana New"/>
                <w:sz w:val="28"/>
                <w:szCs w:val="28"/>
                <w:lang w:val="en-US" w:bidi="th-TH"/>
              </w:rPr>
              <w:t>567</w:t>
            </w:r>
          </w:p>
        </w:tc>
        <w:tc>
          <w:tcPr>
            <w:tcW w:w="262" w:type="dxa"/>
            <w:shd w:val="clear" w:color="auto" w:fill="auto"/>
          </w:tcPr>
          <w:p w14:paraId="5F1A9FDF" w14:textId="77777777" w:rsidR="002C0134" w:rsidRPr="007C1308" w:rsidRDefault="002C0134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1B740B86" w14:textId="6F97A3DE" w:rsidR="002C0134" w:rsidRPr="007C1308" w:rsidRDefault="002C0134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C1308">
              <w:rPr>
                <w:rFonts w:ascii="Angsana New" w:hAnsi="Angsana New"/>
                <w:sz w:val="28"/>
                <w:szCs w:val="28"/>
                <w:lang w:val="en-US" w:bidi="th-TH"/>
              </w:rPr>
              <w:t>1,714</w:t>
            </w:r>
          </w:p>
        </w:tc>
        <w:tc>
          <w:tcPr>
            <w:tcW w:w="262" w:type="dxa"/>
            <w:shd w:val="clear" w:color="auto" w:fill="auto"/>
          </w:tcPr>
          <w:p w14:paraId="4DEAE188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46DAEDAE" w14:textId="542DB87E" w:rsidR="002C0134" w:rsidRPr="007C1308" w:rsidRDefault="002800D2" w:rsidP="001927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C1308">
              <w:rPr>
                <w:rFonts w:ascii="Angsana New" w:hAnsi="Angsana New"/>
                <w:sz w:val="28"/>
                <w:szCs w:val="28"/>
                <w:lang w:val="en-US" w:bidi="th-TH"/>
              </w:rPr>
              <w:t>9,2</w:t>
            </w:r>
            <w:r w:rsidR="00D9549D" w:rsidRPr="007C1308">
              <w:rPr>
                <w:rFonts w:ascii="Angsana New" w:hAnsi="Angsana New"/>
                <w:sz w:val="28"/>
                <w:szCs w:val="28"/>
                <w:lang w:val="en-US" w:bidi="th-TH"/>
              </w:rPr>
              <w:t>75</w:t>
            </w:r>
          </w:p>
        </w:tc>
        <w:tc>
          <w:tcPr>
            <w:tcW w:w="270" w:type="dxa"/>
            <w:shd w:val="clear" w:color="auto" w:fill="auto"/>
          </w:tcPr>
          <w:p w14:paraId="57DD0CCB" w14:textId="77777777" w:rsidR="002C0134" w:rsidRPr="007C1308" w:rsidRDefault="002C0134" w:rsidP="001927A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640A6C1" w14:textId="59AF3863" w:rsidR="002C0134" w:rsidRPr="007C1308" w:rsidRDefault="002C0134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C1308">
              <w:rPr>
                <w:rFonts w:ascii="Angsana New" w:hAnsi="Angsana New"/>
                <w:sz w:val="28"/>
                <w:szCs w:val="28"/>
                <w:lang w:val="en-US" w:bidi="th-TH"/>
              </w:rPr>
              <w:t>1,397</w:t>
            </w:r>
          </w:p>
        </w:tc>
      </w:tr>
      <w:tr w:rsidR="002C0134" w:rsidRPr="007C1308" w14:paraId="181131BD" w14:textId="77777777" w:rsidTr="00431954">
        <w:tc>
          <w:tcPr>
            <w:tcW w:w="3780" w:type="dxa"/>
            <w:shd w:val="clear" w:color="auto" w:fill="auto"/>
          </w:tcPr>
          <w:p w14:paraId="7BC3B41A" w14:textId="77777777" w:rsidR="002C0134" w:rsidRPr="007C1308" w:rsidRDefault="002C0134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C13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auto"/>
          </w:tcPr>
          <w:p w14:paraId="1DE13186" w14:textId="77777777" w:rsidR="002C0134" w:rsidRPr="007C1308" w:rsidRDefault="002C0134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35A0B1" w14:textId="40D8D853" w:rsidR="002C0134" w:rsidRPr="007C1308" w:rsidRDefault="007B778A" w:rsidP="001927AE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149,</w:t>
            </w:r>
            <w:r w:rsidR="003445AC" w:rsidRPr="007C130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260</w:t>
            </w:r>
          </w:p>
        </w:tc>
        <w:tc>
          <w:tcPr>
            <w:tcW w:w="262" w:type="dxa"/>
            <w:shd w:val="clear" w:color="auto" w:fill="auto"/>
          </w:tcPr>
          <w:p w14:paraId="1B629D4A" w14:textId="77777777" w:rsidR="002C0134" w:rsidRPr="007C1308" w:rsidRDefault="002C0134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38E472" w14:textId="07045153" w:rsidR="002C0134" w:rsidRPr="007C1308" w:rsidRDefault="002C0134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141,964</w:t>
            </w:r>
          </w:p>
        </w:tc>
        <w:tc>
          <w:tcPr>
            <w:tcW w:w="262" w:type="dxa"/>
            <w:shd w:val="clear" w:color="auto" w:fill="auto"/>
          </w:tcPr>
          <w:p w14:paraId="6EA0A49B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D7BB2E" w14:textId="32822189" w:rsidR="002C0134" w:rsidRPr="007C1308" w:rsidRDefault="005007B8" w:rsidP="001927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82</w:t>
            </w:r>
            <w:r w:rsidR="00514129" w:rsidRPr="007C130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7C130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</w:t>
            </w:r>
            <w:r w:rsidR="00514129" w:rsidRPr="007C130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17</w:t>
            </w:r>
          </w:p>
        </w:tc>
        <w:tc>
          <w:tcPr>
            <w:tcW w:w="270" w:type="dxa"/>
            <w:shd w:val="clear" w:color="auto" w:fill="auto"/>
          </w:tcPr>
          <w:p w14:paraId="2634AAB4" w14:textId="77777777" w:rsidR="002C0134" w:rsidRPr="007C1308" w:rsidRDefault="002C0134" w:rsidP="001927A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8590CF" w14:textId="1E3C25BA" w:rsidR="002C0134" w:rsidRPr="007C1308" w:rsidRDefault="002C0134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76,271</w:t>
            </w:r>
          </w:p>
        </w:tc>
      </w:tr>
    </w:tbl>
    <w:p w14:paraId="76A20474" w14:textId="1969E052" w:rsidR="00905472" w:rsidRPr="007C1308" w:rsidRDefault="00905472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eastAsia="x-none"/>
        </w:rPr>
      </w:pPr>
    </w:p>
    <w:p w14:paraId="19CE4629" w14:textId="77777777" w:rsidR="00905472" w:rsidRPr="007C1308" w:rsidRDefault="00905472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eastAsia="x-none"/>
        </w:rPr>
      </w:pPr>
      <w:r w:rsidRPr="007C1308">
        <w:rPr>
          <w:rFonts w:asciiTheme="majorBidi" w:hAnsiTheme="majorBidi" w:cstheme="majorBidi"/>
          <w:b/>
          <w:bCs/>
          <w:sz w:val="28"/>
          <w:szCs w:val="28"/>
          <w:lang w:eastAsia="x-none"/>
        </w:rPr>
        <w:br w:type="page"/>
      </w:r>
    </w:p>
    <w:p w14:paraId="738C99F4" w14:textId="1CE8F354" w:rsidR="00C7724F" w:rsidRPr="007C1308" w:rsidRDefault="007E56DD" w:rsidP="001927AE">
      <w:pPr>
        <w:pStyle w:val="Heading6"/>
        <w:ind w:left="540" w:hanging="540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7C1308">
        <w:rPr>
          <w:rFonts w:asciiTheme="majorBidi" w:hAnsiTheme="majorBidi" w:cstheme="majorBidi"/>
          <w:sz w:val="28"/>
          <w:szCs w:val="28"/>
          <w:lang w:val="en-US"/>
        </w:rPr>
        <w:lastRenderedPageBreak/>
        <w:t>8</w:t>
      </w:r>
      <w:r w:rsidR="00C7724F" w:rsidRPr="007C1308">
        <w:rPr>
          <w:rFonts w:asciiTheme="majorBidi" w:hAnsiTheme="majorBidi" w:cstheme="majorBidi"/>
          <w:sz w:val="28"/>
          <w:szCs w:val="28"/>
          <w:lang w:val="en-US"/>
        </w:rPr>
        <w:tab/>
        <w:t xml:space="preserve"> </w:t>
      </w:r>
      <w:r w:rsidR="00DB4640" w:rsidRPr="007C1308">
        <w:rPr>
          <w:rFonts w:asciiTheme="majorBidi" w:hAnsiTheme="majorBidi" w:cstheme="majorBidi"/>
          <w:sz w:val="28"/>
          <w:szCs w:val="28"/>
          <w:cs/>
          <w:lang w:val="en-US"/>
        </w:rPr>
        <w:t>สินค้าคงเหลือ</w:t>
      </w:r>
    </w:p>
    <w:p w14:paraId="73FB16DB" w14:textId="77777777" w:rsidR="00532A3A" w:rsidRPr="007C1308" w:rsidRDefault="00532A3A" w:rsidP="001927AE">
      <w:pPr>
        <w:rPr>
          <w:rFonts w:asciiTheme="majorBidi" w:hAnsiTheme="majorBidi" w:cstheme="majorBidi"/>
          <w:sz w:val="20"/>
          <w:szCs w:val="20"/>
          <w:cs/>
          <w:lang w:eastAsia="x-none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270"/>
        <w:gridCol w:w="990"/>
        <w:gridCol w:w="262"/>
        <w:gridCol w:w="998"/>
        <w:gridCol w:w="239"/>
        <w:gridCol w:w="1021"/>
        <w:gridCol w:w="270"/>
        <w:gridCol w:w="990"/>
      </w:tblGrid>
      <w:tr w:rsidR="00EA320D" w:rsidRPr="007C1308" w14:paraId="3C933228" w14:textId="77777777" w:rsidTr="00F36F3D">
        <w:trPr>
          <w:tblHeader/>
        </w:trPr>
        <w:tc>
          <w:tcPr>
            <w:tcW w:w="3960" w:type="dxa"/>
            <w:shd w:val="clear" w:color="auto" w:fill="auto"/>
          </w:tcPr>
          <w:p w14:paraId="02A8BB16" w14:textId="77777777" w:rsidR="00EA320D" w:rsidRPr="007C1308" w:rsidRDefault="00EA320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1E1DE148" w14:textId="77777777" w:rsidR="00EA320D" w:rsidRPr="007C1308" w:rsidRDefault="00EA320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7B585A07" w14:textId="77777777" w:rsidR="00EA320D" w:rsidRPr="007C1308" w:rsidRDefault="00EA320D" w:rsidP="001927A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</w:tcPr>
          <w:p w14:paraId="0782AB58" w14:textId="77777777" w:rsidR="00EA320D" w:rsidRPr="007C1308" w:rsidRDefault="00EA320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81" w:type="dxa"/>
            <w:gridSpan w:val="3"/>
            <w:shd w:val="clear" w:color="auto" w:fill="auto"/>
            <w:vAlign w:val="bottom"/>
          </w:tcPr>
          <w:p w14:paraId="3AF3F88E" w14:textId="77777777" w:rsidR="00EA320D" w:rsidRPr="007C1308" w:rsidRDefault="00EA320D" w:rsidP="001927A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C0134" w:rsidRPr="007C1308" w14:paraId="1DD155B1" w14:textId="77777777" w:rsidTr="00F36F3D">
        <w:trPr>
          <w:tblHeader/>
        </w:trPr>
        <w:tc>
          <w:tcPr>
            <w:tcW w:w="3960" w:type="dxa"/>
            <w:shd w:val="clear" w:color="auto" w:fill="auto"/>
          </w:tcPr>
          <w:p w14:paraId="75F808D0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4776FD10" w14:textId="561312C6" w:rsidR="002C0134" w:rsidRPr="007C1308" w:rsidRDefault="002C0134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AD71F10" w14:textId="01980D9A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62" w:type="dxa"/>
            <w:shd w:val="clear" w:color="auto" w:fill="auto"/>
          </w:tcPr>
          <w:p w14:paraId="69CF70E4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62AD0FD" w14:textId="7C92F60A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39" w:type="dxa"/>
            <w:shd w:val="clear" w:color="auto" w:fill="auto"/>
          </w:tcPr>
          <w:p w14:paraId="43A064E8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</w:tcPr>
          <w:p w14:paraId="7B4C00CE" w14:textId="70D03B1A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2DC7C796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4409CEE" w14:textId="4576E016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</w:tr>
      <w:tr w:rsidR="00655A7D" w:rsidRPr="007C1308" w14:paraId="762F9CB1" w14:textId="77777777" w:rsidTr="00F36F3D">
        <w:trPr>
          <w:tblHeader/>
        </w:trPr>
        <w:tc>
          <w:tcPr>
            <w:tcW w:w="3960" w:type="dxa"/>
            <w:shd w:val="clear" w:color="auto" w:fill="auto"/>
          </w:tcPr>
          <w:p w14:paraId="02D12B1D" w14:textId="77777777" w:rsidR="00655A7D" w:rsidRPr="007C1308" w:rsidRDefault="00655A7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2D6FB9C6" w14:textId="77777777" w:rsidR="00655A7D" w:rsidRPr="007C1308" w:rsidRDefault="00655A7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3236AA4A" w14:textId="77777777" w:rsidR="00655A7D" w:rsidRPr="007C1308" w:rsidRDefault="00655A7D" w:rsidP="001927A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2C0134" w:rsidRPr="007C1308" w14:paraId="74B8FBE8" w14:textId="77777777" w:rsidTr="00F36F3D">
        <w:trPr>
          <w:trHeight w:val="80"/>
        </w:trPr>
        <w:tc>
          <w:tcPr>
            <w:tcW w:w="3960" w:type="dxa"/>
            <w:shd w:val="clear" w:color="auto" w:fill="auto"/>
          </w:tcPr>
          <w:p w14:paraId="1B9B1AE7" w14:textId="77777777" w:rsidR="002C0134" w:rsidRPr="007C1308" w:rsidRDefault="002C0134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2863D946" w14:textId="77777777" w:rsidR="002C0134" w:rsidRPr="007C1308" w:rsidRDefault="002C0134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993259A" w14:textId="34C4DCE6" w:rsidR="002C0134" w:rsidRPr="007C1308" w:rsidRDefault="002F40A6" w:rsidP="001927A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11,</w:t>
            </w:r>
            <w:r w:rsidR="00993830" w:rsidRPr="007C1308">
              <w:rPr>
                <w:rFonts w:asciiTheme="majorBidi" w:hAnsiTheme="majorBidi" w:cstheme="majorBidi"/>
                <w:sz w:val="28"/>
                <w:szCs w:val="28"/>
              </w:rPr>
              <w:t>963</w:t>
            </w:r>
          </w:p>
        </w:tc>
        <w:tc>
          <w:tcPr>
            <w:tcW w:w="262" w:type="dxa"/>
            <w:shd w:val="clear" w:color="auto" w:fill="auto"/>
          </w:tcPr>
          <w:p w14:paraId="3D165040" w14:textId="77777777" w:rsidR="002C0134" w:rsidRPr="007C1308" w:rsidRDefault="002C0134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1C116FC8" w14:textId="52A05096" w:rsidR="002C0134" w:rsidRPr="007C1308" w:rsidRDefault="002C0134" w:rsidP="001927A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714</w:t>
            </w:r>
          </w:p>
        </w:tc>
        <w:tc>
          <w:tcPr>
            <w:tcW w:w="239" w:type="dxa"/>
            <w:shd w:val="clear" w:color="auto" w:fill="auto"/>
          </w:tcPr>
          <w:p w14:paraId="63FA1EE6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21" w:type="dxa"/>
            <w:shd w:val="clear" w:color="auto" w:fill="auto"/>
          </w:tcPr>
          <w:p w14:paraId="0D805631" w14:textId="36743326" w:rsidR="002C0134" w:rsidRPr="007C1308" w:rsidRDefault="002C5393" w:rsidP="001927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7,132</w:t>
            </w:r>
          </w:p>
        </w:tc>
        <w:tc>
          <w:tcPr>
            <w:tcW w:w="270" w:type="dxa"/>
            <w:shd w:val="clear" w:color="auto" w:fill="auto"/>
          </w:tcPr>
          <w:p w14:paraId="0F775A37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70CC9D3C" w14:textId="1B821707" w:rsidR="002C0134" w:rsidRPr="007C1308" w:rsidRDefault="002C0134" w:rsidP="001927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714</w:t>
            </w:r>
          </w:p>
        </w:tc>
      </w:tr>
      <w:tr w:rsidR="002C0134" w:rsidRPr="007C1308" w14:paraId="749199EF" w14:textId="77777777" w:rsidTr="00F36F3D">
        <w:trPr>
          <w:trHeight w:val="80"/>
        </w:trPr>
        <w:tc>
          <w:tcPr>
            <w:tcW w:w="3960" w:type="dxa"/>
            <w:shd w:val="clear" w:color="auto" w:fill="auto"/>
          </w:tcPr>
          <w:p w14:paraId="77A4EFE2" w14:textId="77777777" w:rsidR="002C0134" w:rsidRPr="007C1308" w:rsidRDefault="002C0134" w:rsidP="001927A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0D93B401" w14:textId="77777777" w:rsidR="002C0134" w:rsidRPr="007C1308" w:rsidRDefault="002C0134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66D4A6D" w14:textId="5DAED39F" w:rsidR="002C0134" w:rsidRPr="007C1308" w:rsidRDefault="006929DD" w:rsidP="001927A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="002618DD" w:rsidRPr="007C1308">
              <w:rPr>
                <w:rFonts w:asciiTheme="majorBidi" w:hAnsiTheme="majorBidi" w:cstheme="majorBidi"/>
                <w:sz w:val="28"/>
                <w:szCs w:val="28"/>
              </w:rPr>
              <w:t>054</w:t>
            </w:r>
          </w:p>
        </w:tc>
        <w:tc>
          <w:tcPr>
            <w:tcW w:w="262" w:type="dxa"/>
            <w:shd w:val="clear" w:color="auto" w:fill="auto"/>
          </w:tcPr>
          <w:p w14:paraId="59CD1D0D" w14:textId="77777777" w:rsidR="002C0134" w:rsidRPr="007C1308" w:rsidRDefault="002C0134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2CE05377" w14:textId="243595EF" w:rsidR="002C0134" w:rsidRPr="007C1308" w:rsidRDefault="002C0134" w:rsidP="001927A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291</w:t>
            </w:r>
          </w:p>
        </w:tc>
        <w:tc>
          <w:tcPr>
            <w:tcW w:w="239" w:type="dxa"/>
            <w:shd w:val="clear" w:color="auto" w:fill="auto"/>
          </w:tcPr>
          <w:p w14:paraId="34EECA9B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21" w:type="dxa"/>
            <w:shd w:val="clear" w:color="auto" w:fill="auto"/>
          </w:tcPr>
          <w:p w14:paraId="47DF75FF" w14:textId="7D0EF779" w:rsidR="002C0134" w:rsidRPr="007C1308" w:rsidRDefault="00940A91" w:rsidP="001927AE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BEA1BC" w14:textId="77777777" w:rsidR="002C0134" w:rsidRPr="007C1308" w:rsidRDefault="002C0134" w:rsidP="001927A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464F8AEE" w14:textId="48B968D2" w:rsidR="002C0134" w:rsidRPr="007C1308" w:rsidRDefault="002C0134" w:rsidP="001927AE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C0134" w:rsidRPr="007C1308" w14:paraId="529E621C" w14:textId="77777777" w:rsidTr="00F36F3D">
        <w:trPr>
          <w:trHeight w:val="68"/>
        </w:trPr>
        <w:tc>
          <w:tcPr>
            <w:tcW w:w="3960" w:type="dxa"/>
            <w:shd w:val="clear" w:color="auto" w:fill="auto"/>
          </w:tcPr>
          <w:p w14:paraId="10CB5EFD" w14:textId="77777777" w:rsidR="002C0134" w:rsidRPr="007C1308" w:rsidRDefault="002C0134" w:rsidP="001927A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อะไหล่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6507B872" w14:textId="77777777" w:rsidR="002C0134" w:rsidRPr="007C1308" w:rsidRDefault="002C0134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43BD184" w14:textId="0B3B8AD2" w:rsidR="002C0134" w:rsidRPr="007C1308" w:rsidRDefault="00BF2246" w:rsidP="001927A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2,029</w:t>
            </w:r>
          </w:p>
        </w:tc>
        <w:tc>
          <w:tcPr>
            <w:tcW w:w="262" w:type="dxa"/>
            <w:shd w:val="clear" w:color="auto" w:fill="auto"/>
          </w:tcPr>
          <w:p w14:paraId="35E1A892" w14:textId="77777777" w:rsidR="002C0134" w:rsidRPr="007C1308" w:rsidRDefault="002C0134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2D0CA702" w14:textId="5CBB8F15" w:rsidR="002C0134" w:rsidRPr="007C1308" w:rsidRDefault="002C0134" w:rsidP="001927A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678</w:t>
            </w:r>
          </w:p>
        </w:tc>
        <w:tc>
          <w:tcPr>
            <w:tcW w:w="239" w:type="dxa"/>
            <w:shd w:val="clear" w:color="auto" w:fill="auto"/>
          </w:tcPr>
          <w:p w14:paraId="596FB385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21" w:type="dxa"/>
            <w:shd w:val="clear" w:color="auto" w:fill="auto"/>
          </w:tcPr>
          <w:p w14:paraId="2D46CD35" w14:textId="68DCD80A" w:rsidR="002C0134" w:rsidRPr="007C1308" w:rsidRDefault="00940A91" w:rsidP="001927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98</w:t>
            </w:r>
            <w:r w:rsidR="004C775D"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03B4692" w14:textId="77777777" w:rsidR="002C0134" w:rsidRPr="007C1308" w:rsidRDefault="002C0134" w:rsidP="001927A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4D0EFA1F" w14:textId="2397FFCE" w:rsidR="002C0134" w:rsidRPr="007C1308" w:rsidRDefault="002C0134" w:rsidP="001927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967</w:t>
            </w:r>
          </w:p>
        </w:tc>
      </w:tr>
      <w:tr w:rsidR="002C0134" w:rsidRPr="007C1308" w14:paraId="09289D0D" w14:textId="77777777" w:rsidTr="00F36F3D">
        <w:tc>
          <w:tcPr>
            <w:tcW w:w="3960" w:type="dxa"/>
            <w:shd w:val="clear" w:color="auto" w:fill="auto"/>
          </w:tcPr>
          <w:p w14:paraId="63DBB520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7EC087F4" w14:textId="77777777" w:rsidR="002C0134" w:rsidRPr="007C1308" w:rsidRDefault="002C0134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B2C9B18" w14:textId="4A48733F" w:rsidR="002C0134" w:rsidRPr="007C1308" w:rsidRDefault="00384718" w:rsidP="001927A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23,04</w:t>
            </w:r>
            <w:r w:rsidR="00961586"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62" w:type="dxa"/>
            <w:shd w:val="clear" w:color="auto" w:fill="auto"/>
          </w:tcPr>
          <w:p w14:paraId="3946C082" w14:textId="77777777" w:rsidR="002C0134" w:rsidRPr="007C1308" w:rsidRDefault="002C0134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6A541E6E" w14:textId="4D89BE9F" w:rsidR="002C0134" w:rsidRPr="007C1308" w:rsidRDefault="002C0134" w:rsidP="001927A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19,683</w:t>
            </w:r>
          </w:p>
        </w:tc>
        <w:tc>
          <w:tcPr>
            <w:tcW w:w="239" w:type="dxa"/>
            <w:shd w:val="clear" w:color="auto" w:fill="auto"/>
          </w:tcPr>
          <w:p w14:paraId="38204EAF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shd w:val="clear" w:color="auto" w:fill="auto"/>
          </w:tcPr>
          <w:p w14:paraId="4A77588E" w14:textId="1A7CD437" w:rsidR="002C0134" w:rsidRPr="007C1308" w:rsidRDefault="009072C8" w:rsidP="001927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8,11</w:t>
            </w:r>
            <w:r w:rsidR="004C775D"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5F8D1647" w14:textId="77777777" w:rsidR="002C0134" w:rsidRPr="007C1308" w:rsidRDefault="002C0134" w:rsidP="001927A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29C81B4" w14:textId="60FE7883" w:rsidR="002C0134" w:rsidRPr="007C1308" w:rsidRDefault="002C0134" w:rsidP="001927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681</w:t>
            </w:r>
          </w:p>
        </w:tc>
      </w:tr>
      <w:tr w:rsidR="002C0134" w:rsidRPr="007C1308" w14:paraId="206EFF8B" w14:textId="77777777" w:rsidTr="00F36F3D">
        <w:tc>
          <w:tcPr>
            <w:tcW w:w="3960" w:type="dxa"/>
            <w:shd w:val="clear" w:color="auto" w:fill="auto"/>
          </w:tcPr>
          <w:p w14:paraId="761DBA36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6D7D9630" w14:textId="77777777" w:rsidR="002C0134" w:rsidRPr="007C1308" w:rsidRDefault="002C0134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5F790EC" w14:textId="028C11F6" w:rsidR="002C0134" w:rsidRPr="007C1308" w:rsidRDefault="00C1131D" w:rsidP="001927AE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(1,6</w:t>
            </w:r>
            <w:r w:rsidR="00432CC2" w:rsidRPr="007C1308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057F6D5A" w14:textId="77777777" w:rsidR="002C0134" w:rsidRPr="007C1308" w:rsidRDefault="002C0134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0492D158" w14:textId="3D34F0C2" w:rsidR="002C0134" w:rsidRPr="007C1308" w:rsidRDefault="002C0134" w:rsidP="001927A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655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0F75C090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14:paraId="33691281" w14:textId="39DC5BE2" w:rsidR="002C0134" w:rsidRPr="007C1308" w:rsidRDefault="00564C19" w:rsidP="001927AE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C1131D" w:rsidRPr="007C1308">
              <w:rPr>
                <w:rFonts w:asciiTheme="majorBidi" w:hAnsiTheme="majorBidi" w:cstheme="majorBidi"/>
                <w:sz w:val="28"/>
                <w:szCs w:val="28"/>
              </w:rPr>
              <w:t>,59</w:t>
            </w:r>
            <w:r w:rsidR="00081CD6" w:rsidRPr="007C130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C1131D" w:rsidRPr="007C130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0F7AF8F" w14:textId="77777777" w:rsidR="002C0134" w:rsidRPr="007C1308" w:rsidRDefault="002C0134" w:rsidP="001927A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916F2D8" w14:textId="573F8CBE" w:rsidR="002C0134" w:rsidRPr="007C1308" w:rsidRDefault="002C0134" w:rsidP="001927AE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577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C0134" w:rsidRPr="007C1308" w14:paraId="72A00789" w14:textId="77777777" w:rsidTr="00F36F3D">
        <w:tc>
          <w:tcPr>
            <w:tcW w:w="3960" w:type="dxa"/>
            <w:shd w:val="clear" w:color="auto" w:fill="auto"/>
          </w:tcPr>
          <w:p w14:paraId="5D4E3E60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1DBBE2A3" w14:textId="77777777" w:rsidR="002C0134" w:rsidRPr="007C1308" w:rsidRDefault="002C0134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F2410F" w14:textId="6EF8F78C" w:rsidR="002C0134" w:rsidRPr="007C1308" w:rsidRDefault="00D76926" w:rsidP="001927A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21,376</w:t>
            </w:r>
          </w:p>
        </w:tc>
        <w:tc>
          <w:tcPr>
            <w:tcW w:w="262" w:type="dxa"/>
            <w:shd w:val="clear" w:color="auto" w:fill="auto"/>
          </w:tcPr>
          <w:p w14:paraId="27B6BEFB" w14:textId="77777777" w:rsidR="002C0134" w:rsidRPr="007C1308" w:rsidRDefault="002C0134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C9778E" w14:textId="62CF071E" w:rsidR="002C0134" w:rsidRPr="007C1308" w:rsidRDefault="002C0134" w:rsidP="001927A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028</w:t>
            </w:r>
          </w:p>
        </w:tc>
        <w:tc>
          <w:tcPr>
            <w:tcW w:w="239" w:type="dxa"/>
            <w:shd w:val="clear" w:color="auto" w:fill="auto"/>
          </w:tcPr>
          <w:p w14:paraId="53FC4A4B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BAF292" w14:textId="11234E9B" w:rsidR="002C0134" w:rsidRPr="007C1308" w:rsidRDefault="00C6733A" w:rsidP="001927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6,518</w:t>
            </w:r>
          </w:p>
        </w:tc>
        <w:tc>
          <w:tcPr>
            <w:tcW w:w="270" w:type="dxa"/>
            <w:shd w:val="clear" w:color="auto" w:fill="auto"/>
          </w:tcPr>
          <w:p w14:paraId="6EF87DEA" w14:textId="77777777" w:rsidR="002C0134" w:rsidRPr="007C1308" w:rsidRDefault="002C0134" w:rsidP="001927A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0360A9" w14:textId="7D1EA91D" w:rsidR="002C0134" w:rsidRPr="007C1308" w:rsidRDefault="002C0134" w:rsidP="001927A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104</w:t>
            </w:r>
          </w:p>
        </w:tc>
      </w:tr>
      <w:tr w:rsidR="002C0134" w:rsidRPr="007C1308" w14:paraId="6984293A" w14:textId="77777777" w:rsidTr="00F36F3D">
        <w:trPr>
          <w:trHeight w:val="80"/>
        </w:trPr>
        <w:tc>
          <w:tcPr>
            <w:tcW w:w="3960" w:type="dxa"/>
            <w:shd w:val="clear" w:color="auto" w:fill="auto"/>
          </w:tcPr>
          <w:p w14:paraId="004E124D" w14:textId="4B43A7BF" w:rsidR="002C0134" w:rsidRPr="007C1308" w:rsidRDefault="002C0134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sz w:val="20"/>
                <w:szCs w:val="2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4E20CD71" w14:textId="77777777" w:rsidR="002C0134" w:rsidRPr="007C1308" w:rsidRDefault="002C0134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5B764E1A" w14:textId="77777777" w:rsidR="002C0134" w:rsidRPr="007C1308" w:rsidRDefault="002C0134" w:rsidP="001927A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2" w:type="dxa"/>
            <w:shd w:val="clear" w:color="auto" w:fill="auto"/>
          </w:tcPr>
          <w:p w14:paraId="649F32CE" w14:textId="77777777" w:rsidR="002C0134" w:rsidRPr="007C1308" w:rsidRDefault="002C0134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4A6CF03D" w14:textId="77777777" w:rsidR="002C0134" w:rsidRPr="007C1308" w:rsidRDefault="002C0134" w:rsidP="001927AE">
            <w:pPr>
              <w:pStyle w:val="acctfourfigures"/>
              <w:tabs>
                <w:tab w:val="clear" w:pos="765"/>
                <w:tab w:val="decimal" w:pos="704"/>
                <w:tab w:val="decimal" w:pos="800"/>
              </w:tabs>
              <w:spacing w:line="240" w:lineRule="auto"/>
              <w:ind w:right="-11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9" w:type="dxa"/>
            <w:shd w:val="clear" w:color="auto" w:fill="auto"/>
          </w:tcPr>
          <w:p w14:paraId="5049211C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021" w:type="dxa"/>
            <w:shd w:val="clear" w:color="auto" w:fill="auto"/>
          </w:tcPr>
          <w:p w14:paraId="20881DEB" w14:textId="77777777" w:rsidR="002C0134" w:rsidRPr="007C1308" w:rsidRDefault="002C0134" w:rsidP="001927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20F085AF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46453EB9" w14:textId="77777777" w:rsidR="002C0134" w:rsidRPr="007C1308" w:rsidRDefault="002C0134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</w:tr>
      <w:tr w:rsidR="002C0134" w:rsidRPr="007C1308" w14:paraId="2621B09E" w14:textId="77777777" w:rsidTr="00F36F3D">
        <w:trPr>
          <w:trHeight w:val="80"/>
        </w:trPr>
        <w:tc>
          <w:tcPr>
            <w:tcW w:w="3960" w:type="dxa"/>
            <w:shd w:val="clear" w:color="auto" w:fill="auto"/>
          </w:tcPr>
          <w:p w14:paraId="6C76419B" w14:textId="2E610B7A" w:rsidR="002C0134" w:rsidRPr="007C1308" w:rsidRDefault="002C0134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ต้นทุนของสินค้าคงเหลือที่บันทึกรวมในบัญชีต้นทุนขายและบริการ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0FBFCF1F" w14:textId="77777777" w:rsidR="002C0134" w:rsidRPr="007C1308" w:rsidRDefault="002C0134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C799CD2" w14:textId="77777777" w:rsidR="002C0134" w:rsidRPr="007C1308" w:rsidRDefault="002C0134" w:rsidP="001927A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708205D8" w14:textId="77777777" w:rsidR="002C0134" w:rsidRPr="007C1308" w:rsidRDefault="002C0134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47271C57" w14:textId="77777777" w:rsidR="002C0134" w:rsidRPr="007C1308" w:rsidRDefault="002C0134" w:rsidP="001927AE">
            <w:pPr>
              <w:pStyle w:val="acctfourfigures"/>
              <w:tabs>
                <w:tab w:val="clear" w:pos="765"/>
                <w:tab w:val="decimal" w:pos="704"/>
                <w:tab w:val="decimal" w:pos="8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42770C99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21" w:type="dxa"/>
            <w:shd w:val="clear" w:color="auto" w:fill="auto"/>
          </w:tcPr>
          <w:p w14:paraId="6C2B1EFF" w14:textId="77777777" w:rsidR="002C0134" w:rsidRPr="007C1308" w:rsidRDefault="002C0134" w:rsidP="001927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D511F89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3C33B132" w14:textId="77777777" w:rsidR="002C0134" w:rsidRPr="007C1308" w:rsidRDefault="002C0134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C0134" w:rsidRPr="007C1308" w14:paraId="30D843B1" w14:textId="77777777" w:rsidTr="00F36F3D">
        <w:tc>
          <w:tcPr>
            <w:tcW w:w="3960" w:type="dxa"/>
          </w:tcPr>
          <w:p w14:paraId="592DF26E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- </w:t>
            </w:r>
            <w:r w:rsidRPr="007C1308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52BA4F9C" w14:textId="14FA7EA8" w:rsidR="002C0134" w:rsidRPr="007C1308" w:rsidRDefault="002C0134" w:rsidP="001927A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08CF1DB" w14:textId="7E2981E2" w:rsidR="002C0134" w:rsidRPr="007C1308" w:rsidRDefault="000F697B" w:rsidP="001927A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1,0</w:t>
            </w:r>
            <w:r w:rsidR="00767845" w:rsidRPr="007C1308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,4</w:t>
            </w:r>
            <w:r w:rsidR="00767845" w:rsidRPr="007C1308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262" w:type="dxa"/>
            <w:shd w:val="clear" w:color="auto" w:fill="auto"/>
          </w:tcPr>
          <w:p w14:paraId="4A2744C3" w14:textId="77777777" w:rsidR="002C0134" w:rsidRPr="007C1308" w:rsidRDefault="002C0134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5F85BD63" w14:textId="441FBEDB" w:rsidR="002C0134" w:rsidRPr="007C1308" w:rsidRDefault="002C0134" w:rsidP="001927A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040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938</w:t>
            </w:r>
          </w:p>
        </w:tc>
        <w:tc>
          <w:tcPr>
            <w:tcW w:w="239" w:type="dxa"/>
            <w:shd w:val="clear" w:color="auto" w:fill="auto"/>
          </w:tcPr>
          <w:p w14:paraId="28BF62EC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21" w:type="dxa"/>
            <w:shd w:val="clear" w:color="auto" w:fill="auto"/>
          </w:tcPr>
          <w:p w14:paraId="5142B70C" w14:textId="28EFC6DF" w:rsidR="002C0134" w:rsidRPr="007C1308" w:rsidRDefault="00CF2B69" w:rsidP="001927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71</w:t>
            </w:r>
            <w:r w:rsidR="00855CCB" w:rsidRPr="007C1308">
              <w:rPr>
                <w:rFonts w:asciiTheme="majorBidi" w:hAnsiTheme="majorBidi" w:cstheme="majorBidi"/>
                <w:sz w:val="28"/>
                <w:szCs w:val="28"/>
              </w:rPr>
              <w:t>6,4</w:t>
            </w:r>
            <w:r w:rsidR="00032487" w:rsidRPr="007C1308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270" w:type="dxa"/>
            <w:shd w:val="clear" w:color="auto" w:fill="auto"/>
          </w:tcPr>
          <w:p w14:paraId="077533DC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365332FF" w14:textId="49952755" w:rsidR="002C0134" w:rsidRPr="007C1308" w:rsidRDefault="002C0134" w:rsidP="001927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751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541</w:t>
            </w:r>
          </w:p>
        </w:tc>
      </w:tr>
      <w:tr w:rsidR="002C0134" w:rsidRPr="007C1308" w14:paraId="6FE6236D" w14:textId="77777777" w:rsidTr="00F36F3D">
        <w:tc>
          <w:tcPr>
            <w:tcW w:w="3960" w:type="dxa"/>
          </w:tcPr>
          <w:p w14:paraId="51A16937" w14:textId="6AC415F9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- </w:t>
            </w:r>
            <w:r w:rsidRPr="007C1308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384E38ED" w14:textId="77777777" w:rsidR="002C0134" w:rsidRPr="007C1308" w:rsidRDefault="002C0134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289D571" w14:textId="54DBB0AF" w:rsidR="002C0134" w:rsidRPr="007C1308" w:rsidRDefault="00CF41E7" w:rsidP="001927A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262" w:type="dxa"/>
            <w:shd w:val="clear" w:color="auto" w:fill="auto"/>
          </w:tcPr>
          <w:p w14:paraId="5CCE3128" w14:textId="77777777" w:rsidR="002C0134" w:rsidRPr="007C1308" w:rsidRDefault="002C0134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666AE448" w14:textId="71BA370A" w:rsidR="002C0134" w:rsidRPr="007C1308" w:rsidRDefault="002C0134" w:rsidP="001927A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162</w:t>
            </w:r>
          </w:p>
        </w:tc>
        <w:tc>
          <w:tcPr>
            <w:tcW w:w="239" w:type="dxa"/>
            <w:shd w:val="clear" w:color="auto" w:fill="auto"/>
          </w:tcPr>
          <w:p w14:paraId="2DC490DF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14:paraId="57405ACA" w14:textId="1519E519" w:rsidR="002C0134" w:rsidRPr="007C1308" w:rsidRDefault="00032487" w:rsidP="001927AE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270" w:type="dxa"/>
            <w:shd w:val="clear" w:color="auto" w:fill="auto"/>
          </w:tcPr>
          <w:p w14:paraId="5AE7CEE6" w14:textId="77777777" w:rsidR="002C0134" w:rsidRPr="007C1308" w:rsidRDefault="002C0134" w:rsidP="001927A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74F1505" w14:textId="3B3A118D" w:rsidR="002C0134" w:rsidRPr="007C1308" w:rsidRDefault="002C0134" w:rsidP="001927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</w:t>
            </w:r>
          </w:p>
        </w:tc>
      </w:tr>
      <w:tr w:rsidR="002C0134" w:rsidRPr="007C1308" w14:paraId="11046E02" w14:textId="77777777" w:rsidTr="00F36F3D">
        <w:tc>
          <w:tcPr>
            <w:tcW w:w="3960" w:type="dxa"/>
            <w:shd w:val="clear" w:color="auto" w:fill="auto"/>
          </w:tcPr>
          <w:p w14:paraId="6AE9F8CB" w14:textId="3C44810A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2CFA68AD" w14:textId="77777777" w:rsidR="002C0134" w:rsidRPr="007C1308" w:rsidRDefault="002C0134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8E821A" w14:textId="3000FFFC" w:rsidR="002C0134" w:rsidRPr="007C1308" w:rsidRDefault="00DE16B0" w:rsidP="001927A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1,0</w:t>
            </w:r>
            <w:r w:rsidR="00CF41E7"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70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,4</w:t>
            </w:r>
            <w:r w:rsidR="00CF41E7"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38</w:t>
            </w:r>
          </w:p>
        </w:tc>
        <w:tc>
          <w:tcPr>
            <w:tcW w:w="262" w:type="dxa"/>
            <w:shd w:val="clear" w:color="auto" w:fill="auto"/>
          </w:tcPr>
          <w:p w14:paraId="7F21DD55" w14:textId="77777777" w:rsidR="002C0134" w:rsidRPr="007C1308" w:rsidRDefault="002C0134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35076E" w14:textId="65DBCCE6" w:rsidR="002C0134" w:rsidRPr="007C1308" w:rsidRDefault="002C0134" w:rsidP="001927A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041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100</w:t>
            </w:r>
          </w:p>
        </w:tc>
        <w:tc>
          <w:tcPr>
            <w:tcW w:w="239" w:type="dxa"/>
            <w:shd w:val="clear" w:color="auto" w:fill="auto"/>
          </w:tcPr>
          <w:p w14:paraId="7A6AE30B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952643" w14:textId="3F0CC984" w:rsidR="002C0134" w:rsidRPr="007C1308" w:rsidRDefault="00855CCB" w:rsidP="001927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716,454</w:t>
            </w:r>
          </w:p>
        </w:tc>
        <w:tc>
          <w:tcPr>
            <w:tcW w:w="270" w:type="dxa"/>
            <w:shd w:val="clear" w:color="auto" w:fill="auto"/>
          </w:tcPr>
          <w:p w14:paraId="01E9CF8E" w14:textId="77777777" w:rsidR="002C0134" w:rsidRPr="007C1308" w:rsidRDefault="002C0134" w:rsidP="001927A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CC2DC4" w14:textId="1199AACC" w:rsidR="002C0134" w:rsidRPr="007C1308" w:rsidRDefault="002C0134" w:rsidP="001927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751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625</w:t>
            </w:r>
          </w:p>
        </w:tc>
      </w:tr>
    </w:tbl>
    <w:p w14:paraId="599DA4E3" w14:textId="46277505" w:rsidR="00C21ABC" w:rsidRPr="007C1308" w:rsidRDefault="00C21ABC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eastAsia="x-none"/>
        </w:rPr>
      </w:pPr>
    </w:p>
    <w:p w14:paraId="4B12B5E4" w14:textId="7BD0C7A7" w:rsidR="004B5EFF" w:rsidRPr="007C1308" w:rsidRDefault="007E56DD" w:rsidP="001927AE">
      <w:pPr>
        <w:pStyle w:val="Heading6"/>
        <w:tabs>
          <w:tab w:val="left" w:pos="2160"/>
        </w:tabs>
        <w:ind w:left="540" w:hanging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C1308">
        <w:rPr>
          <w:rFonts w:asciiTheme="majorBidi" w:hAnsiTheme="majorBidi" w:cstheme="majorBidi"/>
          <w:sz w:val="28"/>
          <w:szCs w:val="28"/>
          <w:lang w:val="en-US"/>
        </w:rPr>
        <w:t>9</w:t>
      </w:r>
      <w:r w:rsidR="004B5EFF" w:rsidRPr="007C1308">
        <w:rPr>
          <w:rFonts w:asciiTheme="majorBidi" w:hAnsiTheme="majorBidi" w:cstheme="majorBidi"/>
          <w:sz w:val="28"/>
          <w:szCs w:val="28"/>
          <w:lang w:val="en-US"/>
        </w:rPr>
        <w:tab/>
      </w:r>
      <w:r w:rsidR="004B5EFF" w:rsidRPr="007C1308">
        <w:rPr>
          <w:rFonts w:asciiTheme="majorBidi" w:hAnsiTheme="majorBidi" w:cstheme="majorBidi"/>
          <w:sz w:val="28"/>
          <w:szCs w:val="28"/>
          <w:cs/>
          <w:lang w:val="en-US"/>
        </w:rPr>
        <w:t>เงินลงทุนในบริษัทร่วม</w:t>
      </w:r>
    </w:p>
    <w:p w14:paraId="27D8D5A1" w14:textId="68AF5607" w:rsidR="004B5EFF" w:rsidRPr="007C1308" w:rsidRDefault="004B5EFF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14"/>
          <w:szCs w:val="14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60"/>
        <w:gridCol w:w="630"/>
        <w:gridCol w:w="450"/>
        <w:gridCol w:w="1440"/>
        <w:gridCol w:w="270"/>
        <w:gridCol w:w="1350"/>
      </w:tblGrid>
      <w:tr w:rsidR="002C6125" w:rsidRPr="007C1308" w14:paraId="34B2D1CB" w14:textId="77777777" w:rsidTr="006D1AC3">
        <w:tc>
          <w:tcPr>
            <w:tcW w:w="4860" w:type="dxa"/>
            <w:shd w:val="clear" w:color="auto" w:fill="auto"/>
          </w:tcPr>
          <w:p w14:paraId="1D6C6CF6" w14:textId="38303F01" w:rsidR="002C6125" w:rsidRPr="007C1308" w:rsidRDefault="0044487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รายการเคลื่อนไหวที่มีสาระสำคัญ</w:t>
            </w:r>
          </w:p>
        </w:tc>
        <w:tc>
          <w:tcPr>
            <w:tcW w:w="630" w:type="dxa"/>
            <w:tcBorders>
              <w:left w:val="nil"/>
            </w:tcBorders>
            <w:shd w:val="clear" w:color="auto" w:fill="auto"/>
          </w:tcPr>
          <w:p w14:paraId="639CEC9C" w14:textId="77777777" w:rsidR="002C6125" w:rsidRPr="007C1308" w:rsidRDefault="002C6125" w:rsidP="001927A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14:paraId="162E154F" w14:textId="77777777" w:rsidR="002C6125" w:rsidRPr="007C1308" w:rsidRDefault="002C6125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shd w:val="clear" w:color="auto" w:fill="auto"/>
            <w:vAlign w:val="bottom"/>
          </w:tcPr>
          <w:p w14:paraId="00F43C1D" w14:textId="7940DE9B" w:rsidR="002C6125" w:rsidRPr="007C1308" w:rsidRDefault="002C6125" w:rsidP="001927A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/ 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C6125" w:rsidRPr="007C1308" w14:paraId="69B0747C" w14:textId="77777777" w:rsidTr="006D1AC3">
        <w:tc>
          <w:tcPr>
            <w:tcW w:w="4860" w:type="dxa"/>
            <w:shd w:val="clear" w:color="auto" w:fill="auto"/>
          </w:tcPr>
          <w:p w14:paraId="4B27277F" w14:textId="36032D0D" w:rsidR="002C6125" w:rsidRPr="007C1308" w:rsidRDefault="00354B70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="00444874"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7E56DD"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444874"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630" w:type="dxa"/>
            <w:shd w:val="clear" w:color="auto" w:fill="auto"/>
          </w:tcPr>
          <w:p w14:paraId="382314CE" w14:textId="77777777" w:rsidR="002C6125" w:rsidRPr="007C1308" w:rsidRDefault="002C6125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450" w:type="dxa"/>
            <w:shd w:val="clear" w:color="auto" w:fill="auto"/>
          </w:tcPr>
          <w:p w14:paraId="34E206F1" w14:textId="77777777" w:rsidR="002C6125" w:rsidRPr="007C1308" w:rsidRDefault="002C6125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E3118CD" w14:textId="2DB45169" w:rsidR="002C6125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1C9154BB" w14:textId="77777777" w:rsidR="002C6125" w:rsidRPr="007C1308" w:rsidRDefault="002C6125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E6C3EC3" w14:textId="3F50676F" w:rsidR="002C6125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</w:tr>
      <w:tr w:rsidR="002C6125" w:rsidRPr="007C1308" w14:paraId="414FBA27" w14:textId="77777777" w:rsidTr="006D1AC3">
        <w:trPr>
          <w:trHeight w:val="80"/>
        </w:trPr>
        <w:tc>
          <w:tcPr>
            <w:tcW w:w="4860" w:type="dxa"/>
            <w:shd w:val="clear" w:color="auto" w:fill="auto"/>
          </w:tcPr>
          <w:p w14:paraId="3171BB59" w14:textId="77777777" w:rsidR="002C6125" w:rsidRPr="007C1308" w:rsidRDefault="002C6125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732D1A4C" w14:textId="77777777" w:rsidR="002C6125" w:rsidRPr="007C1308" w:rsidRDefault="002C6125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  <w:shd w:val="clear" w:color="auto" w:fill="auto"/>
          </w:tcPr>
          <w:p w14:paraId="2456D510" w14:textId="77777777" w:rsidR="002C6125" w:rsidRPr="007C1308" w:rsidRDefault="002C6125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3060" w:type="dxa"/>
            <w:gridSpan w:val="3"/>
            <w:shd w:val="clear" w:color="auto" w:fill="auto"/>
          </w:tcPr>
          <w:p w14:paraId="32389F9B" w14:textId="77777777" w:rsidR="002C6125" w:rsidRPr="007C1308" w:rsidRDefault="002C6125" w:rsidP="001927A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7C130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พันบาท)</w:t>
            </w:r>
          </w:p>
        </w:tc>
      </w:tr>
      <w:tr w:rsidR="002C0134" w:rsidRPr="007C1308" w14:paraId="0AD83370" w14:textId="77777777" w:rsidTr="006D1AC3">
        <w:tc>
          <w:tcPr>
            <w:tcW w:w="4860" w:type="dxa"/>
          </w:tcPr>
          <w:p w14:paraId="2B97728A" w14:textId="7AC86F0E" w:rsidR="002C0134" w:rsidRPr="007C1308" w:rsidRDefault="002C0134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</w:t>
            </w:r>
            <w:r w:rsidRPr="007C130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กำไร 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630" w:type="dxa"/>
            <w:shd w:val="clear" w:color="auto" w:fill="auto"/>
          </w:tcPr>
          <w:p w14:paraId="6C11ED66" w14:textId="77777777" w:rsidR="002C0134" w:rsidRPr="007C1308" w:rsidRDefault="002C0134" w:rsidP="001927AE">
            <w:pPr>
              <w:pStyle w:val="acctfourfigures"/>
              <w:tabs>
                <w:tab w:val="clear" w:pos="765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450" w:type="dxa"/>
            <w:shd w:val="clear" w:color="auto" w:fill="auto"/>
          </w:tcPr>
          <w:p w14:paraId="06CD5706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0E902320" w14:textId="6D50CBBD" w:rsidR="002C0134" w:rsidRPr="007C1308" w:rsidRDefault="00BC7BC9" w:rsidP="001927AE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11945"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1,376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AA040F7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00E9225E" w14:textId="52959265" w:rsidR="002C0134" w:rsidRPr="007C1308" w:rsidRDefault="002C0134" w:rsidP="001927A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16,222</w:t>
            </w:r>
          </w:p>
        </w:tc>
      </w:tr>
    </w:tbl>
    <w:p w14:paraId="05295347" w14:textId="77777777" w:rsidR="002C6125" w:rsidRPr="007C1308" w:rsidRDefault="002C6125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14"/>
          <w:szCs w:val="14"/>
          <w:cs/>
        </w:rPr>
      </w:pPr>
    </w:p>
    <w:p w14:paraId="660C712D" w14:textId="77777777" w:rsidR="0059187D" w:rsidRPr="007C1308" w:rsidRDefault="0059187D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/>
          <w:sz w:val="20"/>
          <w:szCs w:val="20"/>
        </w:rPr>
      </w:pPr>
    </w:p>
    <w:p w14:paraId="0EBFCCED" w14:textId="4524BB70" w:rsidR="00000AAB" w:rsidRPr="007C1308" w:rsidRDefault="00706D25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C1308">
        <w:rPr>
          <w:rFonts w:asciiTheme="majorBidi" w:hAnsiTheme="majorBidi" w:cstheme="majorBidi" w:hint="cs"/>
          <w:sz w:val="28"/>
          <w:szCs w:val="28"/>
          <w:cs/>
        </w:rPr>
        <w:t>ในไตรมาส</w:t>
      </w:r>
      <w:r w:rsidR="00C21ABC" w:rsidRPr="007C1308">
        <w:rPr>
          <w:rFonts w:asciiTheme="majorBidi" w:hAnsiTheme="majorBidi" w:cstheme="majorBidi"/>
          <w:sz w:val="28"/>
          <w:szCs w:val="28"/>
        </w:rPr>
        <w:t xml:space="preserve"> 4 </w:t>
      </w:r>
      <w:r w:rsidRPr="007C1308">
        <w:rPr>
          <w:rFonts w:asciiTheme="majorBidi" w:hAnsiTheme="majorBidi" w:cstheme="majorBidi" w:hint="cs"/>
          <w:sz w:val="28"/>
          <w:szCs w:val="28"/>
          <w:cs/>
        </w:rPr>
        <w:t>ของปี</w:t>
      </w:r>
      <w:r w:rsidR="00C919A4" w:rsidRPr="007C1308">
        <w:rPr>
          <w:rFonts w:asciiTheme="majorBidi" w:hAnsiTheme="majorBidi" w:cstheme="majorBidi"/>
          <w:sz w:val="28"/>
          <w:szCs w:val="28"/>
        </w:rPr>
        <w:t xml:space="preserve"> 2564 </w:t>
      </w:r>
      <w:r w:rsidRPr="007C1308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C1308">
        <w:rPr>
          <w:rFonts w:asciiTheme="majorBidi" w:hAnsiTheme="majorBidi" w:cstheme="majorBidi" w:hint="cs"/>
          <w:sz w:val="28"/>
          <w:szCs w:val="28"/>
          <w:cs/>
        </w:rPr>
        <w:t>เอ็ม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C1308">
        <w:rPr>
          <w:rFonts w:asciiTheme="majorBidi" w:hAnsiTheme="majorBidi" w:cstheme="majorBidi" w:hint="cs"/>
          <w:sz w:val="28"/>
          <w:szCs w:val="28"/>
          <w:cs/>
        </w:rPr>
        <w:t>อินเทลลิเจนซ์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C1308">
        <w:rPr>
          <w:rFonts w:asciiTheme="majorBidi" w:hAnsiTheme="majorBidi" w:cstheme="majorBidi" w:hint="cs"/>
          <w:sz w:val="28"/>
          <w:szCs w:val="28"/>
          <w:cs/>
        </w:rPr>
        <w:t>จำกัด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C1308">
        <w:rPr>
          <w:rFonts w:asciiTheme="majorBidi" w:hAnsiTheme="majorBidi" w:cstheme="majorBidi" w:hint="cs"/>
          <w:sz w:val="28"/>
          <w:szCs w:val="28"/>
          <w:cs/>
        </w:rPr>
        <w:t>ได้จัดหาเงินทุนเพื่อขยายธุรกิจด้วยการเพิ่มทุนจดทะเบียน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C1308">
        <w:rPr>
          <w:rFonts w:asciiTheme="majorBidi" w:hAnsiTheme="majorBidi" w:cstheme="majorBidi" w:hint="cs"/>
          <w:sz w:val="28"/>
          <w:szCs w:val="28"/>
          <w:cs/>
        </w:rPr>
        <w:t>ออกหุ้นสามัญใหม่จำนวน</w:t>
      </w:r>
      <w:r w:rsidR="00317495" w:rsidRPr="007C130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317495" w:rsidRPr="007C1308">
        <w:rPr>
          <w:rFonts w:asciiTheme="majorBidi" w:hAnsiTheme="majorBidi" w:cstheme="majorBidi"/>
          <w:sz w:val="28"/>
          <w:szCs w:val="28"/>
        </w:rPr>
        <w:t xml:space="preserve">119,667 </w:t>
      </w:r>
      <w:r w:rsidRPr="007C1308">
        <w:rPr>
          <w:rFonts w:asciiTheme="majorBidi" w:hAnsiTheme="majorBidi" w:cstheme="majorBidi" w:hint="cs"/>
          <w:sz w:val="28"/>
          <w:szCs w:val="28"/>
          <w:cs/>
        </w:rPr>
        <w:t>หุ้น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7C1308">
        <w:rPr>
          <w:rFonts w:asciiTheme="majorBidi" w:hAnsiTheme="majorBidi" w:cstheme="majorBidi" w:hint="cs"/>
          <w:sz w:val="28"/>
          <w:szCs w:val="28"/>
          <w:cs/>
        </w:rPr>
        <w:t>ราคาตามมูลค่าหุ้นละ</w:t>
      </w:r>
      <w:r w:rsidR="00317495" w:rsidRPr="007C1308">
        <w:rPr>
          <w:rFonts w:asciiTheme="majorBidi" w:hAnsiTheme="majorBidi" w:cstheme="majorBidi"/>
          <w:sz w:val="28"/>
          <w:szCs w:val="28"/>
        </w:rPr>
        <w:t xml:space="preserve"> 10 </w:t>
      </w:r>
      <w:r w:rsidRPr="007C1308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) </w:t>
      </w:r>
      <w:r w:rsidRPr="007C1308">
        <w:rPr>
          <w:rFonts w:asciiTheme="majorBidi" w:hAnsiTheme="majorBidi" w:cstheme="majorBidi" w:hint="cs"/>
          <w:sz w:val="28"/>
          <w:szCs w:val="28"/>
          <w:cs/>
        </w:rPr>
        <w:t>โดยบริษัทได้สละสิทธิการเข้าซื้อหุ้นสามัญเพิ่มทุนดังกล่าว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C1308">
        <w:rPr>
          <w:rFonts w:asciiTheme="majorBidi" w:hAnsiTheme="majorBidi" w:cstheme="majorBidi" w:hint="cs"/>
          <w:sz w:val="28"/>
          <w:szCs w:val="28"/>
          <w:cs/>
        </w:rPr>
        <w:t>เพื่อให้ผู้ลงทุนรายใหม่สามารถใช้สิทธิซื้อหุ้นเพิ่มทุนดังกล่าวทั้งหมด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C1308">
        <w:rPr>
          <w:rFonts w:asciiTheme="majorBidi" w:hAnsiTheme="majorBidi" w:cstheme="majorBidi" w:hint="cs"/>
          <w:sz w:val="28"/>
          <w:szCs w:val="28"/>
          <w:cs/>
        </w:rPr>
        <w:t>ในราคาหุ้นละ</w:t>
      </w:r>
      <w:r w:rsidR="00317495" w:rsidRPr="007C1308">
        <w:rPr>
          <w:rFonts w:asciiTheme="majorBidi" w:hAnsiTheme="majorBidi" w:cstheme="majorBidi"/>
          <w:sz w:val="28"/>
          <w:szCs w:val="28"/>
        </w:rPr>
        <w:t xml:space="preserve"> 600 </w:t>
      </w:r>
      <w:r w:rsidRPr="007C1308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C1308">
        <w:rPr>
          <w:rFonts w:asciiTheme="majorBidi" w:hAnsiTheme="majorBidi" w:cstheme="majorBidi" w:hint="cs"/>
          <w:sz w:val="28"/>
          <w:szCs w:val="28"/>
          <w:cs/>
        </w:rPr>
        <w:t>รวมเป็นเงินทั้งสิ้</w:t>
      </w:r>
      <w:r w:rsidR="00317495" w:rsidRPr="007C1308">
        <w:rPr>
          <w:rFonts w:asciiTheme="majorBidi" w:hAnsiTheme="majorBidi" w:cstheme="majorBidi" w:hint="cs"/>
          <w:sz w:val="28"/>
          <w:szCs w:val="28"/>
          <w:cs/>
        </w:rPr>
        <w:t xml:space="preserve">น </w:t>
      </w:r>
      <w:r w:rsidR="00317495" w:rsidRPr="007C1308">
        <w:rPr>
          <w:rFonts w:asciiTheme="majorBidi" w:hAnsiTheme="majorBidi" w:cstheme="majorBidi"/>
          <w:sz w:val="28"/>
          <w:szCs w:val="28"/>
        </w:rPr>
        <w:t xml:space="preserve">71.80 </w:t>
      </w:r>
      <w:r w:rsidRPr="007C1308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C1308">
        <w:rPr>
          <w:rFonts w:asciiTheme="majorBidi" w:hAnsiTheme="majorBidi" w:cstheme="majorBidi" w:hint="cs"/>
          <w:sz w:val="28"/>
          <w:szCs w:val="28"/>
          <w:cs/>
        </w:rPr>
        <w:t>โดยได้จดทะเบียนเพิ่มทุนกับกรมพัฒนาธุรกิจการค้า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C1308">
        <w:rPr>
          <w:rFonts w:asciiTheme="majorBidi" w:hAnsiTheme="majorBidi" w:cstheme="majorBidi" w:hint="cs"/>
          <w:sz w:val="28"/>
          <w:szCs w:val="28"/>
          <w:cs/>
        </w:rPr>
        <w:t>เรียบร้อยแล้วเมื่อวันที่</w:t>
      </w:r>
      <w:r w:rsidR="0098534F" w:rsidRPr="007C1308">
        <w:rPr>
          <w:rFonts w:asciiTheme="majorBidi" w:hAnsiTheme="majorBidi" w:cstheme="majorBidi"/>
          <w:sz w:val="28"/>
          <w:szCs w:val="28"/>
        </w:rPr>
        <w:t xml:space="preserve"> 13</w:t>
      </w:r>
      <w:r w:rsidR="00317495" w:rsidRPr="007C1308">
        <w:rPr>
          <w:rFonts w:asciiTheme="majorBidi" w:hAnsiTheme="majorBidi" w:cstheme="majorBidi"/>
          <w:sz w:val="28"/>
          <w:szCs w:val="28"/>
        </w:rPr>
        <w:t xml:space="preserve"> </w:t>
      </w:r>
      <w:r w:rsidRPr="007C1308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317495" w:rsidRPr="007C1308">
        <w:rPr>
          <w:rFonts w:asciiTheme="majorBidi" w:hAnsiTheme="majorBidi" w:cstheme="majorBidi"/>
          <w:sz w:val="28"/>
          <w:szCs w:val="28"/>
        </w:rPr>
        <w:t xml:space="preserve"> 2564 </w:t>
      </w:r>
      <w:r w:rsidRPr="007C1308">
        <w:rPr>
          <w:rFonts w:asciiTheme="majorBidi" w:hAnsiTheme="majorBidi" w:cstheme="majorBidi" w:hint="cs"/>
          <w:sz w:val="28"/>
          <w:szCs w:val="28"/>
          <w:cs/>
        </w:rPr>
        <w:t>การสละสิทธิการซื้อหุ้นเพิ่มทุนนี้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C1308">
        <w:rPr>
          <w:rFonts w:asciiTheme="majorBidi" w:hAnsiTheme="majorBidi" w:cstheme="majorBidi" w:hint="cs"/>
          <w:sz w:val="28"/>
          <w:szCs w:val="28"/>
          <w:cs/>
        </w:rPr>
        <w:t>ทำให้สัดส่วนการถือหุ้นใน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C1308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C1308">
        <w:rPr>
          <w:rFonts w:asciiTheme="majorBidi" w:hAnsiTheme="majorBidi" w:cstheme="majorBidi" w:hint="cs"/>
          <w:sz w:val="28"/>
          <w:szCs w:val="28"/>
          <w:cs/>
        </w:rPr>
        <w:t>เอ็ม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C1308">
        <w:rPr>
          <w:rFonts w:asciiTheme="majorBidi" w:hAnsiTheme="majorBidi" w:cstheme="majorBidi" w:hint="cs"/>
          <w:sz w:val="28"/>
          <w:szCs w:val="28"/>
          <w:cs/>
        </w:rPr>
        <w:t>อินเทลลิเจนซ์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C1308">
        <w:rPr>
          <w:rFonts w:asciiTheme="majorBidi" w:hAnsiTheme="majorBidi" w:cstheme="majorBidi" w:hint="cs"/>
          <w:sz w:val="28"/>
          <w:szCs w:val="28"/>
          <w:cs/>
        </w:rPr>
        <w:t>จำกัด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C1308">
        <w:rPr>
          <w:rFonts w:asciiTheme="majorBidi" w:hAnsiTheme="majorBidi" w:cstheme="majorBidi" w:hint="cs"/>
          <w:sz w:val="28"/>
          <w:szCs w:val="28"/>
          <w:cs/>
        </w:rPr>
        <w:t>ของบริษัทลดลงจากเดิมร้อยละ</w:t>
      </w:r>
      <w:r w:rsidR="00317495" w:rsidRPr="007C1308">
        <w:rPr>
          <w:rFonts w:asciiTheme="majorBidi" w:hAnsiTheme="majorBidi" w:cstheme="majorBidi"/>
          <w:sz w:val="28"/>
          <w:szCs w:val="28"/>
        </w:rPr>
        <w:t xml:space="preserve"> 22 </w:t>
      </w:r>
      <w:r w:rsidRPr="007C1308">
        <w:rPr>
          <w:rFonts w:asciiTheme="majorBidi" w:hAnsiTheme="majorBidi" w:cstheme="majorBidi" w:hint="cs"/>
          <w:sz w:val="28"/>
          <w:szCs w:val="28"/>
          <w:cs/>
        </w:rPr>
        <w:t>เป็นร้อยละ</w:t>
      </w:r>
      <w:r w:rsidR="00317495" w:rsidRPr="007C1308">
        <w:rPr>
          <w:rFonts w:asciiTheme="majorBidi" w:hAnsiTheme="majorBidi" w:cstheme="majorBidi"/>
          <w:sz w:val="28"/>
          <w:szCs w:val="28"/>
        </w:rPr>
        <w:t xml:space="preserve"> 18.34 </w:t>
      </w:r>
      <w:r w:rsidRPr="007C1308">
        <w:rPr>
          <w:rFonts w:asciiTheme="majorBidi" w:hAnsiTheme="majorBidi" w:cstheme="majorBidi" w:hint="cs"/>
          <w:sz w:val="28"/>
          <w:szCs w:val="28"/>
          <w:cs/>
        </w:rPr>
        <w:t>และรับรู้ผลกำไรจากมูลค่าสินทรัพย์สุทธิของบริษัทร่วมที่เพิ่มขึ้นจากการเพิ่มทุนตามสัดส่วนการถือหุ้นใหม่ของบริษัท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C1308">
        <w:rPr>
          <w:rFonts w:asciiTheme="majorBidi" w:hAnsiTheme="majorBidi" w:cstheme="majorBidi" w:hint="cs"/>
          <w:sz w:val="28"/>
          <w:szCs w:val="28"/>
          <w:cs/>
        </w:rPr>
        <w:t>เป็นจำนวน</w:t>
      </w:r>
      <w:r w:rsidR="00BA77EE" w:rsidRPr="007C1308">
        <w:rPr>
          <w:rFonts w:asciiTheme="majorBidi" w:hAnsiTheme="majorBidi" w:cstheme="majorBidi" w:hint="cs"/>
          <w:sz w:val="28"/>
          <w:szCs w:val="28"/>
          <w:cs/>
        </w:rPr>
        <w:t>เงิน</w:t>
      </w:r>
      <w:r w:rsidR="00317495" w:rsidRPr="007C1308">
        <w:rPr>
          <w:rFonts w:asciiTheme="majorBidi" w:hAnsiTheme="majorBidi" w:cstheme="majorBidi"/>
          <w:sz w:val="28"/>
          <w:szCs w:val="28"/>
        </w:rPr>
        <w:t xml:space="preserve"> 13.01</w:t>
      </w:r>
      <w:r w:rsidR="00D50DB0" w:rsidRPr="007C1308">
        <w:rPr>
          <w:rFonts w:asciiTheme="majorBidi" w:hAnsiTheme="majorBidi" w:cstheme="majorBidi"/>
          <w:sz w:val="28"/>
          <w:szCs w:val="28"/>
        </w:rPr>
        <w:t xml:space="preserve"> </w:t>
      </w:r>
      <w:r w:rsidRPr="007C1308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A77EE" w:rsidRPr="007C1308">
        <w:rPr>
          <w:rFonts w:asciiTheme="majorBidi" w:hAnsiTheme="majorBidi" w:cstheme="majorBidi" w:hint="cs"/>
          <w:sz w:val="28"/>
          <w:szCs w:val="28"/>
          <w:cs/>
        </w:rPr>
        <w:t>แสดงเป็นส่วนหนึ่งของ</w:t>
      </w:r>
      <w:r w:rsidR="00BA77EE" w:rsidRPr="007C1308">
        <w:rPr>
          <w:rFonts w:asciiTheme="majorBidi" w:hAnsiTheme="majorBidi" w:cstheme="majorBidi"/>
          <w:sz w:val="28"/>
          <w:szCs w:val="28"/>
          <w:cs/>
        </w:rPr>
        <w:t>ส่วนแบ่ง</w:t>
      </w:r>
      <w:r w:rsidR="00BA77EE" w:rsidRPr="007C1308">
        <w:rPr>
          <w:rFonts w:asciiTheme="majorBidi" w:hAnsiTheme="majorBidi" w:cstheme="majorBidi" w:hint="cs"/>
          <w:sz w:val="28"/>
          <w:szCs w:val="28"/>
          <w:cs/>
        </w:rPr>
        <w:t xml:space="preserve">กำไรจากเงินลงทุนในบริษัทร่วมในงบกำไรขาดทุนเบ็ดเสร็จ </w:t>
      </w:r>
      <w:r w:rsidRPr="007C1308">
        <w:rPr>
          <w:rFonts w:asciiTheme="majorBidi" w:hAnsiTheme="majorBidi" w:cstheme="majorBidi" w:hint="cs"/>
          <w:sz w:val="28"/>
          <w:szCs w:val="28"/>
          <w:cs/>
        </w:rPr>
        <w:t>อนึ่ง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C1308">
        <w:rPr>
          <w:rFonts w:asciiTheme="majorBidi" w:hAnsiTheme="majorBidi" w:cstheme="majorBidi" w:hint="cs"/>
          <w:sz w:val="28"/>
          <w:szCs w:val="28"/>
          <w:cs/>
        </w:rPr>
        <w:t>บริษัทยังคงมีตัวแทนดำรงตำแหน่งกรรมการในคณะกรรมการของบริษัทร่วม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C1308">
        <w:rPr>
          <w:rFonts w:asciiTheme="majorBidi" w:hAnsiTheme="majorBidi" w:cstheme="majorBidi" w:hint="cs"/>
          <w:sz w:val="28"/>
          <w:szCs w:val="28"/>
          <w:cs/>
        </w:rPr>
        <w:t>และมีส่วนร่วมในการตัดสินใจเกี่ยวกับนโยบายทางการเงินและการดำเนินงานของบริษัท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C1308">
        <w:rPr>
          <w:rFonts w:asciiTheme="majorBidi" w:hAnsiTheme="majorBidi" w:cstheme="majorBidi" w:hint="cs"/>
          <w:sz w:val="28"/>
          <w:szCs w:val="28"/>
          <w:cs/>
        </w:rPr>
        <w:t>เอ็ม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C1308">
        <w:rPr>
          <w:rFonts w:asciiTheme="majorBidi" w:hAnsiTheme="majorBidi" w:cstheme="majorBidi" w:hint="cs"/>
          <w:sz w:val="28"/>
          <w:szCs w:val="28"/>
          <w:cs/>
        </w:rPr>
        <w:t>อินเทลลิเจนซ์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C1308">
        <w:rPr>
          <w:rFonts w:asciiTheme="majorBidi" w:hAnsiTheme="majorBidi" w:cstheme="majorBidi" w:hint="cs"/>
          <w:sz w:val="28"/>
          <w:szCs w:val="28"/>
          <w:cs/>
        </w:rPr>
        <w:t>จำกัด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C1308">
        <w:rPr>
          <w:rFonts w:asciiTheme="majorBidi" w:hAnsiTheme="majorBidi" w:cstheme="majorBidi" w:hint="cs"/>
          <w:sz w:val="28"/>
          <w:szCs w:val="28"/>
          <w:cs/>
        </w:rPr>
        <w:t>เช่นเดิม</w:t>
      </w:r>
    </w:p>
    <w:p w14:paraId="0EB426EC" w14:textId="4A2677F2" w:rsidR="00000AAB" w:rsidRPr="007C1308" w:rsidRDefault="00000AAB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sz w:val="28"/>
          <w:szCs w:val="28"/>
        </w:rPr>
        <w:sectPr w:rsidR="00000AAB" w:rsidRPr="007C1308" w:rsidSect="00C00CED">
          <w:headerReference w:type="even" r:id="rId8"/>
          <w:headerReference w:type="default" r:id="rId9"/>
          <w:footerReference w:type="default" r:id="rId10"/>
          <w:headerReference w:type="first" r:id="rId11"/>
          <w:pgSz w:w="11909" w:h="16834" w:code="9"/>
          <w:pgMar w:top="691" w:right="1152" w:bottom="576" w:left="1440" w:header="720" w:footer="720" w:gutter="0"/>
          <w:pgNumType w:start="18"/>
          <w:cols w:space="720"/>
          <w:docGrid w:linePitch="245"/>
        </w:sectPr>
      </w:pPr>
    </w:p>
    <w:p w14:paraId="71731490" w14:textId="0D1578CE" w:rsidR="00FA6869" w:rsidRPr="007C1308" w:rsidRDefault="00FA6869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040"/>
          <w:tab w:val="left" w:pos="5220"/>
          <w:tab w:val="left" w:pos="540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7C1308">
        <w:rPr>
          <w:rFonts w:asciiTheme="majorBidi" w:hAnsiTheme="majorBidi" w:cstheme="majorBidi"/>
          <w:sz w:val="28"/>
          <w:szCs w:val="28"/>
          <w:cs/>
        </w:rPr>
        <w:lastRenderedPageBreak/>
        <w:t>เงินลงทุนในบริษัท</w:t>
      </w:r>
      <w:r w:rsidR="004C05E4" w:rsidRPr="007C1308">
        <w:rPr>
          <w:rFonts w:asciiTheme="majorBidi" w:hAnsiTheme="majorBidi" w:cstheme="majorBidi"/>
          <w:sz w:val="28"/>
          <w:szCs w:val="28"/>
          <w:cs/>
        </w:rPr>
        <w:t>ร่วม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 ณ วันที่ </w:t>
      </w:r>
      <w:r w:rsidR="007E56DD" w:rsidRPr="007C1308">
        <w:rPr>
          <w:rFonts w:asciiTheme="majorBidi" w:hAnsiTheme="majorBidi" w:cstheme="majorBidi"/>
          <w:sz w:val="28"/>
          <w:szCs w:val="28"/>
        </w:rPr>
        <w:t>31</w:t>
      </w:r>
      <w:r w:rsidRPr="007C1308">
        <w:rPr>
          <w:rFonts w:asciiTheme="majorBidi" w:hAnsiTheme="majorBidi" w:cstheme="majorBidi"/>
          <w:sz w:val="28"/>
          <w:szCs w:val="28"/>
        </w:rPr>
        <w:t xml:space="preserve"> 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E56DD" w:rsidRPr="007C1308">
        <w:rPr>
          <w:rFonts w:asciiTheme="majorBidi" w:hAnsiTheme="majorBidi" w:cstheme="majorBidi"/>
          <w:sz w:val="28"/>
          <w:szCs w:val="28"/>
        </w:rPr>
        <w:t>256</w:t>
      </w:r>
      <w:r w:rsidR="002C0134" w:rsidRPr="007C1308">
        <w:rPr>
          <w:rFonts w:asciiTheme="majorBidi" w:hAnsiTheme="majorBidi" w:cstheme="majorBidi"/>
          <w:sz w:val="28"/>
          <w:szCs w:val="28"/>
        </w:rPr>
        <w:t>5</w:t>
      </w:r>
      <w:r w:rsidRPr="007C1308">
        <w:rPr>
          <w:rFonts w:asciiTheme="majorBidi" w:hAnsiTheme="majorBidi" w:cstheme="majorBidi"/>
          <w:sz w:val="28"/>
          <w:szCs w:val="28"/>
        </w:rPr>
        <w:t xml:space="preserve"> 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7E56DD" w:rsidRPr="007C1308">
        <w:rPr>
          <w:rFonts w:asciiTheme="majorBidi" w:hAnsiTheme="majorBidi" w:cstheme="majorBidi"/>
          <w:sz w:val="28"/>
          <w:szCs w:val="28"/>
        </w:rPr>
        <w:t>256</w:t>
      </w:r>
      <w:r w:rsidR="002C0134" w:rsidRPr="007C1308">
        <w:rPr>
          <w:rFonts w:asciiTheme="majorBidi" w:hAnsiTheme="majorBidi" w:cstheme="majorBidi"/>
          <w:sz w:val="28"/>
          <w:szCs w:val="28"/>
        </w:rPr>
        <w:t>4</w:t>
      </w:r>
      <w:r w:rsidRPr="007C1308">
        <w:rPr>
          <w:rFonts w:asciiTheme="majorBidi" w:hAnsiTheme="majorBidi" w:cstheme="majorBidi"/>
          <w:sz w:val="28"/>
          <w:szCs w:val="28"/>
        </w:rPr>
        <w:t xml:space="preserve"> </w:t>
      </w:r>
      <w:r w:rsidRPr="007C1308">
        <w:rPr>
          <w:rFonts w:asciiTheme="majorBidi" w:hAnsiTheme="majorBidi" w:cstheme="majorBidi"/>
          <w:sz w:val="28"/>
          <w:szCs w:val="28"/>
          <w:cs/>
        </w:rPr>
        <w:t>มีดังนี้</w:t>
      </w:r>
      <w:r w:rsidRPr="007C1308">
        <w:rPr>
          <w:rFonts w:asciiTheme="majorBidi" w:hAnsiTheme="majorBidi" w:cstheme="majorBidi"/>
          <w:sz w:val="28"/>
          <w:szCs w:val="28"/>
        </w:rPr>
        <w:t xml:space="preserve"> </w:t>
      </w:r>
    </w:p>
    <w:p w14:paraId="052ED9AC" w14:textId="77777777" w:rsidR="004B5EFF" w:rsidRPr="007C1308" w:rsidRDefault="004B5EFF" w:rsidP="001927AE">
      <w:pPr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pPr w:leftFromText="180" w:rightFromText="180" w:vertAnchor="text" w:horzAnchor="margin" w:tblpX="-112" w:tblpY="47"/>
        <w:tblW w:w="148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50"/>
        <w:gridCol w:w="450"/>
        <w:gridCol w:w="900"/>
        <w:gridCol w:w="180"/>
        <w:gridCol w:w="630"/>
        <w:gridCol w:w="180"/>
        <w:gridCol w:w="720"/>
        <w:gridCol w:w="180"/>
        <w:gridCol w:w="720"/>
        <w:gridCol w:w="181"/>
        <w:gridCol w:w="719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</w:tblGrid>
      <w:tr w:rsidR="004B5EFF" w:rsidRPr="007C1308" w14:paraId="3A5BE4DB" w14:textId="77777777" w:rsidTr="001A1622">
        <w:trPr>
          <w:cantSplit/>
          <w:trHeight w:val="68"/>
          <w:tblHeader/>
        </w:trPr>
        <w:tc>
          <w:tcPr>
            <w:tcW w:w="14850" w:type="dxa"/>
            <w:gridSpan w:val="23"/>
            <w:vAlign w:val="bottom"/>
          </w:tcPr>
          <w:p w14:paraId="71613C86" w14:textId="77777777" w:rsidR="004B5EFF" w:rsidRPr="007C1308" w:rsidRDefault="004B5EFF" w:rsidP="001927A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/ 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B5EFF" w:rsidRPr="007C1308" w14:paraId="616C4456" w14:textId="77777777" w:rsidTr="001A1622">
        <w:trPr>
          <w:cantSplit/>
          <w:trHeight w:val="68"/>
          <w:tblHeader/>
        </w:trPr>
        <w:tc>
          <w:tcPr>
            <w:tcW w:w="4050" w:type="dxa"/>
            <w:vAlign w:val="bottom"/>
            <w:hideMark/>
          </w:tcPr>
          <w:p w14:paraId="726768EB" w14:textId="77777777" w:rsidR="004B5EFF" w:rsidRPr="007C1308" w:rsidRDefault="004B5EFF" w:rsidP="001927AE">
            <w:pPr>
              <w:pStyle w:val="acctfourfigures"/>
              <w:tabs>
                <w:tab w:val="clear" w:pos="765"/>
                <w:tab w:val="left" w:pos="87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บริษัทร่วม</w:t>
            </w:r>
          </w:p>
        </w:tc>
        <w:tc>
          <w:tcPr>
            <w:tcW w:w="450" w:type="dxa"/>
          </w:tcPr>
          <w:p w14:paraId="0430E487" w14:textId="77777777" w:rsidR="004B5EFF" w:rsidRPr="007C1308" w:rsidRDefault="004B5EFF" w:rsidP="001927A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59642B81" w14:textId="77777777" w:rsidR="004B5EFF" w:rsidRPr="007C1308" w:rsidRDefault="004B5EFF" w:rsidP="001927AE">
            <w:pPr>
              <w:pStyle w:val="acctfourfigures"/>
              <w:tabs>
                <w:tab w:val="clear" w:pos="765"/>
              </w:tabs>
              <w:spacing w:line="240" w:lineRule="auto"/>
              <w:ind w:left="-84" w:right="-8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ประเทศที่ดำเนินธุรกิจ</w:t>
            </w:r>
          </w:p>
        </w:tc>
        <w:tc>
          <w:tcPr>
            <w:tcW w:w="180" w:type="dxa"/>
          </w:tcPr>
          <w:p w14:paraId="72E5CC0D" w14:textId="77777777" w:rsidR="004B5EFF" w:rsidRPr="007C1308" w:rsidRDefault="004B5EFF" w:rsidP="001927A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  <w:gridSpan w:val="3"/>
            <w:vAlign w:val="bottom"/>
            <w:hideMark/>
          </w:tcPr>
          <w:p w14:paraId="74D206E8" w14:textId="77777777" w:rsidR="004B5EFF" w:rsidRPr="007C1308" w:rsidRDefault="004B5EFF" w:rsidP="001927A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</w:t>
            </w:r>
          </w:p>
          <w:p w14:paraId="385FD99C" w14:textId="77777777" w:rsidR="004B5EFF" w:rsidRPr="007C1308" w:rsidRDefault="004B5EFF" w:rsidP="001927AE">
            <w:pPr>
              <w:pStyle w:val="acctfourfigures"/>
              <w:tabs>
                <w:tab w:val="left" w:pos="720"/>
              </w:tabs>
              <w:spacing w:line="240" w:lineRule="auto"/>
              <w:ind w:left="-84" w:right="-8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Align w:val="bottom"/>
          </w:tcPr>
          <w:p w14:paraId="502BFBBB" w14:textId="77777777" w:rsidR="004B5EFF" w:rsidRPr="007C1308" w:rsidRDefault="004B5EFF" w:rsidP="001927A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620" w:type="dxa"/>
            <w:gridSpan w:val="3"/>
            <w:vAlign w:val="bottom"/>
            <w:hideMark/>
          </w:tcPr>
          <w:p w14:paraId="08AC3124" w14:textId="77777777" w:rsidR="002C6125" w:rsidRPr="007C1308" w:rsidRDefault="002C6125" w:rsidP="001927A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9003E98" w14:textId="50E5D7C4" w:rsidR="004B5EFF" w:rsidRPr="007C1308" w:rsidRDefault="004B5EFF" w:rsidP="001927A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596E2BA1" w14:textId="77777777" w:rsidR="004B5EFF" w:rsidRPr="007C1308" w:rsidRDefault="004B5EFF" w:rsidP="001927A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161F85FC" w14:textId="77777777" w:rsidR="004B5EFF" w:rsidRPr="007C1308" w:rsidRDefault="004B5EFF" w:rsidP="001927A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5263D369" w14:textId="77777777" w:rsidR="004B5EFF" w:rsidRPr="007C1308" w:rsidRDefault="004B5EFF" w:rsidP="001927A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gridSpan w:val="3"/>
            <w:vAlign w:val="bottom"/>
            <w:hideMark/>
          </w:tcPr>
          <w:p w14:paraId="5AB24C31" w14:textId="77777777" w:rsidR="004B5EFF" w:rsidRPr="007C1308" w:rsidRDefault="004B5EFF" w:rsidP="001927A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</w:t>
            </w:r>
          </w:p>
          <w:p w14:paraId="0521E6F8" w14:textId="77777777" w:rsidR="004B5EFF" w:rsidRPr="007C1308" w:rsidRDefault="004B5EFF" w:rsidP="001927A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</w:tcPr>
          <w:p w14:paraId="00A6728B" w14:textId="77777777" w:rsidR="004B5EFF" w:rsidRPr="007C1308" w:rsidRDefault="004B5EFF" w:rsidP="001927A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gridSpan w:val="3"/>
            <w:vAlign w:val="bottom"/>
            <w:hideMark/>
          </w:tcPr>
          <w:p w14:paraId="0C84E5B0" w14:textId="609DA60E" w:rsidR="004B5EFF" w:rsidRPr="007C1308" w:rsidRDefault="004B5EFF" w:rsidP="001927AE">
            <w:pPr>
              <w:pStyle w:val="acctfourfigures"/>
              <w:tabs>
                <w:tab w:val="clear" w:pos="765"/>
              </w:tabs>
              <w:spacing w:line="240" w:lineRule="auto"/>
              <w:ind w:left="-78" w:right="-8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เงินปันผลรับสำหรับปี</w:t>
            </w:r>
          </w:p>
        </w:tc>
      </w:tr>
      <w:tr w:rsidR="002C0134" w:rsidRPr="007C1308" w14:paraId="7B8D4770" w14:textId="77777777" w:rsidTr="001A1622">
        <w:trPr>
          <w:cantSplit/>
          <w:trHeight w:val="68"/>
          <w:tblHeader/>
        </w:trPr>
        <w:tc>
          <w:tcPr>
            <w:tcW w:w="4050" w:type="dxa"/>
          </w:tcPr>
          <w:p w14:paraId="5875405C" w14:textId="77777777" w:rsidR="002C0134" w:rsidRPr="007C1308" w:rsidRDefault="002C0134" w:rsidP="001927A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2532E510" w14:textId="77777777" w:rsidR="002C0134" w:rsidRPr="007C1308" w:rsidRDefault="002C0134" w:rsidP="001927A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C8A4FE9" w14:textId="77777777" w:rsidR="002C0134" w:rsidRPr="007C1308" w:rsidRDefault="002C0134" w:rsidP="001927A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512860DB" w14:textId="77777777" w:rsidR="002C0134" w:rsidRPr="007C1308" w:rsidRDefault="002C0134" w:rsidP="001927A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0" w:type="dxa"/>
          </w:tcPr>
          <w:p w14:paraId="151888C7" w14:textId="32D75C43" w:rsidR="002C0134" w:rsidRPr="007C1308" w:rsidRDefault="002C0134" w:rsidP="001927A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0" w:type="dxa"/>
          </w:tcPr>
          <w:p w14:paraId="6943FE40" w14:textId="77777777" w:rsidR="002C0134" w:rsidRPr="007C1308" w:rsidRDefault="002C0134" w:rsidP="001927A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07DD3C9" w14:textId="2A102C98" w:rsidR="002C0134" w:rsidRPr="007C1308" w:rsidRDefault="002C0134" w:rsidP="001927A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0" w:type="dxa"/>
          </w:tcPr>
          <w:p w14:paraId="2632AD7F" w14:textId="77777777" w:rsidR="002C0134" w:rsidRPr="007C1308" w:rsidRDefault="002C0134" w:rsidP="001927A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hideMark/>
          </w:tcPr>
          <w:p w14:paraId="0136B523" w14:textId="10469CDB" w:rsidR="002C0134" w:rsidRPr="007C1308" w:rsidRDefault="002C0134" w:rsidP="001927A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1" w:type="dxa"/>
          </w:tcPr>
          <w:p w14:paraId="2ACFA495" w14:textId="77777777" w:rsidR="002C0134" w:rsidRPr="007C1308" w:rsidRDefault="002C0134" w:rsidP="001927A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hideMark/>
          </w:tcPr>
          <w:p w14:paraId="7AE9A9B0" w14:textId="0C926E2C" w:rsidR="002C0134" w:rsidRPr="007C1308" w:rsidRDefault="002C0134" w:rsidP="001927A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0" w:type="dxa"/>
          </w:tcPr>
          <w:p w14:paraId="711FCE2A" w14:textId="77777777" w:rsidR="002C0134" w:rsidRPr="007C1308" w:rsidRDefault="002C0134" w:rsidP="001927A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6C352834" w14:textId="1F6F6B37" w:rsidR="002C0134" w:rsidRPr="007C1308" w:rsidRDefault="002C0134" w:rsidP="001927A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0" w:type="dxa"/>
          </w:tcPr>
          <w:p w14:paraId="4E5431F9" w14:textId="77777777" w:rsidR="002C0134" w:rsidRPr="007C1308" w:rsidRDefault="002C0134" w:rsidP="001927A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0F0E0AA2" w14:textId="55E5488D" w:rsidR="002C0134" w:rsidRPr="007C1308" w:rsidRDefault="002C0134" w:rsidP="001927A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0" w:type="dxa"/>
          </w:tcPr>
          <w:p w14:paraId="28BA8EEB" w14:textId="77777777" w:rsidR="002C0134" w:rsidRPr="007C1308" w:rsidRDefault="002C0134" w:rsidP="001927A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18098B57" w14:textId="253A4BC6" w:rsidR="002C0134" w:rsidRPr="007C1308" w:rsidRDefault="002C0134" w:rsidP="001927A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0" w:type="dxa"/>
          </w:tcPr>
          <w:p w14:paraId="41334466" w14:textId="77777777" w:rsidR="002C0134" w:rsidRPr="007C1308" w:rsidRDefault="002C0134" w:rsidP="001927A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66D3D4F2" w14:textId="7FEF28B9" w:rsidR="002C0134" w:rsidRPr="007C1308" w:rsidRDefault="002C0134" w:rsidP="001927A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0" w:type="dxa"/>
          </w:tcPr>
          <w:p w14:paraId="679D2439" w14:textId="77777777" w:rsidR="002C0134" w:rsidRPr="007C1308" w:rsidRDefault="002C0134" w:rsidP="001927A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12839685" w14:textId="7BD0F177" w:rsidR="002C0134" w:rsidRPr="007C1308" w:rsidRDefault="002C0134" w:rsidP="001927A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0" w:type="dxa"/>
          </w:tcPr>
          <w:p w14:paraId="5D3230CD" w14:textId="77777777" w:rsidR="002C0134" w:rsidRPr="007C1308" w:rsidRDefault="002C0134" w:rsidP="001927A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6987030F" w14:textId="4EF204A1" w:rsidR="002C0134" w:rsidRPr="007C1308" w:rsidRDefault="002C0134" w:rsidP="001927A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2564</w:t>
            </w:r>
          </w:p>
        </w:tc>
      </w:tr>
      <w:tr w:rsidR="00655A7D" w:rsidRPr="007C1308" w14:paraId="2DEAF58E" w14:textId="77777777" w:rsidTr="001A1622">
        <w:trPr>
          <w:cantSplit/>
          <w:trHeight w:val="68"/>
          <w:tblHeader/>
        </w:trPr>
        <w:tc>
          <w:tcPr>
            <w:tcW w:w="4050" w:type="dxa"/>
          </w:tcPr>
          <w:p w14:paraId="75FA9097" w14:textId="77777777" w:rsidR="00655A7D" w:rsidRPr="007C1308" w:rsidRDefault="00655A7D" w:rsidP="001927A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2889E944" w14:textId="77777777" w:rsidR="00655A7D" w:rsidRPr="007C1308" w:rsidRDefault="00655A7D" w:rsidP="001927A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DC6ABA5" w14:textId="77777777" w:rsidR="00655A7D" w:rsidRPr="007C1308" w:rsidRDefault="00655A7D" w:rsidP="001927A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59B3BFE4" w14:textId="77777777" w:rsidR="00655A7D" w:rsidRPr="007C1308" w:rsidRDefault="00655A7D" w:rsidP="001927A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gridSpan w:val="3"/>
          </w:tcPr>
          <w:p w14:paraId="5FD57DB2" w14:textId="77777777" w:rsidR="00655A7D" w:rsidRPr="007C1308" w:rsidRDefault="00655A7D" w:rsidP="001927A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7C130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ร้อยละ</w:t>
            </w:r>
            <w:r w:rsidRPr="007C1308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C43F6C6" w14:textId="77777777" w:rsidR="00655A7D" w:rsidRPr="007C1308" w:rsidRDefault="00655A7D" w:rsidP="001927A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560" w:type="dxa"/>
            <w:gridSpan w:val="15"/>
          </w:tcPr>
          <w:p w14:paraId="765ECCFD" w14:textId="77777777" w:rsidR="00655A7D" w:rsidRPr="007C1308" w:rsidRDefault="00655A7D" w:rsidP="001927A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7C130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7C1308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711945" w:rsidRPr="007C1308" w14:paraId="3EBA944A" w14:textId="77777777" w:rsidTr="00E34AF7">
        <w:trPr>
          <w:cantSplit/>
        </w:trPr>
        <w:tc>
          <w:tcPr>
            <w:tcW w:w="4050" w:type="dxa"/>
            <w:hideMark/>
          </w:tcPr>
          <w:p w14:paraId="29DB14F1" w14:textId="77777777" w:rsidR="00711945" w:rsidRPr="007C1308" w:rsidRDefault="00711945" w:rsidP="001927AE">
            <w:pPr>
              <w:spacing w:line="240" w:lineRule="auto"/>
              <w:ind w:left="191" w:right="-468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เอ็ม อินเทลลิเจนซ์ จำกัด</w:t>
            </w:r>
          </w:p>
        </w:tc>
        <w:tc>
          <w:tcPr>
            <w:tcW w:w="450" w:type="dxa"/>
          </w:tcPr>
          <w:p w14:paraId="54BF188C" w14:textId="1AD8BAE6" w:rsidR="00711945" w:rsidRPr="007C1308" w:rsidRDefault="00711945" w:rsidP="001927AE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(1)</w:t>
            </w:r>
          </w:p>
        </w:tc>
        <w:tc>
          <w:tcPr>
            <w:tcW w:w="900" w:type="dxa"/>
          </w:tcPr>
          <w:p w14:paraId="421D9923" w14:textId="77777777" w:rsidR="00711945" w:rsidRPr="007C1308" w:rsidRDefault="00711945" w:rsidP="001927AE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80" w:type="dxa"/>
          </w:tcPr>
          <w:p w14:paraId="0488AB3C" w14:textId="77777777" w:rsidR="00711945" w:rsidRPr="007C1308" w:rsidRDefault="00711945" w:rsidP="001927AE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A1DD645" w14:textId="7BAB49F0" w:rsidR="00711945" w:rsidRPr="007C1308" w:rsidRDefault="0073685B" w:rsidP="001927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18.34</w:t>
            </w:r>
          </w:p>
        </w:tc>
        <w:tc>
          <w:tcPr>
            <w:tcW w:w="180" w:type="dxa"/>
            <w:vAlign w:val="bottom"/>
          </w:tcPr>
          <w:p w14:paraId="35B1D4C2" w14:textId="77777777" w:rsidR="00711945" w:rsidRPr="007C1308" w:rsidRDefault="00711945" w:rsidP="001927AE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023BD918" w14:textId="6B6045CF" w:rsidR="00711945" w:rsidRPr="007C1308" w:rsidRDefault="00711945" w:rsidP="001927AE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18.34</w:t>
            </w:r>
          </w:p>
        </w:tc>
        <w:tc>
          <w:tcPr>
            <w:tcW w:w="180" w:type="dxa"/>
            <w:vAlign w:val="bottom"/>
          </w:tcPr>
          <w:p w14:paraId="4D040D30" w14:textId="77777777" w:rsidR="00711945" w:rsidRPr="007C1308" w:rsidRDefault="00711945" w:rsidP="001927A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2F7ACF5F" w14:textId="6FBEFB9B" w:rsidR="00711945" w:rsidRPr="007C1308" w:rsidRDefault="0073685B" w:rsidP="001927A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7,197</w:t>
            </w:r>
          </w:p>
        </w:tc>
        <w:tc>
          <w:tcPr>
            <w:tcW w:w="181" w:type="dxa"/>
            <w:vAlign w:val="bottom"/>
          </w:tcPr>
          <w:p w14:paraId="15722D55" w14:textId="77777777" w:rsidR="00711945" w:rsidRPr="007C1308" w:rsidRDefault="00711945" w:rsidP="001927A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5841C3BC" w14:textId="0E0A027B" w:rsidR="00711945" w:rsidRPr="007C1308" w:rsidRDefault="00711945" w:rsidP="001927A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197</w:t>
            </w:r>
          </w:p>
        </w:tc>
        <w:tc>
          <w:tcPr>
            <w:tcW w:w="180" w:type="dxa"/>
            <w:vAlign w:val="bottom"/>
          </w:tcPr>
          <w:p w14:paraId="6DFEE36D" w14:textId="77777777" w:rsidR="00711945" w:rsidRPr="007C1308" w:rsidRDefault="00711945" w:rsidP="001927A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667CE85" w14:textId="1BFC7DDF" w:rsidR="00711945" w:rsidRPr="007C1308" w:rsidRDefault="007D4D5A" w:rsidP="001927A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17,600</w:t>
            </w:r>
          </w:p>
        </w:tc>
        <w:tc>
          <w:tcPr>
            <w:tcW w:w="180" w:type="dxa"/>
            <w:vAlign w:val="bottom"/>
          </w:tcPr>
          <w:p w14:paraId="376AC352" w14:textId="77777777" w:rsidR="00711945" w:rsidRPr="007C1308" w:rsidRDefault="00711945" w:rsidP="001927A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5D3F60F" w14:textId="315B12CB" w:rsidR="00711945" w:rsidRPr="007C1308" w:rsidRDefault="00711945" w:rsidP="001927A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17,600</w:t>
            </w:r>
          </w:p>
        </w:tc>
        <w:tc>
          <w:tcPr>
            <w:tcW w:w="180" w:type="dxa"/>
            <w:vAlign w:val="bottom"/>
          </w:tcPr>
          <w:p w14:paraId="7F936C0C" w14:textId="77777777" w:rsidR="00711945" w:rsidRPr="007C1308" w:rsidRDefault="00711945" w:rsidP="001927A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5A4F6F4" w14:textId="58CA70E2" w:rsidR="00711945" w:rsidRPr="007C1308" w:rsidRDefault="00957579" w:rsidP="001927A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32,113</w:t>
            </w:r>
          </w:p>
        </w:tc>
        <w:tc>
          <w:tcPr>
            <w:tcW w:w="180" w:type="dxa"/>
            <w:vAlign w:val="bottom"/>
          </w:tcPr>
          <w:p w14:paraId="34A2CC60" w14:textId="77777777" w:rsidR="00711945" w:rsidRPr="007C1308" w:rsidRDefault="00711945" w:rsidP="001927A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648761A1" w14:textId="761DCCE1" w:rsidR="00711945" w:rsidRPr="007C1308" w:rsidRDefault="00711945" w:rsidP="001927A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489</w:t>
            </w:r>
          </w:p>
        </w:tc>
        <w:tc>
          <w:tcPr>
            <w:tcW w:w="180" w:type="dxa"/>
            <w:vAlign w:val="bottom"/>
          </w:tcPr>
          <w:p w14:paraId="38B946C3" w14:textId="77777777" w:rsidR="00711945" w:rsidRPr="007C1308" w:rsidRDefault="00711945" w:rsidP="001927A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36DC888C" w14:textId="4572E11F" w:rsidR="00711945" w:rsidRPr="007C1308" w:rsidRDefault="00711945" w:rsidP="001927AE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56F374E" w14:textId="77777777" w:rsidR="00711945" w:rsidRPr="007C1308" w:rsidRDefault="00711945" w:rsidP="001927A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56A97A02" w14:textId="77777777" w:rsidR="00711945" w:rsidRPr="007C1308" w:rsidRDefault="00711945" w:rsidP="001927AE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711945" w:rsidRPr="007C1308" w14:paraId="55611F9C" w14:textId="77777777" w:rsidTr="001A1622">
        <w:trPr>
          <w:cantSplit/>
          <w:trHeight w:val="58"/>
        </w:trPr>
        <w:tc>
          <w:tcPr>
            <w:tcW w:w="4050" w:type="dxa"/>
            <w:vAlign w:val="bottom"/>
            <w:hideMark/>
          </w:tcPr>
          <w:p w14:paraId="16D7B480" w14:textId="77777777" w:rsidR="00711945" w:rsidRPr="007C1308" w:rsidRDefault="00711945" w:rsidP="001927AE">
            <w:pPr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50" w:type="dxa"/>
          </w:tcPr>
          <w:p w14:paraId="6C344F44" w14:textId="77777777" w:rsidR="00711945" w:rsidRPr="007C1308" w:rsidRDefault="00711945" w:rsidP="001927A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2DD1C975" w14:textId="77777777" w:rsidR="00711945" w:rsidRPr="007C1308" w:rsidRDefault="00711945" w:rsidP="001927A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42A5AC1" w14:textId="77777777" w:rsidR="00711945" w:rsidRPr="007C1308" w:rsidRDefault="00711945" w:rsidP="001927A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</w:tcPr>
          <w:p w14:paraId="47E8825E" w14:textId="77777777" w:rsidR="00711945" w:rsidRPr="007C1308" w:rsidRDefault="00711945" w:rsidP="001927A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DDE2B56" w14:textId="77777777" w:rsidR="00711945" w:rsidRPr="007C1308" w:rsidRDefault="00711945" w:rsidP="001927AE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0F315E42" w14:textId="77777777" w:rsidR="00711945" w:rsidRPr="007C1308" w:rsidRDefault="00711945" w:rsidP="001927A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3F9BF8C" w14:textId="77777777" w:rsidR="00711945" w:rsidRPr="007C1308" w:rsidRDefault="00711945" w:rsidP="001927A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4F365931" w14:textId="77777777" w:rsidR="00711945" w:rsidRPr="007C1308" w:rsidRDefault="00711945" w:rsidP="001927AE">
            <w:pPr>
              <w:pStyle w:val="acctfourfigures"/>
              <w:tabs>
                <w:tab w:val="decimal" w:pos="43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7308860A" w14:textId="77777777" w:rsidR="00711945" w:rsidRPr="007C1308" w:rsidRDefault="00711945" w:rsidP="001927AE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290B1449" w14:textId="77777777" w:rsidR="00711945" w:rsidRPr="007C1308" w:rsidRDefault="00711945" w:rsidP="001927AE">
            <w:pPr>
              <w:pStyle w:val="acctfourfigures"/>
              <w:tabs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91608AA" w14:textId="77777777" w:rsidR="00711945" w:rsidRPr="007C1308" w:rsidRDefault="00711945" w:rsidP="001927AE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573AEC" w14:textId="56A10EC4" w:rsidR="00711945" w:rsidRPr="007C1308" w:rsidRDefault="007D4D5A" w:rsidP="001927A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17,600</w:t>
            </w:r>
          </w:p>
        </w:tc>
        <w:tc>
          <w:tcPr>
            <w:tcW w:w="180" w:type="dxa"/>
            <w:vAlign w:val="bottom"/>
          </w:tcPr>
          <w:p w14:paraId="267C4F6B" w14:textId="77777777" w:rsidR="00711945" w:rsidRPr="007C1308" w:rsidRDefault="00711945" w:rsidP="001927AE">
            <w:pPr>
              <w:pStyle w:val="acctfourfigures"/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9FF93FE" w14:textId="7F963C28" w:rsidR="00711945" w:rsidRPr="007C1308" w:rsidRDefault="00711945" w:rsidP="001927A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600</w:t>
            </w:r>
          </w:p>
        </w:tc>
        <w:tc>
          <w:tcPr>
            <w:tcW w:w="180" w:type="dxa"/>
            <w:vAlign w:val="bottom"/>
          </w:tcPr>
          <w:p w14:paraId="2CDD1BC4" w14:textId="77777777" w:rsidR="00711945" w:rsidRPr="007C1308" w:rsidRDefault="00711945" w:rsidP="001927AE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7EF34A" w14:textId="34EC1B10" w:rsidR="00711945" w:rsidRPr="007C1308" w:rsidRDefault="00957579" w:rsidP="001927A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32,113</w:t>
            </w:r>
          </w:p>
        </w:tc>
        <w:tc>
          <w:tcPr>
            <w:tcW w:w="180" w:type="dxa"/>
            <w:vAlign w:val="bottom"/>
          </w:tcPr>
          <w:p w14:paraId="5648237D" w14:textId="77777777" w:rsidR="00711945" w:rsidRPr="007C1308" w:rsidRDefault="00711945" w:rsidP="001927AE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88668CC" w14:textId="5C74095D" w:rsidR="00711945" w:rsidRPr="007C1308" w:rsidRDefault="00711945" w:rsidP="001927A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489</w:t>
            </w:r>
          </w:p>
        </w:tc>
        <w:tc>
          <w:tcPr>
            <w:tcW w:w="180" w:type="dxa"/>
          </w:tcPr>
          <w:p w14:paraId="476F33A6" w14:textId="77777777" w:rsidR="00711945" w:rsidRPr="007C1308" w:rsidRDefault="00711945" w:rsidP="001927AE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1D4378" w14:textId="63332924" w:rsidR="00711945" w:rsidRPr="007C1308" w:rsidRDefault="00711945" w:rsidP="001927AE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DB2161B" w14:textId="77777777" w:rsidR="00711945" w:rsidRPr="007C1308" w:rsidRDefault="00711945" w:rsidP="001927AE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06D689" w14:textId="77777777" w:rsidR="00711945" w:rsidRPr="007C1308" w:rsidRDefault="00711945" w:rsidP="001927AE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</w:tbl>
    <w:p w14:paraId="0A067559" w14:textId="77777777" w:rsidR="004B5EFF" w:rsidRPr="007C1308" w:rsidRDefault="004B5EFF" w:rsidP="001927AE">
      <w:pPr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34D08A5C" w14:textId="5E06DF4E" w:rsidR="004B5EFF" w:rsidRPr="007C1308" w:rsidRDefault="004B5EFF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eastAsia="MS Mincho" w:hAnsiTheme="majorBidi" w:cstheme="majorBidi"/>
          <w:b/>
          <w:bCs/>
          <w:sz w:val="28"/>
          <w:szCs w:val="28"/>
        </w:rPr>
      </w:pPr>
      <w:r w:rsidRPr="007C1308">
        <w:rPr>
          <w:rFonts w:asciiTheme="majorBidi" w:eastAsia="MS Mincho" w:hAnsiTheme="majorBidi" w:cstheme="majorBidi"/>
          <w:b/>
          <w:bCs/>
          <w:sz w:val="28"/>
          <w:szCs w:val="28"/>
          <w:cs/>
        </w:rPr>
        <w:t>ลักษณะธุรกิจ</w:t>
      </w:r>
    </w:p>
    <w:p w14:paraId="48B1987D" w14:textId="77777777" w:rsidR="00114BF0" w:rsidRPr="007C1308" w:rsidRDefault="00114BF0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eastAsia="MS Mincho" w:hAnsiTheme="majorBidi" w:cstheme="majorBidi"/>
          <w:b/>
          <w:bCs/>
          <w:sz w:val="20"/>
          <w:szCs w:val="20"/>
        </w:rPr>
      </w:pPr>
    </w:p>
    <w:p w14:paraId="3F58B9A6" w14:textId="085103AC" w:rsidR="004B5EFF" w:rsidRPr="007C1308" w:rsidRDefault="004B5EFF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hanging="36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7C1308">
        <w:rPr>
          <w:rFonts w:asciiTheme="majorBidi" w:hAnsiTheme="majorBidi" w:cstheme="majorBidi"/>
          <w:sz w:val="28"/>
          <w:szCs w:val="28"/>
        </w:rPr>
        <w:t>(</w:t>
      </w:r>
      <w:r w:rsidR="007E56DD" w:rsidRPr="007C1308">
        <w:rPr>
          <w:rFonts w:asciiTheme="majorBidi" w:hAnsiTheme="majorBidi" w:cstheme="majorBidi"/>
          <w:sz w:val="28"/>
          <w:szCs w:val="28"/>
        </w:rPr>
        <w:t>1</w:t>
      </w:r>
      <w:r w:rsidRPr="007C1308">
        <w:rPr>
          <w:rFonts w:asciiTheme="majorBidi" w:hAnsiTheme="majorBidi" w:cstheme="majorBidi"/>
          <w:sz w:val="28"/>
          <w:szCs w:val="28"/>
        </w:rPr>
        <w:t xml:space="preserve">) </w:t>
      </w:r>
      <w:r w:rsidR="00F93614" w:rsidRPr="007C1308">
        <w:rPr>
          <w:rFonts w:asciiTheme="majorBidi" w:hAnsiTheme="majorBidi" w:cstheme="majorBidi"/>
          <w:sz w:val="28"/>
          <w:szCs w:val="28"/>
        </w:rPr>
        <w:tab/>
      </w:r>
      <w:r w:rsidRPr="007C1308">
        <w:rPr>
          <w:rFonts w:asciiTheme="majorBidi" w:hAnsiTheme="majorBidi" w:cstheme="majorBidi"/>
          <w:sz w:val="28"/>
          <w:szCs w:val="28"/>
          <w:cs/>
        </w:rPr>
        <w:t>จำหน่าย ให้บริการติดตั้ง และบำรุงรักษาซอฟต์แวร์เพื่อวิเคราะห์และบริหารจัดการข้อมูลลูกค้าสัมพันธ์ รวมทั้งฝึกอบรมการใช้งาน</w:t>
      </w:r>
    </w:p>
    <w:p w14:paraId="49D6E10F" w14:textId="77777777" w:rsidR="004B5EFF" w:rsidRPr="007C1308" w:rsidRDefault="004B5EFF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MS Mincho" w:hAnsiTheme="majorBidi" w:cstheme="majorBidi"/>
          <w:sz w:val="20"/>
          <w:szCs w:val="20"/>
          <w:cs/>
        </w:rPr>
      </w:pPr>
    </w:p>
    <w:p w14:paraId="5384C86D" w14:textId="77777777" w:rsidR="004B5EFF" w:rsidRPr="007C1308" w:rsidRDefault="004B5EFF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MS Mincho" w:hAnsiTheme="majorBidi" w:cstheme="majorBidi"/>
          <w:sz w:val="28"/>
          <w:szCs w:val="28"/>
          <w:cs/>
        </w:rPr>
        <w:sectPr w:rsidR="004B5EFF" w:rsidRPr="007C1308" w:rsidSect="004B5EFF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 w:rsidRPr="007C1308">
        <w:rPr>
          <w:rFonts w:asciiTheme="majorBidi" w:eastAsia="MS Mincho" w:hAnsiTheme="majorBidi" w:cstheme="majorBidi"/>
          <w:sz w:val="28"/>
          <w:szCs w:val="28"/>
          <w:cs/>
        </w:rPr>
        <w:t>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14:paraId="1097AB6A" w14:textId="442485D2" w:rsidR="00F524D2" w:rsidRPr="007C1308" w:rsidRDefault="007E56DD" w:rsidP="001927AE">
      <w:pPr>
        <w:pStyle w:val="Heading6"/>
        <w:tabs>
          <w:tab w:val="left" w:pos="2160"/>
        </w:tabs>
        <w:ind w:left="540" w:hanging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C1308">
        <w:rPr>
          <w:rFonts w:asciiTheme="majorBidi" w:hAnsiTheme="majorBidi" w:cstheme="majorBidi"/>
          <w:sz w:val="30"/>
          <w:szCs w:val="30"/>
          <w:lang w:val="en-US"/>
        </w:rPr>
        <w:lastRenderedPageBreak/>
        <w:t>10</w:t>
      </w:r>
      <w:r w:rsidR="005A5C8C" w:rsidRPr="007C1308">
        <w:rPr>
          <w:rFonts w:asciiTheme="majorBidi" w:hAnsiTheme="majorBidi" w:cstheme="majorBidi"/>
          <w:sz w:val="30"/>
          <w:szCs w:val="30"/>
          <w:lang w:val="en-US"/>
        </w:rPr>
        <w:tab/>
      </w:r>
      <w:r w:rsidR="00F524D2" w:rsidRPr="007C1308">
        <w:rPr>
          <w:rFonts w:asciiTheme="majorBidi" w:hAnsiTheme="majorBidi" w:cstheme="majorBidi"/>
          <w:sz w:val="28"/>
          <w:szCs w:val="28"/>
          <w:cs/>
          <w:lang w:val="en-US"/>
        </w:rPr>
        <w:t>เงินลงทุนในบริษัทย่อย</w:t>
      </w:r>
    </w:p>
    <w:p w14:paraId="2597C03A" w14:textId="77777777" w:rsidR="0096723B" w:rsidRPr="007C1308" w:rsidRDefault="0096723B" w:rsidP="001927AE">
      <w:pPr>
        <w:spacing w:line="240" w:lineRule="auto"/>
        <w:rPr>
          <w:rFonts w:asciiTheme="majorBidi" w:hAnsiTheme="majorBidi" w:cstheme="majorBidi"/>
          <w:sz w:val="20"/>
          <w:szCs w:val="20"/>
          <w:lang w:eastAsia="x-none"/>
        </w:rPr>
      </w:pPr>
    </w:p>
    <w:tbl>
      <w:tblPr>
        <w:tblW w:w="900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810"/>
        <w:gridCol w:w="270"/>
        <w:gridCol w:w="1260"/>
        <w:gridCol w:w="270"/>
        <w:gridCol w:w="1178"/>
      </w:tblGrid>
      <w:tr w:rsidR="00444874" w:rsidRPr="007C1308" w14:paraId="6C51F6E1" w14:textId="77777777" w:rsidTr="00EF4783">
        <w:tc>
          <w:tcPr>
            <w:tcW w:w="5220" w:type="dxa"/>
            <w:shd w:val="clear" w:color="auto" w:fill="auto"/>
          </w:tcPr>
          <w:p w14:paraId="49B625D2" w14:textId="5D428DFE" w:rsidR="00444874" w:rsidRPr="007C1308" w:rsidRDefault="0044487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รายการเคลื่อนไหวที่มีสาระสำคัญ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01F3A2F1" w14:textId="77777777" w:rsidR="00444874" w:rsidRPr="007C1308" w:rsidRDefault="00444874" w:rsidP="001927A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ABEA5EE" w14:textId="77777777" w:rsidR="00444874" w:rsidRPr="007C1308" w:rsidRDefault="0044487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8" w:type="dxa"/>
            <w:gridSpan w:val="3"/>
            <w:shd w:val="clear" w:color="auto" w:fill="auto"/>
            <w:vAlign w:val="bottom"/>
          </w:tcPr>
          <w:p w14:paraId="7EF08602" w14:textId="77777777" w:rsidR="00444874" w:rsidRPr="007C1308" w:rsidRDefault="00444874" w:rsidP="001927A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44874" w:rsidRPr="007C1308" w14:paraId="04C948AD" w14:textId="77777777" w:rsidTr="00A57591">
        <w:tc>
          <w:tcPr>
            <w:tcW w:w="5220" w:type="dxa"/>
            <w:shd w:val="clear" w:color="auto" w:fill="auto"/>
          </w:tcPr>
          <w:p w14:paraId="3B9D392C" w14:textId="6DD056C5" w:rsidR="00444874" w:rsidRPr="007C1308" w:rsidRDefault="00F23B2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7C130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="00444874" w:rsidRPr="007C130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7E56DD"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444874" w:rsidRPr="007C130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810" w:type="dxa"/>
            <w:shd w:val="clear" w:color="auto" w:fill="auto"/>
          </w:tcPr>
          <w:p w14:paraId="19A72CF8" w14:textId="12D2DC21" w:rsidR="00444874" w:rsidRPr="007C1308" w:rsidRDefault="0044487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D74F3B8" w14:textId="77777777" w:rsidR="00444874" w:rsidRPr="007C1308" w:rsidRDefault="0044487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AB6BA93" w14:textId="1051AAAB" w:rsidR="0044487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5F208659" w14:textId="77777777" w:rsidR="00444874" w:rsidRPr="007C1308" w:rsidRDefault="0044487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7DCEE237" w14:textId="79308756" w:rsidR="0044487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</w:tr>
      <w:tr w:rsidR="00444874" w:rsidRPr="007C1308" w14:paraId="7951D1A5" w14:textId="77777777" w:rsidTr="00A57591">
        <w:trPr>
          <w:trHeight w:val="80"/>
        </w:trPr>
        <w:tc>
          <w:tcPr>
            <w:tcW w:w="5220" w:type="dxa"/>
            <w:shd w:val="clear" w:color="auto" w:fill="auto"/>
          </w:tcPr>
          <w:p w14:paraId="348210B0" w14:textId="77777777" w:rsidR="00444874" w:rsidRPr="007C1308" w:rsidRDefault="00444874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7CC702E1" w14:textId="77777777" w:rsidR="00444874" w:rsidRPr="007C1308" w:rsidRDefault="00444874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9C674DC" w14:textId="77777777" w:rsidR="00444874" w:rsidRPr="007C1308" w:rsidRDefault="0044487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8" w:type="dxa"/>
            <w:gridSpan w:val="3"/>
            <w:shd w:val="clear" w:color="auto" w:fill="auto"/>
          </w:tcPr>
          <w:p w14:paraId="4D7E1754" w14:textId="77777777" w:rsidR="00444874" w:rsidRPr="007C1308" w:rsidRDefault="00444874" w:rsidP="001927A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7C130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พันบาท)</w:t>
            </w:r>
          </w:p>
        </w:tc>
      </w:tr>
      <w:tr w:rsidR="002C0134" w:rsidRPr="007C1308" w14:paraId="0521ABDA" w14:textId="77777777" w:rsidTr="00A57591">
        <w:trPr>
          <w:trHeight w:val="80"/>
        </w:trPr>
        <w:tc>
          <w:tcPr>
            <w:tcW w:w="5220" w:type="dxa"/>
            <w:shd w:val="clear" w:color="auto" w:fill="auto"/>
          </w:tcPr>
          <w:p w14:paraId="5D38C0A4" w14:textId="0C1C3233" w:rsidR="002C0134" w:rsidRPr="007C1308" w:rsidRDefault="002C0134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ส่วนแบ่งกำไรสุทธิ</w:t>
            </w:r>
          </w:p>
        </w:tc>
        <w:tc>
          <w:tcPr>
            <w:tcW w:w="810" w:type="dxa"/>
            <w:shd w:val="clear" w:color="auto" w:fill="auto"/>
          </w:tcPr>
          <w:p w14:paraId="65433B34" w14:textId="77777777" w:rsidR="002C0134" w:rsidRPr="007C1308" w:rsidRDefault="002C0134" w:rsidP="001927A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F431BBF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2C8C50C5" w14:textId="283AACC5" w:rsidR="002C0134" w:rsidRPr="007C1308" w:rsidRDefault="00682EE9" w:rsidP="001927AE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B43070"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3A5027"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134492"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</w:t>
            </w:r>
          </w:p>
        </w:tc>
        <w:tc>
          <w:tcPr>
            <w:tcW w:w="270" w:type="dxa"/>
            <w:shd w:val="clear" w:color="auto" w:fill="auto"/>
          </w:tcPr>
          <w:p w14:paraId="1E035C00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shd w:val="clear" w:color="auto" w:fill="auto"/>
          </w:tcPr>
          <w:p w14:paraId="01ED3BF4" w14:textId="3CB65B68" w:rsidR="002C0134" w:rsidRPr="007C1308" w:rsidRDefault="002C0134" w:rsidP="001927AE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68,343</w:t>
            </w:r>
          </w:p>
        </w:tc>
      </w:tr>
      <w:tr w:rsidR="002C0134" w:rsidRPr="007C1308" w14:paraId="25C395D9" w14:textId="77777777" w:rsidTr="00EE488B">
        <w:trPr>
          <w:trHeight w:val="68"/>
        </w:trPr>
        <w:tc>
          <w:tcPr>
            <w:tcW w:w="5220" w:type="dxa"/>
            <w:shd w:val="clear" w:color="auto" w:fill="auto"/>
          </w:tcPr>
          <w:p w14:paraId="77CA841D" w14:textId="77777777" w:rsidR="002C0134" w:rsidRPr="007C1308" w:rsidRDefault="002C0134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14:paraId="2F3B4D07" w14:textId="77777777" w:rsidR="002C0134" w:rsidRPr="007C1308" w:rsidRDefault="002C0134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106E3E2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5060FC83" w14:textId="1EC32078" w:rsidR="002C0134" w:rsidRPr="007C1308" w:rsidRDefault="00562A98" w:rsidP="001927AE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1,4</w:t>
            </w:r>
            <w:r w:rsidR="00134492" w:rsidRPr="007C13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78</w:t>
            </w:r>
          </w:p>
        </w:tc>
        <w:tc>
          <w:tcPr>
            <w:tcW w:w="270" w:type="dxa"/>
            <w:shd w:val="clear" w:color="auto" w:fill="auto"/>
          </w:tcPr>
          <w:p w14:paraId="33C41C43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shd w:val="clear" w:color="auto" w:fill="auto"/>
          </w:tcPr>
          <w:p w14:paraId="057CF4AF" w14:textId="604954AC" w:rsidR="002C0134" w:rsidRPr="007C1308" w:rsidRDefault="002C0134" w:rsidP="001927A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423</w:t>
            </w:r>
          </w:p>
        </w:tc>
      </w:tr>
      <w:tr w:rsidR="002C0134" w:rsidRPr="007C1308" w14:paraId="2C2951A1" w14:textId="77777777" w:rsidTr="00EE488B">
        <w:trPr>
          <w:trHeight w:val="68"/>
        </w:trPr>
        <w:tc>
          <w:tcPr>
            <w:tcW w:w="5220" w:type="dxa"/>
            <w:shd w:val="clear" w:color="auto" w:fill="auto"/>
          </w:tcPr>
          <w:p w14:paraId="5B58691E" w14:textId="77777777" w:rsidR="002C0134" w:rsidRPr="007C1308" w:rsidRDefault="002C0134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810" w:type="dxa"/>
            <w:shd w:val="clear" w:color="auto" w:fill="auto"/>
          </w:tcPr>
          <w:p w14:paraId="69C58215" w14:textId="77777777" w:rsidR="002C0134" w:rsidRPr="007C1308" w:rsidRDefault="002C0134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91C45D4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2CAFCCEE" w14:textId="47D8CAF7" w:rsidR="002C0134" w:rsidRPr="007C1308" w:rsidRDefault="00934DB8" w:rsidP="001927AE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55840D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shd w:val="clear" w:color="auto" w:fill="auto"/>
          </w:tcPr>
          <w:p w14:paraId="3EB7CC67" w14:textId="1CF11065" w:rsidR="002C0134" w:rsidRPr="007C1308" w:rsidRDefault="002C0134" w:rsidP="001927A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1,235</w:t>
            </w:r>
          </w:p>
        </w:tc>
      </w:tr>
      <w:tr w:rsidR="002C0134" w:rsidRPr="007C1308" w14:paraId="61CF65F2" w14:textId="77777777" w:rsidTr="00003898">
        <w:trPr>
          <w:trHeight w:val="68"/>
        </w:trPr>
        <w:tc>
          <w:tcPr>
            <w:tcW w:w="5220" w:type="dxa"/>
          </w:tcPr>
          <w:p w14:paraId="6BB378DC" w14:textId="2D2AD490" w:rsidR="002C0134" w:rsidRPr="007C1308" w:rsidRDefault="002C0134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810" w:type="dxa"/>
            <w:shd w:val="clear" w:color="auto" w:fill="auto"/>
          </w:tcPr>
          <w:p w14:paraId="5F308A0E" w14:textId="274CEE87" w:rsidR="002C0134" w:rsidRPr="007C1308" w:rsidRDefault="002C0134" w:rsidP="001927AE">
            <w:pPr>
              <w:pStyle w:val="acctfourfigures"/>
              <w:tabs>
                <w:tab w:val="clear" w:pos="765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42D17EC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30FB9499" w14:textId="2A1C7D97" w:rsidR="002C0134" w:rsidRPr="007C1308" w:rsidRDefault="00A3633C" w:rsidP="001927AE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(45,500)</w:t>
            </w:r>
          </w:p>
        </w:tc>
        <w:tc>
          <w:tcPr>
            <w:tcW w:w="270" w:type="dxa"/>
            <w:shd w:val="clear" w:color="auto" w:fill="auto"/>
          </w:tcPr>
          <w:p w14:paraId="3E807F95" w14:textId="77777777" w:rsidR="002C0134" w:rsidRPr="007C1308" w:rsidRDefault="002C013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shd w:val="clear" w:color="auto" w:fill="auto"/>
          </w:tcPr>
          <w:p w14:paraId="62AB5457" w14:textId="3AC6F1BD" w:rsidR="002C0134" w:rsidRPr="007C1308" w:rsidRDefault="002C0134" w:rsidP="001927A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3BB34145" w14:textId="1975AB52" w:rsidR="00CB5A25" w:rsidRPr="007C1308" w:rsidRDefault="00CB5A25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42EEB04C" w14:textId="31256026" w:rsidR="00AE0B4D" w:rsidRPr="007C1308" w:rsidRDefault="00F35242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C1308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9EE3564" w14:textId="77777777" w:rsidR="00D13E29" w:rsidRPr="007C1308" w:rsidRDefault="00D13E29" w:rsidP="001927AE">
      <w:pPr>
        <w:framePr w:w="8580" w:wrap="auto" w:hAnchor="text" w:x="198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  <w:sectPr w:rsidR="00D13E29" w:rsidRPr="007C1308" w:rsidSect="00560CD8">
          <w:headerReference w:type="even" r:id="rId12"/>
          <w:headerReference w:type="default" r:id="rId13"/>
          <w:headerReference w:type="first" r:id="rId14"/>
          <w:pgSz w:w="11909" w:h="16834" w:code="9"/>
          <w:pgMar w:top="691" w:right="1152" w:bottom="576" w:left="1440" w:header="634" w:footer="662" w:gutter="0"/>
          <w:cols w:space="720"/>
        </w:sectPr>
      </w:pPr>
    </w:p>
    <w:p w14:paraId="228318BE" w14:textId="56DBE52B" w:rsidR="003D53C9" w:rsidRPr="007C1308" w:rsidRDefault="008C00AC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040"/>
          <w:tab w:val="left" w:pos="5220"/>
          <w:tab w:val="left" w:pos="540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7C1308">
        <w:rPr>
          <w:rFonts w:asciiTheme="majorBidi" w:hAnsiTheme="majorBidi" w:cstheme="majorBidi"/>
          <w:sz w:val="28"/>
          <w:szCs w:val="28"/>
          <w:cs/>
        </w:rPr>
        <w:lastRenderedPageBreak/>
        <w:t xml:space="preserve">เงินลงทุนในบริษัทย่อย ณ วันที่ </w:t>
      </w:r>
      <w:r w:rsidR="007E56DD" w:rsidRPr="007C1308">
        <w:rPr>
          <w:rFonts w:asciiTheme="majorBidi" w:hAnsiTheme="majorBidi" w:cstheme="majorBidi"/>
          <w:sz w:val="28"/>
          <w:szCs w:val="28"/>
        </w:rPr>
        <w:t>31</w:t>
      </w:r>
      <w:r w:rsidRPr="007C1308">
        <w:rPr>
          <w:rFonts w:asciiTheme="majorBidi" w:hAnsiTheme="majorBidi" w:cstheme="majorBidi"/>
          <w:sz w:val="28"/>
          <w:szCs w:val="28"/>
        </w:rPr>
        <w:t xml:space="preserve"> 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E56DD" w:rsidRPr="007C1308">
        <w:rPr>
          <w:rFonts w:asciiTheme="majorBidi" w:hAnsiTheme="majorBidi" w:cstheme="majorBidi"/>
          <w:sz w:val="28"/>
          <w:szCs w:val="28"/>
        </w:rPr>
        <w:t>256</w:t>
      </w:r>
      <w:r w:rsidR="002C0134" w:rsidRPr="007C1308">
        <w:rPr>
          <w:rFonts w:asciiTheme="majorBidi" w:hAnsiTheme="majorBidi" w:cstheme="majorBidi"/>
          <w:sz w:val="28"/>
          <w:szCs w:val="28"/>
        </w:rPr>
        <w:t>5</w:t>
      </w:r>
      <w:r w:rsidR="00117649" w:rsidRPr="007C1308">
        <w:rPr>
          <w:rFonts w:asciiTheme="majorBidi" w:hAnsiTheme="majorBidi" w:cstheme="majorBidi"/>
          <w:sz w:val="28"/>
          <w:szCs w:val="28"/>
        </w:rPr>
        <w:t xml:space="preserve"> </w:t>
      </w:r>
      <w:r w:rsidR="00117649" w:rsidRPr="007C1308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7E56DD" w:rsidRPr="007C1308">
        <w:rPr>
          <w:rFonts w:asciiTheme="majorBidi" w:hAnsiTheme="majorBidi" w:cstheme="majorBidi"/>
          <w:sz w:val="28"/>
          <w:szCs w:val="28"/>
        </w:rPr>
        <w:t>256</w:t>
      </w:r>
      <w:r w:rsidR="002C0134" w:rsidRPr="007C1308">
        <w:rPr>
          <w:rFonts w:asciiTheme="majorBidi" w:hAnsiTheme="majorBidi" w:cstheme="majorBidi"/>
          <w:sz w:val="28"/>
          <w:szCs w:val="28"/>
        </w:rPr>
        <w:t>4</w:t>
      </w:r>
      <w:r w:rsidRPr="007C1308">
        <w:rPr>
          <w:rFonts w:asciiTheme="majorBidi" w:hAnsiTheme="majorBidi" w:cstheme="majorBidi"/>
          <w:sz w:val="28"/>
          <w:szCs w:val="28"/>
        </w:rPr>
        <w:t xml:space="preserve"> </w:t>
      </w:r>
      <w:r w:rsidRPr="007C1308">
        <w:rPr>
          <w:rFonts w:asciiTheme="majorBidi" w:hAnsiTheme="majorBidi" w:cstheme="majorBidi"/>
          <w:sz w:val="28"/>
          <w:szCs w:val="28"/>
          <w:cs/>
        </w:rPr>
        <w:t>มีดังนี้</w:t>
      </w:r>
      <w:r w:rsidR="00EF2E5E" w:rsidRPr="007C1308">
        <w:rPr>
          <w:rFonts w:asciiTheme="majorBidi" w:hAnsiTheme="majorBidi" w:cstheme="majorBidi"/>
          <w:sz w:val="28"/>
          <w:szCs w:val="28"/>
        </w:rPr>
        <w:t xml:space="preserve"> </w:t>
      </w:r>
    </w:p>
    <w:p w14:paraId="1A58FB94" w14:textId="77777777" w:rsidR="007C2A00" w:rsidRPr="007C1308" w:rsidRDefault="007C2A00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040"/>
          <w:tab w:val="left" w:pos="5220"/>
          <w:tab w:val="left" w:pos="540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pPr w:leftFromText="180" w:rightFromText="180" w:vertAnchor="text" w:horzAnchor="margin" w:tblpX="-112" w:tblpY="47"/>
        <w:tblW w:w="148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450"/>
        <w:gridCol w:w="900"/>
        <w:gridCol w:w="180"/>
        <w:gridCol w:w="540"/>
        <w:gridCol w:w="180"/>
        <w:gridCol w:w="540"/>
        <w:gridCol w:w="180"/>
        <w:gridCol w:w="720"/>
        <w:gridCol w:w="181"/>
        <w:gridCol w:w="719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900"/>
      </w:tblGrid>
      <w:tr w:rsidR="00722A9A" w:rsidRPr="007C1308" w14:paraId="6E732AAF" w14:textId="77777777" w:rsidTr="00E00B0F">
        <w:trPr>
          <w:cantSplit/>
          <w:trHeight w:val="68"/>
          <w:tblHeader/>
        </w:trPr>
        <w:tc>
          <w:tcPr>
            <w:tcW w:w="4230" w:type="dxa"/>
            <w:vAlign w:val="bottom"/>
          </w:tcPr>
          <w:p w14:paraId="43A08852" w14:textId="6B534CA6" w:rsidR="00722A9A" w:rsidRPr="007C1308" w:rsidRDefault="00722A9A" w:rsidP="001927AE">
            <w:pPr>
              <w:pStyle w:val="acctfourfigures"/>
              <w:tabs>
                <w:tab w:val="clear" w:pos="765"/>
                <w:tab w:val="left" w:pos="87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50" w:type="dxa"/>
          </w:tcPr>
          <w:p w14:paraId="009A784D" w14:textId="04FC72AA" w:rsidR="00722A9A" w:rsidRPr="007C1308" w:rsidRDefault="00722A9A" w:rsidP="001927A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170" w:type="dxa"/>
            <w:gridSpan w:val="21"/>
          </w:tcPr>
          <w:p w14:paraId="40F76890" w14:textId="7304D682" w:rsidR="00722A9A" w:rsidRPr="007C1308" w:rsidRDefault="00722A9A" w:rsidP="001927A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722A9A" w:rsidRPr="007C1308" w14:paraId="59F39522" w14:textId="77777777" w:rsidTr="00E00B0F">
        <w:trPr>
          <w:cantSplit/>
          <w:trHeight w:val="507"/>
          <w:tblHeader/>
        </w:trPr>
        <w:tc>
          <w:tcPr>
            <w:tcW w:w="4230" w:type="dxa"/>
            <w:vAlign w:val="bottom"/>
          </w:tcPr>
          <w:p w14:paraId="59ADFE3E" w14:textId="5CB6F377" w:rsidR="00722A9A" w:rsidRPr="007C1308" w:rsidRDefault="00722A9A" w:rsidP="001927AE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450" w:type="dxa"/>
          </w:tcPr>
          <w:p w14:paraId="02FF7DA0" w14:textId="77777777" w:rsidR="00722A9A" w:rsidRPr="007C1308" w:rsidRDefault="00722A9A" w:rsidP="001927A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628DC228" w14:textId="77777777" w:rsidR="002C6125" w:rsidRPr="007C1308" w:rsidRDefault="002C6125" w:rsidP="001927AE">
            <w:pPr>
              <w:pStyle w:val="acctfourfigures"/>
              <w:tabs>
                <w:tab w:val="clear" w:pos="765"/>
              </w:tabs>
              <w:spacing w:line="240" w:lineRule="auto"/>
              <w:ind w:left="-84" w:right="-8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E830239" w14:textId="0E2CAA4B" w:rsidR="00722A9A" w:rsidRPr="007C1308" w:rsidRDefault="00722A9A" w:rsidP="001927AE">
            <w:pPr>
              <w:pStyle w:val="acctfourfigures"/>
              <w:tabs>
                <w:tab w:val="clear" w:pos="765"/>
              </w:tabs>
              <w:spacing w:line="240" w:lineRule="auto"/>
              <w:ind w:left="-84" w:right="-8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ประเทศที่ดำเนินธุรกิจ</w:t>
            </w:r>
          </w:p>
        </w:tc>
        <w:tc>
          <w:tcPr>
            <w:tcW w:w="180" w:type="dxa"/>
          </w:tcPr>
          <w:p w14:paraId="22F906CC" w14:textId="77777777" w:rsidR="00722A9A" w:rsidRPr="007C1308" w:rsidRDefault="00722A9A" w:rsidP="001927A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31AD2F00" w14:textId="77777777" w:rsidR="00722A9A" w:rsidRPr="007C1308" w:rsidRDefault="00722A9A" w:rsidP="001927A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</w:t>
            </w:r>
          </w:p>
          <w:p w14:paraId="46869288" w14:textId="5BF0D7DC" w:rsidR="00722A9A" w:rsidRPr="007C1308" w:rsidRDefault="00722A9A" w:rsidP="001927A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Align w:val="bottom"/>
          </w:tcPr>
          <w:p w14:paraId="33B03DC1" w14:textId="77777777" w:rsidR="00722A9A" w:rsidRPr="007C1308" w:rsidRDefault="00722A9A" w:rsidP="001927A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4195E9FD" w14:textId="77777777" w:rsidR="00722A9A" w:rsidRPr="007C1308" w:rsidRDefault="00722A9A" w:rsidP="001927A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/</w:t>
            </w:r>
          </w:p>
          <w:p w14:paraId="0B3DE07F" w14:textId="2F3E6B4C" w:rsidR="00722A9A" w:rsidRPr="007C1308" w:rsidRDefault="00722A9A" w:rsidP="001927A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ทุนเรียกชำระ</w:t>
            </w:r>
          </w:p>
        </w:tc>
        <w:tc>
          <w:tcPr>
            <w:tcW w:w="180" w:type="dxa"/>
            <w:vAlign w:val="bottom"/>
          </w:tcPr>
          <w:p w14:paraId="5FDA1145" w14:textId="77777777" w:rsidR="00722A9A" w:rsidRPr="007C1308" w:rsidRDefault="00722A9A" w:rsidP="001927A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08A71B07" w14:textId="77777777" w:rsidR="00722A9A" w:rsidRPr="007C1308" w:rsidRDefault="00722A9A" w:rsidP="001927A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BD5798E" w14:textId="0DC49BE9" w:rsidR="00722A9A" w:rsidRPr="007C1308" w:rsidRDefault="00722A9A" w:rsidP="001927A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57A50F3B" w14:textId="77777777" w:rsidR="00722A9A" w:rsidRPr="007C1308" w:rsidRDefault="00722A9A" w:rsidP="001927A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4A9DEE3E" w14:textId="77777777" w:rsidR="00722A9A" w:rsidRPr="007C1308" w:rsidRDefault="00722A9A" w:rsidP="001927A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</w:t>
            </w:r>
          </w:p>
          <w:p w14:paraId="724631AF" w14:textId="27C9ADFF" w:rsidR="00722A9A" w:rsidRPr="007C1308" w:rsidRDefault="00722A9A" w:rsidP="001927A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</w:tcPr>
          <w:p w14:paraId="09ECEBF5" w14:textId="77777777" w:rsidR="00722A9A" w:rsidRPr="007C1308" w:rsidRDefault="00722A9A" w:rsidP="001927A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6124C056" w14:textId="30860DBC" w:rsidR="00722A9A" w:rsidRPr="007C1308" w:rsidRDefault="00783198" w:rsidP="001927A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</w:t>
            </w:r>
            <w:r w:rsidR="002C6125" w:rsidRPr="007C130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น</w:t>
            </w:r>
            <w:r w:rsidRPr="007C130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ผลรับสำหรับปี</w:t>
            </w:r>
          </w:p>
        </w:tc>
      </w:tr>
      <w:tr w:rsidR="002C0134" w:rsidRPr="007C1308" w14:paraId="0DE596EE" w14:textId="77777777" w:rsidTr="00E00B0F">
        <w:trPr>
          <w:cantSplit/>
          <w:trHeight w:val="389"/>
          <w:tblHeader/>
        </w:trPr>
        <w:tc>
          <w:tcPr>
            <w:tcW w:w="4230" w:type="dxa"/>
          </w:tcPr>
          <w:p w14:paraId="53397BA0" w14:textId="77777777" w:rsidR="002C0134" w:rsidRPr="007C1308" w:rsidRDefault="002C0134" w:rsidP="001927AE">
            <w:pPr>
              <w:pStyle w:val="acctfourfigures"/>
              <w:tabs>
                <w:tab w:val="left" w:pos="720"/>
              </w:tabs>
              <w:spacing w:line="240" w:lineRule="auto"/>
              <w:ind w:lef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5F48934C" w14:textId="7ACDECCB" w:rsidR="002C0134" w:rsidRPr="007C1308" w:rsidRDefault="002C0134" w:rsidP="001927A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D8F56F1" w14:textId="77777777" w:rsidR="002C0134" w:rsidRPr="007C1308" w:rsidRDefault="002C0134" w:rsidP="001927A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264D3964" w14:textId="77777777" w:rsidR="002C0134" w:rsidRPr="007C1308" w:rsidRDefault="002C0134" w:rsidP="001927A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40" w:type="dxa"/>
            <w:hideMark/>
          </w:tcPr>
          <w:p w14:paraId="1FB2E7F9" w14:textId="727A3DA2" w:rsidR="002C0134" w:rsidRPr="007C1308" w:rsidRDefault="002C0134" w:rsidP="001927A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0" w:type="dxa"/>
          </w:tcPr>
          <w:p w14:paraId="2D7A0EB4" w14:textId="77777777" w:rsidR="002C0134" w:rsidRPr="007C1308" w:rsidRDefault="002C0134" w:rsidP="001927A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  <w:hideMark/>
          </w:tcPr>
          <w:p w14:paraId="3E92E1AA" w14:textId="146330EE" w:rsidR="002C0134" w:rsidRPr="007C1308" w:rsidRDefault="002C0134" w:rsidP="001927A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0" w:type="dxa"/>
          </w:tcPr>
          <w:p w14:paraId="23E7FB2B" w14:textId="77777777" w:rsidR="002C0134" w:rsidRPr="007C1308" w:rsidRDefault="002C0134" w:rsidP="001927A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hideMark/>
          </w:tcPr>
          <w:p w14:paraId="159B743E" w14:textId="7A53FF59" w:rsidR="002C0134" w:rsidRPr="007C1308" w:rsidRDefault="002C0134" w:rsidP="001927A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1" w:type="dxa"/>
          </w:tcPr>
          <w:p w14:paraId="07C73D47" w14:textId="77777777" w:rsidR="002C0134" w:rsidRPr="007C1308" w:rsidRDefault="002C0134" w:rsidP="001927A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hideMark/>
          </w:tcPr>
          <w:p w14:paraId="01867C9A" w14:textId="2DAF82E1" w:rsidR="002C0134" w:rsidRPr="007C1308" w:rsidRDefault="002C0134" w:rsidP="001927A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0" w:type="dxa"/>
          </w:tcPr>
          <w:p w14:paraId="1F66CF14" w14:textId="77777777" w:rsidR="002C0134" w:rsidRPr="007C1308" w:rsidRDefault="002C0134" w:rsidP="001927A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4622EF69" w14:textId="3CE077E1" w:rsidR="002C0134" w:rsidRPr="007C1308" w:rsidRDefault="002C0134" w:rsidP="001927A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0" w:type="dxa"/>
          </w:tcPr>
          <w:p w14:paraId="45475684" w14:textId="77777777" w:rsidR="002C0134" w:rsidRPr="007C1308" w:rsidRDefault="002C0134" w:rsidP="001927A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5CCECD22" w14:textId="30224D28" w:rsidR="002C0134" w:rsidRPr="007C1308" w:rsidRDefault="002C0134" w:rsidP="001927A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0" w:type="dxa"/>
          </w:tcPr>
          <w:p w14:paraId="04A080A0" w14:textId="77777777" w:rsidR="002C0134" w:rsidRPr="007C1308" w:rsidRDefault="002C0134" w:rsidP="001927A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1C73237D" w14:textId="52E0F6F3" w:rsidR="002C0134" w:rsidRPr="007C1308" w:rsidRDefault="002C0134" w:rsidP="001927A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0" w:type="dxa"/>
          </w:tcPr>
          <w:p w14:paraId="08253014" w14:textId="77777777" w:rsidR="002C0134" w:rsidRPr="007C1308" w:rsidRDefault="002C0134" w:rsidP="001927A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15B2358D" w14:textId="0258FC04" w:rsidR="002C0134" w:rsidRPr="007C1308" w:rsidRDefault="002C0134" w:rsidP="001927A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0" w:type="dxa"/>
          </w:tcPr>
          <w:p w14:paraId="1C31406C" w14:textId="77777777" w:rsidR="002C0134" w:rsidRPr="007C1308" w:rsidRDefault="002C0134" w:rsidP="001927A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28813392" w14:textId="7A29CA15" w:rsidR="002C0134" w:rsidRPr="007C1308" w:rsidRDefault="002C0134" w:rsidP="001927A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0" w:type="dxa"/>
          </w:tcPr>
          <w:p w14:paraId="7FA434B0" w14:textId="77777777" w:rsidR="002C0134" w:rsidRPr="007C1308" w:rsidRDefault="002C0134" w:rsidP="001927A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14:paraId="59863D2C" w14:textId="4F7713C4" w:rsidR="002C0134" w:rsidRPr="007C1308" w:rsidRDefault="002C0134" w:rsidP="001927A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2564</w:t>
            </w:r>
          </w:p>
        </w:tc>
      </w:tr>
      <w:tr w:rsidR="002B6C3E" w:rsidRPr="007C1308" w14:paraId="3CC53A9A" w14:textId="77777777" w:rsidTr="00E00B0F">
        <w:trPr>
          <w:cantSplit/>
          <w:trHeight w:val="389"/>
          <w:tblHeader/>
        </w:trPr>
        <w:tc>
          <w:tcPr>
            <w:tcW w:w="4230" w:type="dxa"/>
          </w:tcPr>
          <w:p w14:paraId="1F489844" w14:textId="77777777" w:rsidR="002B6C3E" w:rsidRPr="007C1308" w:rsidRDefault="002B6C3E" w:rsidP="001927AE">
            <w:pPr>
              <w:pStyle w:val="acctfourfigures"/>
              <w:tabs>
                <w:tab w:val="left" w:pos="720"/>
              </w:tabs>
              <w:spacing w:line="240" w:lineRule="auto"/>
              <w:ind w:lef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dxa"/>
          </w:tcPr>
          <w:p w14:paraId="3F062E9D" w14:textId="77777777" w:rsidR="002B6C3E" w:rsidRPr="007C1308" w:rsidRDefault="002B6C3E" w:rsidP="001927A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B370291" w14:textId="77777777" w:rsidR="002B6C3E" w:rsidRPr="007C1308" w:rsidRDefault="002B6C3E" w:rsidP="001927A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86A6418" w14:textId="77777777" w:rsidR="002B6C3E" w:rsidRPr="007C1308" w:rsidRDefault="002B6C3E" w:rsidP="001927A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gridSpan w:val="3"/>
          </w:tcPr>
          <w:p w14:paraId="08848878" w14:textId="62CDCB0C" w:rsidR="002B6C3E" w:rsidRPr="007C1308" w:rsidRDefault="002B6C3E" w:rsidP="001927A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7C130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5F741EEF" w14:textId="77777777" w:rsidR="002B6C3E" w:rsidRPr="007C1308" w:rsidRDefault="002B6C3E" w:rsidP="001927A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50" w:type="dxa"/>
            <w:gridSpan w:val="15"/>
          </w:tcPr>
          <w:p w14:paraId="73631FBB" w14:textId="66C5AABD" w:rsidR="002B6C3E" w:rsidRPr="007C1308" w:rsidRDefault="002B6C3E" w:rsidP="001927A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3A04E6" w:rsidRPr="007C1308" w14:paraId="7C038F56" w14:textId="77777777" w:rsidTr="00AE0CC0">
        <w:trPr>
          <w:cantSplit/>
        </w:trPr>
        <w:tc>
          <w:tcPr>
            <w:tcW w:w="4230" w:type="dxa"/>
            <w:hideMark/>
          </w:tcPr>
          <w:p w14:paraId="311A16E0" w14:textId="5DF4D4D5" w:rsidR="003A04E6" w:rsidRPr="007C1308" w:rsidRDefault="003A04E6" w:rsidP="001927AE">
            <w:pPr>
              <w:tabs>
                <w:tab w:val="clear" w:pos="227"/>
                <w:tab w:val="clear" w:pos="454"/>
              </w:tabs>
              <w:spacing w:line="240" w:lineRule="auto"/>
              <w:ind w:left="11" w:right="-84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วินท์คอม เทคโนโลยี (เมียนมาร์) จำกัด</w:t>
            </w:r>
          </w:p>
        </w:tc>
        <w:tc>
          <w:tcPr>
            <w:tcW w:w="450" w:type="dxa"/>
          </w:tcPr>
          <w:p w14:paraId="14CFFFB9" w14:textId="2B40B5C9" w:rsidR="003A04E6" w:rsidRPr="007C1308" w:rsidRDefault="003A04E6" w:rsidP="001927AE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(1)</w:t>
            </w:r>
          </w:p>
        </w:tc>
        <w:tc>
          <w:tcPr>
            <w:tcW w:w="900" w:type="dxa"/>
          </w:tcPr>
          <w:p w14:paraId="40309D2B" w14:textId="5E0B3DFF" w:rsidR="003A04E6" w:rsidRPr="007C1308" w:rsidRDefault="003A04E6" w:rsidP="001927AE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เมียนมาร์</w:t>
            </w:r>
          </w:p>
        </w:tc>
        <w:tc>
          <w:tcPr>
            <w:tcW w:w="180" w:type="dxa"/>
          </w:tcPr>
          <w:p w14:paraId="5C44BEF4" w14:textId="77777777" w:rsidR="003A04E6" w:rsidRPr="007C1308" w:rsidRDefault="003A04E6" w:rsidP="001927AE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40" w:type="dxa"/>
            <w:vAlign w:val="bottom"/>
          </w:tcPr>
          <w:p w14:paraId="32DAB914" w14:textId="7056D739" w:rsidR="003A04E6" w:rsidRPr="007C1308" w:rsidRDefault="003A04E6" w:rsidP="001927AE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0BFB0B30" w14:textId="77777777" w:rsidR="003A04E6" w:rsidRPr="007C1308" w:rsidRDefault="003A04E6" w:rsidP="001927AE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dxa"/>
            <w:vAlign w:val="bottom"/>
          </w:tcPr>
          <w:p w14:paraId="57C76D56" w14:textId="6F1AAF54" w:rsidR="003A04E6" w:rsidRPr="007C1308" w:rsidRDefault="003A04E6" w:rsidP="001927AE">
            <w:pPr>
              <w:pStyle w:val="acctfourfigures"/>
              <w:tabs>
                <w:tab w:val="decimal" w:pos="37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18BA6239" w14:textId="77777777" w:rsidR="003A04E6" w:rsidRPr="007C1308" w:rsidRDefault="003A04E6" w:rsidP="001927A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3CE9A6A6" w14:textId="58BE7221" w:rsidR="003A04E6" w:rsidRPr="007C1308" w:rsidRDefault="003A04E6" w:rsidP="001927A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556</w:t>
            </w:r>
          </w:p>
        </w:tc>
        <w:tc>
          <w:tcPr>
            <w:tcW w:w="181" w:type="dxa"/>
            <w:vAlign w:val="bottom"/>
          </w:tcPr>
          <w:p w14:paraId="6AAB12DB" w14:textId="77777777" w:rsidR="003A04E6" w:rsidRPr="007C1308" w:rsidRDefault="003A04E6" w:rsidP="001927A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4111694A" w14:textId="6CA3517C" w:rsidR="003A04E6" w:rsidRPr="007C1308" w:rsidRDefault="003A04E6" w:rsidP="001927A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556</w:t>
            </w:r>
          </w:p>
        </w:tc>
        <w:tc>
          <w:tcPr>
            <w:tcW w:w="180" w:type="dxa"/>
            <w:vAlign w:val="bottom"/>
          </w:tcPr>
          <w:p w14:paraId="54011951" w14:textId="77777777" w:rsidR="003A04E6" w:rsidRPr="007C1308" w:rsidRDefault="003A04E6" w:rsidP="001927A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6F30AE2" w14:textId="1AA905CC" w:rsidR="003A04E6" w:rsidRPr="007C1308" w:rsidRDefault="003A04E6" w:rsidP="001927A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556</w:t>
            </w:r>
          </w:p>
        </w:tc>
        <w:tc>
          <w:tcPr>
            <w:tcW w:w="180" w:type="dxa"/>
            <w:vAlign w:val="bottom"/>
          </w:tcPr>
          <w:p w14:paraId="04F539F3" w14:textId="77777777" w:rsidR="003A04E6" w:rsidRPr="007C1308" w:rsidRDefault="003A04E6" w:rsidP="001927AE">
            <w:pPr>
              <w:pStyle w:val="acctfourfigures"/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E3B78C9" w14:textId="57DAB84F" w:rsidR="003A04E6" w:rsidRPr="007C1308" w:rsidRDefault="003A04E6" w:rsidP="001927AE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556</w:t>
            </w:r>
          </w:p>
        </w:tc>
        <w:tc>
          <w:tcPr>
            <w:tcW w:w="180" w:type="dxa"/>
            <w:vAlign w:val="bottom"/>
          </w:tcPr>
          <w:p w14:paraId="0A957EBB" w14:textId="77777777" w:rsidR="003A04E6" w:rsidRPr="007C1308" w:rsidRDefault="003A04E6" w:rsidP="001927A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2C99C12" w14:textId="7313003C" w:rsidR="003A04E6" w:rsidRPr="007C1308" w:rsidRDefault="007632A2" w:rsidP="001927A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2,7</w:t>
            </w:r>
            <w:r w:rsidR="00482F5F"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</w:t>
            </w:r>
          </w:p>
        </w:tc>
        <w:tc>
          <w:tcPr>
            <w:tcW w:w="180" w:type="dxa"/>
            <w:vAlign w:val="bottom"/>
          </w:tcPr>
          <w:p w14:paraId="7B751ED3" w14:textId="77777777" w:rsidR="003A04E6" w:rsidRPr="007C1308" w:rsidRDefault="003A04E6" w:rsidP="001927A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1116164" w14:textId="662E2F7D" w:rsidR="003A04E6" w:rsidRPr="007C1308" w:rsidRDefault="003A04E6" w:rsidP="001927A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887</w:t>
            </w:r>
          </w:p>
        </w:tc>
        <w:tc>
          <w:tcPr>
            <w:tcW w:w="180" w:type="dxa"/>
            <w:vAlign w:val="bottom"/>
          </w:tcPr>
          <w:p w14:paraId="6BA89A37" w14:textId="77777777" w:rsidR="003A04E6" w:rsidRPr="007C1308" w:rsidRDefault="003A04E6" w:rsidP="001927AE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C5517F5" w14:textId="2A091767" w:rsidR="003A04E6" w:rsidRPr="007C1308" w:rsidRDefault="003A04E6" w:rsidP="001927A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78516ED" w14:textId="77777777" w:rsidR="003A04E6" w:rsidRPr="007C1308" w:rsidRDefault="003A04E6" w:rsidP="001927A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DA5C858" w14:textId="68B06314" w:rsidR="003A04E6" w:rsidRPr="007C1308" w:rsidRDefault="003A04E6" w:rsidP="001927A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3A04E6" w:rsidRPr="007C1308" w14:paraId="62FEC17D" w14:textId="77777777" w:rsidTr="00AE0CC0">
        <w:trPr>
          <w:cantSplit/>
        </w:trPr>
        <w:tc>
          <w:tcPr>
            <w:tcW w:w="4230" w:type="dxa"/>
            <w:hideMark/>
          </w:tcPr>
          <w:p w14:paraId="7CEBB5D8" w14:textId="67143B1D" w:rsidR="003A04E6" w:rsidRPr="007C1308" w:rsidRDefault="003A04E6" w:rsidP="001927AE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วินท์คอม เทคโนโลยี (เอสจี) จำกัด</w:t>
            </w:r>
          </w:p>
        </w:tc>
        <w:tc>
          <w:tcPr>
            <w:tcW w:w="450" w:type="dxa"/>
          </w:tcPr>
          <w:p w14:paraId="58CC97E3" w14:textId="02C1830A" w:rsidR="003A04E6" w:rsidRPr="007C1308" w:rsidRDefault="003A04E6" w:rsidP="001927AE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(2)</w:t>
            </w:r>
          </w:p>
        </w:tc>
        <w:tc>
          <w:tcPr>
            <w:tcW w:w="900" w:type="dxa"/>
          </w:tcPr>
          <w:p w14:paraId="3B14E784" w14:textId="3BECB52F" w:rsidR="003A04E6" w:rsidRPr="007C1308" w:rsidRDefault="003A04E6" w:rsidP="001927AE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สิงคโปร์</w:t>
            </w:r>
          </w:p>
        </w:tc>
        <w:tc>
          <w:tcPr>
            <w:tcW w:w="180" w:type="dxa"/>
          </w:tcPr>
          <w:p w14:paraId="4ABF7A4C" w14:textId="77777777" w:rsidR="003A04E6" w:rsidRPr="007C1308" w:rsidRDefault="003A04E6" w:rsidP="001927AE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40" w:type="dxa"/>
            <w:vAlign w:val="bottom"/>
          </w:tcPr>
          <w:p w14:paraId="2C25D3DC" w14:textId="0E72F87B" w:rsidR="003A04E6" w:rsidRPr="007C1308" w:rsidRDefault="003A04E6" w:rsidP="001927AE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423D5B17" w14:textId="77777777" w:rsidR="003A04E6" w:rsidRPr="007C1308" w:rsidRDefault="003A04E6" w:rsidP="001927AE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40" w:type="dxa"/>
            <w:vAlign w:val="bottom"/>
          </w:tcPr>
          <w:p w14:paraId="0DD18848" w14:textId="6D7A181C" w:rsidR="003A04E6" w:rsidRPr="007C1308" w:rsidRDefault="003A04E6" w:rsidP="001927AE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3A65DF1D" w14:textId="77777777" w:rsidR="003A04E6" w:rsidRPr="007C1308" w:rsidRDefault="003A04E6" w:rsidP="001927A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6E4E7694" w14:textId="1D2D378E" w:rsidR="003A04E6" w:rsidRPr="007C1308" w:rsidRDefault="003A04E6" w:rsidP="001927A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513</w:t>
            </w:r>
          </w:p>
        </w:tc>
        <w:tc>
          <w:tcPr>
            <w:tcW w:w="181" w:type="dxa"/>
            <w:vAlign w:val="bottom"/>
          </w:tcPr>
          <w:p w14:paraId="53280646" w14:textId="77777777" w:rsidR="003A04E6" w:rsidRPr="007C1308" w:rsidRDefault="003A04E6" w:rsidP="001927A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3A3F7AC6" w14:textId="29BDCC9F" w:rsidR="003A04E6" w:rsidRPr="007C1308" w:rsidRDefault="003A04E6" w:rsidP="001927A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513</w:t>
            </w:r>
          </w:p>
        </w:tc>
        <w:tc>
          <w:tcPr>
            <w:tcW w:w="180" w:type="dxa"/>
            <w:vAlign w:val="bottom"/>
          </w:tcPr>
          <w:p w14:paraId="3055D1ED" w14:textId="77777777" w:rsidR="003A04E6" w:rsidRPr="007C1308" w:rsidRDefault="003A04E6" w:rsidP="001927A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50E2413" w14:textId="61501649" w:rsidR="003A04E6" w:rsidRPr="007C1308" w:rsidRDefault="003A04E6" w:rsidP="001927A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513</w:t>
            </w:r>
          </w:p>
        </w:tc>
        <w:tc>
          <w:tcPr>
            <w:tcW w:w="180" w:type="dxa"/>
            <w:vAlign w:val="bottom"/>
          </w:tcPr>
          <w:p w14:paraId="6A8AEAA1" w14:textId="77777777" w:rsidR="003A04E6" w:rsidRPr="007C1308" w:rsidRDefault="003A04E6" w:rsidP="001927AE">
            <w:pPr>
              <w:pStyle w:val="acctfourfigures"/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506FFAE" w14:textId="30B09A65" w:rsidR="003A04E6" w:rsidRPr="007C1308" w:rsidRDefault="003A04E6" w:rsidP="001927AE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513</w:t>
            </w:r>
          </w:p>
        </w:tc>
        <w:tc>
          <w:tcPr>
            <w:tcW w:w="180" w:type="dxa"/>
            <w:vAlign w:val="bottom"/>
          </w:tcPr>
          <w:p w14:paraId="388B9E70" w14:textId="77777777" w:rsidR="003A04E6" w:rsidRPr="007C1308" w:rsidRDefault="003A04E6" w:rsidP="001927AE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444AB17" w14:textId="3BFAC457" w:rsidR="003A04E6" w:rsidRPr="007C1308" w:rsidRDefault="0013442F" w:rsidP="001927A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88,034</w:t>
            </w:r>
          </w:p>
        </w:tc>
        <w:tc>
          <w:tcPr>
            <w:tcW w:w="180" w:type="dxa"/>
            <w:vAlign w:val="bottom"/>
          </w:tcPr>
          <w:p w14:paraId="49645AC9" w14:textId="77777777" w:rsidR="003A04E6" w:rsidRPr="007C1308" w:rsidRDefault="003A04E6" w:rsidP="001927A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6E20B14" w14:textId="0E57DABD" w:rsidR="003A04E6" w:rsidRPr="007C1308" w:rsidRDefault="003A04E6" w:rsidP="001927A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61,916</w:t>
            </w:r>
          </w:p>
        </w:tc>
        <w:tc>
          <w:tcPr>
            <w:tcW w:w="180" w:type="dxa"/>
            <w:vAlign w:val="bottom"/>
          </w:tcPr>
          <w:p w14:paraId="1CB6C02E" w14:textId="77777777" w:rsidR="003A04E6" w:rsidRPr="007C1308" w:rsidRDefault="003A04E6" w:rsidP="001927AE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3DEDA01" w14:textId="39D3A349" w:rsidR="003A04E6" w:rsidRPr="007C1308" w:rsidRDefault="003A04E6" w:rsidP="001927A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75E1E92" w14:textId="77777777" w:rsidR="003A04E6" w:rsidRPr="007C1308" w:rsidRDefault="003A04E6" w:rsidP="001927A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695FC5A" w14:textId="17129A24" w:rsidR="003A04E6" w:rsidRPr="007C1308" w:rsidRDefault="003A04E6" w:rsidP="001927A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7632A2" w:rsidRPr="007C1308" w14:paraId="53B0CF52" w14:textId="77777777" w:rsidTr="00AE0CC0">
        <w:trPr>
          <w:cantSplit/>
          <w:trHeight w:val="80"/>
        </w:trPr>
        <w:tc>
          <w:tcPr>
            <w:tcW w:w="4230" w:type="dxa"/>
            <w:hideMark/>
          </w:tcPr>
          <w:p w14:paraId="6251CC79" w14:textId="77777777" w:rsidR="007632A2" w:rsidRPr="007C1308" w:rsidRDefault="007632A2" w:rsidP="001927AE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ไอ-ซีเคียว จำกัด</w:t>
            </w:r>
          </w:p>
        </w:tc>
        <w:tc>
          <w:tcPr>
            <w:tcW w:w="450" w:type="dxa"/>
            <w:hideMark/>
          </w:tcPr>
          <w:p w14:paraId="771E25A8" w14:textId="2881677F" w:rsidR="007632A2" w:rsidRPr="007C1308" w:rsidRDefault="007632A2" w:rsidP="001927AE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(3)</w:t>
            </w:r>
          </w:p>
        </w:tc>
        <w:tc>
          <w:tcPr>
            <w:tcW w:w="900" w:type="dxa"/>
          </w:tcPr>
          <w:p w14:paraId="75C3DD3D" w14:textId="02EFA4DE" w:rsidR="007632A2" w:rsidRPr="007C1308" w:rsidRDefault="007632A2" w:rsidP="001927AE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80" w:type="dxa"/>
          </w:tcPr>
          <w:p w14:paraId="1FE17AC3" w14:textId="77777777" w:rsidR="007632A2" w:rsidRPr="007C1308" w:rsidRDefault="007632A2" w:rsidP="001927AE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40" w:type="dxa"/>
            <w:vAlign w:val="bottom"/>
          </w:tcPr>
          <w:p w14:paraId="021D5DE6" w14:textId="632195A8" w:rsidR="007632A2" w:rsidRPr="007C1308" w:rsidRDefault="007632A2" w:rsidP="001927AE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3BA7E7F8" w14:textId="77777777" w:rsidR="007632A2" w:rsidRPr="007C1308" w:rsidRDefault="007632A2" w:rsidP="001927AE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40" w:type="dxa"/>
            <w:vAlign w:val="bottom"/>
            <w:hideMark/>
          </w:tcPr>
          <w:p w14:paraId="337ADD67" w14:textId="4D8334DB" w:rsidR="007632A2" w:rsidRPr="007C1308" w:rsidRDefault="007632A2" w:rsidP="001927AE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0B8C8DC4" w14:textId="77777777" w:rsidR="007632A2" w:rsidRPr="007C1308" w:rsidRDefault="007632A2" w:rsidP="001927A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2A274769" w14:textId="6AB8F4B6" w:rsidR="007632A2" w:rsidRPr="007C1308" w:rsidRDefault="007632A2" w:rsidP="001927A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1" w:type="dxa"/>
            <w:vAlign w:val="bottom"/>
          </w:tcPr>
          <w:p w14:paraId="3FEB4B41" w14:textId="77777777" w:rsidR="007632A2" w:rsidRPr="007C1308" w:rsidRDefault="007632A2" w:rsidP="001927A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  <w:hideMark/>
          </w:tcPr>
          <w:p w14:paraId="40B2DAB9" w14:textId="0D54F305" w:rsidR="007632A2" w:rsidRPr="007C1308" w:rsidRDefault="007632A2" w:rsidP="001927A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287DCA71" w14:textId="77777777" w:rsidR="007632A2" w:rsidRPr="007C1308" w:rsidRDefault="007632A2" w:rsidP="001927A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CCC25B7" w14:textId="7E1AE6C8" w:rsidR="007632A2" w:rsidRPr="007C1308" w:rsidRDefault="007632A2" w:rsidP="001927A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249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833</w:t>
            </w:r>
          </w:p>
        </w:tc>
        <w:tc>
          <w:tcPr>
            <w:tcW w:w="180" w:type="dxa"/>
            <w:vAlign w:val="bottom"/>
          </w:tcPr>
          <w:p w14:paraId="3ECFE76D" w14:textId="77777777" w:rsidR="007632A2" w:rsidRPr="007C1308" w:rsidRDefault="007632A2" w:rsidP="001927AE">
            <w:pPr>
              <w:pStyle w:val="acctfourfigures"/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  <w:hideMark/>
          </w:tcPr>
          <w:p w14:paraId="48EE0382" w14:textId="13A953CD" w:rsidR="007632A2" w:rsidRPr="007C1308" w:rsidRDefault="007632A2" w:rsidP="001927AE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249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833</w:t>
            </w:r>
          </w:p>
        </w:tc>
        <w:tc>
          <w:tcPr>
            <w:tcW w:w="180" w:type="dxa"/>
            <w:vAlign w:val="bottom"/>
          </w:tcPr>
          <w:p w14:paraId="6E0973EE" w14:textId="77777777" w:rsidR="007632A2" w:rsidRPr="007C1308" w:rsidRDefault="007632A2" w:rsidP="001927AE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BB16C44" w14:textId="61BE1104" w:rsidR="007632A2" w:rsidRPr="007C1308" w:rsidRDefault="00D360E2" w:rsidP="001927A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</w:t>
            </w:r>
            <w:r w:rsidR="00184042" w:rsidRPr="007C13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E2387" w:rsidRPr="007C13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885</w:t>
            </w:r>
          </w:p>
        </w:tc>
        <w:tc>
          <w:tcPr>
            <w:tcW w:w="180" w:type="dxa"/>
            <w:vAlign w:val="bottom"/>
          </w:tcPr>
          <w:p w14:paraId="609361D0" w14:textId="77777777" w:rsidR="007632A2" w:rsidRPr="007C1308" w:rsidRDefault="007632A2" w:rsidP="001927A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  <w:hideMark/>
          </w:tcPr>
          <w:p w14:paraId="111C652C" w14:textId="54A9C9CF" w:rsidR="007632A2" w:rsidRPr="007C1308" w:rsidRDefault="007632A2" w:rsidP="001927A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309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997</w:t>
            </w:r>
          </w:p>
        </w:tc>
        <w:tc>
          <w:tcPr>
            <w:tcW w:w="180" w:type="dxa"/>
            <w:vAlign w:val="bottom"/>
          </w:tcPr>
          <w:p w14:paraId="77A456F2" w14:textId="77777777" w:rsidR="007632A2" w:rsidRPr="007C1308" w:rsidRDefault="007632A2" w:rsidP="001927AE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6A87BF8" w14:textId="09104B00" w:rsidR="007632A2" w:rsidRPr="007C1308" w:rsidRDefault="00525287" w:rsidP="001927A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20,000</w:t>
            </w:r>
          </w:p>
        </w:tc>
        <w:tc>
          <w:tcPr>
            <w:tcW w:w="180" w:type="dxa"/>
            <w:vAlign w:val="bottom"/>
          </w:tcPr>
          <w:p w14:paraId="38A8D540" w14:textId="77777777" w:rsidR="007632A2" w:rsidRPr="007C1308" w:rsidRDefault="007632A2" w:rsidP="001927A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vAlign w:val="bottom"/>
            <w:hideMark/>
          </w:tcPr>
          <w:p w14:paraId="4009D157" w14:textId="6FB70017" w:rsidR="007632A2" w:rsidRPr="007C1308" w:rsidRDefault="00525287" w:rsidP="001927A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20,000</w:t>
            </w:r>
          </w:p>
        </w:tc>
      </w:tr>
      <w:tr w:rsidR="007632A2" w:rsidRPr="007C1308" w14:paraId="2F857550" w14:textId="77777777" w:rsidTr="00AE0CC0">
        <w:trPr>
          <w:cantSplit/>
        </w:trPr>
        <w:tc>
          <w:tcPr>
            <w:tcW w:w="4230" w:type="dxa"/>
            <w:hideMark/>
          </w:tcPr>
          <w:p w14:paraId="410E5907" w14:textId="77777777" w:rsidR="007632A2" w:rsidRPr="007C1308" w:rsidRDefault="007632A2" w:rsidP="001927AE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วีเซิร์ฟพลัส จำกัด</w:t>
            </w:r>
          </w:p>
        </w:tc>
        <w:tc>
          <w:tcPr>
            <w:tcW w:w="450" w:type="dxa"/>
            <w:hideMark/>
          </w:tcPr>
          <w:p w14:paraId="5E7A2C05" w14:textId="1B9EADA5" w:rsidR="007632A2" w:rsidRPr="007C1308" w:rsidRDefault="007632A2" w:rsidP="001927AE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(4)</w:t>
            </w:r>
          </w:p>
        </w:tc>
        <w:tc>
          <w:tcPr>
            <w:tcW w:w="900" w:type="dxa"/>
          </w:tcPr>
          <w:p w14:paraId="2DF6CB66" w14:textId="3E94957E" w:rsidR="007632A2" w:rsidRPr="007C1308" w:rsidRDefault="007632A2" w:rsidP="001927AE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80" w:type="dxa"/>
          </w:tcPr>
          <w:p w14:paraId="38F7A9C5" w14:textId="77777777" w:rsidR="007632A2" w:rsidRPr="007C1308" w:rsidRDefault="007632A2" w:rsidP="001927AE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40" w:type="dxa"/>
            <w:vAlign w:val="bottom"/>
          </w:tcPr>
          <w:p w14:paraId="2B5FBB3C" w14:textId="3326B9EF" w:rsidR="007632A2" w:rsidRPr="007C1308" w:rsidRDefault="007632A2" w:rsidP="001927AE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51</w:t>
            </w:r>
          </w:p>
        </w:tc>
        <w:tc>
          <w:tcPr>
            <w:tcW w:w="180" w:type="dxa"/>
            <w:vAlign w:val="bottom"/>
          </w:tcPr>
          <w:p w14:paraId="129EBAF3" w14:textId="77777777" w:rsidR="007632A2" w:rsidRPr="007C1308" w:rsidRDefault="007632A2" w:rsidP="001927AE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40" w:type="dxa"/>
            <w:vAlign w:val="bottom"/>
            <w:hideMark/>
          </w:tcPr>
          <w:p w14:paraId="6E76C10F" w14:textId="54410261" w:rsidR="007632A2" w:rsidRPr="007C1308" w:rsidRDefault="007632A2" w:rsidP="001927AE">
            <w:pPr>
              <w:pStyle w:val="acctfourfigures"/>
              <w:tabs>
                <w:tab w:val="decimal" w:pos="46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</w:t>
            </w:r>
          </w:p>
        </w:tc>
        <w:tc>
          <w:tcPr>
            <w:tcW w:w="180" w:type="dxa"/>
            <w:vAlign w:val="bottom"/>
          </w:tcPr>
          <w:p w14:paraId="5CD952E9" w14:textId="77777777" w:rsidR="007632A2" w:rsidRPr="007C1308" w:rsidRDefault="007632A2" w:rsidP="001927A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184E953B" w14:textId="5490D7D0" w:rsidR="007632A2" w:rsidRPr="007C1308" w:rsidRDefault="007632A2" w:rsidP="001927A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1" w:type="dxa"/>
            <w:vAlign w:val="bottom"/>
          </w:tcPr>
          <w:p w14:paraId="19BFB115" w14:textId="77777777" w:rsidR="007632A2" w:rsidRPr="007C1308" w:rsidRDefault="007632A2" w:rsidP="001927A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  <w:hideMark/>
          </w:tcPr>
          <w:p w14:paraId="69F93264" w14:textId="585D2ADC" w:rsidR="007632A2" w:rsidRPr="007C1308" w:rsidRDefault="007632A2" w:rsidP="001927A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180F1646" w14:textId="77777777" w:rsidR="007632A2" w:rsidRPr="007C1308" w:rsidRDefault="007632A2" w:rsidP="001927A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5D63D25" w14:textId="69147E17" w:rsidR="007632A2" w:rsidRPr="007C1308" w:rsidRDefault="007632A2" w:rsidP="001927A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400</w:t>
            </w:r>
          </w:p>
        </w:tc>
        <w:tc>
          <w:tcPr>
            <w:tcW w:w="180" w:type="dxa"/>
            <w:vAlign w:val="bottom"/>
          </w:tcPr>
          <w:p w14:paraId="56F47361" w14:textId="77777777" w:rsidR="007632A2" w:rsidRPr="007C1308" w:rsidRDefault="007632A2" w:rsidP="001927AE">
            <w:pPr>
              <w:pStyle w:val="acctfourfigures"/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  <w:hideMark/>
          </w:tcPr>
          <w:p w14:paraId="7AFB4041" w14:textId="49871131" w:rsidR="007632A2" w:rsidRPr="007C1308" w:rsidRDefault="007632A2" w:rsidP="001927AE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400</w:t>
            </w:r>
          </w:p>
        </w:tc>
        <w:tc>
          <w:tcPr>
            <w:tcW w:w="180" w:type="dxa"/>
            <w:vAlign w:val="bottom"/>
          </w:tcPr>
          <w:p w14:paraId="13DCECA9" w14:textId="77777777" w:rsidR="007632A2" w:rsidRPr="007C1308" w:rsidRDefault="007632A2" w:rsidP="001927AE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D6FCA5E" w14:textId="498CD77A" w:rsidR="007632A2" w:rsidRPr="007C1308" w:rsidRDefault="00624E24" w:rsidP="001927A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54,626</w:t>
            </w:r>
          </w:p>
        </w:tc>
        <w:tc>
          <w:tcPr>
            <w:tcW w:w="180" w:type="dxa"/>
            <w:vAlign w:val="bottom"/>
          </w:tcPr>
          <w:p w14:paraId="64B329C0" w14:textId="77777777" w:rsidR="007632A2" w:rsidRPr="007C1308" w:rsidRDefault="007632A2" w:rsidP="001927A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  <w:hideMark/>
          </w:tcPr>
          <w:p w14:paraId="48558E08" w14:textId="47C63A0E" w:rsidR="007632A2" w:rsidRPr="007C1308" w:rsidRDefault="007632A2" w:rsidP="001927A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952</w:t>
            </w:r>
          </w:p>
        </w:tc>
        <w:tc>
          <w:tcPr>
            <w:tcW w:w="180" w:type="dxa"/>
            <w:vAlign w:val="bottom"/>
          </w:tcPr>
          <w:p w14:paraId="39DD8703" w14:textId="77777777" w:rsidR="007632A2" w:rsidRPr="007C1308" w:rsidRDefault="007632A2" w:rsidP="001927AE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2913E75" w14:textId="43527A4E" w:rsidR="007632A2" w:rsidRPr="007C1308" w:rsidRDefault="00C84C74" w:rsidP="001927A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0B1857"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7632A2"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,500</w:t>
            </w:r>
          </w:p>
        </w:tc>
        <w:tc>
          <w:tcPr>
            <w:tcW w:w="180" w:type="dxa"/>
            <w:vAlign w:val="bottom"/>
          </w:tcPr>
          <w:p w14:paraId="1915C31B" w14:textId="77777777" w:rsidR="007632A2" w:rsidRPr="007C1308" w:rsidRDefault="007632A2" w:rsidP="001927A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vAlign w:val="bottom"/>
            <w:hideMark/>
          </w:tcPr>
          <w:p w14:paraId="72EAA9EA" w14:textId="5BD20D17" w:rsidR="007632A2" w:rsidRPr="007C1308" w:rsidRDefault="00C84C74" w:rsidP="001927A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0B1857"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7632A2"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,500</w:t>
            </w:r>
          </w:p>
        </w:tc>
      </w:tr>
      <w:tr w:rsidR="007632A2" w:rsidRPr="007C1308" w14:paraId="3DED1741" w14:textId="77777777" w:rsidTr="00AE0CC0">
        <w:trPr>
          <w:cantSplit/>
          <w:trHeight w:val="58"/>
        </w:trPr>
        <w:tc>
          <w:tcPr>
            <w:tcW w:w="4230" w:type="dxa"/>
            <w:vAlign w:val="bottom"/>
            <w:hideMark/>
          </w:tcPr>
          <w:p w14:paraId="2DF248EB" w14:textId="77777777" w:rsidR="007632A2" w:rsidRPr="007C1308" w:rsidRDefault="007632A2" w:rsidP="001927AE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50" w:type="dxa"/>
          </w:tcPr>
          <w:p w14:paraId="42E42475" w14:textId="703E9755" w:rsidR="007632A2" w:rsidRPr="007C1308" w:rsidRDefault="007632A2" w:rsidP="001927A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6173DBB9" w14:textId="0760FD91" w:rsidR="007632A2" w:rsidRPr="007C1308" w:rsidRDefault="007632A2" w:rsidP="001927A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A7DB65A" w14:textId="77777777" w:rsidR="007632A2" w:rsidRPr="007C1308" w:rsidRDefault="007632A2" w:rsidP="001927A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40" w:type="dxa"/>
            <w:vAlign w:val="bottom"/>
          </w:tcPr>
          <w:p w14:paraId="445BC28F" w14:textId="1038B4D3" w:rsidR="007632A2" w:rsidRPr="007C1308" w:rsidRDefault="007632A2" w:rsidP="001927A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F43C17E" w14:textId="77777777" w:rsidR="007632A2" w:rsidRPr="007C1308" w:rsidRDefault="007632A2" w:rsidP="001927AE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  <w:vAlign w:val="bottom"/>
          </w:tcPr>
          <w:p w14:paraId="3562B493" w14:textId="77777777" w:rsidR="007632A2" w:rsidRPr="007C1308" w:rsidRDefault="007632A2" w:rsidP="001927A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6B62EEA" w14:textId="77777777" w:rsidR="007632A2" w:rsidRPr="007C1308" w:rsidRDefault="007632A2" w:rsidP="001927A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363293BC" w14:textId="77777777" w:rsidR="007632A2" w:rsidRPr="007C1308" w:rsidRDefault="007632A2" w:rsidP="001927AE">
            <w:pPr>
              <w:pStyle w:val="acctfourfigures"/>
              <w:tabs>
                <w:tab w:val="decimal" w:pos="43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4D5A6D23" w14:textId="77777777" w:rsidR="007632A2" w:rsidRPr="007C1308" w:rsidRDefault="007632A2" w:rsidP="001927AE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2119A964" w14:textId="77777777" w:rsidR="007632A2" w:rsidRPr="007C1308" w:rsidRDefault="007632A2" w:rsidP="001927AE">
            <w:pPr>
              <w:pStyle w:val="acctfourfigures"/>
              <w:tabs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084145A" w14:textId="77777777" w:rsidR="007632A2" w:rsidRPr="007C1308" w:rsidRDefault="007632A2" w:rsidP="001927AE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0DB549" w14:textId="523626E0" w:rsidR="007632A2" w:rsidRPr="007C1308" w:rsidRDefault="007632A2" w:rsidP="001927A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287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302</w:t>
            </w:r>
          </w:p>
        </w:tc>
        <w:tc>
          <w:tcPr>
            <w:tcW w:w="180" w:type="dxa"/>
            <w:vAlign w:val="bottom"/>
          </w:tcPr>
          <w:p w14:paraId="26F07D46" w14:textId="77777777" w:rsidR="007632A2" w:rsidRPr="007C1308" w:rsidRDefault="007632A2" w:rsidP="001927AE">
            <w:pPr>
              <w:pStyle w:val="acctfourfigures"/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302B267" w14:textId="43514C45" w:rsidR="007632A2" w:rsidRPr="007C1308" w:rsidRDefault="007632A2" w:rsidP="001927AE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287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302</w:t>
            </w:r>
          </w:p>
        </w:tc>
        <w:tc>
          <w:tcPr>
            <w:tcW w:w="180" w:type="dxa"/>
            <w:vAlign w:val="bottom"/>
          </w:tcPr>
          <w:p w14:paraId="498320AA" w14:textId="77777777" w:rsidR="007632A2" w:rsidRPr="007C1308" w:rsidRDefault="007632A2" w:rsidP="001927AE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88EE5A" w14:textId="3DE856B1" w:rsidR="007632A2" w:rsidRPr="007C1308" w:rsidRDefault="00624E24" w:rsidP="001927A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45</w:t>
            </w:r>
            <w:r w:rsidR="004E2387"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4C248F"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281</w:t>
            </w:r>
          </w:p>
        </w:tc>
        <w:tc>
          <w:tcPr>
            <w:tcW w:w="180" w:type="dxa"/>
            <w:vAlign w:val="bottom"/>
          </w:tcPr>
          <w:p w14:paraId="0E2CCF4F" w14:textId="77777777" w:rsidR="007632A2" w:rsidRPr="007C1308" w:rsidRDefault="007632A2" w:rsidP="001927AE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819D0A7" w14:textId="1EF1C170" w:rsidR="007632A2" w:rsidRPr="007C1308" w:rsidRDefault="007632A2" w:rsidP="001927A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426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752</w:t>
            </w:r>
          </w:p>
        </w:tc>
        <w:tc>
          <w:tcPr>
            <w:tcW w:w="180" w:type="dxa"/>
            <w:vAlign w:val="bottom"/>
          </w:tcPr>
          <w:p w14:paraId="2D8F1757" w14:textId="77777777" w:rsidR="007632A2" w:rsidRPr="007C1308" w:rsidRDefault="007632A2" w:rsidP="001927AE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7F39CC" w14:textId="4B314B32" w:rsidR="007632A2" w:rsidRPr="007C1308" w:rsidRDefault="007632A2" w:rsidP="001927A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45,500</w:t>
            </w:r>
          </w:p>
        </w:tc>
        <w:tc>
          <w:tcPr>
            <w:tcW w:w="180" w:type="dxa"/>
            <w:vAlign w:val="bottom"/>
          </w:tcPr>
          <w:p w14:paraId="5CD9351A" w14:textId="77777777" w:rsidR="007632A2" w:rsidRPr="007C1308" w:rsidRDefault="007632A2" w:rsidP="001927AE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3D7192A" w14:textId="0F52CCA2" w:rsidR="007632A2" w:rsidRPr="007C1308" w:rsidRDefault="007632A2" w:rsidP="001927A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45,500</w:t>
            </w:r>
          </w:p>
        </w:tc>
      </w:tr>
    </w:tbl>
    <w:p w14:paraId="4BA1FEE4" w14:textId="77777777" w:rsidR="000F2B5C" w:rsidRPr="007C1308" w:rsidRDefault="000F2B5C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80"/>
        </w:tabs>
        <w:spacing w:line="240" w:lineRule="auto"/>
        <w:rPr>
          <w:rFonts w:asciiTheme="majorBidi" w:eastAsia="MS Mincho" w:hAnsiTheme="majorBidi" w:cstheme="majorBidi"/>
          <w:sz w:val="20"/>
          <w:szCs w:val="20"/>
        </w:rPr>
      </w:pPr>
    </w:p>
    <w:p w14:paraId="58543D8E" w14:textId="49DD91E8" w:rsidR="008E3079" w:rsidRPr="007C1308" w:rsidRDefault="008E3079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eastAsia="MS Mincho" w:hAnsiTheme="majorBidi" w:cstheme="majorBidi"/>
          <w:b/>
          <w:bCs/>
          <w:sz w:val="28"/>
          <w:szCs w:val="28"/>
        </w:rPr>
      </w:pPr>
      <w:r w:rsidRPr="007C1308">
        <w:rPr>
          <w:rFonts w:asciiTheme="majorBidi" w:eastAsia="MS Mincho" w:hAnsiTheme="majorBidi" w:cstheme="majorBidi"/>
          <w:b/>
          <w:bCs/>
          <w:sz w:val="28"/>
          <w:szCs w:val="28"/>
          <w:cs/>
        </w:rPr>
        <w:t>ลักษณะธุรกิจ</w:t>
      </w:r>
    </w:p>
    <w:p w14:paraId="32CA5777" w14:textId="3B066CE7" w:rsidR="008E3079" w:rsidRPr="007C1308" w:rsidRDefault="008E3079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eastAsia="MS Mincho" w:hAnsiTheme="majorBidi" w:cstheme="majorBidi"/>
          <w:sz w:val="28"/>
          <w:szCs w:val="28"/>
        </w:rPr>
      </w:pPr>
      <w:r w:rsidRPr="007C1308">
        <w:rPr>
          <w:rFonts w:asciiTheme="majorBidi" w:eastAsia="MS Mincho" w:hAnsiTheme="majorBidi" w:cstheme="majorBidi"/>
          <w:sz w:val="28"/>
          <w:szCs w:val="28"/>
          <w:cs/>
        </w:rPr>
        <w:t>(</w:t>
      </w:r>
      <w:r w:rsidR="007E56DD" w:rsidRPr="007C1308">
        <w:rPr>
          <w:rFonts w:asciiTheme="majorBidi" w:eastAsia="MS Mincho" w:hAnsiTheme="majorBidi" w:cstheme="majorBidi"/>
          <w:sz w:val="28"/>
          <w:szCs w:val="28"/>
        </w:rPr>
        <w:t>1</w:t>
      </w:r>
      <w:r w:rsidRPr="007C1308">
        <w:rPr>
          <w:rFonts w:asciiTheme="majorBidi" w:eastAsia="MS Mincho" w:hAnsiTheme="majorBidi" w:cstheme="majorBidi"/>
          <w:sz w:val="28"/>
          <w:szCs w:val="28"/>
          <w:cs/>
        </w:rPr>
        <w:t>) ให้บริการเกี่ยวกับการติดตั้ง ให้คำปรึกษา และซ่อมบำรุงเกี่ยวกับระบบคอมพิวเตอร์</w:t>
      </w:r>
      <w:r w:rsidR="00203713" w:rsidRPr="007C1308">
        <w:rPr>
          <w:rFonts w:asciiTheme="majorBidi" w:eastAsia="MS Mincho" w:hAnsiTheme="majorBidi" w:cstheme="majorBidi"/>
          <w:sz w:val="28"/>
          <w:szCs w:val="28"/>
        </w:rPr>
        <w:tab/>
      </w:r>
      <w:r w:rsidRPr="007C1308">
        <w:rPr>
          <w:rFonts w:asciiTheme="majorBidi" w:eastAsia="MS Mincho" w:hAnsiTheme="majorBidi" w:cstheme="majorBidi"/>
          <w:sz w:val="28"/>
          <w:szCs w:val="28"/>
          <w:cs/>
        </w:rPr>
        <w:tab/>
        <w:t>(</w:t>
      </w:r>
      <w:r w:rsidR="007E56DD" w:rsidRPr="007C1308">
        <w:rPr>
          <w:rFonts w:asciiTheme="majorBidi" w:eastAsia="MS Mincho" w:hAnsiTheme="majorBidi" w:cstheme="majorBidi"/>
          <w:sz w:val="28"/>
          <w:szCs w:val="28"/>
        </w:rPr>
        <w:t>3</w:t>
      </w:r>
      <w:r w:rsidRPr="007C1308">
        <w:rPr>
          <w:rFonts w:asciiTheme="majorBidi" w:eastAsia="MS Mincho" w:hAnsiTheme="majorBidi" w:cstheme="majorBidi"/>
          <w:sz w:val="28"/>
          <w:szCs w:val="28"/>
          <w:cs/>
        </w:rPr>
        <w:t>) ให้บริการเกี่ยวกับระบบรักษาความปลอดภัยทางคอมพิวเตอร์และระบบเครือข่าย</w:t>
      </w:r>
    </w:p>
    <w:p w14:paraId="178A32C5" w14:textId="73049142" w:rsidR="008E3079" w:rsidRPr="007C1308" w:rsidRDefault="008E3079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eastAsia="MS Mincho" w:hAnsiTheme="majorBidi" w:cstheme="majorBidi"/>
          <w:sz w:val="28"/>
          <w:szCs w:val="28"/>
        </w:rPr>
      </w:pPr>
      <w:r w:rsidRPr="007C1308">
        <w:rPr>
          <w:rFonts w:asciiTheme="majorBidi" w:eastAsia="MS Mincho" w:hAnsiTheme="majorBidi" w:cstheme="majorBidi"/>
          <w:sz w:val="28"/>
          <w:szCs w:val="28"/>
          <w:cs/>
        </w:rPr>
        <w:t>(</w:t>
      </w:r>
      <w:r w:rsidR="007E56DD" w:rsidRPr="007C1308">
        <w:rPr>
          <w:rFonts w:asciiTheme="majorBidi" w:eastAsia="MS Mincho" w:hAnsiTheme="majorBidi" w:cstheme="majorBidi"/>
          <w:sz w:val="28"/>
          <w:szCs w:val="28"/>
        </w:rPr>
        <w:t>2</w:t>
      </w:r>
      <w:r w:rsidRPr="007C1308">
        <w:rPr>
          <w:rFonts w:asciiTheme="majorBidi" w:eastAsia="MS Mincho" w:hAnsiTheme="majorBidi" w:cstheme="majorBidi"/>
          <w:sz w:val="28"/>
          <w:szCs w:val="28"/>
          <w:cs/>
        </w:rPr>
        <w:t>) การขายเครื่องคอมพิวเตอร์ และอุปกรณ์รวมทั้งซอฟต์แวร์ที่เกี่ยวข้อง</w:t>
      </w:r>
      <w:r w:rsidRPr="007C1308">
        <w:rPr>
          <w:rFonts w:asciiTheme="majorBidi" w:eastAsia="MS Mincho" w:hAnsiTheme="majorBidi" w:cstheme="majorBidi"/>
          <w:sz w:val="28"/>
          <w:szCs w:val="28"/>
          <w:cs/>
        </w:rPr>
        <w:tab/>
      </w:r>
      <w:r w:rsidRPr="007C1308">
        <w:rPr>
          <w:rFonts w:asciiTheme="majorBidi" w:eastAsia="MS Mincho" w:hAnsiTheme="majorBidi" w:cstheme="majorBidi"/>
          <w:sz w:val="28"/>
          <w:szCs w:val="28"/>
          <w:cs/>
        </w:rPr>
        <w:tab/>
      </w:r>
      <w:r w:rsidRPr="007C1308">
        <w:rPr>
          <w:rFonts w:asciiTheme="majorBidi" w:eastAsia="MS Mincho" w:hAnsiTheme="majorBidi" w:cstheme="majorBidi"/>
          <w:sz w:val="28"/>
          <w:szCs w:val="28"/>
          <w:cs/>
        </w:rPr>
        <w:tab/>
        <w:t>(</w:t>
      </w:r>
      <w:r w:rsidR="007E56DD" w:rsidRPr="007C1308">
        <w:rPr>
          <w:rFonts w:asciiTheme="majorBidi" w:eastAsia="MS Mincho" w:hAnsiTheme="majorBidi" w:cstheme="majorBidi"/>
          <w:sz w:val="28"/>
          <w:szCs w:val="28"/>
        </w:rPr>
        <w:t>4</w:t>
      </w:r>
      <w:r w:rsidRPr="007C1308">
        <w:rPr>
          <w:rFonts w:asciiTheme="majorBidi" w:eastAsia="MS Mincho" w:hAnsiTheme="majorBidi" w:cstheme="majorBidi"/>
          <w:sz w:val="28"/>
          <w:szCs w:val="28"/>
          <w:cs/>
        </w:rPr>
        <w:t>) ให้บริการเกี่ยวกับการติดตั้ง ให้คำปรึกษา และซ่อมบำรุงเกี่ยวกับระบบคอมพิวเตอร์</w:t>
      </w:r>
    </w:p>
    <w:p w14:paraId="34D53FE5" w14:textId="77777777" w:rsidR="00265D04" w:rsidRPr="007C1308" w:rsidRDefault="00265D04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80"/>
        </w:tabs>
        <w:spacing w:line="240" w:lineRule="auto"/>
        <w:rPr>
          <w:rFonts w:asciiTheme="majorBidi" w:eastAsia="MS Mincho" w:hAnsiTheme="majorBidi" w:cstheme="majorBidi"/>
          <w:sz w:val="20"/>
          <w:szCs w:val="20"/>
        </w:rPr>
      </w:pPr>
    </w:p>
    <w:p w14:paraId="08CD9E91" w14:textId="5E712842" w:rsidR="008E3079" w:rsidRPr="007C1308" w:rsidRDefault="008E3079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8E3079" w:rsidRPr="007C1308" w:rsidSect="00987679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5348DC05" w14:textId="219F90FC" w:rsidR="00FC6C94" w:rsidRPr="007C1308" w:rsidRDefault="007E56DD" w:rsidP="001927AE">
      <w:pPr>
        <w:pStyle w:val="Heading6"/>
        <w:ind w:left="540" w:hanging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C1308">
        <w:rPr>
          <w:rFonts w:asciiTheme="majorBidi" w:hAnsiTheme="majorBidi" w:cstheme="majorBidi"/>
          <w:sz w:val="30"/>
          <w:szCs w:val="30"/>
          <w:lang w:val="en-US"/>
        </w:rPr>
        <w:lastRenderedPageBreak/>
        <w:t>11</w:t>
      </w:r>
      <w:r w:rsidR="005A5C8C" w:rsidRPr="007C1308">
        <w:rPr>
          <w:rFonts w:asciiTheme="majorBidi" w:hAnsiTheme="majorBidi" w:cstheme="majorBidi"/>
          <w:sz w:val="30"/>
          <w:szCs w:val="30"/>
          <w:lang w:val="en-US"/>
        </w:rPr>
        <w:tab/>
      </w:r>
      <w:r w:rsidR="00027795" w:rsidRPr="007C1308">
        <w:rPr>
          <w:rFonts w:asciiTheme="majorBidi" w:hAnsiTheme="majorBidi" w:cstheme="majorBidi"/>
          <w:sz w:val="28"/>
          <w:szCs w:val="28"/>
          <w:cs/>
          <w:lang w:val="en-US"/>
        </w:rPr>
        <w:t>ส่วน</w:t>
      </w:r>
      <w:r w:rsidR="00A26734" w:rsidRPr="007C1308">
        <w:rPr>
          <w:rFonts w:asciiTheme="majorBidi" w:hAnsiTheme="majorBidi" w:cstheme="majorBidi"/>
          <w:sz w:val="28"/>
          <w:szCs w:val="28"/>
          <w:cs/>
          <w:lang w:val="en-US"/>
        </w:rPr>
        <w:t>ได้เสีย</w:t>
      </w:r>
      <w:r w:rsidR="00FC6C94" w:rsidRPr="007C1308">
        <w:rPr>
          <w:rFonts w:asciiTheme="majorBidi" w:hAnsiTheme="majorBidi" w:cstheme="majorBidi"/>
          <w:sz w:val="28"/>
          <w:szCs w:val="28"/>
          <w:cs/>
          <w:lang w:val="en-US"/>
        </w:rPr>
        <w:t>ที่ไม่มีอำนาจควบคุม</w:t>
      </w:r>
    </w:p>
    <w:p w14:paraId="2D2D8043" w14:textId="77777777" w:rsidR="00FC6C94" w:rsidRPr="007C1308" w:rsidRDefault="00FC6C94" w:rsidP="001927AE">
      <w:pPr>
        <w:spacing w:line="240" w:lineRule="auto"/>
        <w:rPr>
          <w:rFonts w:asciiTheme="majorBidi" w:hAnsiTheme="majorBidi" w:cstheme="majorBidi"/>
          <w:sz w:val="20"/>
          <w:szCs w:val="20"/>
          <w:lang w:eastAsia="x-none"/>
        </w:rPr>
      </w:pPr>
    </w:p>
    <w:p w14:paraId="459E5904" w14:textId="77777777" w:rsidR="00FC6C94" w:rsidRPr="007C1308" w:rsidRDefault="00FC6C94" w:rsidP="001927AE">
      <w:pPr>
        <w:tabs>
          <w:tab w:val="clear" w:pos="454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7C1308">
        <w:rPr>
          <w:rFonts w:asciiTheme="majorBidi" w:hAnsiTheme="majorBidi" w:cstheme="majorBidi"/>
          <w:sz w:val="28"/>
          <w:szCs w:val="28"/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</w:t>
      </w:r>
      <w:r w:rsidRPr="007C1308">
        <w:rPr>
          <w:rFonts w:asciiTheme="majorBidi" w:hAnsiTheme="majorBidi" w:cstheme="majorBidi"/>
          <w:sz w:val="28"/>
          <w:szCs w:val="28"/>
        </w:rPr>
        <w:t xml:space="preserve"> </w:t>
      </w:r>
      <w:r w:rsidRPr="007C1308">
        <w:rPr>
          <w:rFonts w:asciiTheme="majorBidi" w:hAnsiTheme="majorBidi" w:cstheme="majorBidi"/>
          <w:sz w:val="28"/>
          <w:szCs w:val="28"/>
          <w:cs/>
        </w:rPr>
        <w:t>ก่อนตัดรายการระหว่างกัน</w:t>
      </w:r>
    </w:p>
    <w:p w14:paraId="66C9BDA6" w14:textId="3F853FEF" w:rsidR="00FC6C94" w:rsidRPr="007C1308" w:rsidRDefault="00FC6C94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80"/>
        </w:tabs>
        <w:spacing w:line="240" w:lineRule="auto"/>
        <w:rPr>
          <w:rFonts w:asciiTheme="majorBidi" w:eastAsia="MS Mincho" w:hAnsiTheme="majorBidi" w:cstheme="majorBidi"/>
          <w:sz w:val="20"/>
          <w:szCs w:val="20"/>
        </w:rPr>
      </w:pPr>
    </w:p>
    <w:tbl>
      <w:tblPr>
        <w:tblW w:w="900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120"/>
        <w:gridCol w:w="1350"/>
        <w:gridCol w:w="180"/>
        <w:gridCol w:w="1350"/>
      </w:tblGrid>
      <w:tr w:rsidR="00D13DE0" w:rsidRPr="007C1308" w14:paraId="64D7E4B1" w14:textId="77777777" w:rsidTr="00003898">
        <w:trPr>
          <w:cantSplit/>
          <w:trHeight w:val="6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9B01B" w14:textId="77777777" w:rsidR="00D13DE0" w:rsidRPr="007C1308" w:rsidRDefault="00D13DE0" w:rsidP="001927AE">
            <w:pPr>
              <w:pStyle w:val="acctfourfigures"/>
              <w:spacing w:line="240" w:lineRule="atLeast"/>
              <w:ind w:left="188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 w:bidi="th-TH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0C3847" w14:textId="7ACA7AFC" w:rsidR="00D13DE0" w:rsidRPr="007C1308" w:rsidRDefault="00D13DE0" w:rsidP="001927A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  <w:lang w:eastAsia="en-GB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วีเซิร์ฟพลัส จำกัด</w:t>
            </w:r>
          </w:p>
        </w:tc>
      </w:tr>
      <w:tr w:rsidR="00D13DE0" w:rsidRPr="007C1308" w14:paraId="3506FF33" w14:textId="77777777" w:rsidTr="00003898">
        <w:trPr>
          <w:cantSplit/>
          <w:trHeight w:val="68"/>
          <w:tblHeader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D3F87" w14:textId="77777777" w:rsidR="00D13DE0" w:rsidRPr="007C1308" w:rsidRDefault="00D13DE0" w:rsidP="001927AE">
            <w:pPr>
              <w:pStyle w:val="acctfourfigures"/>
              <w:spacing w:line="240" w:lineRule="atLeast"/>
              <w:ind w:left="373" w:hanging="180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5313C8D" w14:textId="5239AA80" w:rsidR="00D13DE0" w:rsidRPr="007C1308" w:rsidRDefault="00AE4F76" w:rsidP="001927A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  <w:lang w:eastAsia="en-GB"/>
              </w:rPr>
            </w:pPr>
            <w:r w:rsidRPr="007C1308">
              <w:rPr>
                <w:rFonts w:asciiTheme="majorBidi" w:hAnsiTheme="majorBidi" w:cstheme="majorBidi"/>
                <w:b w:val="0"/>
                <w:sz w:val="28"/>
                <w:szCs w:val="28"/>
                <w:lang w:val="en-US" w:eastAsia="en-GB"/>
              </w:rPr>
              <w:t>2565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B0717" w14:textId="1951763A" w:rsidR="00D13DE0" w:rsidRPr="007C1308" w:rsidRDefault="00D13DE0" w:rsidP="001927A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BF086" w14:textId="1153B650" w:rsidR="00D13DE0" w:rsidRPr="007C1308" w:rsidRDefault="00AE4F76" w:rsidP="001927A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>2564</w:t>
            </w:r>
          </w:p>
        </w:tc>
      </w:tr>
      <w:tr w:rsidR="005A3175" w:rsidRPr="007C1308" w14:paraId="00EC140B" w14:textId="77777777" w:rsidTr="00003898">
        <w:trPr>
          <w:cantSplit/>
          <w:trHeight w:val="68"/>
          <w:tblHeader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91C0B" w14:textId="77777777" w:rsidR="005A3175" w:rsidRPr="007C1308" w:rsidRDefault="005A3175" w:rsidP="001927A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2CC770" w14:textId="77777777" w:rsidR="005A3175" w:rsidRPr="007C1308" w:rsidRDefault="005A3175" w:rsidP="001927A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</w:pPr>
            <w:r w:rsidRPr="007C130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(พันบาท)</w:t>
            </w:r>
          </w:p>
        </w:tc>
      </w:tr>
      <w:tr w:rsidR="00AE4F76" w:rsidRPr="007C1308" w14:paraId="3DD9F2DD" w14:textId="77777777" w:rsidTr="00E34AF7">
        <w:trPr>
          <w:cantSplit/>
          <w:trHeight w:val="6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C9A350" w14:textId="77777777" w:rsidR="00AE4F76" w:rsidRPr="007C1308" w:rsidRDefault="00AE4F76" w:rsidP="001927AE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48EA97A" w14:textId="6CFC1D0E" w:rsidR="00AE4F76" w:rsidRPr="007C1308" w:rsidRDefault="000C3846" w:rsidP="001927A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49%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B328C" w14:textId="2DABD81D" w:rsidR="00AE4F76" w:rsidRPr="007C1308" w:rsidRDefault="00AE4F76" w:rsidP="001927A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41ED4E3" w14:textId="0E2D87CE" w:rsidR="00AE4F76" w:rsidRPr="007C1308" w:rsidRDefault="00AE4F76" w:rsidP="001927AE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49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%</w:t>
            </w:r>
          </w:p>
        </w:tc>
      </w:tr>
      <w:tr w:rsidR="00AE4F76" w:rsidRPr="007C1308" w14:paraId="3B7C2DD2" w14:textId="77777777" w:rsidTr="00003898">
        <w:trPr>
          <w:cantSplit/>
          <w:trHeight w:val="6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6D46EAE3" w14:textId="77777777" w:rsidR="00AE4F76" w:rsidRPr="007C1308" w:rsidRDefault="00AE4F76" w:rsidP="001927AE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FF43B90" w14:textId="65154ADF" w:rsidR="00AE4F76" w:rsidRPr="007C1308" w:rsidRDefault="00AE4F76" w:rsidP="001927A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0"/>
                <w:lang w:eastAsia="en-GB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4AE082A" w14:textId="60087819" w:rsidR="00AE4F76" w:rsidRPr="007C1308" w:rsidRDefault="00AE4F76" w:rsidP="001927A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0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37C1D48" w14:textId="77777777" w:rsidR="00AE4F76" w:rsidRPr="007C1308" w:rsidRDefault="00AE4F76" w:rsidP="001927A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0"/>
                <w:lang w:eastAsia="en-GB"/>
              </w:rPr>
            </w:pPr>
          </w:p>
        </w:tc>
      </w:tr>
      <w:tr w:rsidR="00AE4F76" w:rsidRPr="007C1308" w14:paraId="7718E4F1" w14:textId="77777777" w:rsidTr="00003898">
        <w:trPr>
          <w:cantSplit/>
          <w:trHeight w:val="6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F6A2E3" w14:textId="77777777" w:rsidR="00AE4F76" w:rsidRPr="007C1308" w:rsidRDefault="00AE4F76" w:rsidP="001927AE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สินทรัพย์หมุนเวียน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BCFEEA6" w14:textId="4D7A44F6" w:rsidR="00AE4F76" w:rsidRPr="007C1308" w:rsidRDefault="00FA54F2" w:rsidP="001927AE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</w:t>
            </w:r>
            <w:r w:rsidR="00A045D2" w:rsidRPr="007C130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58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1A449D" w:rsidRPr="007C130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825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1D3B0E4" w14:textId="179DCD0B" w:rsidR="00AE4F76" w:rsidRPr="007C1308" w:rsidRDefault="00AE4F76" w:rsidP="001927A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135C6D0" w14:textId="670EAE3C" w:rsidR="00AE4F76" w:rsidRPr="007C1308" w:rsidRDefault="00AE4F76" w:rsidP="001927AE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208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323</w:t>
            </w:r>
          </w:p>
        </w:tc>
      </w:tr>
      <w:tr w:rsidR="00AE4F76" w:rsidRPr="007C1308" w14:paraId="234346D3" w14:textId="77777777" w:rsidTr="00003898">
        <w:trPr>
          <w:cantSplit/>
          <w:trHeight w:val="6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13D80E" w14:textId="77777777" w:rsidR="00AE4F76" w:rsidRPr="007C1308" w:rsidRDefault="00AE4F76" w:rsidP="001927AE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สินทรัพย์ไม่หมุนเวียน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716A9C4" w14:textId="75478C5D" w:rsidR="00AE4F76" w:rsidRPr="007C1308" w:rsidRDefault="00FA54F2" w:rsidP="001927AE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</w:t>
            </w:r>
            <w:r w:rsidR="001A449D" w:rsidRPr="007C130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1A449D" w:rsidRPr="007C130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483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1545725" w14:textId="13030D01" w:rsidR="00AE4F76" w:rsidRPr="007C1308" w:rsidRDefault="00AE4F76" w:rsidP="001927A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B9FF9E9" w14:textId="46E34AE2" w:rsidR="00AE4F76" w:rsidRPr="007C1308" w:rsidRDefault="00AE4F76" w:rsidP="001927AE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32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888</w:t>
            </w:r>
          </w:p>
        </w:tc>
      </w:tr>
      <w:tr w:rsidR="00AE4F76" w:rsidRPr="007C1308" w14:paraId="1FACE09E" w14:textId="77777777" w:rsidTr="00003898">
        <w:trPr>
          <w:cantSplit/>
          <w:trHeight w:val="6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00C4B2" w14:textId="77777777" w:rsidR="00AE4F76" w:rsidRPr="007C1308" w:rsidRDefault="00AE4F76" w:rsidP="001927AE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หนี้สินหมุนเวียน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28A253A" w14:textId="50F2DEA0" w:rsidR="00AE4F76" w:rsidRPr="007C1308" w:rsidRDefault="009F3C3D" w:rsidP="001927AE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(69,003)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386DBC6" w14:textId="3B7BAC34" w:rsidR="00AE4F76" w:rsidRPr="007C1308" w:rsidRDefault="00AE4F76" w:rsidP="001927A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7A9FF1E" w14:textId="1425DE59" w:rsidR="00AE4F76" w:rsidRPr="007C1308" w:rsidRDefault="00AE4F76" w:rsidP="001927AE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122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674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)</w:t>
            </w:r>
          </w:p>
        </w:tc>
      </w:tr>
      <w:tr w:rsidR="00AE4F76" w:rsidRPr="007C1308" w14:paraId="44865392" w14:textId="77777777" w:rsidTr="00003898">
        <w:trPr>
          <w:cantSplit/>
          <w:trHeight w:val="6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31C226" w14:textId="77777777" w:rsidR="00AE4F76" w:rsidRPr="007C1308" w:rsidRDefault="00AE4F76" w:rsidP="001927AE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หนี้สินไม่หมุนเวียน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782023" w14:textId="678BC293" w:rsidR="00AE4F76" w:rsidRPr="007C1308" w:rsidRDefault="009F3C3D" w:rsidP="001927AE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(11,197)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DF200D8" w14:textId="58C2EFD8" w:rsidR="00AE4F76" w:rsidRPr="007C1308" w:rsidRDefault="00AE4F76" w:rsidP="001927A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1764E4" w14:textId="3D8C3C59" w:rsidR="00AE4F76" w:rsidRPr="007C1308" w:rsidRDefault="00AE4F76" w:rsidP="001927AE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12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749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)</w:t>
            </w:r>
          </w:p>
        </w:tc>
      </w:tr>
      <w:tr w:rsidR="00AE4F76" w:rsidRPr="007C1308" w14:paraId="4FD92A15" w14:textId="77777777" w:rsidTr="00003898">
        <w:trPr>
          <w:cantSplit/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40F296" w14:textId="77777777" w:rsidR="00AE4F76" w:rsidRPr="007C1308" w:rsidRDefault="00AE4F76" w:rsidP="001927AE">
            <w:pPr>
              <w:pStyle w:val="acctfourfigures"/>
              <w:tabs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  <w:t>สินทรัพย์สุทธิ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D6BE81" w14:textId="0A9F0352" w:rsidR="00AE4F76" w:rsidRPr="007C1308" w:rsidRDefault="00387A33" w:rsidP="001927AE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107,108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6A74993" w14:textId="2075C36C" w:rsidR="00AE4F76" w:rsidRPr="007C1308" w:rsidRDefault="00AE4F76" w:rsidP="001927A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BE413A" w14:textId="7720AA04" w:rsidR="00AE4F76" w:rsidRPr="007C1308" w:rsidRDefault="00AE4F76" w:rsidP="001927AE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105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788</w:t>
            </w:r>
          </w:p>
        </w:tc>
      </w:tr>
      <w:tr w:rsidR="00AE4F76" w:rsidRPr="007C1308" w14:paraId="3985089F" w14:textId="77777777" w:rsidTr="00003898">
        <w:trPr>
          <w:cantSplit/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304391" w14:textId="77777777" w:rsidR="00AE4F76" w:rsidRPr="007C1308" w:rsidRDefault="00AE4F76" w:rsidP="001927AE">
            <w:pPr>
              <w:pStyle w:val="acctfourfigures"/>
              <w:tabs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EC33C7" w14:textId="153CF472" w:rsidR="00AE4F76" w:rsidRPr="007C1308" w:rsidRDefault="00D51E2E" w:rsidP="001927AE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52,483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B9CE6A5" w14:textId="29574484" w:rsidR="00AE4F76" w:rsidRPr="007C1308" w:rsidRDefault="00AE4F76" w:rsidP="001927AE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492108" w14:textId="6C0BBAC8" w:rsidR="00AE4F76" w:rsidRPr="007C1308" w:rsidRDefault="00AE4F76" w:rsidP="001927AE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51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836</w:t>
            </w:r>
          </w:p>
        </w:tc>
      </w:tr>
      <w:tr w:rsidR="00AE4F76" w:rsidRPr="007C1308" w14:paraId="30004222" w14:textId="77777777" w:rsidTr="00003898">
        <w:trPr>
          <w:cantSplit/>
          <w:trHeight w:val="3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697463AD" w14:textId="77777777" w:rsidR="00AE4F76" w:rsidRPr="007C1308" w:rsidRDefault="00AE4F76" w:rsidP="001927AE">
            <w:pPr>
              <w:pStyle w:val="acctfourfigures"/>
              <w:tabs>
                <w:tab w:val="clear" w:pos="765"/>
                <w:tab w:val="decimal" w:pos="1722"/>
              </w:tabs>
              <w:spacing w:line="240" w:lineRule="atLeast"/>
              <w:ind w:right="100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34692F3" w14:textId="0B653C02" w:rsidR="00AE4F76" w:rsidRPr="007C1308" w:rsidRDefault="00AE4F76" w:rsidP="001927AE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120C9FA" w14:textId="53C7CE6A" w:rsidR="00AE4F76" w:rsidRPr="007C1308" w:rsidRDefault="00AE4F76" w:rsidP="001927AE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1F14566" w14:textId="77777777" w:rsidR="00AE4F76" w:rsidRPr="007C1308" w:rsidRDefault="00AE4F76" w:rsidP="001927AE">
            <w:pPr>
              <w:pStyle w:val="acctfourfigures"/>
              <w:tabs>
                <w:tab w:val="clear" w:pos="765"/>
                <w:tab w:val="decimal" w:pos="1722"/>
              </w:tabs>
              <w:spacing w:line="240" w:lineRule="atLeast"/>
              <w:ind w:right="100"/>
              <w:rPr>
                <w:rFonts w:asciiTheme="majorBidi" w:hAnsiTheme="majorBidi" w:cstheme="majorBidi"/>
                <w:sz w:val="20"/>
                <w:lang w:val="en-US" w:eastAsia="en-GB"/>
              </w:rPr>
            </w:pPr>
          </w:p>
        </w:tc>
      </w:tr>
      <w:tr w:rsidR="00AE4F76" w:rsidRPr="007C1308" w14:paraId="37DFA7C4" w14:textId="77777777" w:rsidTr="00003898">
        <w:trPr>
          <w:cantSplit/>
          <w:trHeight w:val="263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F5D14B" w14:textId="77777777" w:rsidR="00AE4F76" w:rsidRPr="007C1308" w:rsidRDefault="00AE4F76" w:rsidP="001927AE">
            <w:pPr>
              <w:pStyle w:val="ListBullet3"/>
              <w:numPr>
                <w:ilvl w:val="0"/>
                <w:numId w:val="0"/>
              </w:num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รายได้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1E378E2" w14:textId="2D6B0C00" w:rsidR="00AE4F76" w:rsidRPr="007C1308" w:rsidRDefault="00C9358F" w:rsidP="001927AE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267</w:t>
            </w:r>
            <w:r w:rsidR="00E0659C" w:rsidRPr="007C130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,730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56AF3E7" w14:textId="358030F8" w:rsidR="00AE4F76" w:rsidRPr="007C1308" w:rsidRDefault="00AE4F76" w:rsidP="001927AE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31BAD99" w14:textId="0FA4C716" w:rsidR="00AE4F76" w:rsidRPr="007C1308" w:rsidRDefault="00AE4F76" w:rsidP="001927AE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266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949</w:t>
            </w:r>
          </w:p>
        </w:tc>
      </w:tr>
      <w:tr w:rsidR="00AE4F76" w:rsidRPr="007C1308" w14:paraId="24842D09" w14:textId="77777777" w:rsidTr="00003898">
        <w:trPr>
          <w:cantSplit/>
          <w:trHeight w:val="6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33D43C" w14:textId="77777777" w:rsidR="00AE4F76" w:rsidRPr="007C1308" w:rsidRDefault="00AE4F76" w:rsidP="001927AE">
            <w:pPr>
              <w:pStyle w:val="acctfourfigures"/>
              <w:tabs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กำไร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67A534F" w14:textId="3020D8CE" w:rsidR="00AE4F76" w:rsidRPr="007C1308" w:rsidRDefault="00C76D4B" w:rsidP="001927AE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7C1308">
              <w:rPr>
                <w:rFonts w:asciiTheme="majorBidi" w:hAnsiTheme="majorBidi"/>
                <w:sz w:val="28"/>
                <w:szCs w:val="28"/>
                <w:cs/>
                <w:lang w:eastAsia="en-GB" w:bidi="th-TH"/>
              </w:rPr>
              <w:t>51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,</w:t>
            </w:r>
            <w:r w:rsidRPr="007C1308">
              <w:rPr>
                <w:rFonts w:asciiTheme="majorBidi" w:hAnsiTheme="majorBidi"/>
                <w:sz w:val="28"/>
                <w:szCs w:val="28"/>
                <w:cs/>
                <w:lang w:eastAsia="en-GB" w:bidi="th-TH"/>
              </w:rPr>
              <w:t>32</w:t>
            </w:r>
            <w:r w:rsidR="00AE638A" w:rsidRPr="007C1308">
              <w:rPr>
                <w:rFonts w:asciiTheme="majorBidi" w:hAnsiTheme="majorBidi"/>
                <w:sz w:val="28"/>
                <w:szCs w:val="28"/>
                <w:lang w:eastAsia="en-GB" w:bidi="th-TH"/>
              </w:rPr>
              <w:t>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161C6F4" w14:textId="5EA120F6" w:rsidR="00AE4F76" w:rsidRPr="007C1308" w:rsidRDefault="00AE4F76" w:rsidP="001927AE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F1A7195" w14:textId="3AAE9143" w:rsidR="00AE4F76" w:rsidRPr="007C1308" w:rsidRDefault="00AE4F76" w:rsidP="001927AE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43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161</w:t>
            </w:r>
          </w:p>
        </w:tc>
      </w:tr>
      <w:tr w:rsidR="00AE4F76" w:rsidRPr="007C1308" w14:paraId="6E28A067" w14:textId="77777777" w:rsidTr="00003898">
        <w:trPr>
          <w:cantSplit/>
          <w:trHeight w:val="6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C065D1" w14:textId="77777777" w:rsidR="00AE4F76" w:rsidRPr="007C1308" w:rsidRDefault="00AE4F76" w:rsidP="001927AE">
            <w:pPr>
              <w:pStyle w:val="acctfourfigures"/>
              <w:tabs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กำไรขาดทุนเบ็ดเสร็จอื่น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82A42C" w14:textId="01D5984E" w:rsidR="00AE4F76" w:rsidRPr="007C1308" w:rsidRDefault="003A28CB" w:rsidP="001927A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90F01EE" w14:textId="7DDAE4A6" w:rsidR="00AE4F76" w:rsidRPr="007C1308" w:rsidRDefault="00AE4F76" w:rsidP="001927AE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C9DCCE" w14:textId="7BBB1EFB" w:rsidR="00AE4F76" w:rsidRPr="007C1308" w:rsidRDefault="00AE4F76" w:rsidP="001927AE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943</w:t>
            </w:r>
          </w:p>
        </w:tc>
      </w:tr>
      <w:tr w:rsidR="00AE4F76" w:rsidRPr="007C1308" w14:paraId="2CEBA77D" w14:textId="77777777" w:rsidTr="00003898">
        <w:trPr>
          <w:cantSplit/>
          <w:trHeight w:val="6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15F04" w14:textId="1CA457A9" w:rsidR="00AE4F76" w:rsidRPr="007C1308" w:rsidRDefault="00AE4F76" w:rsidP="001927AE">
            <w:pPr>
              <w:pStyle w:val="acctfourfigures"/>
              <w:tabs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C2F4A7" w14:textId="269189F4" w:rsidR="00AE4F76" w:rsidRPr="007C1308" w:rsidRDefault="00107448" w:rsidP="001927AE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51,32</w:t>
            </w:r>
            <w:r w:rsidR="00AE638A"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A670221" w14:textId="1BE10D2B" w:rsidR="00AE4F76" w:rsidRPr="007C1308" w:rsidRDefault="00AE4F76" w:rsidP="001927AE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C9987D" w14:textId="2ECBA878" w:rsidR="00AE4F76" w:rsidRPr="007C1308" w:rsidRDefault="00AE4F76" w:rsidP="001927AE">
            <w:pPr>
              <w:pStyle w:val="acctfourfigures"/>
              <w:tabs>
                <w:tab w:val="clear" w:pos="765"/>
                <w:tab w:val="decimal" w:pos="1722"/>
              </w:tabs>
              <w:spacing w:line="240" w:lineRule="atLeast"/>
              <w:ind w:right="10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46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104</w:t>
            </w:r>
          </w:p>
        </w:tc>
      </w:tr>
      <w:tr w:rsidR="00AE4F76" w:rsidRPr="007C1308" w14:paraId="622A7965" w14:textId="77777777" w:rsidTr="00003898">
        <w:trPr>
          <w:cantSplit/>
          <w:trHeight w:val="6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8811E" w14:textId="3D2B04C1" w:rsidR="00AE4F76" w:rsidRPr="007C1308" w:rsidRDefault="00AE4F76" w:rsidP="001927AE">
            <w:pPr>
              <w:pStyle w:val="acctfourfigures"/>
              <w:tabs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กำไรที่แบ่งให้กับส่วนได้เสียที่ไม่มีอำนาจควบคุม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3EE498" w14:textId="150FEF06" w:rsidR="00AE4F76" w:rsidRPr="007C1308" w:rsidRDefault="00AD1602" w:rsidP="001927AE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25,147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DFE1A3D" w14:textId="09306FD5" w:rsidR="00AE4F76" w:rsidRPr="007C1308" w:rsidRDefault="00AE4F76" w:rsidP="001927AE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4174CB" w14:textId="781A714C" w:rsidR="00AE4F76" w:rsidRPr="007C1308" w:rsidRDefault="00AE4F76" w:rsidP="001927AE">
            <w:pPr>
              <w:pStyle w:val="acctfourfigures"/>
              <w:tabs>
                <w:tab w:val="clear" w:pos="765"/>
                <w:tab w:val="decimal" w:pos="1722"/>
              </w:tabs>
              <w:spacing w:line="240" w:lineRule="atLeast"/>
              <w:ind w:right="10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21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,149</w:t>
            </w:r>
          </w:p>
        </w:tc>
      </w:tr>
      <w:tr w:rsidR="00AE4F76" w:rsidRPr="007C1308" w14:paraId="2399F3C5" w14:textId="77777777" w:rsidTr="00003898">
        <w:trPr>
          <w:cantSplit/>
          <w:trHeight w:val="6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C0FAA" w14:textId="57F0C327" w:rsidR="00AE4F76" w:rsidRPr="007C1308" w:rsidRDefault="00AE4F76" w:rsidP="001927AE">
            <w:pPr>
              <w:pStyle w:val="acctfourfigures"/>
              <w:tabs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กำไรขาดทุนเบ็ดเสร็จอื่น</w:t>
            </w:r>
            <w:r w:rsidRPr="007C130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031C6E7" w14:textId="18A833B6" w:rsidR="00AE4F76" w:rsidRPr="007C1308" w:rsidRDefault="00D0570E" w:rsidP="001927A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0A82CBD" w14:textId="77777777" w:rsidR="00AE4F76" w:rsidRPr="007C1308" w:rsidRDefault="00AE4F76" w:rsidP="001927AE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</w:tcPr>
          <w:p w14:paraId="1EC91792" w14:textId="321216EF" w:rsidR="00AE4F76" w:rsidRPr="007C1308" w:rsidRDefault="00AE4F76" w:rsidP="001927AE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1,442</w:t>
            </w:r>
          </w:p>
        </w:tc>
      </w:tr>
      <w:tr w:rsidR="00AE4F76" w:rsidRPr="007C1308" w14:paraId="6F8ED7E7" w14:textId="77777777" w:rsidTr="00B65B76">
        <w:trPr>
          <w:cantSplit/>
          <w:trHeight w:val="6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F70DD" w14:textId="60E799D0" w:rsidR="00AE4F76" w:rsidRPr="007C1308" w:rsidRDefault="00AE4F76" w:rsidP="001927AE">
            <w:pPr>
              <w:pStyle w:val="acctfourfigures"/>
              <w:tabs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เงินปันผลที่จ่ายให้กับส่วนได้เสียที่ไม่มีอำนาจควบคุม</w:t>
            </w: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C84EA2D" w14:textId="3C13E0F1" w:rsidR="00AE4F76" w:rsidRPr="007C1308" w:rsidRDefault="00B06BF2" w:rsidP="001927AE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24,500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409A415" w14:textId="61D4671F" w:rsidR="00AE4F76" w:rsidRPr="007C1308" w:rsidRDefault="00AE4F76" w:rsidP="001927AE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0E86C49" w14:textId="49C37074" w:rsidR="00AE4F76" w:rsidRPr="007C1308" w:rsidRDefault="00AE4F76" w:rsidP="001927AE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24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500</w:t>
            </w:r>
          </w:p>
        </w:tc>
      </w:tr>
      <w:tr w:rsidR="00AE4F76" w:rsidRPr="007C1308" w14:paraId="2083B1EA" w14:textId="77777777" w:rsidTr="00003898">
        <w:trPr>
          <w:cantSplit/>
          <w:trHeight w:val="3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41874" w14:textId="77777777" w:rsidR="00AE4F76" w:rsidRPr="007C1308" w:rsidRDefault="00AE4F76" w:rsidP="001927AE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2A7F2E5" w14:textId="4F13F7BE" w:rsidR="00AE4F76" w:rsidRPr="007C1308" w:rsidRDefault="00AE4F76" w:rsidP="001927AE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AF57A" w14:textId="01C94D52" w:rsidR="00AE4F76" w:rsidRPr="007C1308" w:rsidRDefault="00AE4F76" w:rsidP="001927AE">
            <w:pPr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8683346" w14:textId="77777777" w:rsidR="00AE4F76" w:rsidRPr="007C1308" w:rsidRDefault="00AE4F76" w:rsidP="001927AE">
            <w:pPr>
              <w:pStyle w:val="acctfourfigures"/>
              <w:tabs>
                <w:tab w:val="clear" w:pos="765"/>
                <w:tab w:val="decimal" w:pos="1722"/>
              </w:tabs>
              <w:spacing w:line="240" w:lineRule="atLeas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AE4F76" w:rsidRPr="007C1308" w14:paraId="499B5D74" w14:textId="77777777" w:rsidTr="00003898">
        <w:trPr>
          <w:cantSplit/>
          <w:trHeight w:val="6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D1B4C" w14:textId="77777777" w:rsidR="00AE4F76" w:rsidRPr="007C1308" w:rsidRDefault="00AE4F76" w:rsidP="001927AE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กระแสเงินสดจากกิจกรรมดำเนินงาน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AE09630" w14:textId="6AC907B9" w:rsidR="00AE4F76" w:rsidRPr="007C1308" w:rsidRDefault="000E6AAD" w:rsidP="001927AE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59,200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D22C6" w14:textId="201E0633" w:rsidR="00AE4F76" w:rsidRPr="007C1308" w:rsidRDefault="00AE4F76" w:rsidP="001927AE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CCC02FC" w14:textId="390F6B75" w:rsidR="00AE4F76" w:rsidRPr="007C1308" w:rsidRDefault="00AE4F76" w:rsidP="001927AE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65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260</w:t>
            </w:r>
          </w:p>
        </w:tc>
      </w:tr>
      <w:tr w:rsidR="00AE4F76" w:rsidRPr="007C1308" w14:paraId="3713A069" w14:textId="77777777" w:rsidTr="00003898">
        <w:trPr>
          <w:cantSplit/>
          <w:trHeight w:val="6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5D1829" w14:textId="77777777" w:rsidR="00AE4F76" w:rsidRPr="007C1308" w:rsidRDefault="00AE4F76" w:rsidP="001927AE">
            <w:pPr>
              <w:pStyle w:val="acctfourfigures"/>
              <w:tabs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กระแสเงินสดจากกิจกรรมลงทุน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E34D90A" w14:textId="7394F7B2" w:rsidR="00AE4F76" w:rsidRPr="007C1308" w:rsidRDefault="00101A61" w:rsidP="001927AE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(1,078)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4C1BF" w14:textId="54EE8A1A" w:rsidR="00AE4F76" w:rsidRPr="007C1308" w:rsidRDefault="00AE4F76" w:rsidP="001927AE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839A8F5" w14:textId="786B456F" w:rsidR="00AE4F76" w:rsidRPr="007C1308" w:rsidRDefault="00AE4F76" w:rsidP="001927AE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116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)</w:t>
            </w:r>
          </w:p>
        </w:tc>
      </w:tr>
      <w:tr w:rsidR="00AE4F76" w:rsidRPr="007C1308" w14:paraId="105444F1" w14:textId="77777777" w:rsidTr="00003898">
        <w:trPr>
          <w:cantSplit/>
          <w:trHeight w:val="6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FECD6D" w14:textId="17AC824D" w:rsidR="00AE4F76" w:rsidRPr="007C1308" w:rsidRDefault="00AE4F76" w:rsidP="001927AE">
            <w:pPr>
              <w:pStyle w:val="acctfourfigures"/>
              <w:tabs>
                <w:tab w:val="decimal" w:pos="19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 xml:space="preserve">กระแสเงินสดจากกิจกรรมจัดหาเงิน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7E1D437" w14:textId="5AB3C17C" w:rsidR="00AE4F76" w:rsidRPr="007C1308" w:rsidRDefault="00101A61" w:rsidP="001927AE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(58,655)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01B9C4D" w14:textId="2C774D6B" w:rsidR="00AE4F76" w:rsidRPr="007C1308" w:rsidRDefault="00AE4F76" w:rsidP="001927AE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9E77A87" w14:textId="15574591" w:rsidR="00AE4F76" w:rsidRPr="007C1308" w:rsidRDefault="00AE4F76" w:rsidP="001927AE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54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222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)</w:t>
            </w:r>
          </w:p>
        </w:tc>
      </w:tr>
    </w:tbl>
    <w:p w14:paraId="54C9C28E" w14:textId="77777777" w:rsidR="002B6C3E" w:rsidRPr="007C1308" w:rsidRDefault="002B6C3E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80"/>
        </w:tabs>
        <w:spacing w:line="240" w:lineRule="auto"/>
        <w:rPr>
          <w:rFonts w:asciiTheme="majorBidi" w:eastAsia="MS Mincho" w:hAnsiTheme="majorBidi" w:cstheme="majorBidi"/>
          <w:sz w:val="20"/>
          <w:szCs w:val="20"/>
        </w:rPr>
      </w:pPr>
    </w:p>
    <w:p w14:paraId="2ED2F816" w14:textId="77777777" w:rsidR="00213039" w:rsidRPr="007C1308" w:rsidRDefault="00213039" w:rsidP="001927AE">
      <w:pPr>
        <w:rPr>
          <w:rFonts w:asciiTheme="majorBidi" w:hAnsiTheme="majorBidi" w:cstheme="majorBidi"/>
          <w:sz w:val="22"/>
          <w:szCs w:val="22"/>
          <w:lang w:eastAsia="x-none"/>
        </w:rPr>
      </w:pPr>
    </w:p>
    <w:p w14:paraId="7FC59CA6" w14:textId="77777777" w:rsidR="009F5502" w:rsidRPr="007C1308" w:rsidRDefault="009F5502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  <w:lang w:eastAsia="x-none"/>
        </w:rPr>
      </w:pPr>
      <w:r w:rsidRPr="007C1308">
        <w:rPr>
          <w:rFonts w:asciiTheme="majorBidi" w:hAnsiTheme="majorBidi" w:cstheme="majorBidi"/>
          <w:sz w:val="22"/>
          <w:szCs w:val="22"/>
          <w:lang w:eastAsia="x-none"/>
        </w:rPr>
        <w:br w:type="page"/>
      </w:r>
    </w:p>
    <w:p w14:paraId="5A41D680" w14:textId="38786A88" w:rsidR="009D12FE" w:rsidRPr="007C1308" w:rsidRDefault="007E56DD" w:rsidP="001927AE">
      <w:pPr>
        <w:pStyle w:val="Heading6"/>
        <w:ind w:left="540" w:hanging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C1308">
        <w:rPr>
          <w:rFonts w:asciiTheme="majorBidi" w:hAnsiTheme="majorBidi" w:cstheme="majorBidi"/>
          <w:sz w:val="28"/>
          <w:szCs w:val="28"/>
          <w:lang w:val="en-US"/>
        </w:rPr>
        <w:lastRenderedPageBreak/>
        <w:t>12</w:t>
      </w:r>
      <w:r w:rsidR="005A5C8C" w:rsidRPr="007C1308">
        <w:rPr>
          <w:rFonts w:asciiTheme="majorBidi" w:hAnsiTheme="majorBidi" w:cstheme="majorBidi"/>
          <w:sz w:val="28"/>
          <w:szCs w:val="28"/>
          <w:lang w:val="en-US"/>
        </w:rPr>
        <w:tab/>
      </w:r>
      <w:r w:rsidR="004F1723" w:rsidRPr="007C1308">
        <w:rPr>
          <w:rFonts w:asciiTheme="majorBidi" w:hAnsiTheme="majorBidi" w:cstheme="majorBidi" w:hint="cs"/>
          <w:sz w:val="28"/>
          <w:szCs w:val="28"/>
          <w:cs/>
          <w:lang w:val="en-US"/>
        </w:rPr>
        <w:t>ส่วนปรับปรุงอาคารเช่าและ</w:t>
      </w:r>
      <w:r w:rsidR="009D12FE" w:rsidRPr="007C1308">
        <w:rPr>
          <w:rFonts w:asciiTheme="majorBidi" w:hAnsiTheme="majorBidi" w:cstheme="majorBidi"/>
          <w:sz w:val="28"/>
          <w:szCs w:val="28"/>
          <w:cs/>
          <w:lang w:val="en-US"/>
        </w:rPr>
        <w:t>อุปกรณ์</w:t>
      </w:r>
    </w:p>
    <w:p w14:paraId="2ACED208" w14:textId="78D6E6DD" w:rsidR="002A0540" w:rsidRPr="007C1308" w:rsidRDefault="002A0540" w:rsidP="001927AE">
      <w:pPr>
        <w:rPr>
          <w:rFonts w:asciiTheme="majorBidi" w:hAnsiTheme="majorBidi" w:cstheme="majorBidi"/>
          <w:sz w:val="20"/>
          <w:szCs w:val="20"/>
          <w:lang w:eastAsia="x-none"/>
        </w:rPr>
      </w:pPr>
    </w:p>
    <w:tbl>
      <w:tblPr>
        <w:tblW w:w="9000" w:type="dxa"/>
        <w:tblInd w:w="450" w:type="dxa"/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2160"/>
        <w:gridCol w:w="810"/>
        <w:gridCol w:w="180"/>
        <w:gridCol w:w="810"/>
        <w:gridCol w:w="180"/>
        <w:gridCol w:w="900"/>
        <w:gridCol w:w="180"/>
        <w:gridCol w:w="810"/>
        <w:gridCol w:w="180"/>
        <w:gridCol w:w="720"/>
        <w:gridCol w:w="180"/>
        <w:gridCol w:w="810"/>
        <w:gridCol w:w="180"/>
        <w:gridCol w:w="900"/>
      </w:tblGrid>
      <w:tr w:rsidR="0048045D" w:rsidRPr="007C1308" w14:paraId="24D286DF" w14:textId="77777777" w:rsidTr="00582EEE">
        <w:trPr>
          <w:trHeight w:val="378"/>
          <w:tblHeader/>
        </w:trPr>
        <w:tc>
          <w:tcPr>
            <w:tcW w:w="2160" w:type="dxa"/>
            <w:shd w:val="clear" w:color="auto" w:fill="auto"/>
          </w:tcPr>
          <w:p w14:paraId="72BF5D01" w14:textId="77777777" w:rsidR="0048045D" w:rsidRPr="007C1308" w:rsidRDefault="0048045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bookmarkStart w:id="13" w:name="_Hlk127817721"/>
          </w:p>
        </w:tc>
        <w:tc>
          <w:tcPr>
            <w:tcW w:w="6840" w:type="dxa"/>
            <w:gridSpan w:val="13"/>
          </w:tcPr>
          <w:p w14:paraId="325FEB4C" w14:textId="77777777" w:rsidR="0048045D" w:rsidRPr="007C1308" w:rsidRDefault="0048045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F1723" w:rsidRPr="007C1308" w14:paraId="58488313" w14:textId="77777777" w:rsidTr="00582EEE">
        <w:trPr>
          <w:tblHeader/>
        </w:trPr>
        <w:tc>
          <w:tcPr>
            <w:tcW w:w="2160" w:type="dxa"/>
            <w:shd w:val="clear" w:color="auto" w:fill="auto"/>
          </w:tcPr>
          <w:p w14:paraId="3B8CDEB2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08260351" w14:textId="725DB478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ส่วนปรับปรุงอาคารเช่า</w:t>
            </w:r>
          </w:p>
        </w:tc>
        <w:tc>
          <w:tcPr>
            <w:tcW w:w="180" w:type="dxa"/>
            <w:shd w:val="clear" w:color="auto" w:fill="auto"/>
          </w:tcPr>
          <w:p w14:paraId="3559FA6A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09E79DC8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2F8AAFA" w14:textId="159CB476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left" w:pos="748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80" w:type="dxa"/>
            <w:shd w:val="clear" w:color="auto" w:fill="auto"/>
          </w:tcPr>
          <w:p w14:paraId="08C3F7EA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CE4150F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left" w:pos="748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508C934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left" w:pos="748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474C883" w14:textId="3D1B80F8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อะไหล่</w:t>
            </w:r>
          </w:p>
        </w:tc>
        <w:tc>
          <w:tcPr>
            <w:tcW w:w="180" w:type="dxa"/>
          </w:tcPr>
          <w:p w14:paraId="6F3D32F0" w14:textId="77777777" w:rsidR="004F1723" w:rsidRPr="007C1308" w:rsidRDefault="004F1723" w:rsidP="001927AE">
            <w:pPr>
              <w:tabs>
                <w:tab w:val="decimal" w:pos="1145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632F82F5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decimal" w:pos="114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</w:t>
            </w:r>
          </w:p>
          <w:p w14:paraId="30BFDB2E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ตกแต่ง</w:t>
            </w:r>
          </w:p>
          <w:p w14:paraId="4C6E9697" w14:textId="4B4835F2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180" w:type="dxa"/>
            <w:shd w:val="clear" w:color="auto" w:fill="auto"/>
          </w:tcPr>
          <w:p w14:paraId="49940CC6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FBAF3AD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ยาน</w:t>
            </w:r>
          </w:p>
          <w:p w14:paraId="52231554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พาหนะ</w:t>
            </w:r>
          </w:p>
        </w:tc>
        <w:tc>
          <w:tcPr>
            <w:tcW w:w="180" w:type="dxa"/>
          </w:tcPr>
          <w:p w14:paraId="26F61D6C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AD36CE9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สินทรัพย์ระหว่างก่อสร้าง</w:t>
            </w:r>
          </w:p>
        </w:tc>
        <w:tc>
          <w:tcPr>
            <w:tcW w:w="180" w:type="dxa"/>
            <w:shd w:val="clear" w:color="auto" w:fill="auto"/>
          </w:tcPr>
          <w:p w14:paraId="2C05F4B9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B8A1B05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C3B8965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312EE31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F1723" w:rsidRPr="007C1308" w14:paraId="6543BEED" w14:textId="77777777" w:rsidTr="00582EEE">
        <w:trPr>
          <w:trHeight w:val="252"/>
          <w:tblHeader/>
        </w:trPr>
        <w:tc>
          <w:tcPr>
            <w:tcW w:w="2160" w:type="dxa"/>
            <w:shd w:val="clear" w:color="auto" w:fill="auto"/>
          </w:tcPr>
          <w:p w14:paraId="70D94F5C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13"/>
          </w:tcPr>
          <w:p w14:paraId="5BC665FF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F1723" w:rsidRPr="007C1308" w14:paraId="01581A1D" w14:textId="77777777" w:rsidTr="00582EEE">
        <w:trPr>
          <w:trHeight w:val="360"/>
        </w:trPr>
        <w:tc>
          <w:tcPr>
            <w:tcW w:w="2160" w:type="dxa"/>
            <w:shd w:val="clear" w:color="auto" w:fill="auto"/>
          </w:tcPr>
          <w:p w14:paraId="73007B63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48A7761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F12AC29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A639EB4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ACC11F8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1DA21DF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8524C7D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84D4793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7BFCF61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483BB8B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CBE8E5A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14:paraId="5567D7C7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BCDD945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314D5B9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4F1723" w:rsidRPr="007C1308" w14:paraId="348F7FC6" w14:textId="77777777" w:rsidTr="00E34AF7">
        <w:tc>
          <w:tcPr>
            <w:tcW w:w="2160" w:type="dxa"/>
            <w:shd w:val="clear" w:color="auto" w:fill="auto"/>
          </w:tcPr>
          <w:p w14:paraId="2BEE8069" w14:textId="7FF2D233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810" w:type="dxa"/>
            <w:shd w:val="clear" w:color="auto" w:fill="auto"/>
          </w:tcPr>
          <w:p w14:paraId="77C1069F" w14:textId="72DFCA79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="Angsana New" w:hAnsi="Angsana New"/>
                <w:sz w:val="28"/>
                <w:szCs w:val="28"/>
              </w:rPr>
              <w:t>17,696</w:t>
            </w:r>
          </w:p>
        </w:tc>
        <w:tc>
          <w:tcPr>
            <w:tcW w:w="180" w:type="dxa"/>
            <w:shd w:val="clear" w:color="auto" w:fill="auto"/>
          </w:tcPr>
          <w:p w14:paraId="4327FC3B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70044C68" w14:textId="257746B1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="Angsana New" w:hAnsi="Angsana New"/>
                <w:sz w:val="28"/>
                <w:szCs w:val="28"/>
              </w:rPr>
              <w:t>53,239</w:t>
            </w:r>
          </w:p>
        </w:tc>
        <w:tc>
          <w:tcPr>
            <w:tcW w:w="180" w:type="dxa"/>
            <w:shd w:val="clear" w:color="auto" w:fill="auto"/>
          </w:tcPr>
          <w:p w14:paraId="6FF41DFA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32EE4C1" w14:textId="0426F146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="Angsana New" w:hAnsi="Angsana New"/>
                <w:sz w:val="28"/>
                <w:szCs w:val="28"/>
              </w:rPr>
              <w:t>9,970</w:t>
            </w:r>
          </w:p>
        </w:tc>
        <w:tc>
          <w:tcPr>
            <w:tcW w:w="180" w:type="dxa"/>
          </w:tcPr>
          <w:p w14:paraId="390A6700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5F1E4F41" w14:textId="6502BBCE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="Angsana New" w:hAnsi="Angsana New"/>
                <w:sz w:val="28"/>
                <w:szCs w:val="28"/>
              </w:rPr>
              <w:t>11,607</w:t>
            </w:r>
          </w:p>
        </w:tc>
        <w:tc>
          <w:tcPr>
            <w:tcW w:w="180" w:type="dxa"/>
            <w:shd w:val="clear" w:color="auto" w:fill="auto"/>
          </w:tcPr>
          <w:p w14:paraId="28D362CE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0824BC8" w14:textId="04424426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="Angsana New" w:hAnsi="Angsana New"/>
                <w:sz w:val="28"/>
                <w:szCs w:val="28"/>
              </w:rPr>
              <w:t>3,700</w:t>
            </w:r>
          </w:p>
        </w:tc>
        <w:tc>
          <w:tcPr>
            <w:tcW w:w="180" w:type="dxa"/>
          </w:tcPr>
          <w:p w14:paraId="31A2146B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31F621C4" w14:textId="29874D48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A7A2E53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C5002FD" w14:textId="46AC8E9C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="Angsana New" w:hAnsi="Angsana New"/>
                <w:sz w:val="28"/>
                <w:szCs w:val="28"/>
              </w:rPr>
              <w:t>96,212</w:t>
            </w:r>
          </w:p>
        </w:tc>
      </w:tr>
      <w:tr w:rsidR="004F1723" w:rsidRPr="007C1308" w14:paraId="7DE2BD13" w14:textId="77777777" w:rsidTr="004D7A43">
        <w:tc>
          <w:tcPr>
            <w:tcW w:w="2160" w:type="dxa"/>
            <w:shd w:val="clear" w:color="auto" w:fill="auto"/>
          </w:tcPr>
          <w:p w14:paraId="36AE8B03" w14:textId="444EB244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810" w:type="dxa"/>
            <w:shd w:val="clear" w:color="auto" w:fill="auto"/>
          </w:tcPr>
          <w:p w14:paraId="6117C961" w14:textId="0E677DDE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263</w:t>
            </w:r>
          </w:p>
        </w:tc>
        <w:tc>
          <w:tcPr>
            <w:tcW w:w="180" w:type="dxa"/>
            <w:shd w:val="clear" w:color="auto" w:fill="auto"/>
          </w:tcPr>
          <w:p w14:paraId="68957F87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A4A5075" w14:textId="6BDFCC6A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4,149</w:t>
            </w:r>
          </w:p>
        </w:tc>
        <w:tc>
          <w:tcPr>
            <w:tcW w:w="180" w:type="dxa"/>
            <w:shd w:val="clear" w:color="auto" w:fill="auto"/>
          </w:tcPr>
          <w:p w14:paraId="1FFD805B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B31F375" w14:textId="34EBC293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299</w:t>
            </w:r>
          </w:p>
        </w:tc>
        <w:tc>
          <w:tcPr>
            <w:tcW w:w="180" w:type="dxa"/>
          </w:tcPr>
          <w:p w14:paraId="2655A586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3EBBCD3D" w14:textId="53945B17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273</w:t>
            </w:r>
          </w:p>
        </w:tc>
        <w:tc>
          <w:tcPr>
            <w:tcW w:w="180" w:type="dxa"/>
            <w:shd w:val="clear" w:color="auto" w:fill="auto"/>
          </w:tcPr>
          <w:p w14:paraId="45BD628B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D7A4FFB" w14:textId="3614631E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85B0FB9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4877073F" w14:textId="472B4F5D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80" w:type="dxa"/>
            <w:shd w:val="clear" w:color="auto" w:fill="auto"/>
          </w:tcPr>
          <w:p w14:paraId="195DC9F7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E19C68C" w14:textId="639077FA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5,007</w:t>
            </w:r>
          </w:p>
        </w:tc>
      </w:tr>
      <w:tr w:rsidR="004F1723" w:rsidRPr="007C1308" w14:paraId="1DB5A1EC" w14:textId="77777777" w:rsidTr="00582EEE">
        <w:tc>
          <w:tcPr>
            <w:tcW w:w="2160" w:type="dxa"/>
            <w:shd w:val="clear" w:color="auto" w:fill="auto"/>
          </w:tcPr>
          <w:p w14:paraId="135EBB46" w14:textId="1A19BC0A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810" w:type="dxa"/>
            <w:shd w:val="clear" w:color="auto" w:fill="auto"/>
          </w:tcPr>
          <w:p w14:paraId="344318B7" w14:textId="33547581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80" w:type="dxa"/>
            <w:shd w:val="clear" w:color="auto" w:fill="auto"/>
          </w:tcPr>
          <w:p w14:paraId="0D17E55F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68C72C86" w14:textId="03B1FB3B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1,201</w:t>
            </w:r>
          </w:p>
        </w:tc>
        <w:tc>
          <w:tcPr>
            <w:tcW w:w="180" w:type="dxa"/>
            <w:shd w:val="clear" w:color="auto" w:fill="auto"/>
          </w:tcPr>
          <w:p w14:paraId="3C0407AB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1A6EFAF" w14:textId="7D776B73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C45C7C4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1C0D9714" w14:textId="696222C5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(1,201)</w:t>
            </w:r>
          </w:p>
        </w:tc>
        <w:tc>
          <w:tcPr>
            <w:tcW w:w="180" w:type="dxa"/>
            <w:shd w:val="clear" w:color="auto" w:fill="auto"/>
          </w:tcPr>
          <w:p w14:paraId="5069966F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7DBCF4B1" w14:textId="71A0A0ED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504185F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1927C7E9" w14:textId="3A4AAA4B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(23)</w:t>
            </w:r>
          </w:p>
        </w:tc>
        <w:tc>
          <w:tcPr>
            <w:tcW w:w="180" w:type="dxa"/>
            <w:shd w:val="clear" w:color="auto" w:fill="auto"/>
          </w:tcPr>
          <w:p w14:paraId="262CEF7E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4EC70F1" w14:textId="5D73E55F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F1723" w:rsidRPr="007C1308" w14:paraId="565B962F" w14:textId="77777777" w:rsidTr="00582EEE">
        <w:tc>
          <w:tcPr>
            <w:tcW w:w="2160" w:type="dxa"/>
            <w:shd w:val="clear" w:color="auto" w:fill="auto"/>
          </w:tcPr>
          <w:p w14:paraId="1C7ABC1F" w14:textId="4C844A14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B8FAE08" w14:textId="4A2CB71F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(359)</w:t>
            </w:r>
          </w:p>
        </w:tc>
        <w:tc>
          <w:tcPr>
            <w:tcW w:w="180" w:type="dxa"/>
            <w:shd w:val="clear" w:color="auto" w:fill="auto"/>
          </w:tcPr>
          <w:p w14:paraId="4214284C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A5AB8B7" w14:textId="5DFFB3EA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(199)</w:t>
            </w:r>
          </w:p>
        </w:tc>
        <w:tc>
          <w:tcPr>
            <w:tcW w:w="180" w:type="dxa"/>
            <w:shd w:val="clear" w:color="auto" w:fill="auto"/>
          </w:tcPr>
          <w:p w14:paraId="256CF470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FEA29C1" w14:textId="74DCD37A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(14)</w:t>
            </w:r>
          </w:p>
        </w:tc>
        <w:tc>
          <w:tcPr>
            <w:tcW w:w="180" w:type="dxa"/>
          </w:tcPr>
          <w:p w14:paraId="3550AC60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2F1C1DA" w14:textId="56A9EF72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(92)</w:t>
            </w:r>
          </w:p>
        </w:tc>
        <w:tc>
          <w:tcPr>
            <w:tcW w:w="180" w:type="dxa"/>
            <w:shd w:val="clear" w:color="auto" w:fill="auto"/>
          </w:tcPr>
          <w:p w14:paraId="3FA6C660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7C152637" w14:textId="797EF306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26807E9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C046044" w14:textId="163E34BA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EEDFCC0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B0628E5" w14:textId="6B798DAC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(664)</w:t>
            </w:r>
          </w:p>
        </w:tc>
      </w:tr>
      <w:tr w:rsidR="004F1723" w:rsidRPr="007C1308" w14:paraId="40CC53BE" w14:textId="77777777" w:rsidTr="00582EEE">
        <w:tc>
          <w:tcPr>
            <w:tcW w:w="2160" w:type="dxa"/>
            <w:shd w:val="clear" w:color="auto" w:fill="auto"/>
          </w:tcPr>
          <w:p w14:paraId="687836EE" w14:textId="418A709C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ณ</w:t>
            </w:r>
            <w:r w:rsidRPr="007C1308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7C1308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วันที่</w:t>
            </w:r>
            <w:r w:rsidRPr="007C1308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7C1308">
              <w:rPr>
                <w:rFonts w:asciiTheme="majorBidi" w:hAnsiTheme="majorBidi"/>
                <w:b/>
                <w:bCs/>
                <w:sz w:val="28"/>
                <w:szCs w:val="28"/>
              </w:rPr>
              <w:t>31</w:t>
            </w:r>
            <w:r w:rsidRPr="007C1308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7C1308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ธันวาคม</w:t>
            </w:r>
            <w:r w:rsidRPr="007C1308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2564</w:t>
            </w:r>
            <w:r w:rsidRPr="007C1308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 </w:t>
            </w:r>
            <w:r w:rsidRPr="007C1308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และ</w:t>
            </w:r>
            <w:r w:rsidRPr="007C1308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1</w:t>
            </w:r>
            <w:r w:rsidRPr="007C1308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7C1308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มกราคม</w:t>
            </w:r>
            <w:r w:rsidRPr="007C1308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7C1308">
              <w:rPr>
                <w:rFonts w:asciiTheme="majorBidi" w:hAnsi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3079F143" w14:textId="77777777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6E03E05" w14:textId="51295860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17,623</w:t>
            </w:r>
          </w:p>
        </w:tc>
        <w:tc>
          <w:tcPr>
            <w:tcW w:w="180" w:type="dxa"/>
            <w:shd w:val="clear" w:color="auto" w:fill="auto"/>
          </w:tcPr>
          <w:p w14:paraId="43B845CB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35A5FBAA" w14:textId="77777777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F5A5FE1" w14:textId="3BB47290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58,390</w:t>
            </w:r>
          </w:p>
        </w:tc>
        <w:tc>
          <w:tcPr>
            <w:tcW w:w="180" w:type="dxa"/>
            <w:shd w:val="clear" w:color="auto" w:fill="auto"/>
          </w:tcPr>
          <w:p w14:paraId="191CFA21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053D9A1" w14:textId="77777777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7B49118" w14:textId="3BD0E0F0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10,255</w:t>
            </w:r>
          </w:p>
        </w:tc>
        <w:tc>
          <w:tcPr>
            <w:tcW w:w="180" w:type="dxa"/>
          </w:tcPr>
          <w:p w14:paraId="352EF5AD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57521CCB" w14:textId="77777777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593AAEA" w14:textId="04278E23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10,587</w:t>
            </w:r>
          </w:p>
        </w:tc>
        <w:tc>
          <w:tcPr>
            <w:tcW w:w="180" w:type="dxa"/>
            <w:shd w:val="clear" w:color="auto" w:fill="auto"/>
          </w:tcPr>
          <w:p w14:paraId="6D10AE45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FA700C" w14:textId="6F06E8DB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3,700</w:t>
            </w:r>
          </w:p>
        </w:tc>
        <w:tc>
          <w:tcPr>
            <w:tcW w:w="180" w:type="dxa"/>
          </w:tcPr>
          <w:p w14:paraId="29A95440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CB790CF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011F78F" w14:textId="7BB07CFB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C5320C3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1C9D54" w14:textId="2521A43F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100,555</w:t>
            </w:r>
          </w:p>
        </w:tc>
      </w:tr>
      <w:tr w:rsidR="004F1723" w:rsidRPr="007C1308" w14:paraId="5ED70EB8" w14:textId="77777777" w:rsidTr="004D7A43">
        <w:tc>
          <w:tcPr>
            <w:tcW w:w="2160" w:type="dxa"/>
            <w:shd w:val="clear" w:color="auto" w:fill="auto"/>
          </w:tcPr>
          <w:p w14:paraId="67E16F60" w14:textId="53223171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810" w:type="dxa"/>
            <w:shd w:val="clear" w:color="auto" w:fill="auto"/>
          </w:tcPr>
          <w:p w14:paraId="4E7A9542" w14:textId="3A304E31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7C130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FBCE795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D0D1A78" w14:textId="149BD4EF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7C1308">
              <w:rPr>
                <w:rFonts w:ascii="Angsana New" w:hAnsi="Angsana New"/>
                <w:sz w:val="28"/>
                <w:szCs w:val="28"/>
              </w:rPr>
              <w:t>5,193</w:t>
            </w:r>
          </w:p>
        </w:tc>
        <w:tc>
          <w:tcPr>
            <w:tcW w:w="180" w:type="dxa"/>
            <w:shd w:val="clear" w:color="auto" w:fill="auto"/>
          </w:tcPr>
          <w:p w14:paraId="1ABD312F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7148567" w14:textId="7C8487E3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7C1308">
              <w:rPr>
                <w:rFonts w:ascii="Angsana New" w:hAnsi="Angsana New"/>
                <w:sz w:val="28"/>
                <w:szCs w:val="28"/>
              </w:rPr>
              <w:t>554</w:t>
            </w:r>
          </w:p>
        </w:tc>
        <w:tc>
          <w:tcPr>
            <w:tcW w:w="180" w:type="dxa"/>
          </w:tcPr>
          <w:p w14:paraId="194EBC80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7CA24C8B" w14:textId="035E11FE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7C1308"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80" w:type="dxa"/>
            <w:shd w:val="clear" w:color="auto" w:fill="auto"/>
          </w:tcPr>
          <w:p w14:paraId="795F6CB9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CDAFBB4" w14:textId="3937BE46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7F70407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A626001" w14:textId="692F484B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7C1308">
              <w:rPr>
                <w:rFonts w:ascii="Angsana New" w:hAnsi="Angsana New"/>
                <w:sz w:val="28"/>
                <w:szCs w:val="28"/>
              </w:rPr>
              <w:t>624</w:t>
            </w:r>
          </w:p>
        </w:tc>
        <w:tc>
          <w:tcPr>
            <w:tcW w:w="180" w:type="dxa"/>
            <w:shd w:val="clear" w:color="auto" w:fill="auto"/>
          </w:tcPr>
          <w:p w14:paraId="6B09C992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186E39E" w14:textId="53A23C9A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6,430</w:t>
            </w:r>
          </w:p>
        </w:tc>
      </w:tr>
      <w:tr w:rsidR="004F1723" w:rsidRPr="007C1308" w14:paraId="079C6049" w14:textId="77777777" w:rsidTr="00582EEE">
        <w:tc>
          <w:tcPr>
            <w:tcW w:w="2160" w:type="dxa"/>
            <w:shd w:val="clear" w:color="auto" w:fill="auto"/>
          </w:tcPr>
          <w:p w14:paraId="31232FDC" w14:textId="31D5D38F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810" w:type="dxa"/>
            <w:shd w:val="clear" w:color="auto" w:fill="auto"/>
          </w:tcPr>
          <w:p w14:paraId="2DEFE5F6" w14:textId="6A34762E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7C1308">
              <w:rPr>
                <w:rFonts w:ascii="Angsana New" w:hAnsi="Angsana New"/>
                <w:sz w:val="28"/>
                <w:szCs w:val="28"/>
              </w:rPr>
              <w:t>174</w:t>
            </w:r>
          </w:p>
        </w:tc>
        <w:tc>
          <w:tcPr>
            <w:tcW w:w="180" w:type="dxa"/>
            <w:shd w:val="clear" w:color="auto" w:fill="auto"/>
          </w:tcPr>
          <w:p w14:paraId="6755DC71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63F6BF3A" w14:textId="39448767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="Angsana New" w:hAnsi="Angsana New"/>
                <w:sz w:val="28"/>
                <w:szCs w:val="28"/>
              </w:rPr>
              <w:t>363</w:t>
            </w:r>
          </w:p>
        </w:tc>
        <w:tc>
          <w:tcPr>
            <w:tcW w:w="180" w:type="dxa"/>
            <w:shd w:val="clear" w:color="auto" w:fill="auto"/>
          </w:tcPr>
          <w:p w14:paraId="0C130EA8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225FCCD" w14:textId="4AE500EF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660200A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00B9D1C4" w14:textId="4E61AB7D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7C130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3B0ED2B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58787D3" w14:textId="2A8B430C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B72A31D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7E853DF" w14:textId="368A935E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7C130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7C1308">
              <w:rPr>
                <w:rFonts w:ascii="Angsana New" w:hAnsi="Angsana New"/>
                <w:sz w:val="28"/>
                <w:szCs w:val="28"/>
              </w:rPr>
              <w:t>537</w:t>
            </w:r>
            <w:r w:rsidRPr="007C130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6E65EAA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ECA72A2" w14:textId="2AFD5922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7C130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F1723" w:rsidRPr="007C1308" w14:paraId="761B190B" w14:textId="77777777" w:rsidTr="00582EEE">
        <w:tc>
          <w:tcPr>
            <w:tcW w:w="2160" w:type="dxa"/>
            <w:shd w:val="clear" w:color="auto" w:fill="auto"/>
          </w:tcPr>
          <w:p w14:paraId="6212D520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78728A3" w14:textId="79A6AE61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7C130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7C1308">
              <w:rPr>
                <w:rFonts w:ascii="Angsana New" w:hAnsi="Angsana New"/>
                <w:sz w:val="28"/>
                <w:szCs w:val="28"/>
              </w:rPr>
              <w:t>306</w:t>
            </w:r>
            <w:r w:rsidRPr="007C130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72E99ED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1D41974" w14:textId="150B4533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7C1308">
              <w:rPr>
                <w:rFonts w:ascii="Angsana New" w:hAnsi="Angsana New"/>
                <w:sz w:val="28"/>
                <w:szCs w:val="28"/>
              </w:rPr>
              <w:t>1,064</w:t>
            </w:r>
            <w:r w:rsidRPr="007C130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0E13063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A0A171E" w14:textId="13FCAC03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0259984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D7F1899" w14:textId="5F5F9B25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7C130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7C1308">
              <w:rPr>
                <w:rFonts w:ascii="Angsana New" w:hAnsi="Angsana New"/>
                <w:sz w:val="28"/>
                <w:szCs w:val="28"/>
              </w:rPr>
              <w:t>308</w:t>
            </w:r>
            <w:r w:rsidRPr="007C130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FDF6F89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19C6BF53" w14:textId="3B97DF01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8A6A3D9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BE8ADB9" w14:textId="5F8E6611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7C130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85D6FA5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390D3D3" w14:textId="3A6D85A7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1,678</w:t>
            </w:r>
            <w:r w:rsidRPr="007C1308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4F1723" w:rsidRPr="007C1308" w14:paraId="0E4A5B7B" w14:textId="77777777" w:rsidTr="00582EEE">
        <w:tc>
          <w:tcPr>
            <w:tcW w:w="2160" w:type="dxa"/>
            <w:shd w:val="clear" w:color="auto" w:fill="auto"/>
          </w:tcPr>
          <w:p w14:paraId="089CC192" w14:textId="12C8CF72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BABA36" w14:textId="0A7CC01E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C1308">
              <w:rPr>
                <w:rFonts w:ascii="Angsana New" w:hAnsi="Angsana New"/>
                <w:b/>
                <w:bCs/>
                <w:sz w:val="28"/>
                <w:szCs w:val="28"/>
              </w:rPr>
              <w:t>17,491</w:t>
            </w:r>
          </w:p>
        </w:tc>
        <w:tc>
          <w:tcPr>
            <w:tcW w:w="180" w:type="dxa"/>
            <w:shd w:val="clear" w:color="auto" w:fill="auto"/>
          </w:tcPr>
          <w:p w14:paraId="168657A0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DC5CD5" w14:textId="6C6A73A4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C1308">
              <w:rPr>
                <w:rFonts w:ascii="Angsana New" w:hAnsi="Angsana New"/>
                <w:b/>
                <w:bCs/>
                <w:sz w:val="28"/>
                <w:szCs w:val="28"/>
              </w:rPr>
              <w:t>62,882</w:t>
            </w:r>
          </w:p>
        </w:tc>
        <w:tc>
          <w:tcPr>
            <w:tcW w:w="180" w:type="dxa"/>
            <w:shd w:val="clear" w:color="auto" w:fill="auto"/>
          </w:tcPr>
          <w:p w14:paraId="32E23634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B462A61" w14:textId="71CFD326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C1308">
              <w:rPr>
                <w:rFonts w:ascii="Angsana New" w:hAnsi="Angsana New"/>
                <w:b/>
                <w:bCs/>
                <w:sz w:val="28"/>
                <w:szCs w:val="28"/>
              </w:rPr>
              <w:t>10,809</w:t>
            </w:r>
          </w:p>
        </w:tc>
        <w:tc>
          <w:tcPr>
            <w:tcW w:w="180" w:type="dxa"/>
          </w:tcPr>
          <w:p w14:paraId="3DD49BA3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63923C" w14:textId="4CE44A8C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C1308">
              <w:rPr>
                <w:rFonts w:ascii="Angsana New" w:hAnsi="Angsana New"/>
                <w:b/>
                <w:bCs/>
                <w:sz w:val="28"/>
                <w:szCs w:val="28"/>
              </w:rPr>
              <w:t>10,338</w:t>
            </w:r>
          </w:p>
        </w:tc>
        <w:tc>
          <w:tcPr>
            <w:tcW w:w="180" w:type="dxa"/>
            <w:shd w:val="clear" w:color="auto" w:fill="auto"/>
          </w:tcPr>
          <w:p w14:paraId="26EDCF5B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389B72" w14:textId="3B231ED2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C1308">
              <w:rPr>
                <w:rFonts w:ascii="Angsana New" w:hAnsi="Angsana New"/>
                <w:b/>
                <w:bCs/>
                <w:sz w:val="28"/>
                <w:szCs w:val="28"/>
              </w:rPr>
              <w:t>3,700</w:t>
            </w:r>
          </w:p>
        </w:tc>
        <w:tc>
          <w:tcPr>
            <w:tcW w:w="180" w:type="dxa"/>
          </w:tcPr>
          <w:p w14:paraId="72B01F88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69B68A4E" w14:textId="611A1425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C1308">
              <w:rPr>
                <w:rFonts w:ascii="Angsana New" w:hAnsi="Angsana New"/>
                <w:b/>
                <w:bCs/>
                <w:sz w:val="28"/>
                <w:szCs w:val="28"/>
              </w:rPr>
              <w:t>87</w:t>
            </w:r>
          </w:p>
        </w:tc>
        <w:tc>
          <w:tcPr>
            <w:tcW w:w="180" w:type="dxa"/>
            <w:shd w:val="clear" w:color="auto" w:fill="auto"/>
          </w:tcPr>
          <w:p w14:paraId="1AE4D3BD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9BC7BC" w14:textId="6D45FC7A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C1308">
              <w:rPr>
                <w:rFonts w:ascii="Angsana New" w:hAnsi="Angsana New"/>
                <w:b/>
                <w:bCs/>
                <w:sz w:val="28"/>
                <w:szCs w:val="28"/>
              </w:rPr>
              <w:t>105,307</w:t>
            </w:r>
          </w:p>
        </w:tc>
      </w:tr>
      <w:tr w:rsidR="004F1723" w:rsidRPr="007C1308" w14:paraId="085B6BAF" w14:textId="77777777" w:rsidTr="004D7A43">
        <w:tc>
          <w:tcPr>
            <w:tcW w:w="2160" w:type="dxa"/>
            <w:shd w:val="clear" w:color="auto" w:fill="auto"/>
          </w:tcPr>
          <w:p w14:paraId="7A63A72E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117B3B" w14:textId="77777777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25B17973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8D03A6" w14:textId="77777777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50D1CD19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BB61119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32BABDD4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41114E60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4FF882FA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C5A350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3816FC85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4E24697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57BB0B9C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B94A12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F1723" w:rsidRPr="007C1308" w14:paraId="22F5F5C8" w14:textId="77777777" w:rsidTr="004D7A43">
        <w:tc>
          <w:tcPr>
            <w:tcW w:w="2160" w:type="dxa"/>
            <w:shd w:val="clear" w:color="auto" w:fill="auto"/>
          </w:tcPr>
          <w:p w14:paraId="776B0485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F99558E" w14:textId="77777777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8741084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7AA48F5" w14:textId="77777777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ABDB0E7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A3855D9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E424E0E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30B96267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300D1CC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17D6AC8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376552C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0DAE3CA6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059609A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FDBEBE8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1723" w:rsidRPr="007C1308" w14:paraId="495D335A" w14:textId="77777777" w:rsidTr="004D7A43">
        <w:tc>
          <w:tcPr>
            <w:tcW w:w="2160" w:type="dxa"/>
            <w:shd w:val="clear" w:color="auto" w:fill="auto"/>
          </w:tcPr>
          <w:p w14:paraId="71AA515A" w14:textId="5314212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810" w:type="dxa"/>
            <w:shd w:val="clear" w:color="auto" w:fill="auto"/>
          </w:tcPr>
          <w:p w14:paraId="2DFFCE8D" w14:textId="6EE3028E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10,718</w:t>
            </w:r>
          </w:p>
        </w:tc>
        <w:tc>
          <w:tcPr>
            <w:tcW w:w="180" w:type="dxa"/>
            <w:shd w:val="clear" w:color="auto" w:fill="auto"/>
          </w:tcPr>
          <w:p w14:paraId="49A3D482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D1C5E89" w14:textId="4AE34AAC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41,919</w:t>
            </w:r>
          </w:p>
        </w:tc>
        <w:tc>
          <w:tcPr>
            <w:tcW w:w="180" w:type="dxa"/>
            <w:shd w:val="clear" w:color="auto" w:fill="auto"/>
          </w:tcPr>
          <w:p w14:paraId="34638968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3161FBD" w14:textId="6D0CAC81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7,760</w:t>
            </w:r>
          </w:p>
        </w:tc>
        <w:tc>
          <w:tcPr>
            <w:tcW w:w="180" w:type="dxa"/>
          </w:tcPr>
          <w:p w14:paraId="02CC4684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06B56D2F" w14:textId="1A42D44A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7,693</w:t>
            </w:r>
          </w:p>
        </w:tc>
        <w:tc>
          <w:tcPr>
            <w:tcW w:w="180" w:type="dxa"/>
            <w:shd w:val="clear" w:color="auto" w:fill="auto"/>
          </w:tcPr>
          <w:p w14:paraId="792A548D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12E8D81B" w14:textId="10EDC911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1,062</w:t>
            </w:r>
          </w:p>
        </w:tc>
        <w:tc>
          <w:tcPr>
            <w:tcW w:w="180" w:type="dxa"/>
          </w:tcPr>
          <w:p w14:paraId="09B750FD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74EBAB1" w14:textId="05438843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25CCD94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6356480" w14:textId="4804736F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69,152</w:t>
            </w:r>
          </w:p>
        </w:tc>
      </w:tr>
      <w:tr w:rsidR="004F1723" w:rsidRPr="007C1308" w14:paraId="6169A217" w14:textId="77777777" w:rsidTr="004D7A43">
        <w:tc>
          <w:tcPr>
            <w:tcW w:w="2160" w:type="dxa"/>
            <w:shd w:val="clear" w:color="auto" w:fill="auto"/>
          </w:tcPr>
          <w:p w14:paraId="7786CD39" w14:textId="2909818F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  <w:shd w:val="clear" w:color="auto" w:fill="auto"/>
          </w:tcPr>
          <w:p w14:paraId="097C03D7" w14:textId="15E6029E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2,171</w:t>
            </w:r>
          </w:p>
        </w:tc>
        <w:tc>
          <w:tcPr>
            <w:tcW w:w="180" w:type="dxa"/>
            <w:shd w:val="clear" w:color="auto" w:fill="auto"/>
          </w:tcPr>
          <w:p w14:paraId="75ABF398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0ACF9AA" w14:textId="0CB47823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4,874</w:t>
            </w:r>
          </w:p>
        </w:tc>
        <w:tc>
          <w:tcPr>
            <w:tcW w:w="180" w:type="dxa"/>
            <w:shd w:val="clear" w:color="auto" w:fill="auto"/>
          </w:tcPr>
          <w:p w14:paraId="66F2DAE1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DC3C7B4" w14:textId="10D6E571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996</w:t>
            </w:r>
          </w:p>
        </w:tc>
        <w:tc>
          <w:tcPr>
            <w:tcW w:w="180" w:type="dxa"/>
          </w:tcPr>
          <w:p w14:paraId="2AD0EF53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2C7A2011" w14:textId="1F2CC944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1,217</w:t>
            </w:r>
          </w:p>
        </w:tc>
        <w:tc>
          <w:tcPr>
            <w:tcW w:w="180" w:type="dxa"/>
            <w:shd w:val="clear" w:color="auto" w:fill="auto"/>
          </w:tcPr>
          <w:p w14:paraId="642CE8A4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9E5CBD3" w14:textId="7C6094CE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740</w:t>
            </w:r>
          </w:p>
        </w:tc>
        <w:tc>
          <w:tcPr>
            <w:tcW w:w="180" w:type="dxa"/>
          </w:tcPr>
          <w:p w14:paraId="6FC914DF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1032AA32" w14:textId="203994F4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2B80B52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69970361" w14:textId="5C1420B1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9,998</w:t>
            </w:r>
          </w:p>
        </w:tc>
      </w:tr>
      <w:tr w:rsidR="004F1723" w:rsidRPr="007C1308" w14:paraId="2E71441E" w14:textId="77777777" w:rsidTr="004D7A43">
        <w:tc>
          <w:tcPr>
            <w:tcW w:w="2160" w:type="dxa"/>
            <w:shd w:val="clear" w:color="auto" w:fill="auto"/>
          </w:tcPr>
          <w:p w14:paraId="33BD627B" w14:textId="6CBC0F95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810" w:type="dxa"/>
            <w:shd w:val="clear" w:color="auto" w:fill="auto"/>
          </w:tcPr>
          <w:p w14:paraId="0377CF7F" w14:textId="33FF12C8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65FE134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74F45DB" w14:textId="02718D6B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="Angsana New" w:hAnsi="Angsana New"/>
                <w:sz w:val="28"/>
                <w:szCs w:val="28"/>
              </w:rPr>
              <w:t>355</w:t>
            </w:r>
          </w:p>
        </w:tc>
        <w:tc>
          <w:tcPr>
            <w:tcW w:w="180" w:type="dxa"/>
            <w:shd w:val="clear" w:color="auto" w:fill="auto"/>
          </w:tcPr>
          <w:p w14:paraId="4737C4B7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182785F" w14:textId="1431E56F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550B0D3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439C6019" w14:textId="593BA1D9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(355)</w:t>
            </w:r>
          </w:p>
        </w:tc>
        <w:tc>
          <w:tcPr>
            <w:tcW w:w="180" w:type="dxa"/>
            <w:shd w:val="clear" w:color="auto" w:fill="auto"/>
          </w:tcPr>
          <w:p w14:paraId="611F89EE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11FB4A0D" w14:textId="37473A17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0549F59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7972163C" w14:textId="428C65D6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8CBF435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3646B33" w14:textId="1F2BA8A6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F1723" w:rsidRPr="007C1308" w14:paraId="53D5936D" w14:textId="77777777" w:rsidTr="004D7A43">
        <w:tc>
          <w:tcPr>
            <w:tcW w:w="2160" w:type="dxa"/>
            <w:shd w:val="clear" w:color="auto" w:fill="auto"/>
          </w:tcPr>
          <w:p w14:paraId="3069A2FA" w14:textId="05AEAFA8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810" w:type="dxa"/>
            <w:shd w:val="clear" w:color="auto" w:fill="auto"/>
          </w:tcPr>
          <w:p w14:paraId="5F9E2D35" w14:textId="5B806303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(356)</w:t>
            </w:r>
          </w:p>
        </w:tc>
        <w:tc>
          <w:tcPr>
            <w:tcW w:w="180" w:type="dxa"/>
            <w:shd w:val="clear" w:color="auto" w:fill="auto"/>
          </w:tcPr>
          <w:p w14:paraId="523922AB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4F3E0D8" w14:textId="594AE5E9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(191)</w:t>
            </w:r>
          </w:p>
        </w:tc>
        <w:tc>
          <w:tcPr>
            <w:tcW w:w="180" w:type="dxa"/>
            <w:shd w:val="clear" w:color="auto" w:fill="auto"/>
          </w:tcPr>
          <w:p w14:paraId="4B05BFCB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369BBC5E" w14:textId="5FBCE975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(14)</w:t>
            </w:r>
          </w:p>
        </w:tc>
        <w:tc>
          <w:tcPr>
            <w:tcW w:w="180" w:type="dxa"/>
          </w:tcPr>
          <w:p w14:paraId="0F963206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1009DBC9" w14:textId="6D550F5C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(81)</w:t>
            </w:r>
          </w:p>
        </w:tc>
        <w:tc>
          <w:tcPr>
            <w:tcW w:w="180" w:type="dxa"/>
            <w:shd w:val="clear" w:color="auto" w:fill="auto"/>
          </w:tcPr>
          <w:p w14:paraId="65416C0F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19DB6494" w14:textId="0A4F6AE3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0AE2F2D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055487AD" w14:textId="23C43BAA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6E59F6A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2215564" w14:textId="3A31C140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(642)</w:t>
            </w:r>
          </w:p>
        </w:tc>
      </w:tr>
      <w:tr w:rsidR="004F1723" w:rsidRPr="007C1308" w14:paraId="4A828DE5" w14:textId="77777777" w:rsidTr="004D7A43">
        <w:tc>
          <w:tcPr>
            <w:tcW w:w="2160" w:type="dxa"/>
            <w:shd w:val="clear" w:color="auto" w:fill="auto"/>
          </w:tcPr>
          <w:p w14:paraId="40CCF835" w14:textId="3CD96E96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ณ</w:t>
            </w:r>
            <w:r w:rsidRPr="007C1308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7C1308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วันที่</w:t>
            </w:r>
            <w:r w:rsidRPr="007C1308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7C1308">
              <w:rPr>
                <w:rFonts w:asciiTheme="majorBidi" w:hAnsiTheme="majorBidi"/>
                <w:b/>
                <w:bCs/>
                <w:sz w:val="28"/>
                <w:szCs w:val="28"/>
              </w:rPr>
              <w:t>31</w:t>
            </w:r>
            <w:r w:rsidRPr="007C1308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7C1308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ธันวาคม</w:t>
            </w:r>
            <w:r w:rsidRPr="007C1308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7C1308">
              <w:rPr>
                <w:rFonts w:asciiTheme="majorBidi" w:hAnsiTheme="majorBidi"/>
                <w:b/>
                <w:bCs/>
                <w:sz w:val="28"/>
                <w:szCs w:val="28"/>
              </w:rPr>
              <w:t>2564</w:t>
            </w:r>
            <w:r w:rsidRPr="007C1308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7C1308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และ</w:t>
            </w:r>
            <w:r w:rsidRPr="007C1308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1</w:t>
            </w:r>
            <w:r w:rsidRPr="007C1308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7C1308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มกราคม</w:t>
            </w:r>
            <w:r w:rsidRPr="007C1308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7C1308">
              <w:rPr>
                <w:rFonts w:asciiTheme="majorBidi" w:hAnsi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67635A8E" w14:textId="77777777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25AD8C2" w14:textId="6995EC13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12,533</w:t>
            </w:r>
          </w:p>
        </w:tc>
        <w:tc>
          <w:tcPr>
            <w:tcW w:w="180" w:type="dxa"/>
            <w:shd w:val="clear" w:color="auto" w:fill="auto"/>
          </w:tcPr>
          <w:p w14:paraId="423A333D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CC7DCE" w14:textId="296303A6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46,957</w:t>
            </w:r>
          </w:p>
        </w:tc>
        <w:tc>
          <w:tcPr>
            <w:tcW w:w="180" w:type="dxa"/>
            <w:shd w:val="clear" w:color="auto" w:fill="auto"/>
          </w:tcPr>
          <w:p w14:paraId="39032F16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A32445F" w14:textId="733B1ECD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8,742</w:t>
            </w:r>
          </w:p>
        </w:tc>
        <w:tc>
          <w:tcPr>
            <w:tcW w:w="180" w:type="dxa"/>
          </w:tcPr>
          <w:p w14:paraId="0575C123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3E198B58" w14:textId="77777777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17F2047" w14:textId="750385F5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8,474</w:t>
            </w:r>
          </w:p>
        </w:tc>
        <w:tc>
          <w:tcPr>
            <w:tcW w:w="180" w:type="dxa"/>
            <w:shd w:val="clear" w:color="auto" w:fill="auto"/>
          </w:tcPr>
          <w:p w14:paraId="5505FEFC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797AAFFB" w14:textId="77777777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213F66A" w14:textId="47509541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1,802</w:t>
            </w:r>
          </w:p>
        </w:tc>
        <w:tc>
          <w:tcPr>
            <w:tcW w:w="180" w:type="dxa"/>
          </w:tcPr>
          <w:p w14:paraId="32E13DCA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6D44663" w14:textId="77777777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60C3CD6" w14:textId="72BE3A6C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E86980A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5785CA77" w14:textId="77777777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C837740" w14:textId="189CEEE7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78,508</w:t>
            </w:r>
          </w:p>
        </w:tc>
      </w:tr>
      <w:tr w:rsidR="004F1723" w:rsidRPr="007C1308" w14:paraId="492774EE" w14:textId="77777777" w:rsidTr="004D7A43">
        <w:tc>
          <w:tcPr>
            <w:tcW w:w="2160" w:type="dxa"/>
            <w:shd w:val="clear" w:color="auto" w:fill="auto"/>
          </w:tcPr>
          <w:p w14:paraId="0F02B31A" w14:textId="4F6D04C5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  <w:shd w:val="clear" w:color="auto" w:fill="auto"/>
          </w:tcPr>
          <w:p w14:paraId="759DAEAE" w14:textId="378E83B9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910</w:t>
            </w:r>
          </w:p>
        </w:tc>
        <w:tc>
          <w:tcPr>
            <w:tcW w:w="180" w:type="dxa"/>
            <w:shd w:val="clear" w:color="auto" w:fill="auto"/>
          </w:tcPr>
          <w:p w14:paraId="3D4338EE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6EBD5B5" w14:textId="568FC647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4,575</w:t>
            </w:r>
          </w:p>
        </w:tc>
        <w:tc>
          <w:tcPr>
            <w:tcW w:w="180" w:type="dxa"/>
            <w:shd w:val="clear" w:color="auto" w:fill="auto"/>
          </w:tcPr>
          <w:p w14:paraId="30725307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CE7F7F4" w14:textId="233703CA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628</w:t>
            </w:r>
          </w:p>
        </w:tc>
        <w:tc>
          <w:tcPr>
            <w:tcW w:w="180" w:type="dxa"/>
          </w:tcPr>
          <w:p w14:paraId="5A201F42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1D5C1C18" w14:textId="1099128F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557</w:t>
            </w:r>
          </w:p>
        </w:tc>
        <w:tc>
          <w:tcPr>
            <w:tcW w:w="180" w:type="dxa"/>
            <w:shd w:val="clear" w:color="auto" w:fill="auto"/>
          </w:tcPr>
          <w:p w14:paraId="71AE7485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4CB90E2C" w14:textId="648F0C9D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740</w:t>
            </w:r>
          </w:p>
        </w:tc>
        <w:tc>
          <w:tcPr>
            <w:tcW w:w="180" w:type="dxa"/>
          </w:tcPr>
          <w:p w14:paraId="72619190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41A2A84" w14:textId="5D1D2787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ADDBE55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7DB7515" w14:textId="03FB2508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7,410</w:t>
            </w:r>
          </w:p>
        </w:tc>
      </w:tr>
      <w:tr w:rsidR="004F1723" w:rsidRPr="007C1308" w14:paraId="4969E167" w14:textId="77777777" w:rsidTr="004D7A43">
        <w:tc>
          <w:tcPr>
            <w:tcW w:w="2160" w:type="dxa"/>
            <w:shd w:val="clear" w:color="auto" w:fill="auto"/>
          </w:tcPr>
          <w:p w14:paraId="1149114B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B291FBF" w14:textId="71601C7B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246</w:t>
            </w:r>
            <w:r w:rsidRPr="007C1308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3B3B063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82A32E" w14:textId="64B67CDD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999</w:t>
            </w:r>
            <w:r w:rsidRPr="007C1308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1BACDB1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671B8B3" w14:textId="5B69B7F0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3C763C0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34A837C" w14:textId="01C250AD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284</w:t>
            </w:r>
            <w:r w:rsidRPr="007C1308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CA2F181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2217CA51" w14:textId="66A5B76F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7C130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5B940D9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EF979E2" w14:textId="0141AFB9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3C59DA8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F3E059B" w14:textId="7B768130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1,529</w:t>
            </w:r>
            <w:r w:rsidRPr="007C1308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4F1723" w:rsidRPr="007C1308" w14:paraId="4DCE126A" w14:textId="77777777" w:rsidTr="004D7A43">
        <w:tc>
          <w:tcPr>
            <w:tcW w:w="2160" w:type="dxa"/>
            <w:shd w:val="clear" w:color="auto" w:fill="auto"/>
          </w:tcPr>
          <w:p w14:paraId="7DF8FAF0" w14:textId="1368BB29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BFD72D" w14:textId="0F319771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13,197</w:t>
            </w:r>
          </w:p>
        </w:tc>
        <w:tc>
          <w:tcPr>
            <w:tcW w:w="180" w:type="dxa"/>
            <w:shd w:val="clear" w:color="auto" w:fill="auto"/>
          </w:tcPr>
          <w:p w14:paraId="01AEBB48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537C25" w14:textId="47E119C7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50,533</w:t>
            </w:r>
          </w:p>
        </w:tc>
        <w:tc>
          <w:tcPr>
            <w:tcW w:w="180" w:type="dxa"/>
            <w:shd w:val="clear" w:color="auto" w:fill="auto"/>
          </w:tcPr>
          <w:p w14:paraId="48CE59C1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562871" w14:textId="169DB233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9,370</w:t>
            </w:r>
          </w:p>
        </w:tc>
        <w:tc>
          <w:tcPr>
            <w:tcW w:w="180" w:type="dxa"/>
          </w:tcPr>
          <w:p w14:paraId="175A3D09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E44EC5" w14:textId="3ACA0E98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8,747</w:t>
            </w:r>
          </w:p>
        </w:tc>
        <w:tc>
          <w:tcPr>
            <w:tcW w:w="180" w:type="dxa"/>
            <w:shd w:val="clear" w:color="auto" w:fill="auto"/>
          </w:tcPr>
          <w:p w14:paraId="00AEC6DE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0FEA52" w14:textId="18330B6E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2,542</w:t>
            </w:r>
          </w:p>
        </w:tc>
        <w:tc>
          <w:tcPr>
            <w:tcW w:w="180" w:type="dxa"/>
          </w:tcPr>
          <w:p w14:paraId="199D240F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3C7D1157" w14:textId="56C5137A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50F11CC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2A74C2" w14:textId="245EE72D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84,389</w:t>
            </w:r>
          </w:p>
        </w:tc>
      </w:tr>
      <w:tr w:rsidR="004F1723" w:rsidRPr="007C1308" w14:paraId="553A760A" w14:textId="77777777" w:rsidTr="004D7A43">
        <w:trPr>
          <w:trHeight w:val="70"/>
        </w:trPr>
        <w:tc>
          <w:tcPr>
            <w:tcW w:w="2160" w:type="dxa"/>
            <w:shd w:val="clear" w:color="auto" w:fill="auto"/>
            <w:vAlign w:val="bottom"/>
          </w:tcPr>
          <w:p w14:paraId="4787468C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BAA5668" w14:textId="77777777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40C19CB0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EA4DBA9" w14:textId="77777777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758BC66C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14:paraId="0E4809E2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7CAFE543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</w:tcPr>
          <w:p w14:paraId="02FB2418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77A45DCB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7AF33F9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1769D8B6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</w:tcPr>
          <w:p w14:paraId="52AB7E54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181A4FE8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47846A1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4F1723" w:rsidRPr="007C1308" w14:paraId="5B3B2725" w14:textId="77777777" w:rsidTr="004D7A43">
        <w:trPr>
          <w:trHeight w:val="368"/>
        </w:trPr>
        <w:tc>
          <w:tcPr>
            <w:tcW w:w="2160" w:type="dxa"/>
            <w:shd w:val="clear" w:color="auto" w:fill="auto"/>
          </w:tcPr>
          <w:p w14:paraId="0285990F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A4D8C58" w14:textId="77777777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C0DF924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F1BBD81" w14:textId="77777777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641FF91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CF62155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969BAE9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38342807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3F074E7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AC18C05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E258E4E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31D13528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1F10BE2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761BA76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F1723" w:rsidRPr="007C1308" w14:paraId="6EEB975D" w14:textId="77777777" w:rsidTr="004D7A43">
        <w:tc>
          <w:tcPr>
            <w:tcW w:w="2160" w:type="dxa"/>
            <w:shd w:val="clear" w:color="auto" w:fill="auto"/>
            <w:vAlign w:val="bottom"/>
          </w:tcPr>
          <w:p w14:paraId="5E9F9672" w14:textId="502266A2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B5B8F0C" w14:textId="77777777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28B8DF5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ED1DE98" w14:textId="77777777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4557152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CE91341" w14:textId="77777777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49494DA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031F7326" w14:textId="77777777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8912755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39EE05E" w14:textId="77777777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11243A0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54B923EB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DA3E38F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35DC215" w14:textId="77777777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1723" w:rsidRPr="007C1308" w14:paraId="0BA571A3" w14:textId="77777777" w:rsidTr="00582EEE">
        <w:tc>
          <w:tcPr>
            <w:tcW w:w="2160" w:type="dxa"/>
            <w:shd w:val="clear" w:color="auto" w:fill="auto"/>
          </w:tcPr>
          <w:p w14:paraId="146D4F70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</w:t>
            </w:r>
          </w:p>
          <w:p w14:paraId="4F85AF30" w14:textId="408D2F50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กลุ่มบริษัท</w:t>
            </w: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69E9522" w14:textId="7C8B8E28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5,090</w:t>
            </w:r>
          </w:p>
        </w:tc>
        <w:tc>
          <w:tcPr>
            <w:tcW w:w="180" w:type="dxa"/>
            <w:shd w:val="clear" w:color="auto" w:fill="auto"/>
          </w:tcPr>
          <w:p w14:paraId="1CCC2B3F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FA3C6F5" w14:textId="21A6CBED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11,433</w:t>
            </w:r>
          </w:p>
        </w:tc>
        <w:tc>
          <w:tcPr>
            <w:tcW w:w="180" w:type="dxa"/>
            <w:shd w:val="clear" w:color="auto" w:fill="auto"/>
          </w:tcPr>
          <w:p w14:paraId="29149240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153B74A6" w14:textId="749EB34F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1,513</w:t>
            </w:r>
          </w:p>
        </w:tc>
        <w:tc>
          <w:tcPr>
            <w:tcW w:w="180" w:type="dxa"/>
          </w:tcPr>
          <w:p w14:paraId="24F6BE27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E99A56" w14:textId="0751D297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2,113</w:t>
            </w:r>
          </w:p>
        </w:tc>
        <w:tc>
          <w:tcPr>
            <w:tcW w:w="180" w:type="dxa"/>
            <w:shd w:val="clear" w:color="auto" w:fill="auto"/>
          </w:tcPr>
          <w:p w14:paraId="24D2A99D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0C1B3BE" w14:textId="10937A69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1,898</w:t>
            </w:r>
          </w:p>
        </w:tc>
        <w:tc>
          <w:tcPr>
            <w:tcW w:w="180" w:type="dxa"/>
          </w:tcPr>
          <w:p w14:paraId="62195358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009F3036" w14:textId="04CBCCDD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60947E7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D186347" w14:textId="197EEF0A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22,047</w:t>
            </w:r>
          </w:p>
        </w:tc>
      </w:tr>
      <w:tr w:rsidR="004F1723" w:rsidRPr="007C1308" w14:paraId="4DAF43A2" w14:textId="77777777" w:rsidTr="004D7A43">
        <w:tc>
          <w:tcPr>
            <w:tcW w:w="2160" w:type="dxa"/>
            <w:shd w:val="clear" w:color="auto" w:fill="auto"/>
            <w:vAlign w:val="bottom"/>
          </w:tcPr>
          <w:p w14:paraId="650541B2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5B62E72" w14:textId="77777777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09208AA8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0740E32" w14:textId="77777777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3F5172B9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32AB05E4" w14:textId="77777777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180" w:type="dxa"/>
          </w:tcPr>
          <w:p w14:paraId="660DB7C5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374FE665" w14:textId="77777777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0F4684C4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F5FFF0A" w14:textId="77777777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180" w:type="dxa"/>
          </w:tcPr>
          <w:p w14:paraId="40C7E013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4EEC10A5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51475851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913F51E" w14:textId="77777777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</w:tr>
      <w:tr w:rsidR="004F1723" w:rsidRPr="007C1308" w14:paraId="249A67DD" w14:textId="77777777" w:rsidTr="004D7A43">
        <w:tc>
          <w:tcPr>
            <w:tcW w:w="2160" w:type="dxa"/>
            <w:shd w:val="clear" w:color="auto" w:fill="auto"/>
            <w:vAlign w:val="bottom"/>
          </w:tcPr>
          <w:p w14:paraId="49AA4AEA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508DD09" w14:textId="77777777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60145691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749F0A4" w14:textId="77777777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3AA16FA3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14:paraId="5E44928F" w14:textId="77777777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180" w:type="dxa"/>
          </w:tcPr>
          <w:p w14:paraId="07B769B2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</w:tcPr>
          <w:p w14:paraId="225E7ACD" w14:textId="77777777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1D99D999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23D953B" w14:textId="77777777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180" w:type="dxa"/>
          </w:tcPr>
          <w:p w14:paraId="7F92B951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810" w:type="dxa"/>
          </w:tcPr>
          <w:p w14:paraId="3ADC642B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33FB9652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C29351" w14:textId="77777777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</w:tr>
      <w:tr w:rsidR="004F1723" w:rsidRPr="007C1308" w14:paraId="73006482" w14:textId="77777777" w:rsidTr="004D7A43">
        <w:tc>
          <w:tcPr>
            <w:tcW w:w="2160" w:type="dxa"/>
            <w:shd w:val="clear" w:color="auto" w:fill="auto"/>
          </w:tcPr>
          <w:p w14:paraId="57C27F7B" w14:textId="659FC35E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 xml:space="preserve">ณ วันที่ 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BA18585" w14:textId="77777777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E8C3879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45F6F25" w14:textId="77777777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C37BB94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123EE24" w14:textId="77777777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A739897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3FB1DDEE" w14:textId="77777777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59BBDB8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2C9EF8B" w14:textId="77777777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7F78E12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6F123BED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991E8D0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D9D34D3" w14:textId="43DE334D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1723" w:rsidRPr="007C1308" w14:paraId="6E475A29" w14:textId="77777777" w:rsidTr="00582EEE">
        <w:tc>
          <w:tcPr>
            <w:tcW w:w="2160" w:type="dxa"/>
            <w:shd w:val="clear" w:color="auto" w:fill="auto"/>
          </w:tcPr>
          <w:p w14:paraId="5D251E64" w14:textId="0B120002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</w:t>
            </w:r>
          </w:p>
          <w:p w14:paraId="74D6742D" w14:textId="4C971003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กลุ่มบริษัท</w:t>
            </w: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33DFB3" w14:textId="10D99902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4,294</w:t>
            </w:r>
          </w:p>
        </w:tc>
        <w:tc>
          <w:tcPr>
            <w:tcW w:w="180" w:type="dxa"/>
            <w:shd w:val="clear" w:color="auto" w:fill="auto"/>
          </w:tcPr>
          <w:p w14:paraId="7B19D1E1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95AE9C" w14:textId="16E9F467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12,349</w:t>
            </w:r>
          </w:p>
        </w:tc>
        <w:tc>
          <w:tcPr>
            <w:tcW w:w="180" w:type="dxa"/>
            <w:shd w:val="clear" w:color="auto" w:fill="auto"/>
          </w:tcPr>
          <w:p w14:paraId="1158528B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046356FF" w14:textId="6908AC1E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1,439</w:t>
            </w:r>
          </w:p>
        </w:tc>
        <w:tc>
          <w:tcPr>
            <w:tcW w:w="180" w:type="dxa"/>
          </w:tcPr>
          <w:p w14:paraId="720D2676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D89750C" w14:textId="0CBFDCC2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1,591</w:t>
            </w:r>
          </w:p>
        </w:tc>
        <w:tc>
          <w:tcPr>
            <w:tcW w:w="180" w:type="dxa"/>
            <w:shd w:val="clear" w:color="auto" w:fill="auto"/>
          </w:tcPr>
          <w:p w14:paraId="1D5C5B0D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B1DC7C7" w14:textId="25186BB9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1,158</w:t>
            </w:r>
          </w:p>
        </w:tc>
        <w:tc>
          <w:tcPr>
            <w:tcW w:w="180" w:type="dxa"/>
          </w:tcPr>
          <w:p w14:paraId="40861720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73320DF3" w14:textId="23CE34DE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</w:t>
            </w:r>
          </w:p>
        </w:tc>
        <w:tc>
          <w:tcPr>
            <w:tcW w:w="180" w:type="dxa"/>
            <w:shd w:val="clear" w:color="auto" w:fill="auto"/>
          </w:tcPr>
          <w:p w14:paraId="624E0F9F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7BA39C6" w14:textId="4A43A952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20,918</w:t>
            </w:r>
          </w:p>
        </w:tc>
      </w:tr>
      <w:bookmarkEnd w:id="13"/>
    </w:tbl>
    <w:p w14:paraId="5DF638FB" w14:textId="77777777" w:rsidR="006D77E3" w:rsidRPr="007C1308" w:rsidRDefault="006D77E3" w:rsidP="001927AE">
      <w:pPr>
        <w:tabs>
          <w:tab w:val="clear" w:pos="227"/>
          <w:tab w:val="clear" w:pos="454"/>
        </w:tabs>
        <w:ind w:left="540"/>
        <w:rPr>
          <w:rFonts w:asciiTheme="majorBidi" w:hAnsiTheme="majorBidi" w:cstheme="majorBidi"/>
          <w:sz w:val="22"/>
          <w:szCs w:val="22"/>
        </w:rPr>
      </w:pPr>
    </w:p>
    <w:tbl>
      <w:tblPr>
        <w:tblW w:w="9000" w:type="dxa"/>
        <w:tblInd w:w="450" w:type="dxa"/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3960"/>
        <w:gridCol w:w="900"/>
        <w:gridCol w:w="180"/>
        <w:gridCol w:w="900"/>
        <w:gridCol w:w="180"/>
        <w:gridCol w:w="900"/>
        <w:gridCol w:w="180"/>
        <w:gridCol w:w="810"/>
        <w:gridCol w:w="180"/>
        <w:gridCol w:w="810"/>
      </w:tblGrid>
      <w:tr w:rsidR="00CB37A7" w:rsidRPr="007C1308" w14:paraId="7DEC496A" w14:textId="77777777" w:rsidTr="001A7023">
        <w:trPr>
          <w:tblHeader/>
        </w:trPr>
        <w:tc>
          <w:tcPr>
            <w:tcW w:w="3960" w:type="dxa"/>
          </w:tcPr>
          <w:p w14:paraId="736D3FEE" w14:textId="77777777" w:rsidR="00CB37A7" w:rsidRPr="007C1308" w:rsidRDefault="00CB37A7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bookmarkStart w:id="14" w:name="_Hlk127817639"/>
          </w:p>
        </w:tc>
        <w:tc>
          <w:tcPr>
            <w:tcW w:w="5040" w:type="dxa"/>
            <w:gridSpan w:val="9"/>
            <w:hideMark/>
          </w:tcPr>
          <w:p w14:paraId="413A8AD1" w14:textId="3CF9E36A" w:rsidR="00CB37A7" w:rsidRPr="007C1308" w:rsidRDefault="00CB37A7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1723" w:rsidRPr="007C1308" w14:paraId="541C70DA" w14:textId="77777777" w:rsidTr="001A7023">
        <w:trPr>
          <w:tblHeader/>
        </w:trPr>
        <w:tc>
          <w:tcPr>
            <w:tcW w:w="3960" w:type="dxa"/>
          </w:tcPr>
          <w:p w14:paraId="6CC97160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70F521C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60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900" w:type="dxa"/>
          </w:tcPr>
          <w:p w14:paraId="5719B418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ส่วน</w:t>
            </w:r>
          </w:p>
          <w:p w14:paraId="101ED25D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decimal" w:pos="114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</w:t>
            </w:r>
          </w:p>
          <w:p w14:paraId="208F24ED" w14:textId="097904DE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อาคารเช่า</w:t>
            </w:r>
          </w:p>
        </w:tc>
        <w:tc>
          <w:tcPr>
            <w:tcW w:w="180" w:type="dxa"/>
          </w:tcPr>
          <w:p w14:paraId="2E886773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40ACA767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45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3A9EE2F3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  <w:p w14:paraId="32EF18E7" w14:textId="7C755785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left" w:pos="748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180" w:type="dxa"/>
          </w:tcPr>
          <w:p w14:paraId="199B1BFB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3CAB81F4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left" w:pos="748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AA53234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left" w:pos="748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1B804F0" w14:textId="4E83B015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อะไหล่</w:t>
            </w:r>
          </w:p>
        </w:tc>
        <w:tc>
          <w:tcPr>
            <w:tcW w:w="180" w:type="dxa"/>
          </w:tcPr>
          <w:p w14:paraId="2BA2208A" w14:textId="77777777" w:rsidR="004F1723" w:rsidRPr="007C1308" w:rsidRDefault="004F1723" w:rsidP="001927AE">
            <w:pPr>
              <w:tabs>
                <w:tab w:val="decimal" w:pos="1145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2D070280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left" w:pos="90"/>
                <w:tab w:val="center" w:pos="342"/>
                <w:tab w:val="decimal" w:pos="11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เครื่อง</w:t>
            </w:r>
          </w:p>
          <w:p w14:paraId="00F7BF6C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ตกแต่ง</w:t>
            </w:r>
          </w:p>
          <w:p w14:paraId="68DE79FD" w14:textId="3B773A52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180" w:type="dxa"/>
          </w:tcPr>
          <w:p w14:paraId="39FAC5B6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90BEE49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9C13591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430EDB8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F1723" w:rsidRPr="007C1308" w14:paraId="322C0412" w14:textId="77777777" w:rsidTr="001A7023">
        <w:trPr>
          <w:tblHeader/>
        </w:trPr>
        <w:tc>
          <w:tcPr>
            <w:tcW w:w="3960" w:type="dxa"/>
          </w:tcPr>
          <w:p w14:paraId="782E6B3F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40" w:type="dxa"/>
            <w:gridSpan w:val="9"/>
          </w:tcPr>
          <w:p w14:paraId="712BA37E" w14:textId="54D5A8EB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F1723" w:rsidRPr="007C1308" w14:paraId="68B2A9CD" w14:textId="77777777" w:rsidTr="001A7023">
        <w:tc>
          <w:tcPr>
            <w:tcW w:w="3960" w:type="dxa"/>
            <w:hideMark/>
          </w:tcPr>
          <w:p w14:paraId="081CFAFE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900" w:type="dxa"/>
            <w:vAlign w:val="bottom"/>
          </w:tcPr>
          <w:p w14:paraId="5AD59406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i/>
                <w:iCs/>
                <w:color w:val="FF0000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4E9C9B65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i/>
                <w:iCs/>
                <w:color w:val="FF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9025D23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i/>
                <w:iCs/>
                <w:color w:val="FF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1ABBF3B0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i/>
                <w:iCs/>
                <w:color w:val="FF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378076F6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i/>
                <w:iCs/>
                <w:color w:val="FF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566094E8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i/>
                <w:iCs/>
                <w:color w:val="FF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23D6471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i/>
                <w:iCs/>
                <w:color w:val="FF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18432CED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i/>
                <w:iCs/>
                <w:color w:val="FF0000"/>
                <w:sz w:val="28"/>
                <w:szCs w:val="28"/>
              </w:rPr>
            </w:pPr>
          </w:p>
        </w:tc>
        <w:tc>
          <w:tcPr>
            <w:tcW w:w="810" w:type="dxa"/>
          </w:tcPr>
          <w:p w14:paraId="7FC5F771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i/>
                <w:iCs/>
                <w:color w:val="FF0000"/>
                <w:sz w:val="28"/>
                <w:szCs w:val="28"/>
              </w:rPr>
            </w:pPr>
          </w:p>
        </w:tc>
      </w:tr>
      <w:tr w:rsidR="004F1723" w:rsidRPr="007C1308" w14:paraId="22DB7D56" w14:textId="77777777" w:rsidTr="001A7023">
        <w:tc>
          <w:tcPr>
            <w:tcW w:w="3960" w:type="dxa"/>
            <w:hideMark/>
          </w:tcPr>
          <w:p w14:paraId="6D1371FB" w14:textId="5C29090C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E089735" w14:textId="1F0B7519" w:rsidR="004F1723" w:rsidRPr="007C1308" w:rsidRDefault="004F1723" w:rsidP="001927AE">
            <w:pPr>
              <w:pStyle w:val="acctfourfigures"/>
              <w:tabs>
                <w:tab w:val="clear" w:pos="765"/>
                <w:tab w:val="decimal" w:pos="732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832</w:t>
            </w:r>
          </w:p>
        </w:tc>
        <w:tc>
          <w:tcPr>
            <w:tcW w:w="180" w:type="dxa"/>
          </w:tcPr>
          <w:p w14:paraId="4A9D8AD2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8E36778" w14:textId="28587D15" w:rsidR="004F1723" w:rsidRPr="007C1308" w:rsidRDefault="004F1723" w:rsidP="001927AE">
            <w:pPr>
              <w:pStyle w:val="acctfourfigures"/>
              <w:tabs>
                <w:tab w:val="clear" w:pos="765"/>
                <w:tab w:val="decimal" w:pos="680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764</w:t>
            </w:r>
          </w:p>
        </w:tc>
        <w:tc>
          <w:tcPr>
            <w:tcW w:w="180" w:type="dxa"/>
          </w:tcPr>
          <w:p w14:paraId="67051D84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B2A55FB" w14:textId="65C35A87" w:rsidR="004F1723" w:rsidRPr="007C1308" w:rsidRDefault="004F1723" w:rsidP="001927AE">
            <w:pPr>
              <w:pStyle w:val="acctfourfigures"/>
              <w:tabs>
                <w:tab w:val="clear" w:pos="765"/>
                <w:tab w:val="decimal" w:pos="732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970</w:t>
            </w:r>
          </w:p>
        </w:tc>
        <w:tc>
          <w:tcPr>
            <w:tcW w:w="180" w:type="dxa"/>
          </w:tcPr>
          <w:p w14:paraId="42313747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522885D" w14:textId="1274ED53" w:rsidR="004F1723" w:rsidRPr="007C1308" w:rsidRDefault="004F1723" w:rsidP="001927AE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949</w:t>
            </w:r>
          </w:p>
        </w:tc>
        <w:tc>
          <w:tcPr>
            <w:tcW w:w="180" w:type="dxa"/>
          </w:tcPr>
          <w:p w14:paraId="48D6555D" w14:textId="77777777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532A472" w14:textId="46EC87F3" w:rsidR="004F1723" w:rsidRPr="007C1308" w:rsidRDefault="004F1723" w:rsidP="001927AE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515</w:t>
            </w:r>
          </w:p>
        </w:tc>
      </w:tr>
      <w:tr w:rsidR="004F1723" w:rsidRPr="007C1308" w14:paraId="14A387E4" w14:textId="77777777" w:rsidTr="001A7023">
        <w:tc>
          <w:tcPr>
            <w:tcW w:w="3960" w:type="dxa"/>
          </w:tcPr>
          <w:p w14:paraId="57DF3C9C" w14:textId="1C1CA183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A2512BA" w14:textId="1597F1B0" w:rsidR="004F1723" w:rsidRPr="007C1308" w:rsidRDefault="004F1723" w:rsidP="001927AE">
            <w:pPr>
              <w:pStyle w:val="acctfourfigures"/>
              <w:tabs>
                <w:tab w:val="clear" w:pos="765"/>
                <w:tab w:val="decimal" w:pos="732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260</w:t>
            </w:r>
          </w:p>
        </w:tc>
        <w:tc>
          <w:tcPr>
            <w:tcW w:w="180" w:type="dxa"/>
          </w:tcPr>
          <w:p w14:paraId="6B4C2C2E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447CCE8" w14:textId="2AC13B6E" w:rsidR="004F1723" w:rsidRPr="007C1308" w:rsidRDefault="004F1723" w:rsidP="001927AE">
            <w:pPr>
              <w:pStyle w:val="acctfourfigures"/>
              <w:tabs>
                <w:tab w:val="clear" w:pos="765"/>
                <w:tab w:val="decimal" w:pos="68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</w:t>
            </w:r>
          </w:p>
        </w:tc>
        <w:tc>
          <w:tcPr>
            <w:tcW w:w="180" w:type="dxa"/>
          </w:tcPr>
          <w:p w14:paraId="318CC536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07675CC" w14:textId="5211C03B" w:rsidR="004F1723" w:rsidRPr="007C1308" w:rsidRDefault="004F1723" w:rsidP="001927AE">
            <w:pPr>
              <w:pStyle w:val="acctfourfigures"/>
              <w:tabs>
                <w:tab w:val="clear" w:pos="765"/>
                <w:tab w:val="decimal" w:pos="732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299</w:t>
            </w:r>
          </w:p>
        </w:tc>
        <w:tc>
          <w:tcPr>
            <w:tcW w:w="180" w:type="dxa"/>
          </w:tcPr>
          <w:p w14:paraId="5B91CA08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3007438" w14:textId="0E086609" w:rsidR="004F1723" w:rsidRPr="007C1308" w:rsidRDefault="004F1723" w:rsidP="001927AE">
            <w:pPr>
              <w:pStyle w:val="acctfourfigures"/>
              <w:tabs>
                <w:tab w:val="clear" w:pos="765"/>
                <w:tab w:val="decimal" w:pos="37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3774915" w14:textId="77777777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F8962E3" w14:textId="46F997DE" w:rsidR="004F1723" w:rsidRPr="007C1308" w:rsidRDefault="004F1723" w:rsidP="001927AE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669</w:t>
            </w:r>
          </w:p>
        </w:tc>
      </w:tr>
      <w:tr w:rsidR="004F1723" w:rsidRPr="007C1308" w14:paraId="0F61A1E8" w14:textId="77777777" w:rsidTr="001A7023">
        <w:tc>
          <w:tcPr>
            <w:tcW w:w="3960" w:type="dxa"/>
          </w:tcPr>
          <w:p w14:paraId="32EE8936" w14:textId="179B3E2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0412A706" w14:textId="011FA9DC" w:rsidR="004F1723" w:rsidRPr="007C1308" w:rsidRDefault="004F1723" w:rsidP="001927AE">
            <w:pPr>
              <w:pStyle w:val="acctfourfigures"/>
              <w:tabs>
                <w:tab w:val="clear" w:pos="765"/>
                <w:tab w:val="decimal" w:pos="470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A9E52D1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06DBFA44" w14:textId="733F2F7F" w:rsidR="004F1723" w:rsidRPr="007C1308" w:rsidRDefault="004F1723" w:rsidP="001927AE">
            <w:pPr>
              <w:pStyle w:val="acctfourfigures"/>
              <w:tabs>
                <w:tab w:val="clear" w:pos="765"/>
                <w:tab w:val="decimal" w:pos="650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401CAA1E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6B70935" w14:textId="5A0E1F3C" w:rsidR="004F1723" w:rsidRPr="007C1308" w:rsidRDefault="004F1723" w:rsidP="001927AE">
            <w:pPr>
              <w:pStyle w:val="acctfourfigures"/>
              <w:tabs>
                <w:tab w:val="clear" w:pos="765"/>
                <w:tab w:val="decimal" w:pos="732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56E8F498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41FC49DA" w14:textId="6AD123A0" w:rsidR="004F1723" w:rsidRPr="007C1308" w:rsidRDefault="004F1723" w:rsidP="001927AE">
            <w:pPr>
              <w:pStyle w:val="acctfourfigures"/>
              <w:tabs>
                <w:tab w:val="clear" w:pos="765"/>
                <w:tab w:val="decimal" w:pos="3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6AA19D9" w14:textId="77777777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38A7908F" w14:textId="74F46168" w:rsidR="004F1723" w:rsidRPr="007C1308" w:rsidRDefault="004F1723" w:rsidP="001927AE">
            <w:pPr>
              <w:pStyle w:val="acctfourfigures"/>
              <w:tabs>
                <w:tab w:val="clear" w:pos="765"/>
                <w:tab w:val="decimal" w:pos="5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F1723" w:rsidRPr="007C1308" w14:paraId="4BDBF939" w14:textId="77777777" w:rsidTr="001A7023">
        <w:tc>
          <w:tcPr>
            <w:tcW w:w="3960" w:type="dxa"/>
          </w:tcPr>
          <w:p w14:paraId="1930B188" w14:textId="61940F7D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2564 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176ED7" w14:textId="36C403E3" w:rsidR="004F1723" w:rsidRPr="007C1308" w:rsidRDefault="004F1723" w:rsidP="001927AE">
            <w:pPr>
              <w:pStyle w:val="acctfourfigures"/>
              <w:tabs>
                <w:tab w:val="clear" w:pos="765"/>
                <w:tab w:val="decimal" w:pos="732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092</w:t>
            </w:r>
          </w:p>
        </w:tc>
        <w:tc>
          <w:tcPr>
            <w:tcW w:w="180" w:type="dxa"/>
          </w:tcPr>
          <w:p w14:paraId="2A043667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A7D07A" w14:textId="7450A15D" w:rsidR="004F1723" w:rsidRPr="007C1308" w:rsidRDefault="004F1723" w:rsidP="001927AE">
            <w:pPr>
              <w:pStyle w:val="acctfourfigures"/>
              <w:tabs>
                <w:tab w:val="clear" w:pos="765"/>
                <w:tab w:val="decimal" w:pos="68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852</w:t>
            </w:r>
          </w:p>
        </w:tc>
        <w:tc>
          <w:tcPr>
            <w:tcW w:w="180" w:type="dxa"/>
          </w:tcPr>
          <w:p w14:paraId="06F5C7F8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E051B16" w14:textId="544B70E2" w:rsidR="004F1723" w:rsidRPr="007C1308" w:rsidRDefault="004F1723" w:rsidP="001927AE">
            <w:pPr>
              <w:pStyle w:val="acctfourfigures"/>
              <w:tabs>
                <w:tab w:val="clear" w:pos="765"/>
                <w:tab w:val="decimal" w:pos="732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255</w:t>
            </w:r>
          </w:p>
        </w:tc>
        <w:tc>
          <w:tcPr>
            <w:tcW w:w="180" w:type="dxa"/>
          </w:tcPr>
          <w:p w14:paraId="44ECD1FD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40BD30" w14:textId="6D3670EE" w:rsidR="004F1723" w:rsidRPr="007C1308" w:rsidRDefault="004F1723" w:rsidP="001927AE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949</w:t>
            </w:r>
          </w:p>
        </w:tc>
        <w:tc>
          <w:tcPr>
            <w:tcW w:w="180" w:type="dxa"/>
          </w:tcPr>
          <w:p w14:paraId="6AA6B1F4" w14:textId="77777777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8D82B4" w14:textId="1C36DDDC" w:rsidR="004F1723" w:rsidRPr="007C1308" w:rsidRDefault="004F1723" w:rsidP="001927AE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44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148</w:t>
            </w:r>
          </w:p>
        </w:tc>
      </w:tr>
      <w:tr w:rsidR="004F1723" w:rsidRPr="007C1308" w14:paraId="732AD97E" w14:textId="77777777" w:rsidTr="001A7023">
        <w:tc>
          <w:tcPr>
            <w:tcW w:w="3960" w:type="dxa"/>
            <w:hideMark/>
          </w:tcPr>
          <w:p w14:paraId="59641080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6ED9EA8B" w14:textId="18D5E054" w:rsidR="004F1723" w:rsidRPr="007C1308" w:rsidRDefault="004F1723" w:rsidP="001927AE">
            <w:pPr>
              <w:pStyle w:val="acctfourfigures"/>
              <w:tabs>
                <w:tab w:val="clear" w:pos="765"/>
                <w:tab w:val="decimal" w:pos="470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907D3DA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C5727AF" w14:textId="5C974AB4" w:rsidR="004F1723" w:rsidRPr="007C1308" w:rsidRDefault="004F1723" w:rsidP="001927AE">
            <w:pPr>
              <w:pStyle w:val="acctfourfigures"/>
              <w:tabs>
                <w:tab w:val="clear" w:pos="765"/>
                <w:tab w:val="decimal" w:pos="680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1,092</w:t>
            </w:r>
          </w:p>
        </w:tc>
        <w:tc>
          <w:tcPr>
            <w:tcW w:w="180" w:type="dxa"/>
          </w:tcPr>
          <w:p w14:paraId="369A6E71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D8BC748" w14:textId="3319B921" w:rsidR="004F1723" w:rsidRPr="007C1308" w:rsidRDefault="004F1723" w:rsidP="001927AE">
            <w:pPr>
              <w:pStyle w:val="acctfourfigures"/>
              <w:tabs>
                <w:tab w:val="clear" w:pos="765"/>
                <w:tab w:val="decimal" w:pos="74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554</w:t>
            </w:r>
          </w:p>
        </w:tc>
        <w:tc>
          <w:tcPr>
            <w:tcW w:w="180" w:type="dxa"/>
          </w:tcPr>
          <w:p w14:paraId="5668F404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360" w:lineRule="exact"/>
              <w:ind w:right="-3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36615A6" w14:textId="7CDFE361" w:rsidR="004F1723" w:rsidRPr="007C1308" w:rsidRDefault="004F1723" w:rsidP="001927AE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</w:p>
        </w:tc>
        <w:tc>
          <w:tcPr>
            <w:tcW w:w="180" w:type="dxa"/>
          </w:tcPr>
          <w:p w14:paraId="4E592CC3" w14:textId="77777777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F19FDD0" w14:textId="0C8FD5B5" w:rsidR="004F1723" w:rsidRPr="007C1308" w:rsidRDefault="004F1723" w:rsidP="001927AE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1,659</w:t>
            </w:r>
          </w:p>
        </w:tc>
      </w:tr>
      <w:tr w:rsidR="004F1723" w:rsidRPr="007C1308" w14:paraId="5434F080" w14:textId="77777777" w:rsidTr="001A7023">
        <w:tc>
          <w:tcPr>
            <w:tcW w:w="3960" w:type="dxa"/>
            <w:hideMark/>
          </w:tcPr>
          <w:p w14:paraId="4DE6BB2C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00" w:type="dxa"/>
          </w:tcPr>
          <w:p w14:paraId="27A75F54" w14:textId="600BB2AE" w:rsidR="004F1723" w:rsidRPr="007C1308" w:rsidRDefault="004F1723" w:rsidP="001927AE">
            <w:pPr>
              <w:pStyle w:val="acctfourfigures"/>
              <w:tabs>
                <w:tab w:val="clear" w:pos="765"/>
                <w:tab w:val="decimal" w:pos="470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B00D2E9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9A813BA" w14:textId="3422E983" w:rsidR="004F1723" w:rsidRPr="007C1308" w:rsidRDefault="004F1723" w:rsidP="001927AE">
            <w:pPr>
              <w:pStyle w:val="acctfourfigures"/>
              <w:tabs>
                <w:tab w:val="clear" w:pos="765"/>
                <w:tab w:val="decimal" w:pos="653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130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Pr="007C130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5009B3AA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3E6C95" w14:textId="3A65285F" w:rsidR="004F1723" w:rsidRPr="007C1308" w:rsidRDefault="004F1723" w:rsidP="001927AE">
            <w:pPr>
              <w:pStyle w:val="acctfourfigures"/>
              <w:tabs>
                <w:tab w:val="clear" w:pos="765"/>
                <w:tab w:val="decimal" w:pos="4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38D85237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DD6E9C3" w14:textId="55CA9FEC" w:rsidR="004F1723" w:rsidRPr="007C1308" w:rsidRDefault="004F1723" w:rsidP="001927AE">
            <w:pPr>
              <w:pStyle w:val="acctfourfigures"/>
              <w:tabs>
                <w:tab w:val="clear" w:pos="765"/>
                <w:tab w:val="decimal" w:pos="3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8D2B941" w14:textId="77777777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3775642" w14:textId="4420AA09" w:rsidR="004F1723" w:rsidRPr="007C1308" w:rsidRDefault="004F1723" w:rsidP="001927AE">
            <w:pPr>
              <w:pStyle w:val="acctfourfigures"/>
              <w:tabs>
                <w:tab w:val="clear" w:pos="765"/>
                <w:tab w:val="decimal" w:pos="5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C130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</w:t>
            </w:r>
            <w:r w:rsidRPr="007C130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4F1723" w:rsidRPr="007C1308" w14:paraId="036951B8" w14:textId="77777777" w:rsidTr="001A7023">
        <w:tc>
          <w:tcPr>
            <w:tcW w:w="3960" w:type="dxa"/>
            <w:hideMark/>
          </w:tcPr>
          <w:p w14:paraId="0DFB4621" w14:textId="437BEB5C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BE1B7A" w14:textId="3BD2B7F2" w:rsidR="004F1723" w:rsidRPr="007C1308" w:rsidRDefault="004F1723" w:rsidP="001927AE">
            <w:pPr>
              <w:pStyle w:val="acctfourfigures"/>
              <w:tabs>
                <w:tab w:val="clear" w:pos="765"/>
                <w:tab w:val="decimal" w:pos="732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1,092</w:t>
            </w:r>
          </w:p>
        </w:tc>
        <w:tc>
          <w:tcPr>
            <w:tcW w:w="180" w:type="dxa"/>
          </w:tcPr>
          <w:p w14:paraId="47312010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A7F2AF" w14:textId="596611A6" w:rsidR="004F1723" w:rsidRPr="007C1308" w:rsidRDefault="004F1723" w:rsidP="001927AE">
            <w:pPr>
              <w:pStyle w:val="acctfourfigures"/>
              <w:tabs>
                <w:tab w:val="clear" w:pos="765"/>
                <w:tab w:val="decimal" w:pos="68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32,921</w:t>
            </w:r>
          </w:p>
        </w:tc>
        <w:tc>
          <w:tcPr>
            <w:tcW w:w="180" w:type="dxa"/>
          </w:tcPr>
          <w:p w14:paraId="4015FA7E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37823A" w14:textId="3BC0033E" w:rsidR="004F1723" w:rsidRPr="007C1308" w:rsidRDefault="004F1723" w:rsidP="001927AE">
            <w:pPr>
              <w:pStyle w:val="acctfourfigures"/>
              <w:tabs>
                <w:tab w:val="clear" w:pos="765"/>
                <w:tab w:val="decimal" w:pos="732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10,809</w:t>
            </w:r>
          </w:p>
        </w:tc>
        <w:tc>
          <w:tcPr>
            <w:tcW w:w="180" w:type="dxa"/>
          </w:tcPr>
          <w:p w14:paraId="3A8BA55D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53C6C4" w14:textId="5049379E" w:rsidR="004F1723" w:rsidRPr="007C1308" w:rsidRDefault="004F1723" w:rsidP="001927AE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962</w:t>
            </w:r>
          </w:p>
        </w:tc>
        <w:tc>
          <w:tcPr>
            <w:tcW w:w="180" w:type="dxa"/>
          </w:tcPr>
          <w:p w14:paraId="1AFD08D9" w14:textId="77777777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8E5541" w14:textId="5E49E125" w:rsidR="004F1723" w:rsidRPr="007C1308" w:rsidRDefault="004F1723" w:rsidP="001927AE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45,784</w:t>
            </w:r>
          </w:p>
        </w:tc>
      </w:tr>
      <w:tr w:rsidR="004F1723" w:rsidRPr="007C1308" w14:paraId="765178B0" w14:textId="77777777" w:rsidTr="001A7023">
        <w:tc>
          <w:tcPr>
            <w:tcW w:w="3960" w:type="dxa"/>
          </w:tcPr>
          <w:p w14:paraId="7A70AEAC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4FE9EA7A" w14:textId="77777777" w:rsidR="004F1723" w:rsidRPr="007C1308" w:rsidRDefault="004F1723" w:rsidP="001927A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10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180" w:type="dxa"/>
          </w:tcPr>
          <w:p w14:paraId="5BD53D09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E935FA2" w14:textId="77777777" w:rsidR="004F1723" w:rsidRPr="007C1308" w:rsidRDefault="004F1723" w:rsidP="001927A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16C889C5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659FBB9" w14:textId="77777777" w:rsidR="004F1723" w:rsidRPr="007C1308" w:rsidRDefault="004F1723" w:rsidP="001927A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651AA1AD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49B94FE6" w14:textId="77777777" w:rsidR="004F1723" w:rsidRPr="007C1308" w:rsidRDefault="004F1723" w:rsidP="001927A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653B1387" w14:textId="77777777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61398288" w14:textId="77777777" w:rsidR="004F1723" w:rsidRPr="007C1308" w:rsidRDefault="004F1723" w:rsidP="001927A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</w:tr>
      <w:tr w:rsidR="004F1723" w:rsidRPr="007C1308" w14:paraId="4C4803B2" w14:textId="77777777" w:rsidTr="001A7023">
        <w:tc>
          <w:tcPr>
            <w:tcW w:w="3960" w:type="dxa"/>
            <w:hideMark/>
          </w:tcPr>
          <w:p w14:paraId="2E8FFD9C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900" w:type="dxa"/>
            <w:vAlign w:val="bottom"/>
          </w:tcPr>
          <w:p w14:paraId="6501254F" w14:textId="77777777" w:rsidR="004F1723" w:rsidRPr="007C1308" w:rsidRDefault="004F1723" w:rsidP="001927AE">
            <w:pPr>
              <w:pStyle w:val="acctfourfigures"/>
              <w:tabs>
                <w:tab w:val="clear" w:pos="765"/>
                <w:tab w:val="decimal" w:pos="732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78012728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F48131B" w14:textId="77777777" w:rsidR="004F1723" w:rsidRPr="007C1308" w:rsidRDefault="004F1723" w:rsidP="001927AE">
            <w:pPr>
              <w:pStyle w:val="acctfourfigures"/>
              <w:tabs>
                <w:tab w:val="clear" w:pos="765"/>
                <w:tab w:val="decimal" w:pos="680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B11CA19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4831260" w14:textId="77777777" w:rsidR="004F1723" w:rsidRPr="007C1308" w:rsidRDefault="004F1723" w:rsidP="001927AE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364B8ED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5A1743F2" w14:textId="77777777" w:rsidR="004F1723" w:rsidRPr="007C1308" w:rsidRDefault="004F1723" w:rsidP="001927AE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99691AD" w14:textId="77777777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17839A4" w14:textId="77777777" w:rsidR="004F1723" w:rsidRPr="007C1308" w:rsidRDefault="004F1723" w:rsidP="001927AE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1723" w:rsidRPr="007C1308" w14:paraId="30655B2C" w14:textId="77777777" w:rsidTr="001A7023">
        <w:tc>
          <w:tcPr>
            <w:tcW w:w="3960" w:type="dxa"/>
            <w:hideMark/>
          </w:tcPr>
          <w:p w14:paraId="52196686" w14:textId="37DFDD92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37EFE2B" w14:textId="1DE7869F" w:rsidR="004F1723" w:rsidRPr="007C1308" w:rsidRDefault="004F1723" w:rsidP="001927AE">
            <w:pPr>
              <w:pStyle w:val="acctfourfigures"/>
              <w:tabs>
                <w:tab w:val="clear" w:pos="765"/>
                <w:tab w:val="decimal" w:pos="732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829</w:t>
            </w:r>
          </w:p>
        </w:tc>
        <w:tc>
          <w:tcPr>
            <w:tcW w:w="180" w:type="dxa"/>
          </w:tcPr>
          <w:p w14:paraId="29E98925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F3F1BE4" w14:textId="23E776ED" w:rsidR="004F1723" w:rsidRPr="007C1308" w:rsidRDefault="004F1723" w:rsidP="001927AE">
            <w:pPr>
              <w:pStyle w:val="acctfourfigures"/>
              <w:tabs>
                <w:tab w:val="clear" w:pos="765"/>
                <w:tab w:val="decimal" w:pos="680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345</w:t>
            </w:r>
          </w:p>
        </w:tc>
        <w:tc>
          <w:tcPr>
            <w:tcW w:w="180" w:type="dxa"/>
          </w:tcPr>
          <w:p w14:paraId="331DF6A9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B92E7D0" w14:textId="01CA235D" w:rsidR="004F1723" w:rsidRPr="007C1308" w:rsidRDefault="004F1723" w:rsidP="001927AE">
            <w:pPr>
              <w:pStyle w:val="acctfourfigures"/>
              <w:tabs>
                <w:tab w:val="clear" w:pos="765"/>
                <w:tab w:val="decimal" w:pos="732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760</w:t>
            </w:r>
          </w:p>
        </w:tc>
        <w:tc>
          <w:tcPr>
            <w:tcW w:w="180" w:type="dxa"/>
          </w:tcPr>
          <w:p w14:paraId="7DD41869" w14:textId="77777777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CB96C1B" w14:textId="42BB6247" w:rsidR="004F1723" w:rsidRPr="007C1308" w:rsidRDefault="004F1723" w:rsidP="001927AE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915</w:t>
            </w:r>
          </w:p>
        </w:tc>
        <w:tc>
          <w:tcPr>
            <w:tcW w:w="180" w:type="dxa"/>
          </w:tcPr>
          <w:p w14:paraId="00751A4F" w14:textId="77777777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B5BEB7A" w14:textId="1A4CE32A" w:rsidR="004F1723" w:rsidRPr="007C1308" w:rsidRDefault="004F1723" w:rsidP="001927AE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849</w:t>
            </w:r>
          </w:p>
        </w:tc>
      </w:tr>
      <w:tr w:rsidR="004F1723" w:rsidRPr="007C1308" w14:paraId="2AB2FDCC" w14:textId="77777777" w:rsidTr="001A7023">
        <w:tc>
          <w:tcPr>
            <w:tcW w:w="3960" w:type="dxa"/>
          </w:tcPr>
          <w:p w14:paraId="1B571865" w14:textId="0D93705A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74F8CE4" w14:textId="56245515" w:rsidR="004F1723" w:rsidRPr="007C1308" w:rsidRDefault="004F1723" w:rsidP="001927AE">
            <w:pPr>
              <w:pStyle w:val="acctfourfigures"/>
              <w:tabs>
                <w:tab w:val="clear" w:pos="765"/>
                <w:tab w:val="decimal" w:pos="732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</w:p>
        </w:tc>
        <w:tc>
          <w:tcPr>
            <w:tcW w:w="180" w:type="dxa"/>
          </w:tcPr>
          <w:p w14:paraId="41DCFB7E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5A8E391" w14:textId="29B6202E" w:rsidR="004F1723" w:rsidRPr="007C1308" w:rsidRDefault="004F1723" w:rsidP="001927AE">
            <w:pPr>
              <w:pStyle w:val="acctfourfigures"/>
              <w:tabs>
                <w:tab w:val="clear" w:pos="765"/>
                <w:tab w:val="decimal" w:pos="68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790</w:t>
            </w:r>
          </w:p>
        </w:tc>
        <w:tc>
          <w:tcPr>
            <w:tcW w:w="180" w:type="dxa"/>
          </w:tcPr>
          <w:p w14:paraId="4B2F26DD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AF2C96B" w14:textId="4AFD3BC8" w:rsidR="004F1723" w:rsidRPr="007C1308" w:rsidRDefault="004F1723" w:rsidP="001927AE">
            <w:pPr>
              <w:pStyle w:val="acctfourfigures"/>
              <w:tabs>
                <w:tab w:val="clear" w:pos="765"/>
                <w:tab w:val="decimal" w:pos="732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996</w:t>
            </w:r>
          </w:p>
        </w:tc>
        <w:tc>
          <w:tcPr>
            <w:tcW w:w="180" w:type="dxa"/>
          </w:tcPr>
          <w:p w14:paraId="7F26059A" w14:textId="77777777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0B1EF56" w14:textId="6FEB54E6" w:rsidR="004F1723" w:rsidRPr="007C1308" w:rsidRDefault="004F1723" w:rsidP="001927AE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</w:p>
        </w:tc>
        <w:tc>
          <w:tcPr>
            <w:tcW w:w="180" w:type="dxa"/>
          </w:tcPr>
          <w:p w14:paraId="7537A2F6" w14:textId="77777777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38AB0F1" w14:textId="3666ACB7" w:rsidR="004F1723" w:rsidRPr="007C1308" w:rsidRDefault="004F1723" w:rsidP="001927AE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834</w:t>
            </w:r>
          </w:p>
        </w:tc>
      </w:tr>
      <w:tr w:rsidR="004F1723" w:rsidRPr="007C1308" w14:paraId="1DFD55F9" w14:textId="77777777" w:rsidTr="001A7023">
        <w:tc>
          <w:tcPr>
            <w:tcW w:w="3960" w:type="dxa"/>
            <w:shd w:val="clear" w:color="auto" w:fill="auto"/>
          </w:tcPr>
          <w:p w14:paraId="5C312956" w14:textId="677D7CEC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650BA274" w14:textId="4AE0DFDE" w:rsidR="004F1723" w:rsidRPr="007C1308" w:rsidRDefault="004F1723" w:rsidP="001927AE">
            <w:pPr>
              <w:pStyle w:val="acctfourfigures"/>
              <w:tabs>
                <w:tab w:val="clear" w:pos="765"/>
                <w:tab w:val="decimal" w:pos="470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A6430A8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AB61D1" w14:textId="3224F550" w:rsidR="004F1723" w:rsidRPr="007C1308" w:rsidRDefault="004F1723" w:rsidP="001927AE">
            <w:pPr>
              <w:pStyle w:val="acctfourfigures"/>
              <w:tabs>
                <w:tab w:val="clear" w:pos="765"/>
                <w:tab w:val="decimal" w:pos="647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09D45F07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334E49B0" w14:textId="4EE3DE58" w:rsidR="004F1723" w:rsidRPr="007C1308" w:rsidRDefault="004F1723" w:rsidP="001927AE">
            <w:pPr>
              <w:pStyle w:val="acctfourfigures"/>
              <w:tabs>
                <w:tab w:val="clear" w:pos="765"/>
                <w:tab w:val="decimal" w:pos="732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5D6DBCFA" w14:textId="77777777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55F7AD11" w14:textId="16D5BF78" w:rsidR="004F1723" w:rsidRPr="007C1308" w:rsidRDefault="004F1723" w:rsidP="001927AE">
            <w:pPr>
              <w:pStyle w:val="acctfourfigures"/>
              <w:tabs>
                <w:tab w:val="clear" w:pos="765"/>
                <w:tab w:val="decimal" w:pos="3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9B754BF" w14:textId="77777777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BB717B" w14:textId="2BE9B8D0" w:rsidR="004F1723" w:rsidRPr="007C1308" w:rsidRDefault="004F1723" w:rsidP="001927AE">
            <w:pPr>
              <w:pStyle w:val="acctfourfigures"/>
              <w:tabs>
                <w:tab w:val="clear" w:pos="765"/>
                <w:tab w:val="decimal" w:pos="5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F1723" w:rsidRPr="007C1308" w14:paraId="3D6A6DB5" w14:textId="77777777" w:rsidTr="001A7023">
        <w:tc>
          <w:tcPr>
            <w:tcW w:w="3960" w:type="dxa"/>
            <w:shd w:val="clear" w:color="auto" w:fill="auto"/>
          </w:tcPr>
          <w:p w14:paraId="67A66FCE" w14:textId="4FFDA659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  <w:r w:rsidRPr="007C130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1C21B3" w14:textId="2FF92E4D" w:rsidR="004F1723" w:rsidRPr="007C1308" w:rsidRDefault="004F1723" w:rsidP="001927AE">
            <w:pPr>
              <w:pStyle w:val="acctfourfigures"/>
              <w:tabs>
                <w:tab w:val="clear" w:pos="765"/>
                <w:tab w:val="decimal" w:pos="732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858</w:t>
            </w:r>
          </w:p>
        </w:tc>
        <w:tc>
          <w:tcPr>
            <w:tcW w:w="180" w:type="dxa"/>
          </w:tcPr>
          <w:p w14:paraId="0D45D780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690C8F" w14:textId="211F2ED8" w:rsidR="004F1723" w:rsidRPr="007C1308" w:rsidRDefault="004F1723" w:rsidP="001927AE">
            <w:pPr>
              <w:pStyle w:val="acctfourfigures"/>
              <w:tabs>
                <w:tab w:val="clear" w:pos="765"/>
                <w:tab w:val="decimal" w:pos="68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27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115</w:t>
            </w:r>
          </w:p>
        </w:tc>
        <w:tc>
          <w:tcPr>
            <w:tcW w:w="180" w:type="dxa"/>
          </w:tcPr>
          <w:p w14:paraId="1813B998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C3C86C" w14:textId="4454DC8D" w:rsidR="004F1723" w:rsidRPr="007C1308" w:rsidRDefault="004F1723" w:rsidP="001927AE">
            <w:pPr>
              <w:pStyle w:val="acctfourfigures"/>
              <w:tabs>
                <w:tab w:val="clear" w:pos="765"/>
                <w:tab w:val="decimal" w:pos="732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742</w:t>
            </w:r>
          </w:p>
        </w:tc>
        <w:tc>
          <w:tcPr>
            <w:tcW w:w="180" w:type="dxa"/>
          </w:tcPr>
          <w:p w14:paraId="3CECA6A9" w14:textId="77777777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</w:tcPr>
          <w:p w14:paraId="5DC2698D" w14:textId="069DDD06" w:rsidR="004F1723" w:rsidRPr="007C1308" w:rsidRDefault="004F1723" w:rsidP="001927AE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934</w:t>
            </w:r>
          </w:p>
        </w:tc>
        <w:tc>
          <w:tcPr>
            <w:tcW w:w="180" w:type="dxa"/>
          </w:tcPr>
          <w:p w14:paraId="06581CFE" w14:textId="77777777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E98399" w14:textId="3AF5155F" w:rsidR="004F1723" w:rsidRPr="007C1308" w:rsidRDefault="004F1723" w:rsidP="001927AE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37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649</w:t>
            </w:r>
          </w:p>
        </w:tc>
      </w:tr>
      <w:tr w:rsidR="004F1723" w:rsidRPr="007C1308" w14:paraId="5CB39962" w14:textId="77777777" w:rsidTr="001A7023">
        <w:tc>
          <w:tcPr>
            <w:tcW w:w="3960" w:type="dxa"/>
            <w:hideMark/>
          </w:tcPr>
          <w:p w14:paraId="3B677523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  <w:vAlign w:val="bottom"/>
          </w:tcPr>
          <w:p w14:paraId="0B058481" w14:textId="057213F9" w:rsidR="004F1723" w:rsidRPr="007C1308" w:rsidRDefault="004F1723" w:rsidP="001927AE">
            <w:pPr>
              <w:pStyle w:val="acctfourfigures"/>
              <w:tabs>
                <w:tab w:val="clear" w:pos="765"/>
                <w:tab w:val="decimal" w:pos="732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108</w:t>
            </w:r>
          </w:p>
        </w:tc>
        <w:tc>
          <w:tcPr>
            <w:tcW w:w="180" w:type="dxa"/>
          </w:tcPr>
          <w:p w14:paraId="6DB8F299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6B3FB816" w14:textId="7134F3D0" w:rsidR="004F1723" w:rsidRPr="007C1308" w:rsidRDefault="004F1723" w:rsidP="001927AE">
            <w:pPr>
              <w:pStyle w:val="acctfourfigures"/>
              <w:tabs>
                <w:tab w:val="clear" w:pos="765"/>
                <w:tab w:val="decimal" w:pos="680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1,708</w:t>
            </w:r>
          </w:p>
        </w:tc>
        <w:tc>
          <w:tcPr>
            <w:tcW w:w="180" w:type="dxa"/>
          </w:tcPr>
          <w:p w14:paraId="06862266" w14:textId="7ABEFD31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62E26703" w14:textId="177A5B17" w:rsidR="004F1723" w:rsidRPr="007C1308" w:rsidRDefault="004F1723" w:rsidP="001927AE">
            <w:pPr>
              <w:pStyle w:val="acctfourfigures"/>
              <w:tabs>
                <w:tab w:val="clear" w:pos="765"/>
                <w:tab w:val="decimal" w:pos="732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628</w:t>
            </w:r>
          </w:p>
        </w:tc>
        <w:tc>
          <w:tcPr>
            <w:tcW w:w="180" w:type="dxa"/>
          </w:tcPr>
          <w:p w14:paraId="2296D4A1" w14:textId="16DB47AB" w:rsidR="004F1723" w:rsidRPr="007C1308" w:rsidRDefault="004F1723" w:rsidP="001927AE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F67E59B" w14:textId="4C0543D1" w:rsidR="004F1723" w:rsidRPr="007C1308" w:rsidRDefault="004F1723" w:rsidP="001927AE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80" w:type="dxa"/>
          </w:tcPr>
          <w:p w14:paraId="1FE018DE" w14:textId="77777777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54B91DA8" w14:textId="6ED7E9AF" w:rsidR="004F1723" w:rsidRPr="007C1308" w:rsidRDefault="004F1723" w:rsidP="001927AE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2,454</w:t>
            </w:r>
          </w:p>
        </w:tc>
      </w:tr>
      <w:tr w:rsidR="004F1723" w:rsidRPr="007C1308" w14:paraId="328AFDDD" w14:textId="77777777" w:rsidTr="001A7023">
        <w:tc>
          <w:tcPr>
            <w:tcW w:w="3960" w:type="dxa"/>
            <w:hideMark/>
          </w:tcPr>
          <w:p w14:paraId="71103F42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57AE15" w14:textId="0474DC53" w:rsidR="004F1723" w:rsidRPr="007C1308" w:rsidRDefault="004F1723" w:rsidP="001927AE">
            <w:pPr>
              <w:pStyle w:val="acctfourfigures"/>
              <w:tabs>
                <w:tab w:val="clear" w:pos="765"/>
                <w:tab w:val="decimal" w:pos="470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9BE0CB6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FA549F" w14:textId="01078731" w:rsidR="004F1723" w:rsidRPr="007C1308" w:rsidRDefault="004F1723" w:rsidP="001927AE">
            <w:pPr>
              <w:pStyle w:val="acctfourfigures"/>
              <w:tabs>
                <w:tab w:val="clear" w:pos="765"/>
                <w:tab w:val="decimal" w:pos="653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</w:t>
            </w:r>
            <w:r w:rsidRPr="007C130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08D1B92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6798A4" w14:textId="18DA033F" w:rsidR="004F1723" w:rsidRPr="007C1308" w:rsidRDefault="004F1723" w:rsidP="001927AE">
            <w:pPr>
              <w:pStyle w:val="acctfourfigures"/>
              <w:tabs>
                <w:tab w:val="clear" w:pos="765"/>
                <w:tab w:val="decimal" w:pos="4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15794EF" w14:textId="77777777" w:rsidR="004F1723" w:rsidRPr="007C1308" w:rsidRDefault="004F1723" w:rsidP="001927AE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F967FE" w14:textId="7EBB5450" w:rsidR="004F1723" w:rsidRPr="007C1308" w:rsidRDefault="004F1723" w:rsidP="001927AE">
            <w:pPr>
              <w:pStyle w:val="acctfourfigures"/>
              <w:tabs>
                <w:tab w:val="clear" w:pos="765"/>
                <w:tab w:val="decimal" w:pos="3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6176CF1" w14:textId="77777777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D32DA6" w14:textId="3BEF6082" w:rsidR="004F1723" w:rsidRPr="007C1308" w:rsidRDefault="004F1723" w:rsidP="001927AE">
            <w:pPr>
              <w:pStyle w:val="acctfourfigures"/>
              <w:tabs>
                <w:tab w:val="clear" w:pos="765"/>
                <w:tab w:val="decimal" w:pos="5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</w:t>
            </w:r>
            <w:r w:rsidRPr="007C130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4F1723" w:rsidRPr="007C1308" w14:paraId="3C99B793" w14:textId="77777777" w:rsidTr="001A7023">
        <w:tc>
          <w:tcPr>
            <w:tcW w:w="3960" w:type="dxa"/>
            <w:hideMark/>
          </w:tcPr>
          <w:p w14:paraId="1939E8D8" w14:textId="44CAB45E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A66CFA" w14:textId="12351DB8" w:rsidR="004F1723" w:rsidRPr="007C1308" w:rsidRDefault="004F1723" w:rsidP="001927AE">
            <w:pPr>
              <w:pStyle w:val="acctfourfigures"/>
              <w:tabs>
                <w:tab w:val="clear" w:pos="765"/>
                <w:tab w:val="decimal" w:pos="732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966</w:t>
            </w:r>
          </w:p>
        </w:tc>
        <w:tc>
          <w:tcPr>
            <w:tcW w:w="180" w:type="dxa"/>
          </w:tcPr>
          <w:p w14:paraId="54AF89BC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43E61C" w14:textId="739E70E4" w:rsidR="004F1723" w:rsidRPr="007C1308" w:rsidRDefault="004F1723" w:rsidP="001927AE">
            <w:pPr>
              <w:pStyle w:val="acctfourfigures"/>
              <w:tabs>
                <w:tab w:val="clear" w:pos="765"/>
                <w:tab w:val="decimal" w:pos="680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28,800</w:t>
            </w:r>
          </w:p>
        </w:tc>
        <w:tc>
          <w:tcPr>
            <w:tcW w:w="180" w:type="dxa"/>
          </w:tcPr>
          <w:p w14:paraId="60DFA0D4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29CB24" w14:textId="205DCBBF" w:rsidR="004F1723" w:rsidRPr="007C1308" w:rsidRDefault="004F1723" w:rsidP="001927AE">
            <w:pPr>
              <w:pStyle w:val="acctfourfigures"/>
              <w:tabs>
                <w:tab w:val="clear" w:pos="765"/>
                <w:tab w:val="decimal" w:pos="732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9,370</w:t>
            </w:r>
          </w:p>
        </w:tc>
        <w:tc>
          <w:tcPr>
            <w:tcW w:w="180" w:type="dxa"/>
          </w:tcPr>
          <w:p w14:paraId="24631406" w14:textId="50EBEFDB" w:rsidR="004F1723" w:rsidRPr="007C1308" w:rsidRDefault="004F1723" w:rsidP="001927AE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03EC0C" w14:textId="495E2E09" w:rsidR="004F1723" w:rsidRPr="007C1308" w:rsidRDefault="004F1723" w:rsidP="001927AE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944</w:t>
            </w:r>
          </w:p>
        </w:tc>
        <w:tc>
          <w:tcPr>
            <w:tcW w:w="180" w:type="dxa"/>
          </w:tcPr>
          <w:p w14:paraId="19832EE0" w14:textId="77777777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4C63B3" w14:textId="5643D538" w:rsidR="004F1723" w:rsidRPr="007C1308" w:rsidRDefault="004F1723" w:rsidP="001927AE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40,080</w:t>
            </w:r>
          </w:p>
        </w:tc>
      </w:tr>
      <w:tr w:rsidR="004F1723" w:rsidRPr="007C1308" w14:paraId="08872274" w14:textId="77777777" w:rsidTr="001A7023">
        <w:trPr>
          <w:trHeight w:val="217"/>
        </w:trPr>
        <w:tc>
          <w:tcPr>
            <w:tcW w:w="3960" w:type="dxa"/>
          </w:tcPr>
          <w:p w14:paraId="70244B74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3B6FA52A" w14:textId="77777777" w:rsidR="004F1723" w:rsidRPr="007C1308" w:rsidRDefault="004F1723" w:rsidP="001927A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1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45201832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B4D0B21" w14:textId="77777777" w:rsidR="004F1723" w:rsidRPr="007C1308" w:rsidRDefault="004F1723" w:rsidP="001927A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55B0F071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004F7D8" w14:textId="77777777" w:rsidR="004F1723" w:rsidRPr="007C1308" w:rsidRDefault="004F1723" w:rsidP="001927A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59A4D64F" w14:textId="77777777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23BE816C" w14:textId="77777777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5E77E313" w14:textId="77777777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C0009DC" w14:textId="77777777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F1723" w:rsidRPr="007C1308" w14:paraId="55EFC507" w14:textId="77777777" w:rsidTr="001A7023">
        <w:tc>
          <w:tcPr>
            <w:tcW w:w="3960" w:type="dxa"/>
            <w:hideMark/>
          </w:tcPr>
          <w:p w14:paraId="4118E9EC" w14:textId="1D4A9AA1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900" w:type="dxa"/>
            <w:vAlign w:val="bottom"/>
          </w:tcPr>
          <w:p w14:paraId="73D2E50A" w14:textId="77777777" w:rsidR="004F1723" w:rsidRPr="007C1308" w:rsidRDefault="004F1723" w:rsidP="001927A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CA99675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0FE0104" w14:textId="77777777" w:rsidR="004F1723" w:rsidRPr="007C1308" w:rsidRDefault="004F1723" w:rsidP="001927A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B79A953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561E22C" w14:textId="77777777" w:rsidR="004F1723" w:rsidRPr="007C1308" w:rsidRDefault="004F1723" w:rsidP="001927A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72E5FC5" w14:textId="77777777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91CBB5E" w14:textId="77777777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E4CE4D6" w14:textId="77777777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3AAAE5B" w14:textId="77777777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1723" w:rsidRPr="007C1308" w14:paraId="52D181EE" w14:textId="77777777" w:rsidTr="001A7023">
        <w:tc>
          <w:tcPr>
            <w:tcW w:w="3960" w:type="dxa"/>
            <w:vAlign w:val="bottom"/>
          </w:tcPr>
          <w:p w14:paraId="3873FC12" w14:textId="6B5B2D3E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0" w:type="dxa"/>
            <w:vAlign w:val="bottom"/>
          </w:tcPr>
          <w:p w14:paraId="549A0B90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32"/>
                <w:tab w:val="decimal" w:pos="8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4BA8907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32792BA" w14:textId="77777777" w:rsidR="004F1723" w:rsidRPr="007C1308" w:rsidRDefault="004F1723" w:rsidP="001927A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034EAD2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92160DE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08DF1AD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507D4932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16DEAB6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15E8998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decimal" w:pos="75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F1723" w:rsidRPr="007C1308" w14:paraId="21BFAFB2" w14:textId="77777777" w:rsidTr="001A7023">
        <w:trPr>
          <w:trHeight w:val="70"/>
        </w:trPr>
        <w:tc>
          <w:tcPr>
            <w:tcW w:w="3960" w:type="dxa"/>
          </w:tcPr>
          <w:p w14:paraId="5E4E6BF3" w14:textId="5D9F94B7" w:rsidR="004F1723" w:rsidRPr="007C1308" w:rsidRDefault="004F1723" w:rsidP="001927A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01901F39" w14:textId="1AC1CCD9" w:rsidR="004F1723" w:rsidRPr="007C1308" w:rsidRDefault="004F1723" w:rsidP="001927A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234</w:t>
            </w:r>
          </w:p>
        </w:tc>
        <w:tc>
          <w:tcPr>
            <w:tcW w:w="180" w:type="dxa"/>
          </w:tcPr>
          <w:p w14:paraId="110A8E4C" w14:textId="77777777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5D01C31D" w14:textId="3D18EC55" w:rsidR="004F1723" w:rsidRPr="007C1308" w:rsidRDefault="004F1723" w:rsidP="001927A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737</w:t>
            </w:r>
          </w:p>
        </w:tc>
        <w:tc>
          <w:tcPr>
            <w:tcW w:w="180" w:type="dxa"/>
          </w:tcPr>
          <w:p w14:paraId="27A71C25" w14:textId="77777777" w:rsidR="004F1723" w:rsidRPr="007C1308" w:rsidRDefault="004F1723" w:rsidP="001927A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50EF891D" w14:textId="002F4349" w:rsidR="004F1723" w:rsidRPr="007C1308" w:rsidRDefault="004F1723" w:rsidP="001927A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513</w:t>
            </w:r>
          </w:p>
        </w:tc>
        <w:tc>
          <w:tcPr>
            <w:tcW w:w="180" w:type="dxa"/>
          </w:tcPr>
          <w:p w14:paraId="106BF6EE" w14:textId="77777777" w:rsidR="004F1723" w:rsidRPr="007C1308" w:rsidRDefault="004F1723" w:rsidP="001927A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</w:tcPr>
          <w:p w14:paraId="18ECB053" w14:textId="30350928" w:rsidR="004F1723" w:rsidRPr="007C1308" w:rsidRDefault="004F1723" w:rsidP="001927A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</w:t>
            </w:r>
          </w:p>
        </w:tc>
        <w:tc>
          <w:tcPr>
            <w:tcW w:w="180" w:type="dxa"/>
          </w:tcPr>
          <w:p w14:paraId="4B352BE8" w14:textId="77777777" w:rsidR="004F1723" w:rsidRPr="007C1308" w:rsidRDefault="004F1723" w:rsidP="001927A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</w:tcPr>
          <w:p w14:paraId="2BD4E771" w14:textId="0B11A1D9" w:rsidR="004F1723" w:rsidRPr="007C1308" w:rsidRDefault="004F1723" w:rsidP="001927AE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499</w:t>
            </w:r>
          </w:p>
        </w:tc>
      </w:tr>
      <w:tr w:rsidR="004F1723" w:rsidRPr="007C1308" w14:paraId="1ECC6BED" w14:textId="77777777" w:rsidTr="001A7023">
        <w:tc>
          <w:tcPr>
            <w:tcW w:w="3960" w:type="dxa"/>
            <w:hideMark/>
          </w:tcPr>
          <w:p w14:paraId="2462BE82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5F122D0" w14:textId="6AD13925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 xml:space="preserve">ณ วันที่ 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0" w:type="dxa"/>
            <w:vAlign w:val="bottom"/>
          </w:tcPr>
          <w:p w14:paraId="5ED13990" w14:textId="77777777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3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1B9A2567" w14:textId="77777777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3999CF7" w14:textId="77777777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7275A37" w14:textId="77777777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BBCC971" w14:textId="77777777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488EF9C" w14:textId="77777777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45CFB60" w14:textId="77777777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E248B8F" w14:textId="77777777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6907459" w14:textId="77777777" w:rsidR="004F1723" w:rsidRPr="007C1308" w:rsidRDefault="004F1723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1723" w:rsidRPr="007C1308" w14:paraId="2BFE1EA4" w14:textId="77777777" w:rsidTr="001A7023">
        <w:trPr>
          <w:trHeight w:val="407"/>
        </w:trPr>
        <w:tc>
          <w:tcPr>
            <w:tcW w:w="3960" w:type="dxa"/>
            <w:hideMark/>
          </w:tcPr>
          <w:p w14:paraId="235524A9" w14:textId="77777777" w:rsidR="004F1723" w:rsidRPr="007C1308" w:rsidRDefault="004F1723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146C3EC4" w14:textId="17DC72BB" w:rsidR="004F1723" w:rsidRPr="007C1308" w:rsidRDefault="004F1723" w:rsidP="001927A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126</w:t>
            </w:r>
          </w:p>
        </w:tc>
        <w:tc>
          <w:tcPr>
            <w:tcW w:w="180" w:type="dxa"/>
          </w:tcPr>
          <w:p w14:paraId="17B090BD" w14:textId="77777777" w:rsidR="004F1723" w:rsidRPr="007C1308" w:rsidRDefault="004F1723" w:rsidP="001927A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6BAD6A97" w14:textId="7DAD21DD" w:rsidR="004F1723" w:rsidRPr="007C1308" w:rsidRDefault="004F1723" w:rsidP="001927A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4,121</w:t>
            </w:r>
          </w:p>
        </w:tc>
        <w:tc>
          <w:tcPr>
            <w:tcW w:w="180" w:type="dxa"/>
          </w:tcPr>
          <w:p w14:paraId="76DF0B14" w14:textId="77777777" w:rsidR="004F1723" w:rsidRPr="007C1308" w:rsidRDefault="004F1723" w:rsidP="001927A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65B8F194" w14:textId="75F91DCF" w:rsidR="004F1723" w:rsidRPr="007C1308" w:rsidRDefault="004F1723" w:rsidP="001927A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1,439</w:t>
            </w:r>
          </w:p>
        </w:tc>
        <w:tc>
          <w:tcPr>
            <w:tcW w:w="180" w:type="dxa"/>
          </w:tcPr>
          <w:p w14:paraId="0318A997" w14:textId="77777777" w:rsidR="004F1723" w:rsidRPr="007C1308" w:rsidRDefault="004F1723" w:rsidP="001927A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642EABC4" w14:textId="70F97838" w:rsidR="004F1723" w:rsidRPr="007C1308" w:rsidRDefault="004F1723" w:rsidP="001927A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180" w:type="dxa"/>
          </w:tcPr>
          <w:p w14:paraId="6D807AF5" w14:textId="77777777" w:rsidR="004F1723" w:rsidRPr="007C1308" w:rsidRDefault="004F1723" w:rsidP="001927A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12E666B0" w14:textId="3C2B7714" w:rsidR="004F1723" w:rsidRPr="007C1308" w:rsidRDefault="004F1723" w:rsidP="001927A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5,704</w:t>
            </w:r>
          </w:p>
        </w:tc>
      </w:tr>
      <w:bookmarkEnd w:id="14"/>
    </w:tbl>
    <w:p w14:paraId="3C0C8577" w14:textId="77777777" w:rsidR="0095481D" w:rsidRPr="007C1308" w:rsidRDefault="0095481D" w:rsidP="001927A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D675476" w14:textId="676A3972" w:rsidR="0095481D" w:rsidRPr="007C1308" w:rsidRDefault="007E56DD" w:rsidP="001927AE">
      <w:pPr>
        <w:pStyle w:val="Heading6"/>
        <w:ind w:left="540" w:hanging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C1308">
        <w:rPr>
          <w:rFonts w:asciiTheme="majorBidi" w:hAnsiTheme="majorBidi" w:cstheme="majorBidi"/>
          <w:sz w:val="28"/>
          <w:szCs w:val="28"/>
          <w:lang w:val="en-US"/>
        </w:rPr>
        <w:t>13</w:t>
      </w:r>
      <w:r w:rsidR="005D2FA2" w:rsidRPr="007C130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5D2FA2" w:rsidRPr="007C1308">
        <w:rPr>
          <w:rFonts w:asciiTheme="majorBidi" w:hAnsiTheme="majorBidi" w:cstheme="majorBidi"/>
          <w:sz w:val="28"/>
          <w:szCs w:val="28"/>
          <w:cs/>
          <w:lang w:val="en-US"/>
        </w:rPr>
        <w:t xml:space="preserve">      สัญญาเช่า</w:t>
      </w:r>
    </w:p>
    <w:p w14:paraId="784CC14B" w14:textId="77777777" w:rsidR="004A42FF" w:rsidRPr="007C1308" w:rsidRDefault="004A42FF" w:rsidP="001927AE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0"/>
          <w:lang w:val="en-US" w:bidi="th-TH"/>
        </w:rPr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990"/>
        <w:gridCol w:w="270"/>
        <w:gridCol w:w="990"/>
        <w:gridCol w:w="270"/>
        <w:gridCol w:w="990"/>
        <w:gridCol w:w="270"/>
        <w:gridCol w:w="990"/>
      </w:tblGrid>
      <w:tr w:rsidR="00615CC7" w:rsidRPr="007C1308" w14:paraId="4E57728D" w14:textId="77777777" w:rsidTr="00582EEE">
        <w:trPr>
          <w:cantSplit/>
          <w:tblHeader/>
        </w:trPr>
        <w:tc>
          <w:tcPr>
            <w:tcW w:w="4230" w:type="dxa"/>
            <w:vAlign w:val="bottom"/>
            <w:hideMark/>
          </w:tcPr>
          <w:p w14:paraId="292B05FE" w14:textId="215F1D0E" w:rsidR="00615CC7" w:rsidRPr="007C1308" w:rsidRDefault="00615CC7" w:rsidP="001927AE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2250" w:type="dxa"/>
            <w:gridSpan w:val="3"/>
          </w:tcPr>
          <w:p w14:paraId="59209799" w14:textId="66D82059" w:rsidR="00615CC7" w:rsidRPr="007C1308" w:rsidRDefault="00615CC7" w:rsidP="001927AE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43273884" w14:textId="77777777" w:rsidR="00615CC7" w:rsidRPr="007C1308" w:rsidRDefault="00615CC7" w:rsidP="001927A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7B10CB62" w14:textId="58EA6585" w:rsidR="00615CC7" w:rsidRPr="007C1308" w:rsidRDefault="00615CC7" w:rsidP="001927AE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615CC7" w:rsidRPr="007C1308" w14:paraId="7D57D2CA" w14:textId="77777777" w:rsidTr="00582EEE">
        <w:trPr>
          <w:cantSplit/>
        </w:trPr>
        <w:tc>
          <w:tcPr>
            <w:tcW w:w="4230" w:type="dxa"/>
            <w:hideMark/>
          </w:tcPr>
          <w:p w14:paraId="22C10788" w14:textId="0FB1F7D6" w:rsidR="00615CC7" w:rsidRPr="007C1308" w:rsidRDefault="00615CC7" w:rsidP="001927AE">
            <w:pPr>
              <w:tabs>
                <w:tab w:val="clear" w:pos="351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211E1F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ณ วันที่ </w:t>
            </w:r>
            <w:r w:rsidR="007E56DD"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</w:tcPr>
          <w:p w14:paraId="45EC028B" w14:textId="3736FA1F" w:rsidR="00615CC7" w:rsidRPr="007C1308" w:rsidRDefault="00ED611C" w:rsidP="001927A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270" w:type="dxa"/>
          </w:tcPr>
          <w:p w14:paraId="044E1A4A" w14:textId="77777777" w:rsidR="00615CC7" w:rsidRPr="007C1308" w:rsidRDefault="00615CC7" w:rsidP="001927A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624ABA68" w14:textId="3F931B16" w:rsidR="00615CC7" w:rsidRPr="007C1308" w:rsidRDefault="00ED611C" w:rsidP="001927A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0521BF22" w14:textId="77777777" w:rsidR="00615CC7" w:rsidRPr="007C1308" w:rsidRDefault="00615CC7" w:rsidP="001927A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A23F0DD" w14:textId="2A3227EF" w:rsidR="00615CC7" w:rsidRPr="007C1308" w:rsidRDefault="00ED611C" w:rsidP="001927A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70" w:type="dxa"/>
          </w:tcPr>
          <w:p w14:paraId="67DE04FD" w14:textId="74AA73A8" w:rsidR="00615CC7" w:rsidRPr="007C1308" w:rsidRDefault="00615CC7" w:rsidP="001927A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B725C9D" w14:textId="1F20377A" w:rsidR="00615CC7" w:rsidRPr="007C1308" w:rsidRDefault="00ED611C" w:rsidP="001927A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</w:tr>
      <w:tr w:rsidR="005A5451" w:rsidRPr="007C1308" w14:paraId="287C150B" w14:textId="77777777" w:rsidTr="00582EEE">
        <w:trPr>
          <w:cantSplit/>
        </w:trPr>
        <w:tc>
          <w:tcPr>
            <w:tcW w:w="4230" w:type="dxa"/>
          </w:tcPr>
          <w:p w14:paraId="101D4AAB" w14:textId="77777777" w:rsidR="005A5451" w:rsidRPr="007C1308" w:rsidRDefault="005A5451" w:rsidP="001927A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</w:tcPr>
          <w:p w14:paraId="735F4236" w14:textId="45CE3DB6" w:rsidR="005A5451" w:rsidRPr="007C1308" w:rsidRDefault="005A5451" w:rsidP="001927A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ED611C" w:rsidRPr="007C1308" w14:paraId="5D341631" w14:textId="77777777" w:rsidTr="00582EEE">
        <w:trPr>
          <w:cantSplit/>
        </w:trPr>
        <w:tc>
          <w:tcPr>
            <w:tcW w:w="4230" w:type="dxa"/>
          </w:tcPr>
          <w:p w14:paraId="2D3E94D5" w14:textId="77777777" w:rsidR="00ED611C" w:rsidRPr="007C1308" w:rsidRDefault="00ED611C" w:rsidP="001927A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990" w:type="dxa"/>
          </w:tcPr>
          <w:p w14:paraId="24606D22" w14:textId="4F3E9810" w:rsidR="00ED611C" w:rsidRPr="007C1308" w:rsidRDefault="00E52158" w:rsidP="001927A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C1308">
              <w:rPr>
                <w:rFonts w:ascii="Angsana New" w:hAnsi="Angsana New"/>
                <w:sz w:val="28"/>
                <w:szCs w:val="28"/>
                <w:lang w:val="en-US" w:bidi="th-TH"/>
              </w:rPr>
              <w:t>28,980</w:t>
            </w:r>
          </w:p>
        </w:tc>
        <w:tc>
          <w:tcPr>
            <w:tcW w:w="270" w:type="dxa"/>
          </w:tcPr>
          <w:p w14:paraId="6B6D6506" w14:textId="77777777" w:rsidR="00ED611C" w:rsidRPr="007C1308" w:rsidRDefault="00ED611C" w:rsidP="001927AE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4E0762F" w14:textId="2292F041" w:rsidR="00ED611C" w:rsidRPr="007C1308" w:rsidRDefault="00ED611C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C1308">
              <w:rPr>
                <w:rFonts w:ascii="Angsana New" w:hAnsi="Angsana New"/>
                <w:sz w:val="28"/>
                <w:szCs w:val="28"/>
                <w:lang w:val="en-US" w:bidi="th-TH"/>
              </w:rPr>
              <w:t>27,599</w:t>
            </w:r>
          </w:p>
        </w:tc>
        <w:tc>
          <w:tcPr>
            <w:tcW w:w="270" w:type="dxa"/>
          </w:tcPr>
          <w:p w14:paraId="0508668E" w14:textId="77777777" w:rsidR="00ED611C" w:rsidRPr="007C1308" w:rsidRDefault="00ED611C" w:rsidP="001927A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9C8BEA6" w14:textId="3DDD3924" w:rsidR="00ED611C" w:rsidRPr="007C1308" w:rsidRDefault="00A00EE2" w:rsidP="001927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C1308">
              <w:rPr>
                <w:rFonts w:ascii="Angsana New" w:hAnsi="Angsana New"/>
                <w:sz w:val="28"/>
                <w:szCs w:val="28"/>
                <w:lang w:val="en-US" w:bidi="th-TH"/>
              </w:rPr>
              <w:t>2,97</w:t>
            </w:r>
            <w:r w:rsidR="00A202A6" w:rsidRPr="007C1308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4222DBDD" w14:textId="5FDC1970" w:rsidR="00ED611C" w:rsidRPr="007C1308" w:rsidRDefault="00ED611C" w:rsidP="001927A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E59919D" w14:textId="5D47EFAC" w:rsidR="00ED611C" w:rsidRPr="007C1308" w:rsidRDefault="00ED611C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C1308">
              <w:rPr>
                <w:rFonts w:ascii="Angsana New" w:hAnsi="Angsana New"/>
                <w:sz w:val="28"/>
                <w:szCs w:val="28"/>
                <w:lang w:val="en-US" w:bidi="th-TH"/>
              </w:rPr>
              <w:t>6,167</w:t>
            </w:r>
          </w:p>
        </w:tc>
      </w:tr>
      <w:tr w:rsidR="00ED611C" w:rsidRPr="007C1308" w14:paraId="13572FDE" w14:textId="77777777" w:rsidTr="00582EEE">
        <w:trPr>
          <w:cantSplit/>
        </w:trPr>
        <w:tc>
          <w:tcPr>
            <w:tcW w:w="4230" w:type="dxa"/>
          </w:tcPr>
          <w:p w14:paraId="32442DB1" w14:textId="77777777" w:rsidR="00ED611C" w:rsidRPr="007C1308" w:rsidRDefault="00ED611C" w:rsidP="001927A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990" w:type="dxa"/>
          </w:tcPr>
          <w:p w14:paraId="2C99F526" w14:textId="684A5287" w:rsidR="00ED611C" w:rsidRPr="007C1308" w:rsidRDefault="00F0454D" w:rsidP="001927A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C1308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728E4CB7" w14:textId="77777777" w:rsidR="00ED611C" w:rsidRPr="007C1308" w:rsidRDefault="00ED611C" w:rsidP="001927AE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C99BB9C" w14:textId="7B969277" w:rsidR="00ED611C" w:rsidRPr="007C1308" w:rsidRDefault="00ED611C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C1308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454CDCEE" w14:textId="77777777" w:rsidR="00ED611C" w:rsidRPr="007C1308" w:rsidRDefault="00ED611C" w:rsidP="001927A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0C59C7C" w14:textId="0EFD039E" w:rsidR="00ED611C" w:rsidRPr="007C1308" w:rsidRDefault="00A00EE2" w:rsidP="001927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C1308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30BF477C" w14:textId="45469B6E" w:rsidR="00ED611C" w:rsidRPr="007C1308" w:rsidRDefault="00ED611C" w:rsidP="001927A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526249B" w14:textId="5D678D7A" w:rsidR="00ED611C" w:rsidRPr="007C1308" w:rsidRDefault="00ED611C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C1308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</w:tr>
      <w:tr w:rsidR="00ED611C" w:rsidRPr="007C1308" w14:paraId="5783D36B" w14:textId="77777777" w:rsidTr="00582EEE">
        <w:trPr>
          <w:cantSplit/>
        </w:trPr>
        <w:tc>
          <w:tcPr>
            <w:tcW w:w="4230" w:type="dxa"/>
          </w:tcPr>
          <w:p w14:paraId="12D41E29" w14:textId="77777777" w:rsidR="00ED611C" w:rsidRPr="007C1308" w:rsidRDefault="00ED611C" w:rsidP="001927A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87D87B0" w14:textId="401FD552" w:rsidR="00ED611C" w:rsidRPr="007C1308" w:rsidRDefault="0092491E" w:rsidP="001927A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C1308">
              <w:rPr>
                <w:rFonts w:ascii="Angsana New" w:hAnsi="Angsana New"/>
                <w:sz w:val="28"/>
                <w:szCs w:val="28"/>
                <w:lang w:val="en-US" w:bidi="th-TH"/>
              </w:rPr>
              <w:t>1,644</w:t>
            </w:r>
          </w:p>
        </w:tc>
        <w:tc>
          <w:tcPr>
            <w:tcW w:w="270" w:type="dxa"/>
          </w:tcPr>
          <w:p w14:paraId="28F0FE92" w14:textId="77777777" w:rsidR="00ED611C" w:rsidRPr="007C1308" w:rsidRDefault="00ED611C" w:rsidP="001927AE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E95BB72" w14:textId="2BC8E1DD" w:rsidR="00ED611C" w:rsidRPr="007C1308" w:rsidRDefault="00ED611C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C1308">
              <w:rPr>
                <w:rFonts w:ascii="Angsana New" w:hAnsi="Angsana New"/>
                <w:sz w:val="28"/>
                <w:szCs w:val="28"/>
                <w:lang w:val="en-US" w:bidi="th-TH"/>
              </w:rPr>
              <w:t>2,094</w:t>
            </w:r>
          </w:p>
        </w:tc>
        <w:tc>
          <w:tcPr>
            <w:tcW w:w="270" w:type="dxa"/>
          </w:tcPr>
          <w:p w14:paraId="79CD5A62" w14:textId="77777777" w:rsidR="00ED611C" w:rsidRPr="007C1308" w:rsidRDefault="00ED611C" w:rsidP="001927A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11960F8" w14:textId="4521FC08" w:rsidR="00ED611C" w:rsidRPr="007C1308" w:rsidRDefault="00A00EE2" w:rsidP="001927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C1308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F85754" w:rsidRPr="007C1308">
              <w:rPr>
                <w:rFonts w:ascii="Angsana New" w:hAnsi="Angsana New"/>
                <w:sz w:val="28"/>
                <w:szCs w:val="28"/>
                <w:lang w:val="en-US" w:bidi="th-TH"/>
              </w:rPr>
              <w:t>,644</w:t>
            </w:r>
          </w:p>
        </w:tc>
        <w:tc>
          <w:tcPr>
            <w:tcW w:w="270" w:type="dxa"/>
          </w:tcPr>
          <w:p w14:paraId="0144F93B" w14:textId="78110C7F" w:rsidR="00ED611C" w:rsidRPr="007C1308" w:rsidRDefault="00ED611C" w:rsidP="001927A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E1A06CD" w14:textId="15C00CED" w:rsidR="00ED611C" w:rsidRPr="007C1308" w:rsidRDefault="00ED611C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C1308">
              <w:rPr>
                <w:rFonts w:ascii="Angsana New" w:hAnsi="Angsana New"/>
                <w:sz w:val="28"/>
                <w:szCs w:val="28"/>
                <w:lang w:val="en-US" w:bidi="th-TH"/>
              </w:rPr>
              <w:t>2,094</w:t>
            </w:r>
          </w:p>
        </w:tc>
      </w:tr>
      <w:tr w:rsidR="00ED611C" w:rsidRPr="007C1308" w14:paraId="764BBCE0" w14:textId="77777777" w:rsidTr="00582EEE">
        <w:trPr>
          <w:cantSplit/>
        </w:trPr>
        <w:tc>
          <w:tcPr>
            <w:tcW w:w="4230" w:type="dxa"/>
            <w:hideMark/>
          </w:tcPr>
          <w:p w14:paraId="4F978455" w14:textId="77777777" w:rsidR="00ED611C" w:rsidRPr="007C1308" w:rsidRDefault="00ED611C" w:rsidP="001927A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8F83089" w14:textId="54B04AD6" w:rsidR="00ED611C" w:rsidRPr="007C1308" w:rsidRDefault="009D2B21" w:rsidP="001927AE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30,</w:t>
            </w:r>
            <w:r w:rsidR="002416B0" w:rsidRPr="007C130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625</w:t>
            </w:r>
          </w:p>
        </w:tc>
        <w:tc>
          <w:tcPr>
            <w:tcW w:w="270" w:type="dxa"/>
          </w:tcPr>
          <w:p w14:paraId="31002B18" w14:textId="77777777" w:rsidR="00ED611C" w:rsidRPr="007C1308" w:rsidRDefault="00ED611C" w:rsidP="001927AE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BC925D" w14:textId="58D81BE9" w:rsidR="00ED611C" w:rsidRPr="007C1308" w:rsidRDefault="00ED611C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C130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29,694</w:t>
            </w:r>
          </w:p>
        </w:tc>
        <w:tc>
          <w:tcPr>
            <w:tcW w:w="270" w:type="dxa"/>
          </w:tcPr>
          <w:p w14:paraId="753ADE10" w14:textId="77777777" w:rsidR="00ED611C" w:rsidRPr="007C1308" w:rsidRDefault="00ED611C" w:rsidP="001927A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F66B2D8" w14:textId="10054FFD" w:rsidR="00ED611C" w:rsidRPr="007C1308" w:rsidRDefault="00F85754" w:rsidP="001927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4,61</w:t>
            </w:r>
            <w:r w:rsidR="00A202A6" w:rsidRPr="007C130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1747B954" w14:textId="05A9D540" w:rsidR="00ED611C" w:rsidRPr="007C1308" w:rsidRDefault="00ED611C" w:rsidP="001927A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9D8032" w14:textId="741A4436" w:rsidR="00ED611C" w:rsidRPr="007C1308" w:rsidRDefault="00ED611C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8,262</w:t>
            </w:r>
          </w:p>
        </w:tc>
      </w:tr>
    </w:tbl>
    <w:p w14:paraId="5299DEDA" w14:textId="77777777" w:rsidR="004A42FF" w:rsidRPr="007C1308" w:rsidRDefault="004A42FF" w:rsidP="001927AE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0"/>
          <w:lang w:val="en-US" w:bidi="th-TH"/>
        </w:rPr>
      </w:pPr>
    </w:p>
    <w:p w14:paraId="7407263C" w14:textId="7A29F4C4" w:rsidR="004A42FF" w:rsidRPr="007C1308" w:rsidRDefault="004A42FF" w:rsidP="001927AE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C1308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="007E56DD" w:rsidRPr="007C1308">
        <w:rPr>
          <w:rFonts w:asciiTheme="majorBidi" w:hAnsiTheme="majorBidi" w:cstheme="majorBidi"/>
          <w:sz w:val="28"/>
          <w:szCs w:val="28"/>
        </w:rPr>
        <w:t>256</w:t>
      </w:r>
      <w:r w:rsidR="00ED611C" w:rsidRPr="007C1308">
        <w:rPr>
          <w:rFonts w:asciiTheme="majorBidi" w:hAnsiTheme="majorBidi" w:cstheme="majorBidi"/>
          <w:sz w:val="28"/>
          <w:szCs w:val="28"/>
        </w:rPr>
        <w:t>5</w:t>
      </w:r>
      <w:r w:rsidRPr="007C1308">
        <w:rPr>
          <w:rFonts w:asciiTheme="majorBidi" w:hAnsiTheme="majorBidi" w:cstheme="majorBidi"/>
          <w:sz w:val="28"/>
          <w:szCs w:val="28"/>
        </w:rPr>
        <w:t xml:space="preserve"> 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สินทรัพย์สิทธิการใช้ของกลุ่มบริษัทเพิ่มขึ้นเป็นจำนวน </w:t>
      </w:r>
      <w:r w:rsidR="00C36F7C" w:rsidRPr="007C1308">
        <w:rPr>
          <w:rFonts w:asciiTheme="majorBidi" w:hAnsiTheme="majorBidi" w:cstheme="majorBidi"/>
          <w:sz w:val="28"/>
          <w:szCs w:val="28"/>
        </w:rPr>
        <w:t>16.68</w:t>
      </w:r>
      <w:r w:rsidRPr="007C1308">
        <w:rPr>
          <w:rFonts w:asciiTheme="majorBidi" w:hAnsiTheme="majorBidi" w:cstheme="majorBidi"/>
          <w:sz w:val="28"/>
          <w:szCs w:val="28"/>
        </w:rPr>
        <w:t xml:space="preserve"> 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335778" w:rsidRPr="007C1308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7E56DD" w:rsidRPr="007C1308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ED611C" w:rsidRPr="007C1308">
        <w:rPr>
          <w:rFonts w:asciiTheme="majorBidi" w:hAnsiTheme="majorBidi" w:cstheme="majorBidi"/>
          <w:i/>
          <w:iCs/>
          <w:sz w:val="28"/>
          <w:szCs w:val="28"/>
        </w:rPr>
        <w:t>4</w:t>
      </w:r>
      <w:r w:rsidR="001B32DB" w:rsidRPr="007C1308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B33353" w:rsidRPr="007C1308">
        <w:rPr>
          <w:rFonts w:asciiTheme="majorBidi" w:hAnsiTheme="majorBidi" w:hint="cs"/>
          <w:i/>
          <w:iCs/>
          <w:sz w:val="28"/>
          <w:szCs w:val="28"/>
          <w:cs/>
        </w:rPr>
        <w:t xml:space="preserve">สินทรัพย์สิทธิการใช้ของกลุ่มบริษัทและบริษัทเพิ่มขึ้นเป็นจำนวน </w:t>
      </w:r>
      <w:r w:rsidR="00ED611C" w:rsidRPr="007C1308">
        <w:rPr>
          <w:rFonts w:asciiTheme="majorBidi" w:hAnsiTheme="majorBidi" w:cstheme="majorBidi"/>
          <w:i/>
          <w:iCs/>
          <w:sz w:val="28"/>
          <w:szCs w:val="28"/>
        </w:rPr>
        <w:t>5.70</w:t>
      </w:r>
      <w:r w:rsidR="001B32DB" w:rsidRPr="007C1308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1B32DB" w:rsidRPr="007C1308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 และ </w:t>
      </w:r>
      <w:r w:rsidR="00ED611C" w:rsidRPr="007C1308">
        <w:rPr>
          <w:rFonts w:asciiTheme="majorBidi" w:hAnsiTheme="majorBidi" w:cstheme="majorBidi"/>
          <w:i/>
          <w:iCs/>
          <w:sz w:val="28"/>
          <w:szCs w:val="28"/>
        </w:rPr>
        <w:t>2.94</w:t>
      </w:r>
      <w:r w:rsidR="001B32DB" w:rsidRPr="007C1308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1B32DB" w:rsidRPr="007C1308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="001B32DB" w:rsidRPr="007C1308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1B32DB" w:rsidRPr="007C1308">
        <w:rPr>
          <w:rFonts w:asciiTheme="majorBidi" w:hAnsiTheme="majorBidi" w:cstheme="majorBidi"/>
          <w:i/>
          <w:iCs/>
          <w:sz w:val="28"/>
          <w:szCs w:val="28"/>
          <w:cs/>
        </w:rPr>
        <w:t>ตามลำดับ</w:t>
      </w:r>
      <w:r w:rsidR="001B32DB" w:rsidRPr="007C1308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0946C9BE" w14:textId="77777777" w:rsidR="003A2F4C" w:rsidRPr="007C1308" w:rsidRDefault="003A2F4C" w:rsidP="001927AE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60043917" w14:textId="42050076" w:rsidR="0043796F" w:rsidRPr="007C1308" w:rsidRDefault="004A42FF" w:rsidP="001927AE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C1308">
        <w:rPr>
          <w:rFonts w:asciiTheme="majorBidi" w:hAnsiTheme="majorBidi" w:cstheme="majorBidi"/>
          <w:sz w:val="28"/>
          <w:szCs w:val="28"/>
          <w:cs/>
        </w:rPr>
        <w:t>กลุ่มบริษัทเช่า</w:t>
      </w:r>
      <w:r w:rsidR="00FD25B6" w:rsidRPr="007C1308">
        <w:rPr>
          <w:rFonts w:asciiTheme="majorBidi" w:hAnsiTheme="majorBidi" w:cstheme="majorBidi"/>
          <w:sz w:val="28"/>
          <w:szCs w:val="28"/>
          <w:cs/>
        </w:rPr>
        <w:t>พื้นที่</w:t>
      </w:r>
      <w:r w:rsidR="002B50C2" w:rsidRPr="007C1308">
        <w:rPr>
          <w:rFonts w:asciiTheme="majorBidi" w:hAnsiTheme="majorBidi" w:cstheme="majorBidi"/>
          <w:sz w:val="28"/>
          <w:szCs w:val="28"/>
          <w:cs/>
        </w:rPr>
        <w:t>อาคาร</w:t>
      </w:r>
      <w:r w:rsidR="002B7821" w:rsidRPr="007C1308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2B50C2" w:rsidRPr="007C1308">
        <w:rPr>
          <w:rFonts w:asciiTheme="majorBidi" w:hAnsiTheme="majorBidi" w:cstheme="majorBidi"/>
          <w:sz w:val="28"/>
          <w:szCs w:val="28"/>
          <w:cs/>
        </w:rPr>
        <w:t>สำนักงาน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หลายแห่งเป็นระยะเวลา </w:t>
      </w:r>
      <w:r w:rsidR="007E56DD" w:rsidRPr="007C1308">
        <w:rPr>
          <w:rFonts w:asciiTheme="majorBidi" w:hAnsiTheme="majorBidi" w:cstheme="majorBidi"/>
          <w:sz w:val="28"/>
          <w:szCs w:val="28"/>
        </w:rPr>
        <w:t>3</w:t>
      </w:r>
      <w:r w:rsidR="002B50C2" w:rsidRPr="007C1308">
        <w:rPr>
          <w:rFonts w:asciiTheme="majorBidi" w:hAnsiTheme="majorBidi" w:cstheme="majorBidi"/>
          <w:sz w:val="28"/>
          <w:szCs w:val="28"/>
        </w:rPr>
        <w:t xml:space="preserve"> </w:t>
      </w:r>
      <w:r w:rsidR="002B50C2" w:rsidRPr="007C1308">
        <w:rPr>
          <w:rFonts w:asciiTheme="majorBidi" w:hAnsiTheme="majorBidi" w:cstheme="majorBidi"/>
          <w:sz w:val="28"/>
          <w:szCs w:val="28"/>
          <w:cs/>
        </w:rPr>
        <w:t>ปี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5BBA20CA" w14:textId="033A0CBA" w:rsidR="00DE615A" w:rsidRPr="007C1308" w:rsidRDefault="00DE615A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20"/>
          <w:szCs w:val="20"/>
          <w:cs/>
        </w:rPr>
      </w:pPr>
    </w:p>
    <w:p w14:paraId="69C196B2" w14:textId="77B451FC" w:rsidR="004A42FF" w:rsidRPr="007C1308" w:rsidRDefault="004A42FF" w:rsidP="001927AE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7C1308">
        <w:rPr>
          <w:rFonts w:asciiTheme="majorBidi" w:hAnsiTheme="majorBidi" w:cstheme="majorBidi"/>
          <w:i/>
          <w:iCs/>
          <w:sz w:val="28"/>
          <w:szCs w:val="28"/>
          <w:cs/>
        </w:rPr>
        <w:t>สิทธิเลือกในการขยายอายุสัญญาเช่า</w:t>
      </w:r>
    </w:p>
    <w:p w14:paraId="2350DD5E" w14:textId="77777777" w:rsidR="00DD0D64" w:rsidRPr="007C1308" w:rsidRDefault="00DD0D64" w:rsidP="001927AE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0A58561D" w14:textId="77777777" w:rsidR="00343D79" w:rsidRPr="007C1308" w:rsidRDefault="001B32DB" w:rsidP="001927AE">
      <w:pPr>
        <w:tabs>
          <w:tab w:val="clear" w:pos="454"/>
        </w:tabs>
        <w:ind w:left="540"/>
        <w:jc w:val="thaiDistribute"/>
        <w:rPr>
          <w:rFonts w:asciiTheme="majorBidi" w:hAnsiTheme="majorBidi"/>
          <w:sz w:val="28"/>
          <w:szCs w:val="28"/>
        </w:rPr>
      </w:pPr>
      <w:r w:rsidRPr="007C1308">
        <w:rPr>
          <w:rFonts w:asciiTheme="majorBidi" w:hAnsiTheme="majorBidi" w:cstheme="majorBidi"/>
          <w:sz w:val="28"/>
          <w:szCs w:val="28"/>
          <w:cs/>
        </w:rPr>
        <w:t>กลุ่มบริษัทมีสิทธิ</w:t>
      </w:r>
      <w:r w:rsidR="004A42FF" w:rsidRPr="007C1308">
        <w:rPr>
          <w:rFonts w:asciiTheme="majorBidi" w:hAnsiTheme="majorBidi" w:cstheme="majorBidi"/>
          <w:sz w:val="28"/>
          <w:szCs w:val="28"/>
          <w:cs/>
        </w:rPr>
        <w:t>เลือกขยายอายุสัญญาเช่า</w:t>
      </w:r>
      <w:r w:rsidR="00F471D1" w:rsidRPr="007C1308">
        <w:rPr>
          <w:rFonts w:asciiTheme="majorBidi" w:hAnsiTheme="majorBidi" w:cstheme="majorBidi"/>
          <w:sz w:val="28"/>
          <w:szCs w:val="28"/>
          <w:cs/>
        </w:rPr>
        <w:t>อสังหาริมทรัพย์</w:t>
      </w:r>
      <w:r w:rsidR="004A42FF" w:rsidRPr="007C1308">
        <w:rPr>
          <w:rFonts w:asciiTheme="majorBidi" w:hAnsiTheme="majorBidi" w:cstheme="majorBidi"/>
          <w:sz w:val="28"/>
          <w:szCs w:val="28"/>
          <w:cs/>
        </w:rPr>
        <w:t xml:space="preserve">ภายในหนึ่งปีก่อนสิ้นสุดระยะเวลาเช่า </w:t>
      </w:r>
      <w:r w:rsidR="00F471D1" w:rsidRPr="007C1308">
        <w:rPr>
          <w:rFonts w:asciiTheme="majorBidi" w:hAnsiTheme="majorBidi"/>
          <w:sz w:val="28"/>
          <w:szCs w:val="28"/>
          <w:cs/>
        </w:rPr>
        <w:t>ซึ่ง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</w:t>
      </w:r>
    </w:p>
    <w:p w14:paraId="76C3BF12" w14:textId="77777777" w:rsidR="00343D79" w:rsidRPr="007C1308" w:rsidRDefault="00343D79" w:rsidP="001927AE">
      <w:pPr>
        <w:tabs>
          <w:tab w:val="clear" w:pos="454"/>
        </w:tabs>
        <w:ind w:left="540"/>
        <w:jc w:val="thaiDistribute"/>
        <w:rPr>
          <w:rFonts w:asciiTheme="majorBidi" w:hAnsiTheme="majorBidi"/>
          <w:sz w:val="20"/>
          <w:szCs w:val="20"/>
        </w:rPr>
      </w:pPr>
    </w:p>
    <w:p w14:paraId="0D248302" w14:textId="15392B05" w:rsidR="00DD0D64" w:rsidRPr="007C1308" w:rsidRDefault="00DD0D64" w:rsidP="001927AE">
      <w:pPr>
        <w:tabs>
          <w:tab w:val="clear" w:pos="454"/>
        </w:tabs>
        <w:ind w:left="540"/>
        <w:jc w:val="thaiDistribute"/>
        <w:rPr>
          <w:rFonts w:asciiTheme="majorBidi" w:hAnsiTheme="majorBidi"/>
          <w:i/>
          <w:iCs/>
          <w:sz w:val="28"/>
          <w:szCs w:val="28"/>
          <w:cs/>
        </w:rPr>
      </w:pPr>
      <w:r w:rsidRPr="007C1308">
        <w:rPr>
          <w:rFonts w:asciiTheme="majorBidi" w:hAnsiTheme="majorBidi"/>
          <w:i/>
          <w:iCs/>
          <w:sz w:val="28"/>
          <w:szCs w:val="28"/>
          <w:cs/>
        </w:rPr>
        <w:br w:type="page"/>
      </w: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180"/>
        <w:gridCol w:w="990"/>
        <w:gridCol w:w="180"/>
        <w:gridCol w:w="1080"/>
        <w:gridCol w:w="180"/>
        <w:gridCol w:w="1080"/>
      </w:tblGrid>
      <w:tr w:rsidR="00EE6282" w:rsidRPr="007C1308" w14:paraId="416E5907" w14:textId="77777777" w:rsidTr="00EE6282">
        <w:trPr>
          <w:cantSplit/>
          <w:tblHeader/>
        </w:trPr>
        <w:tc>
          <w:tcPr>
            <w:tcW w:w="4230" w:type="dxa"/>
            <w:shd w:val="clear" w:color="auto" w:fill="auto"/>
            <w:vAlign w:val="bottom"/>
          </w:tcPr>
          <w:p w14:paraId="234A5085" w14:textId="77777777" w:rsidR="00EE6282" w:rsidRPr="007C1308" w:rsidRDefault="00EE6282" w:rsidP="001927AE">
            <w:pPr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74FFBC5B" w14:textId="7C14ED2E" w:rsidR="00EE6282" w:rsidRPr="007C1308" w:rsidRDefault="00EE6282" w:rsidP="001927AE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1E9D830" w14:textId="77777777" w:rsidR="00EE6282" w:rsidRPr="007C1308" w:rsidRDefault="00EE6282" w:rsidP="001927AE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531756EB" w14:textId="4935EE91" w:rsidR="00EE6282" w:rsidRPr="007C1308" w:rsidRDefault="00EE6282" w:rsidP="001927AE">
            <w:pPr>
              <w:pStyle w:val="acctmergecolhdg"/>
              <w:tabs>
                <w:tab w:val="left" w:pos="1990"/>
              </w:tabs>
              <w:spacing w:line="240" w:lineRule="atLeast"/>
              <w:ind w:left="-85"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D611C" w:rsidRPr="007C1308" w14:paraId="4F4EB479" w14:textId="77777777" w:rsidTr="00EE6282">
        <w:trPr>
          <w:cantSplit/>
          <w:tblHeader/>
        </w:trPr>
        <w:tc>
          <w:tcPr>
            <w:tcW w:w="4230" w:type="dxa"/>
          </w:tcPr>
          <w:p w14:paraId="415A2B59" w14:textId="278BAE5A" w:rsidR="00ED611C" w:rsidRPr="007C1308" w:rsidRDefault="00ED611C" w:rsidP="001927A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3B3DCBF3" w14:textId="015C7DF7" w:rsidR="00ED611C" w:rsidRPr="007C1308" w:rsidRDefault="00ED611C" w:rsidP="001927A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4CC60237" w14:textId="77777777" w:rsidR="00ED611C" w:rsidRPr="007C1308" w:rsidRDefault="00ED611C" w:rsidP="001927A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34FE91F" w14:textId="7C464B21" w:rsidR="00ED611C" w:rsidRPr="007C1308" w:rsidRDefault="00ED611C" w:rsidP="001927A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0BAF2EBE" w14:textId="77777777" w:rsidR="00ED611C" w:rsidRPr="007C1308" w:rsidRDefault="00ED611C" w:rsidP="001927A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A0F8C0" w14:textId="0554B650" w:rsidR="00ED611C" w:rsidRPr="007C1308" w:rsidRDefault="00ED611C" w:rsidP="001927A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0" w:type="dxa"/>
          </w:tcPr>
          <w:p w14:paraId="6C73D3C2" w14:textId="77777777" w:rsidR="00ED611C" w:rsidRPr="007C1308" w:rsidRDefault="00ED611C" w:rsidP="001927A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28FBCE7" w14:textId="1F348BAA" w:rsidR="00ED611C" w:rsidRPr="007C1308" w:rsidRDefault="00ED611C" w:rsidP="001927A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2564</w:t>
            </w:r>
          </w:p>
        </w:tc>
      </w:tr>
      <w:tr w:rsidR="00EE6282" w:rsidRPr="007C1308" w14:paraId="3BBCB507" w14:textId="77777777" w:rsidTr="00EE6282">
        <w:trPr>
          <w:cantSplit/>
          <w:tblHeader/>
        </w:trPr>
        <w:tc>
          <w:tcPr>
            <w:tcW w:w="4230" w:type="dxa"/>
          </w:tcPr>
          <w:p w14:paraId="196E5589" w14:textId="7447A4FF" w:rsidR="00EE6282" w:rsidRPr="007C1308" w:rsidRDefault="00EE6282" w:rsidP="001927A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770" w:type="dxa"/>
            <w:gridSpan w:val="7"/>
          </w:tcPr>
          <w:p w14:paraId="38D41880" w14:textId="779F3AA9" w:rsidR="00EE6282" w:rsidRPr="007C1308" w:rsidRDefault="00EE6282" w:rsidP="001927A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C130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7C130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EE6282" w:rsidRPr="007C1308" w14:paraId="28D34B5F" w14:textId="77777777" w:rsidTr="00EE6282">
        <w:trPr>
          <w:cantSplit/>
        </w:trPr>
        <w:tc>
          <w:tcPr>
            <w:tcW w:w="4230" w:type="dxa"/>
          </w:tcPr>
          <w:p w14:paraId="51798ECE" w14:textId="77777777" w:rsidR="00EE6282" w:rsidRPr="007C1308" w:rsidRDefault="00EE6282" w:rsidP="001927AE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จำนวนที่รับรู้ในกำไรหรือขาดทุน</w:t>
            </w: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0" w:type="dxa"/>
          </w:tcPr>
          <w:p w14:paraId="3F6856B1" w14:textId="6735BBF7" w:rsidR="00EE6282" w:rsidRPr="007C1308" w:rsidRDefault="00EE6282" w:rsidP="001927A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0D2A6AF" w14:textId="77777777" w:rsidR="00EE6282" w:rsidRPr="007C1308" w:rsidRDefault="00EE6282" w:rsidP="001927A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C514E02" w14:textId="77777777" w:rsidR="00EE6282" w:rsidRPr="007C1308" w:rsidRDefault="00EE6282" w:rsidP="001927A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62A72AC" w14:textId="77777777" w:rsidR="00EE6282" w:rsidRPr="007C1308" w:rsidRDefault="00EE6282" w:rsidP="001927A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57E296C" w14:textId="77777777" w:rsidR="00EE6282" w:rsidRPr="007C1308" w:rsidRDefault="00EE6282" w:rsidP="001927A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407CE27" w14:textId="77777777" w:rsidR="00EE6282" w:rsidRPr="007C1308" w:rsidRDefault="00EE6282" w:rsidP="001927A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A7C97AB" w14:textId="77777777" w:rsidR="00EE6282" w:rsidRPr="007C1308" w:rsidRDefault="00EE6282" w:rsidP="001927A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D611C" w:rsidRPr="007C1308" w14:paraId="77173C43" w14:textId="77777777" w:rsidTr="00B72288">
        <w:trPr>
          <w:cantSplit/>
        </w:trPr>
        <w:tc>
          <w:tcPr>
            <w:tcW w:w="4230" w:type="dxa"/>
            <w:shd w:val="clear" w:color="auto" w:fill="auto"/>
          </w:tcPr>
          <w:p w14:paraId="6655CA56" w14:textId="3ECC8798" w:rsidR="00ED611C" w:rsidRPr="007C1308" w:rsidRDefault="00ED611C" w:rsidP="001927AE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/>
                <w:sz w:val="28"/>
                <w:szCs w:val="28"/>
                <w:cs/>
              </w:rPr>
              <w:t xml:space="preserve">การลดค่าเช่าที่เกี่ยวข้องกับ 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COVID-</w:t>
            </w:r>
            <w:r w:rsidRPr="007C1308">
              <w:rPr>
                <w:rFonts w:asciiTheme="majorBidi" w:hAnsiTheme="majorBidi"/>
                <w:sz w:val="28"/>
                <w:szCs w:val="28"/>
              </w:rPr>
              <w:t>19</w:t>
            </w:r>
          </w:p>
        </w:tc>
        <w:tc>
          <w:tcPr>
            <w:tcW w:w="1080" w:type="dxa"/>
          </w:tcPr>
          <w:p w14:paraId="04403AF5" w14:textId="2C450DF9" w:rsidR="00ED611C" w:rsidRPr="007C1308" w:rsidRDefault="00FC77AE" w:rsidP="001927A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2F228A31" w14:textId="77777777" w:rsidR="00ED611C" w:rsidRPr="007C1308" w:rsidRDefault="00ED611C" w:rsidP="001927A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B1C54B0" w14:textId="5BD5B8E5" w:rsidR="00ED611C" w:rsidRPr="007C1308" w:rsidRDefault="00ED611C" w:rsidP="001927A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379</w:t>
            </w:r>
          </w:p>
        </w:tc>
        <w:tc>
          <w:tcPr>
            <w:tcW w:w="180" w:type="dxa"/>
          </w:tcPr>
          <w:p w14:paraId="68E9CA70" w14:textId="77777777" w:rsidR="00ED611C" w:rsidRPr="007C1308" w:rsidRDefault="00ED611C" w:rsidP="001927A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08171B" w14:textId="43B815DC" w:rsidR="00ED611C" w:rsidRPr="007C1308" w:rsidRDefault="00AA6C5C" w:rsidP="001927A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1224B" w:rsidRPr="007C1308">
              <w:rPr>
                <w:rFonts w:asciiTheme="majorBidi" w:hAnsiTheme="majorBidi" w:cstheme="majorBidi"/>
                <w:sz w:val="28"/>
                <w:szCs w:val="28"/>
              </w:rPr>
              <w:t>126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0D6B60A5" w14:textId="77777777" w:rsidR="00ED611C" w:rsidRPr="007C1308" w:rsidRDefault="00ED611C" w:rsidP="001927A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675AE7" w14:textId="52B44604" w:rsidR="00ED611C" w:rsidRPr="007C1308" w:rsidRDefault="00ED611C" w:rsidP="001927A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167</w:t>
            </w:r>
          </w:p>
        </w:tc>
      </w:tr>
      <w:tr w:rsidR="00ED611C" w:rsidRPr="007C1308" w14:paraId="43F136CA" w14:textId="77777777" w:rsidTr="00E34AF7">
        <w:trPr>
          <w:cantSplit/>
        </w:trPr>
        <w:tc>
          <w:tcPr>
            <w:tcW w:w="4230" w:type="dxa"/>
          </w:tcPr>
          <w:p w14:paraId="675A24F2" w14:textId="77777777" w:rsidR="00ED611C" w:rsidRPr="007C1308" w:rsidRDefault="00ED611C" w:rsidP="001927AE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0848544C" w14:textId="1293B171" w:rsidR="00ED611C" w:rsidRPr="007C1308" w:rsidRDefault="00ED611C" w:rsidP="001927A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9D6AF2A" w14:textId="77777777" w:rsidR="00ED611C" w:rsidRPr="007C1308" w:rsidRDefault="00ED611C" w:rsidP="001927A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C0ACA02" w14:textId="77777777" w:rsidR="00ED611C" w:rsidRPr="007C1308" w:rsidRDefault="00ED611C" w:rsidP="001927A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4F469D8" w14:textId="77777777" w:rsidR="00ED611C" w:rsidRPr="007C1308" w:rsidRDefault="00ED611C" w:rsidP="001927A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F8D6960" w14:textId="77777777" w:rsidR="00ED611C" w:rsidRPr="007C1308" w:rsidRDefault="00ED611C" w:rsidP="001927A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F103C8D" w14:textId="77777777" w:rsidR="00ED611C" w:rsidRPr="007C1308" w:rsidRDefault="00ED611C" w:rsidP="001927A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CEFBB4C" w14:textId="77777777" w:rsidR="00ED611C" w:rsidRPr="007C1308" w:rsidRDefault="00ED611C" w:rsidP="001927A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D611C" w:rsidRPr="007C1308" w14:paraId="544F7062" w14:textId="77777777" w:rsidTr="00EE6282">
        <w:trPr>
          <w:cantSplit/>
        </w:trPr>
        <w:tc>
          <w:tcPr>
            <w:tcW w:w="4230" w:type="dxa"/>
          </w:tcPr>
          <w:p w14:paraId="17CFB7AE" w14:textId="77777777" w:rsidR="00ED611C" w:rsidRPr="007C1308" w:rsidRDefault="00ED611C" w:rsidP="001927AE">
            <w:pPr>
              <w:pStyle w:val="ListParagraph"/>
              <w:numPr>
                <w:ilvl w:val="0"/>
                <w:numId w:val="27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080" w:type="dxa"/>
            <w:vAlign w:val="bottom"/>
          </w:tcPr>
          <w:p w14:paraId="16C64EF4" w14:textId="19343BE2" w:rsidR="00ED611C" w:rsidRPr="007C1308" w:rsidRDefault="001F726B" w:rsidP="001927A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15,297</w:t>
            </w:r>
          </w:p>
        </w:tc>
        <w:tc>
          <w:tcPr>
            <w:tcW w:w="180" w:type="dxa"/>
            <w:vAlign w:val="bottom"/>
          </w:tcPr>
          <w:p w14:paraId="50CF97B8" w14:textId="77777777" w:rsidR="00ED611C" w:rsidRPr="007C1308" w:rsidRDefault="00ED611C" w:rsidP="001927A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6FC46B5" w14:textId="28D608F5" w:rsidR="00ED611C" w:rsidRPr="007C1308" w:rsidRDefault="00ED611C" w:rsidP="001927A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128</w:t>
            </w:r>
          </w:p>
        </w:tc>
        <w:tc>
          <w:tcPr>
            <w:tcW w:w="180" w:type="dxa"/>
            <w:vAlign w:val="bottom"/>
          </w:tcPr>
          <w:p w14:paraId="573177ED" w14:textId="77777777" w:rsidR="00ED611C" w:rsidRPr="007C1308" w:rsidRDefault="00ED611C" w:rsidP="001927A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FD2A7B3" w14:textId="1D954A39" w:rsidR="00ED611C" w:rsidRPr="007C1308" w:rsidRDefault="00A44690" w:rsidP="001927A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3,195</w:t>
            </w:r>
          </w:p>
        </w:tc>
        <w:tc>
          <w:tcPr>
            <w:tcW w:w="180" w:type="dxa"/>
            <w:vAlign w:val="bottom"/>
          </w:tcPr>
          <w:p w14:paraId="6F784761" w14:textId="77777777" w:rsidR="00ED611C" w:rsidRPr="007C1308" w:rsidRDefault="00ED611C" w:rsidP="001927A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4574DC5" w14:textId="2FDB4532" w:rsidR="00ED611C" w:rsidRPr="007C1308" w:rsidRDefault="00ED611C" w:rsidP="001927A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3,195</w:t>
            </w:r>
          </w:p>
        </w:tc>
      </w:tr>
      <w:tr w:rsidR="00ED611C" w:rsidRPr="007C1308" w14:paraId="6B55005E" w14:textId="77777777" w:rsidTr="00EE6282">
        <w:trPr>
          <w:cantSplit/>
        </w:trPr>
        <w:tc>
          <w:tcPr>
            <w:tcW w:w="4230" w:type="dxa"/>
          </w:tcPr>
          <w:p w14:paraId="06973626" w14:textId="77777777" w:rsidR="00ED611C" w:rsidRPr="007C1308" w:rsidRDefault="00ED611C" w:rsidP="001927AE">
            <w:pPr>
              <w:pStyle w:val="ListParagraph"/>
              <w:numPr>
                <w:ilvl w:val="0"/>
                <w:numId w:val="27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080" w:type="dxa"/>
            <w:vAlign w:val="bottom"/>
          </w:tcPr>
          <w:p w14:paraId="7204FB69" w14:textId="1DCAC6D0" w:rsidR="00ED611C" w:rsidRPr="007C1308" w:rsidRDefault="00D52B12" w:rsidP="001927AE">
            <w:pPr>
              <w:pStyle w:val="acctfourfigures"/>
              <w:tabs>
                <w:tab w:val="clear" w:pos="765"/>
                <w:tab w:val="decimal" w:pos="636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42DE068" w14:textId="77777777" w:rsidR="00ED611C" w:rsidRPr="007C1308" w:rsidRDefault="00ED611C" w:rsidP="001927A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F06D9F6" w14:textId="60BFA7F4" w:rsidR="00ED611C" w:rsidRPr="007C1308" w:rsidRDefault="00ED611C" w:rsidP="001927A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</w:p>
        </w:tc>
        <w:tc>
          <w:tcPr>
            <w:tcW w:w="180" w:type="dxa"/>
            <w:vAlign w:val="bottom"/>
          </w:tcPr>
          <w:p w14:paraId="34E48696" w14:textId="77777777" w:rsidR="00ED611C" w:rsidRPr="007C1308" w:rsidRDefault="00ED611C" w:rsidP="001927A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E0C08A0" w14:textId="39CE811D" w:rsidR="00ED611C" w:rsidRPr="007C1308" w:rsidRDefault="009A0CEE" w:rsidP="001927AE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EB3BDAF" w14:textId="77777777" w:rsidR="00ED611C" w:rsidRPr="007C1308" w:rsidRDefault="00ED611C" w:rsidP="001927A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080E16F" w14:textId="632B849B" w:rsidR="00ED611C" w:rsidRPr="007C1308" w:rsidRDefault="00ED611C" w:rsidP="001927A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</w:p>
        </w:tc>
      </w:tr>
      <w:tr w:rsidR="00ED611C" w:rsidRPr="007C1308" w14:paraId="4E77CE47" w14:textId="77777777" w:rsidTr="00EE6282">
        <w:trPr>
          <w:cantSplit/>
        </w:trPr>
        <w:tc>
          <w:tcPr>
            <w:tcW w:w="4230" w:type="dxa"/>
          </w:tcPr>
          <w:p w14:paraId="36FBF3F6" w14:textId="77777777" w:rsidR="00ED611C" w:rsidRPr="007C1308" w:rsidRDefault="00ED611C" w:rsidP="001927AE">
            <w:pPr>
              <w:pStyle w:val="ListParagraph"/>
              <w:numPr>
                <w:ilvl w:val="0"/>
                <w:numId w:val="27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7ACAF343" w14:textId="3ECB4390" w:rsidR="00ED611C" w:rsidRPr="007C1308" w:rsidRDefault="001165A3" w:rsidP="001927A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450</w:t>
            </w:r>
          </w:p>
        </w:tc>
        <w:tc>
          <w:tcPr>
            <w:tcW w:w="180" w:type="dxa"/>
            <w:vAlign w:val="bottom"/>
          </w:tcPr>
          <w:p w14:paraId="56E35BCE" w14:textId="77777777" w:rsidR="00ED611C" w:rsidRPr="007C1308" w:rsidRDefault="00ED611C" w:rsidP="001927A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B45E173" w14:textId="61F545F0" w:rsidR="00ED611C" w:rsidRPr="007C1308" w:rsidRDefault="00ED611C" w:rsidP="001927A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450</w:t>
            </w:r>
          </w:p>
        </w:tc>
        <w:tc>
          <w:tcPr>
            <w:tcW w:w="180" w:type="dxa"/>
            <w:vAlign w:val="bottom"/>
          </w:tcPr>
          <w:p w14:paraId="72E6DD07" w14:textId="77777777" w:rsidR="00ED611C" w:rsidRPr="007C1308" w:rsidRDefault="00ED611C" w:rsidP="001927A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DBA573F" w14:textId="54771A82" w:rsidR="00ED611C" w:rsidRPr="007C1308" w:rsidRDefault="005C6696" w:rsidP="001927A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450</w:t>
            </w:r>
          </w:p>
        </w:tc>
        <w:tc>
          <w:tcPr>
            <w:tcW w:w="180" w:type="dxa"/>
            <w:vAlign w:val="bottom"/>
          </w:tcPr>
          <w:p w14:paraId="10B1CF8D" w14:textId="77777777" w:rsidR="00ED611C" w:rsidRPr="007C1308" w:rsidRDefault="00ED611C" w:rsidP="001927A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0740887" w14:textId="50B53293" w:rsidR="00ED611C" w:rsidRPr="007C1308" w:rsidRDefault="00ED611C" w:rsidP="001927A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450</w:t>
            </w:r>
          </w:p>
        </w:tc>
      </w:tr>
      <w:tr w:rsidR="00ED611C" w:rsidRPr="007C1308" w14:paraId="326A32E7" w14:textId="77777777" w:rsidTr="00EE6282">
        <w:trPr>
          <w:cantSplit/>
        </w:trPr>
        <w:tc>
          <w:tcPr>
            <w:tcW w:w="4230" w:type="dxa"/>
          </w:tcPr>
          <w:p w14:paraId="699E97EA" w14:textId="77777777" w:rsidR="00ED611C" w:rsidRPr="007C1308" w:rsidRDefault="00ED611C" w:rsidP="001927AE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</w:tcPr>
          <w:p w14:paraId="0436CA0C" w14:textId="212FD380" w:rsidR="00ED611C" w:rsidRPr="007C1308" w:rsidRDefault="0089106E" w:rsidP="001927A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1,657</w:t>
            </w:r>
          </w:p>
        </w:tc>
        <w:tc>
          <w:tcPr>
            <w:tcW w:w="180" w:type="dxa"/>
            <w:vAlign w:val="bottom"/>
          </w:tcPr>
          <w:p w14:paraId="44F1E043" w14:textId="77777777" w:rsidR="00ED611C" w:rsidRPr="007C1308" w:rsidRDefault="00ED611C" w:rsidP="001927A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E354322" w14:textId="349029FD" w:rsidR="00ED611C" w:rsidRPr="007C1308" w:rsidRDefault="00ED611C" w:rsidP="001927A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1,728</w:t>
            </w:r>
          </w:p>
        </w:tc>
        <w:tc>
          <w:tcPr>
            <w:tcW w:w="180" w:type="dxa"/>
            <w:vAlign w:val="bottom"/>
          </w:tcPr>
          <w:p w14:paraId="2C5D2C32" w14:textId="77777777" w:rsidR="00ED611C" w:rsidRPr="007C1308" w:rsidRDefault="00ED611C" w:rsidP="001927A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D754086" w14:textId="3E8D3CDE" w:rsidR="00ED611C" w:rsidRPr="007C1308" w:rsidRDefault="00760CC1" w:rsidP="001927A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282</w:t>
            </w:r>
          </w:p>
        </w:tc>
        <w:tc>
          <w:tcPr>
            <w:tcW w:w="180" w:type="dxa"/>
            <w:vAlign w:val="bottom"/>
          </w:tcPr>
          <w:p w14:paraId="66391DA8" w14:textId="77777777" w:rsidR="00ED611C" w:rsidRPr="007C1308" w:rsidRDefault="00ED611C" w:rsidP="001927A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833B316" w14:textId="14BDED90" w:rsidR="00ED611C" w:rsidRPr="007C1308" w:rsidRDefault="00ED611C" w:rsidP="001927A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407</w:t>
            </w:r>
          </w:p>
        </w:tc>
      </w:tr>
      <w:tr w:rsidR="00ED611C" w:rsidRPr="007C1308" w14:paraId="059436F9" w14:textId="77777777" w:rsidTr="00EE6282">
        <w:trPr>
          <w:cantSplit/>
        </w:trPr>
        <w:tc>
          <w:tcPr>
            <w:tcW w:w="4230" w:type="dxa"/>
          </w:tcPr>
          <w:p w14:paraId="2F2F8E94" w14:textId="77777777" w:rsidR="00ED611C" w:rsidRPr="007C1308" w:rsidRDefault="00ED611C" w:rsidP="001927AE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080" w:type="dxa"/>
          </w:tcPr>
          <w:p w14:paraId="4E7D8241" w14:textId="2137F841" w:rsidR="00ED611C" w:rsidRPr="007C1308" w:rsidRDefault="00D10643" w:rsidP="001927AE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831</w:t>
            </w:r>
          </w:p>
        </w:tc>
        <w:tc>
          <w:tcPr>
            <w:tcW w:w="180" w:type="dxa"/>
            <w:vAlign w:val="bottom"/>
          </w:tcPr>
          <w:p w14:paraId="3FFAE42F" w14:textId="77777777" w:rsidR="00ED611C" w:rsidRPr="007C1308" w:rsidRDefault="00ED611C" w:rsidP="001927A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710C07C" w14:textId="50FE940A" w:rsidR="00ED611C" w:rsidRPr="007C1308" w:rsidRDefault="00ED611C" w:rsidP="001927A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372</w:t>
            </w:r>
          </w:p>
        </w:tc>
        <w:tc>
          <w:tcPr>
            <w:tcW w:w="180" w:type="dxa"/>
            <w:vAlign w:val="bottom"/>
          </w:tcPr>
          <w:p w14:paraId="78B50D9D" w14:textId="77777777" w:rsidR="00ED611C" w:rsidRPr="007C1308" w:rsidRDefault="00ED611C" w:rsidP="001927A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D8458E" w14:textId="757CF8DD" w:rsidR="00ED611C" w:rsidRPr="007C1308" w:rsidRDefault="00AE3128" w:rsidP="001927AE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7F14CCE" w14:textId="77777777" w:rsidR="00ED611C" w:rsidRPr="007C1308" w:rsidRDefault="00ED611C" w:rsidP="001927A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1C23BF" w14:textId="3A0C67C5" w:rsidR="00ED611C" w:rsidRPr="007C1308" w:rsidRDefault="00ED611C" w:rsidP="001927A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1AD97CF9" w14:textId="77777777" w:rsidR="00582EEE" w:rsidRPr="007C1308" w:rsidRDefault="00582EEE" w:rsidP="001927AE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0"/>
          <w:lang w:val="en-US" w:bidi="th-TH"/>
        </w:rPr>
      </w:pPr>
    </w:p>
    <w:p w14:paraId="274801A3" w14:textId="2B517A38" w:rsidR="00343D79" w:rsidRPr="007C1308" w:rsidRDefault="004A42FF" w:rsidP="001927AE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C1308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="007E56DD" w:rsidRPr="007C1308">
        <w:rPr>
          <w:rFonts w:asciiTheme="majorBidi" w:hAnsiTheme="majorBidi" w:cstheme="majorBidi"/>
          <w:sz w:val="28"/>
          <w:szCs w:val="28"/>
        </w:rPr>
        <w:t>256</w:t>
      </w:r>
      <w:r w:rsidR="00ED611C" w:rsidRPr="007C1308">
        <w:rPr>
          <w:rFonts w:asciiTheme="majorBidi" w:hAnsiTheme="majorBidi" w:cstheme="majorBidi"/>
          <w:sz w:val="28"/>
          <w:szCs w:val="28"/>
        </w:rPr>
        <w:t>5</w:t>
      </w:r>
      <w:r w:rsidRPr="007C1308">
        <w:rPr>
          <w:rFonts w:asciiTheme="majorBidi" w:hAnsiTheme="majorBidi" w:cstheme="majorBidi"/>
          <w:sz w:val="28"/>
          <w:szCs w:val="28"/>
        </w:rPr>
        <w:t xml:space="preserve"> </w:t>
      </w:r>
      <w:r w:rsidRPr="007C1308">
        <w:rPr>
          <w:rFonts w:asciiTheme="majorBidi" w:hAnsiTheme="majorBidi" w:cstheme="majorBidi"/>
          <w:sz w:val="28"/>
          <w:szCs w:val="28"/>
          <w:cs/>
        </w:rPr>
        <w:t>กระแสเงินสดจ่ายทั้งหมดของสัญญาเช่าของกลุ่มบริษัทและบริษัท มีจำนวน</w:t>
      </w:r>
      <w:r w:rsidR="00587DE8" w:rsidRPr="007C1308">
        <w:rPr>
          <w:rFonts w:asciiTheme="majorBidi" w:hAnsiTheme="majorBidi" w:cstheme="majorBidi"/>
          <w:sz w:val="28"/>
          <w:szCs w:val="28"/>
        </w:rPr>
        <w:t xml:space="preserve"> </w:t>
      </w:r>
      <w:r w:rsidR="00E45375" w:rsidRPr="007C1308">
        <w:rPr>
          <w:rFonts w:asciiTheme="majorBidi" w:hAnsiTheme="majorBidi" w:cstheme="majorBidi"/>
          <w:sz w:val="28"/>
          <w:szCs w:val="28"/>
        </w:rPr>
        <w:t>18.41</w:t>
      </w:r>
      <w:r w:rsidRPr="007C1308">
        <w:rPr>
          <w:rFonts w:asciiTheme="majorBidi" w:hAnsiTheme="majorBidi" w:cstheme="majorBidi"/>
          <w:sz w:val="28"/>
          <w:szCs w:val="28"/>
        </w:rPr>
        <w:t xml:space="preserve"> </w:t>
      </w:r>
      <w:r w:rsidRPr="007C1308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7C1308">
        <w:rPr>
          <w:rFonts w:asciiTheme="majorBidi" w:hAnsiTheme="majorBidi" w:cstheme="majorBidi"/>
          <w:sz w:val="28"/>
          <w:szCs w:val="28"/>
        </w:rPr>
        <w:t xml:space="preserve"> 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D1612C" w:rsidRPr="007C1308">
        <w:rPr>
          <w:rFonts w:asciiTheme="majorBidi" w:hAnsiTheme="majorBidi" w:cstheme="majorBidi"/>
          <w:sz w:val="28"/>
          <w:szCs w:val="28"/>
        </w:rPr>
        <w:t>4.04</w:t>
      </w:r>
      <w:r w:rsidR="00181F88" w:rsidRPr="007C1308">
        <w:rPr>
          <w:rFonts w:asciiTheme="majorBidi" w:hAnsiTheme="majorBidi" w:cstheme="majorBidi"/>
          <w:sz w:val="28"/>
          <w:szCs w:val="28"/>
          <w:cs/>
        </w:rPr>
        <w:br/>
      </w:r>
      <w:r w:rsidRPr="007C1308">
        <w:rPr>
          <w:rFonts w:asciiTheme="majorBidi" w:hAnsiTheme="majorBidi" w:cstheme="majorBidi"/>
          <w:sz w:val="28"/>
          <w:szCs w:val="28"/>
          <w:cs/>
        </w:rPr>
        <w:t>ล้านบาท ตามลำดับ</w:t>
      </w:r>
      <w:r w:rsidR="00F663A6" w:rsidRPr="007C1308">
        <w:rPr>
          <w:rFonts w:asciiTheme="majorBidi" w:hAnsiTheme="majorBidi" w:cstheme="majorBidi"/>
          <w:sz w:val="28"/>
          <w:szCs w:val="28"/>
        </w:rPr>
        <w:t xml:space="preserve"> </w:t>
      </w:r>
      <w:r w:rsidR="00F663A6" w:rsidRPr="007C1308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7E56DD" w:rsidRPr="007C1308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ED611C" w:rsidRPr="007C1308">
        <w:rPr>
          <w:rFonts w:asciiTheme="majorBidi" w:hAnsiTheme="majorBidi" w:cstheme="majorBidi"/>
          <w:i/>
          <w:iCs/>
          <w:sz w:val="28"/>
          <w:szCs w:val="28"/>
        </w:rPr>
        <w:t>4</w:t>
      </w:r>
      <w:r w:rsidR="00F663A6" w:rsidRPr="007C1308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ED611C" w:rsidRPr="007C1308">
        <w:rPr>
          <w:rFonts w:asciiTheme="majorBidi" w:hAnsiTheme="majorBidi" w:cstheme="majorBidi"/>
          <w:i/>
          <w:iCs/>
          <w:sz w:val="28"/>
          <w:szCs w:val="28"/>
        </w:rPr>
        <w:t>14.98</w:t>
      </w:r>
      <w:r w:rsidR="00F663A6" w:rsidRPr="007C1308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F663A6" w:rsidRPr="007C1308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="00F663A6" w:rsidRPr="007C1308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F663A6" w:rsidRPr="007C1308">
        <w:rPr>
          <w:rFonts w:asciiTheme="majorBidi" w:hAnsiTheme="majorBidi" w:cstheme="majorBidi"/>
          <w:i/>
          <w:iCs/>
          <w:sz w:val="28"/>
          <w:szCs w:val="28"/>
          <w:cs/>
        </w:rPr>
        <w:t xml:space="preserve">และ </w:t>
      </w:r>
      <w:r w:rsidR="00596C46" w:rsidRPr="007C1308">
        <w:rPr>
          <w:rFonts w:asciiTheme="majorBidi" w:hAnsiTheme="majorBidi" w:cstheme="majorBidi"/>
          <w:i/>
          <w:iCs/>
          <w:sz w:val="28"/>
          <w:szCs w:val="28"/>
        </w:rPr>
        <w:t>3</w:t>
      </w:r>
      <w:r w:rsidR="00F663A6" w:rsidRPr="007C1308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ED611C" w:rsidRPr="007C1308">
        <w:rPr>
          <w:rFonts w:asciiTheme="majorBidi" w:hAnsiTheme="majorBidi" w:cstheme="majorBidi"/>
          <w:i/>
          <w:iCs/>
          <w:sz w:val="28"/>
          <w:szCs w:val="28"/>
        </w:rPr>
        <w:t>80</w:t>
      </w:r>
      <w:r w:rsidR="00F663A6" w:rsidRPr="007C1308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F663A6" w:rsidRPr="007C1308">
        <w:rPr>
          <w:rFonts w:asciiTheme="majorBidi" w:hAnsiTheme="majorBidi" w:cstheme="majorBidi"/>
          <w:i/>
          <w:iCs/>
          <w:sz w:val="28"/>
          <w:szCs w:val="28"/>
          <w:cs/>
        </w:rPr>
        <w:t>ล้านบาท ตามลำดับ</w:t>
      </w:r>
      <w:r w:rsidR="00F663A6" w:rsidRPr="007C1308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187AC40F" w14:textId="77777777" w:rsidR="00967FA7" w:rsidRPr="007C1308" w:rsidRDefault="00967FA7" w:rsidP="001927AE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70A9A55" w14:textId="0135D85A" w:rsidR="002414D2" w:rsidRPr="007C1308" w:rsidRDefault="007E56DD" w:rsidP="001927AE">
      <w:pPr>
        <w:pStyle w:val="Heading6"/>
        <w:ind w:left="540" w:hanging="540"/>
        <w:jc w:val="thaiDistribute"/>
        <w:rPr>
          <w:rFonts w:asciiTheme="majorBidi" w:hAnsiTheme="majorBidi" w:cstheme="majorBidi"/>
          <w:lang w:val="en-US"/>
        </w:rPr>
      </w:pPr>
      <w:r w:rsidRPr="007C1308">
        <w:rPr>
          <w:rFonts w:asciiTheme="majorBidi" w:hAnsiTheme="majorBidi" w:cstheme="majorBidi"/>
          <w:sz w:val="28"/>
          <w:szCs w:val="28"/>
          <w:lang w:val="en-US"/>
        </w:rPr>
        <w:t>14</w:t>
      </w:r>
      <w:r w:rsidR="002414D2" w:rsidRPr="007C130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C5E02" w:rsidRPr="007C1308">
        <w:rPr>
          <w:rFonts w:asciiTheme="majorBidi" w:hAnsiTheme="majorBidi" w:cstheme="majorBidi"/>
          <w:sz w:val="28"/>
          <w:szCs w:val="28"/>
          <w:cs/>
          <w:lang w:val="en-US"/>
        </w:rPr>
        <w:t xml:space="preserve">    </w:t>
      </w:r>
      <w:r w:rsidR="001C5E02" w:rsidRPr="007C1308">
        <w:rPr>
          <w:rFonts w:asciiTheme="majorBidi" w:hAnsiTheme="majorBidi" w:cstheme="majorBidi"/>
          <w:sz w:val="32"/>
          <w:szCs w:val="32"/>
          <w:cs/>
          <w:lang w:val="en-US"/>
        </w:rPr>
        <w:t xml:space="preserve">  </w:t>
      </w:r>
      <w:r w:rsidR="00207F6F" w:rsidRPr="007C1308">
        <w:rPr>
          <w:rFonts w:asciiTheme="majorBidi" w:hAnsiTheme="majorBidi" w:cstheme="majorBidi"/>
          <w:sz w:val="28"/>
          <w:szCs w:val="28"/>
          <w:cs/>
          <w:lang w:val="en-US"/>
        </w:rPr>
        <w:t>ค่าค</w:t>
      </w:r>
      <w:r w:rsidR="00D91E68" w:rsidRPr="007C1308">
        <w:rPr>
          <w:rFonts w:asciiTheme="majorBidi" w:hAnsiTheme="majorBidi" w:cstheme="majorBidi"/>
          <w:sz w:val="28"/>
          <w:szCs w:val="28"/>
          <w:cs/>
          <w:lang w:val="en-US"/>
        </w:rPr>
        <w:t>ว</w:t>
      </w:r>
      <w:r w:rsidR="00207F6F" w:rsidRPr="007C1308">
        <w:rPr>
          <w:rFonts w:asciiTheme="majorBidi" w:hAnsiTheme="majorBidi" w:cstheme="majorBidi"/>
          <w:sz w:val="28"/>
          <w:szCs w:val="28"/>
          <w:cs/>
          <w:lang w:val="en-US"/>
        </w:rPr>
        <w:t>ามนิยม</w:t>
      </w:r>
    </w:p>
    <w:p w14:paraId="4CCF8A24" w14:textId="77777777" w:rsidR="00207F6F" w:rsidRPr="007C1308" w:rsidRDefault="00207F6F" w:rsidP="001927AE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lang w:eastAsia="x-none"/>
        </w:rPr>
      </w:pPr>
      <w:r w:rsidRPr="007C1308">
        <w:rPr>
          <w:rFonts w:asciiTheme="majorBidi" w:hAnsiTheme="majorBidi" w:cstheme="majorBidi"/>
          <w:sz w:val="20"/>
          <w:szCs w:val="20"/>
          <w:cs/>
          <w:lang w:eastAsia="x-none"/>
        </w:rPr>
        <w:tab/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2"/>
        <w:gridCol w:w="1109"/>
        <w:gridCol w:w="243"/>
        <w:gridCol w:w="900"/>
        <w:gridCol w:w="272"/>
        <w:gridCol w:w="988"/>
        <w:gridCol w:w="268"/>
        <w:gridCol w:w="988"/>
      </w:tblGrid>
      <w:tr w:rsidR="0088733A" w:rsidRPr="007C1308" w14:paraId="154F2527" w14:textId="77777777" w:rsidTr="00582EEE">
        <w:trPr>
          <w:trHeight w:hRule="exact" w:val="374"/>
        </w:trPr>
        <w:tc>
          <w:tcPr>
            <w:tcW w:w="2351" w:type="pct"/>
          </w:tcPr>
          <w:p w14:paraId="50F36A0F" w14:textId="77777777" w:rsidR="0088733A" w:rsidRPr="007C1308" w:rsidRDefault="008873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1" w:type="pct"/>
            <w:gridSpan w:val="3"/>
          </w:tcPr>
          <w:p w14:paraId="075C9B0D" w14:textId="77777777" w:rsidR="0088733A" w:rsidRPr="007C1308" w:rsidRDefault="0088733A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1" w:type="pct"/>
          </w:tcPr>
          <w:p w14:paraId="06B4F0EE" w14:textId="77777777" w:rsidR="0088733A" w:rsidRPr="007C1308" w:rsidRDefault="0088733A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7" w:type="pct"/>
            <w:gridSpan w:val="3"/>
          </w:tcPr>
          <w:p w14:paraId="668B9E92" w14:textId="77777777" w:rsidR="0088733A" w:rsidRPr="007C1308" w:rsidRDefault="0088733A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611C" w:rsidRPr="007C1308" w14:paraId="177005E8" w14:textId="77777777" w:rsidTr="00582EEE">
        <w:trPr>
          <w:trHeight w:hRule="exact" w:val="374"/>
        </w:trPr>
        <w:tc>
          <w:tcPr>
            <w:tcW w:w="2351" w:type="pct"/>
          </w:tcPr>
          <w:p w14:paraId="1851020B" w14:textId="77777777" w:rsidR="00ED611C" w:rsidRPr="007C1308" w:rsidRDefault="00ED611C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6" w:type="pct"/>
          </w:tcPr>
          <w:p w14:paraId="73D9838D" w14:textId="373A2B09" w:rsidR="00ED611C" w:rsidRPr="007C1308" w:rsidRDefault="00ED611C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5" w:type="pct"/>
          </w:tcPr>
          <w:p w14:paraId="7A98A17E" w14:textId="77777777" w:rsidR="00ED611C" w:rsidRPr="007C1308" w:rsidRDefault="00ED611C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500" w:type="pct"/>
          </w:tcPr>
          <w:p w14:paraId="4C7866EB" w14:textId="6C30E51F" w:rsidR="00ED611C" w:rsidRPr="007C1308" w:rsidRDefault="00ED611C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1" w:type="pct"/>
          </w:tcPr>
          <w:p w14:paraId="421120DC" w14:textId="77777777" w:rsidR="00ED611C" w:rsidRPr="007C1308" w:rsidRDefault="00ED611C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549" w:type="pct"/>
          </w:tcPr>
          <w:p w14:paraId="26266972" w14:textId="7197D1B9" w:rsidR="00ED611C" w:rsidRPr="007C1308" w:rsidRDefault="00ED611C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9" w:type="pct"/>
          </w:tcPr>
          <w:p w14:paraId="2AA805DE" w14:textId="77777777" w:rsidR="00ED611C" w:rsidRPr="007C1308" w:rsidRDefault="00ED611C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549" w:type="pct"/>
          </w:tcPr>
          <w:p w14:paraId="0AF5EC1F" w14:textId="350F67A9" w:rsidR="00ED611C" w:rsidRPr="007C1308" w:rsidRDefault="00ED611C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88733A" w:rsidRPr="007C1308" w14:paraId="68E6B4EF" w14:textId="77777777" w:rsidTr="00582EEE">
        <w:trPr>
          <w:trHeight w:hRule="exact" w:val="374"/>
        </w:trPr>
        <w:tc>
          <w:tcPr>
            <w:tcW w:w="2351" w:type="pct"/>
          </w:tcPr>
          <w:p w14:paraId="3F9F41F0" w14:textId="77777777" w:rsidR="0088733A" w:rsidRPr="007C1308" w:rsidRDefault="0088733A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49" w:type="pct"/>
            <w:gridSpan w:val="7"/>
          </w:tcPr>
          <w:p w14:paraId="42524325" w14:textId="77777777" w:rsidR="0088733A" w:rsidRPr="007C1308" w:rsidRDefault="0088733A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82EEE" w:rsidRPr="007C1308" w14:paraId="68238785" w14:textId="77777777" w:rsidTr="00582EEE">
        <w:trPr>
          <w:trHeight w:hRule="exact" w:val="374"/>
        </w:trPr>
        <w:tc>
          <w:tcPr>
            <w:tcW w:w="2351" w:type="pct"/>
          </w:tcPr>
          <w:p w14:paraId="75B83480" w14:textId="77777777" w:rsidR="0088733A" w:rsidRPr="007C1308" w:rsidRDefault="008873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616" w:type="pct"/>
          </w:tcPr>
          <w:p w14:paraId="71E87535" w14:textId="77777777" w:rsidR="0088733A" w:rsidRPr="007C1308" w:rsidRDefault="0088733A" w:rsidP="001927A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</w:pPr>
          </w:p>
        </w:tc>
        <w:tc>
          <w:tcPr>
            <w:tcW w:w="135" w:type="pct"/>
          </w:tcPr>
          <w:p w14:paraId="7DE56B2F" w14:textId="77777777" w:rsidR="0088733A" w:rsidRPr="007C1308" w:rsidRDefault="0088733A" w:rsidP="001927A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0" w:type="pct"/>
          </w:tcPr>
          <w:p w14:paraId="654DF0DE" w14:textId="77777777" w:rsidR="0088733A" w:rsidRPr="007C1308" w:rsidRDefault="0088733A" w:rsidP="001927A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</w:pPr>
          </w:p>
        </w:tc>
        <w:tc>
          <w:tcPr>
            <w:tcW w:w="151" w:type="pct"/>
          </w:tcPr>
          <w:p w14:paraId="7A1E6C28" w14:textId="77777777" w:rsidR="0088733A" w:rsidRPr="007C1308" w:rsidRDefault="0088733A" w:rsidP="001927A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</w:pPr>
          </w:p>
        </w:tc>
        <w:tc>
          <w:tcPr>
            <w:tcW w:w="549" w:type="pct"/>
          </w:tcPr>
          <w:p w14:paraId="7C282FDE" w14:textId="77777777" w:rsidR="0088733A" w:rsidRPr="007C1308" w:rsidRDefault="0088733A" w:rsidP="001927A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</w:pPr>
          </w:p>
        </w:tc>
        <w:tc>
          <w:tcPr>
            <w:tcW w:w="149" w:type="pct"/>
          </w:tcPr>
          <w:p w14:paraId="2CC142DF" w14:textId="77777777" w:rsidR="0088733A" w:rsidRPr="007C1308" w:rsidRDefault="0088733A" w:rsidP="001927A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</w:pPr>
          </w:p>
        </w:tc>
        <w:tc>
          <w:tcPr>
            <w:tcW w:w="549" w:type="pct"/>
          </w:tcPr>
          <w:p w14:paraId="0D2F3C28" w14:textId="77777777" w:rsidR="0088733A" w:rsidRPr="007C1308" w:rsidRDefault="0088733A" w:rsidP="001927A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</w:pPr>
          </w:p>
        </w:tc>
      </w:tr>
      <w:tr w:rsidR="00582EEE" w:rsidRPr="007C1308" w14:paraId="7577076F" w14:textId="77777777" w:rsidTr="00582EEE">
        <w:trPr>
          <w:trHeight w:hRule="exact" w:val="374"/>
        </w:trPr>
        <w:tc>
          <w:tcPr>
            <w:tcW w:w="2351" w:type="pct"/>
          </w:tcPr>
          <w:p w14:paraId="3612F3FA" w14:textId="00602FAC" w:rsidR="00687276" w:rsidRPr="007C1308" w:rsidRDefault="00687276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7E56DD" w:rsidRPr="007C130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616" w:type="pct"/>
          </w:tcPr>
          <w:p w14:paraId="2FD20B64" w14:textId="47600BC9" w:rsidR="00687276" w:rsidRPr="007C1308" w:rsidRDefault="00E25A55" w:rsidP="001927A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</w:pPr>
            <w:r w:rsidRPr="007C1308"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  <w:t>210,007</w:t>
            </w:r>
          </w:p>
        </w:tc>
        <w:tc>
          <w:tcPr>
            <w:tcW w:w="135" w:type="pct"/>
          </w:tcPr>
          <w:p w14:paraId="280BD432" w14:textId="77777777" w:rsidR="00687276" w:rsidRPr="007C1308" w:rsidRDefault="00687276" w:rsidP="001927A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0" w:type="pct"/>
          </w:tcPr>
          <w:p w14:paraId="68D845F9" w14:textId="48F1E57C" w:rsidR="00687276" w:rsidRPr="007C1308" w:rsidRDefault="007E56DD" w:rsidP="001927A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</w:pPr>
            <w:r w:rsidRPr="007C1308"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  <w:t>210</w:t>
            </w:r>
            <w:r w:rsidR="00687276" w:rsidRPr="007C1308"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  <w:t>,</w:t>
            </w:r>
            <w:r w:rsidRPr="007C1308"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  <w:t>007</w:t>
            </w:r>
          </w:p>
        </w:tc>
        <w:tc>
          <w:tcPr>
            <w:tcW w:w="151" w:type="pct"/>
          </w:tcPr>
          <w:p w14:paraId="4C014A0E" w14:textId="77777777" w:rsidR="00687276" w:rsidRPr="007C1308" w:rsidRDefault="00687276" w:rsidP="001927A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</w:pPr>
          </w:p>
        </w:tc>
        <w:tc>
          <w:tcPr>
            <w:tcW w:w="549" w:type="pct"/>
          </w:tcPr>
          <w:p w14:paraId="6882EACD" w14:textId="099E3030" w:rsidR="00687276" w:rsidRPr="007C1308" w:rsidRDefault="00E47B11" w:rsidP="001927A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</w:pPr>
            <w:r w:rsidRPr="007C1308"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49" w:type="pct"/>
          </w:tcPr>
          <w:p w14:paraId="0176B403" w14:textId="77777777" w:rsidR="00687276" w:rsidRPr="007C1308" w:rsidRDefault="00687276" w:rsidP="001927A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</w:pPr>
          </w:p>
        </w:tc>
        <w:tc>
          <w:tcPr>
            <w:tcW w:w="549" w:type="pct"/>
          </w:tcPr>
          <w:p w14:paraId="41E47C08" w14:textId="77777777" w:rsidR="00687276" w:rsidRPr="007C1308" w:rsidRDefault="00687276" w:rsidP="001927A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</w:pPr>
            <w:r w:rsidRPr="007C1308"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  <w:t>-</w:t>
            </w:r>
          </w:p>
        </w:tc>
      </w:tr>
      <w:tr w:rsidR="00582EEE" w:rsidRPr="007C1308" w14:paraId="7603499C" w14:textId="77777777" w:rsidTr="00582EEE">
        <w:trPr>
          <w:trHeight w:hRule="exact" w:val="374"/>
        </w:trPr>
        <w:tc>
          <w:tcPr>
            <w:tcW w:w="2351" w:type="pct"/>
          </w:tcPr>
          <w:p w14:paraId="47E09E62" w14:textId="392EDF5E" w:rsidR="00687276" w:rsidRPr="007C1308" w:rsidRDefault="00687276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E56DD"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</w:tcPr>
          <w:p w14:paraId="305CB4E3" w14:textId="0055994A" w:rsidR="00687276" w:rsidRPr="007C1308" w:rsidRDefault="00E25A55" w:rsidP="001927A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  <w:r w:rsidRPr="007C1308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  <w:t>210,007</w:t>
            </w:r>
          </w:p>
        </w:tc>
        <w:tc>
          <w:tcPr>
            <w:tcW w:w="135" w:type="pct"/>
          </w:tcPr>
          <w:p w14:paraId="6F944094" w14:textId="77777777" w:rsidR="00687276" w:rsidRPr="007C1308" w:rsidRDefault="00687276" w:rsidP="001927A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single" w:sz="4" w:space="0" w:color="auto"/>
            </w:tcBorders>
          </w:tcPr>
          <w:p w14:paraId="257E5EFC" w14:textId="13D29BDD" w:rsidR="00687276" w:rsidRPr="007C1308" w:rsidRDefault="007E56DD" w:rsidP="001927A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  <w:r w:rsidRPr="007C1308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  <w:t>210</w:t>
            </w:r>
            <w:r w:rsidR="00687276" w:rsidRPr="007C1308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  <w:t>,</w:t>
            </w:r>
            <w:r w:rsidRPr="007C1308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  <w:t>007</w:t>
            </w:r>
          </w:p>
        </w:tc>
        <w:tc>
          <w:tcPr>
            <w:tcW w:w="151" w:type="pct"/>
          </w:tcPr>
          <w:p w14:paraId="7C0EAEB4" w14:textId="77777777" w:rsidR="00687276" w:rsidRPr="007C1308" w:rsidRDefault="00687276" w:rsidP="001927A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</w:tcPr>
          <w:p w14:paraId="5A512254" w14:textId="14AB542B" w:rsidR="00687276" w:rsidRPr="007C1308" w:rsidRDefault="00E47B11" w:rsidP="001927A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  <w:r w:rsidRPr="007C1308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49" w:type="pct"/>
          </w:tcPr>
          <w:p w14:paraId="759EE2EE" w14:textId="77777777" w:rsidR="00687276" w:rsidRPr="007C1308" w:rsidRDefault="00687276" w:rsidP="001927A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</w:tcPr>
          <w:p w14:paraId="6B74AC4F" w14:textId="77777777" w:rsidR="00687276" w:rsidRPr="007C1308" w:rsidRDefault="00687276" w:rsidP="001927A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  <w:r w:rsidRPr="007C1308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  <w:t>-</w:t>
            </w:r>
          </w:p>
        </w:tc>
      </w:tr>
      <w:tr w:rsidR="00582EEE" w:rsidRPr="007C1308" w14:paraId="1315D96E" w14:textId="77777777" w:rsidTr="00582EEE">
        <w:trPr>
          <w:trHeight w:hRule="exact" w:val="300"/>
        </w:trPr>
        <w:tc>
          <w:tcPr>
            <w:tcW w:w="2351" w:type="pct"/>
          </w:tcPr>
          <w:p w14:paraId="502536BE" w14:textId="4C092D32" w:rsidR="00687276" w:rsidRPr="007C1308" w:rsidRDefault="00687276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</w:tcPr>
          <w:p w14:paraId="4A558CC3" w14:textId="77777777" w:rsidR="00687276" w:rsidRPr="007C1308" w:rsidRDefault="00687276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</w:tcPr>
          <w:p w14:paraId="4F05E038" w14:textId="77777777" w:rsidR="00687276" w:rsidRPr="007C1308" w:rsidRDefault="00687276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0" w:type="pct"/>
            <w:tcBorders>
              <w:top w:val="single" w:sz="4" w:space="0" w:color="auto"/>
            </w:tcBorders>
          </w:tcPr>
          <w:p w14:paraId="2F7793D8" w14:textId="77777777" w:rsidR="00687276" w:rsidRPr="007C1308" w:rsidRDefault="00687276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</w:tcPr>
          <w:p w14:paraId="196F9499" w14:textId="77777777" w:rsidR="00687276" w:rsidRPr="007C1308" w:rsidRDefault="00687276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</w:tcPr>
          <w:p w14:paraId="68A45DDD" w14:textId="77777777" w:rsidR="00687276" w:rsidRPr="007C1308" w:rsidRDefault="00687276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  <w:tab w:val="decimal" w:pos="616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04B1CE8A" w14:textId="77777777" w:rsidR="00687276" w:rsidRPr="007C1308" w:rsidRDefault="00687276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</w:tcPr>
          <w:p w14:paraId="344D4326" w14:textId="77777777" w:rsidR="00687276" w:rsidRPr="007C1308" w:rsidRDefault="00687276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616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82EEE" w:rsidRPr="007C1308" w14:paraId="07E492A4" w14:textId="77777777" w:rsidTr="00582EEE">
        <w:trPr>
          <w:trHeight w:hRule="exact" w:val="374"/>
        </w:trPr>
        <w:tc>
          <w:tcPr>
            <w:tcW w:w="2351" w:type="pct"/>
          </w:tcPr>
          <w:p w14:paraId="4FD2A242" w14:textId="04A1137F" w:rsidR="00687276" w:rsidRPr="007C1308" w:rsidRDefault="00687276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616" w:type="pct"/>
          </w:tcPr>
          <w:p w14:paraId="5D97C8AF" w14:textId="77777777" w:rsidR="00687276" w:rsidRPr="007C1308" w:rsidRDefault="00687276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</w:tcPr>
          <w:p w14:paraId="22FAC980" w14:textId="77777777" w:rsidR="00687276" w:rsidRPr="007C1308" w:rsidRDefault="00687276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0" w:type="pct"/>
          </w:tcPr>
          <w:p w14:paraId="0A110ADF" w14:textId="77777777" w:rsidR="00687276" w:rsidRPr="007C1308" w:rsidRDefault="00687276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</w:tcPr>
          <w:p w14:paraId="4ADAB88B" w14:textId="77777777" w:rsidR="00687276" w:rsidRPr="007C1308" w:rsidRDefault="00687276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</w:tcPr>
          <w:p w14:paraId="43E69ACA" w14:textId="77777777" w:rsidR="00687276" w:rsidRPr="007C1308" w:rsidRDefault="00687276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  <w:tab w:val="decimal" w:pos="616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00CD1F9D" w14:textId="77777777" w:rsidR="00687276" w:rsidRPr="007C1308" w:rsidRDefault="00687276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</w:tcPr>
          <w:p w14:paraId="5842708C" w14:textId="77777777" w:rsidR="00687276" w:rsidRPr="007C1308" w:rsidRDefault="00687276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616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82EEE" w:rsidRPr="007C1308" w14:paraId="296BA25D" w14:textId="77777777" w:rsidTr="00582EEE">
        <w:trPr>
          <w:trHeight w:hRule="exact" w:val="374"/>
        </w:trPr>
        <w:tc>
          <w:tcPr>
            <w:tcW w:w="2351" w:type="pct"/>
          </w:tcPr>
          <w:p w14:paraId="37839B99" w14:textId="24B630D0" w:rsidR="00687276" w:rsidRPr="007C1308" w:rsidRDefault="00687276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7E56DD" w:rsidRPr="007C130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616" w:type="pct"/>
          </w:tcPr>
          <w:p w14:paraId="2AB2072F" w14:textId="264B60F3" w:rsidR="00687276" w:rsidRPr="007C1308" w:rsidRDefault="00317C52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0ACA6AAC" w14:textId="77777777" w:rsidR="00687276" w:rsidRPr="007C1308" w:rsidRDefault="00687276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0" w:type="pct"/>
          </w:tcPr>
          <w:p w14:paraId="126AFEBC" w14:textId="16729A19" w:rsidR="00687276" w:rsidRPr="007C1308" w:rsidRDefault="00687276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pct"/>
          </w:tcPr>
          <w:p w14:paraId="2DBB3941" w14:textId="77777777" w:rsidR="00687276" w:rsidRPr="007C1308" w:rsidRDefault="00687276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</w:tcPr>
          <w:p w14:paraId="02904CFB" w14:textId="0BC8A7FA" w:rsidR="00687276" w:rsidRPr="007C1308" w:rsidRDefault="00E47B11" w:rsidP="001927A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74E5EEE7" w14:textId="77777777" w:rsidR="00687276" w:rsidRPr="007C1308" w:rsidRDefault="00687276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</w:tcPr>
          <w:p w14:paraId="340B1D31" w14:textId="77777777" w:rsidR="00687276" w:rsidRPr="007C1308" w:rsidRDefault="00687276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82EEE" w:rsidRPr="007C1308" w14:paraId="19A18CDA" w14:textId="77777777" w:rsidTr="00582EEE">
        <w:trPr>
          <w:trHeight w:hRule="exact" w:val="374"/>
        </w:trPr>
        <w:tc>
          <w:tcPr>
            <w:tcW w:w="2351" w:type="pct"/>
          </w:tcPr>
          <w:p w14:paraId="2140A127" w14:textId="77777777" w:rsidR="00687276" w:rsidRPr="007C1308" w:rsidRDefault="00687276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27AE7F1C" w14:textId="34D317E7" w:rsidR="00687276" w:rsidRPr="007C1308" w:rsidRDefault="00317C52" w:rsidP="001927A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</w:pPr>
            <w:r w:rsidRPr="007C1308"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35" w:type="pct"/>
          </w:tcPr>
          <w:p w14:paraId="6C4F1708" w14:textId="77777777" w:rsidR="00687276" w:rsidRPr="007C1308" w:rsidRDefault="00687276" w:rsidP="001927A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0" w:type="pct"/>
            <w:tcBorders>
              <w:bottom w:val="single" w:sz="4" w:space="0" w:color="auto"/>
            </w:tcBorders>
          </w:tcPr>
          <w:p w14:paraId="31338126" w14:textId="0338CDAD" w:rsidR="00687276" w:rsidRPr="007C1308" w:rsidRDefault="00687276" w:rsidP="001927A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</w:pPr>
            <w:r w:rsidRPr="007C1308"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51" w:type="pct"/>
          </w:tcPr>
          <w:p w14:paraId="1FEE505F" w14:textId="77777777" w:rsidR="00687276" w:rsidRPr="007C1308" w:rsidRDefault="00687276" w:rsidP="001927A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</w:tcPr>
          <w:p w14:paraId="148DFD85" w14:textId="2BE0D7B2" w:rsidR="00687276" w:rsidRPr="007C1308" w:rsidRDefault="00E47B11" w:rsidP="001927A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</w:pPr>
            <w:r w:rsidRPr="007C1308"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49" w:type="pct"/>
          </w:tcPr>
          <w:p w14:paraId="264382DA" w14:textId="77777777" w:rsidR="00687276" w:rsidRPr="007C1308" w:rsidRDefault="00687276" w:rsidP="001927A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</w:tcPr>
          <w:p w14:paraId="06FFAD21" w14:textId="77777777" w:rsidR="00687276" w:rsidRPr="007C1308" w:rsidRDefault="00687276" w:rsidP="001927A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</w:pPr>
            <w:r w:rsidRPr="007C1308"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  <w:t>-</w:t>
            </w:r>
          </w:p>
        </w:tc>
      </w:tr>
      <w:tr w:rsidR="00582EEE" w:rsidRPr="007C1308" w14:paraId="3915DFFA" w14:textId="77777777" w:rsidTr="00582EEE">
        <w:trPr>
          <w:trHeight w:hRule="exact" w:val="374"/>
        </w:trPr>
        <w:tc>
          <w:tcPr>
            <w:tcW w:w="2351" w:type="pct"/>
          </w:tcPr>
          <w:p w14:paraId="65A55412" w14:textId="5576CF03" w:rsidR="00687276" w:rsidRPr="007C1308" w:rsidRDefault="00687276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E56DD"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</w:tcPr>
          <w:p w14:paraId="4A72D2DB" w14:textId="02D2A241" w:rsidR="00687276" w:rsidRPr="007C1308" w:rsidRDefault="00317C52" w:rsidP="001927A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  <w:r w:rsidRPr="007C1308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35" w:type="pct"/>
          </w:tcPr>
          <w:p w14:paraId="320FF5B3" w14:textId="77777777" w:rsidR="00687276" w:rsidRPr="007C1308" w:rsidRDefault="00687276" w:rsidP="001927A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single" w:sz="4" w:space="0" w:color="auto"/>
            </w:tcBorders>
          </w:tcPr>
          <w:p w14:paraId="29519B36" w14:textId="1E1853BA" w:rsidR="00687276" w:rsidRPr="007C1308" w:rsidRDefault="005C635A" w:rsidP="001927A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  <w:r w:rsidRPr="007C1308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51" w:type="pct"/>
          </w:tcPr>
          <w:p w14:paraId="3ABC2F86" w14:textId="77777777" w:rsidR="00687276" w:rsidRPr="007C1308" w:rsidRDefault="00687276" w:rsidP="001927A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</w:tcPr>
          <w:p w14:paraId="6077F767" w14:textId="6BBF9224" w:rsidR="00687276" w:rsidRPr="007C1308" w:rsidRDefault="00E47B11" w:rsidP="001927A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  <w:r w:rsidRPr="007C1308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49" w:type="pct"/>
          </w:tcPr>
          <w:p w14:paraId="755B0E72" w14:textId="77777777" w:rsidR="00687276" w:rsidRPr="007C1308" w:rsidRDefault="00687276" w:rsidP="001927A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</w:tcPr>
          <w:p w14:paraId="4146180F" w14:textId="77777777" w:rsidR="00687276" w:rsidRPr="007C1308" w:rsidRDefault="00687276" w:rsidP="001927A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  <w:r w:rsidRPr="007C1308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  <w:t>-</w:t>
            </w:r>
          </w:p>
        </w:tc>
      </w:tr>
      <w:tr w:rsidR="00582EEE" w:rsidRPr="007C1308" w14:paraId="3D8099C5" w14:textId="77777777" w:rsidTr="00582EEE">
        <w:tc>
          <w:tcPr>
            <w:tcW w:w="2351" w:type="pct"/>
          </w:tcPr>
          <w:p w14:paraId="507383FD" w14:textId="00C5B6CA" w:rsidR="00687276" w:rsidRPr="007C1308" w:rsidRDefault="00687276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</w:tcPr>
          <w:p w14:paraId="33A218AF" w14:textId="77777777" w:rsidR="00687276" w:rsidRPr="007C1308" w:rsidRDefault="00687276" w:rsidP="001927A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left" w:pos="746"/>
              </w:tabs>
              <w:spacing w:line="240" w:lineRule="auto"/>
              <w:ind w:left="0" w:right="47"/>
              <w:rPr>
                <w:rFonts w:asciiTheme="majorBidi" w:eastAsia="Malgun Gothic" w:hAnsiTheme="majorBidi" w:cstheme="majorBidi"/>
                <w:b/>
                <w:bCs/>
                <w:sz w:val="20"/>
                <w:szCs w:val="20"/>
                <w:lang w:eastAsia="ko-KR"/>
              </w:rPr>
            </w:pPr>
          </w:p>
        </w:tc>
        <w:tc>
          <w:tcPr>
            <w:tcW w:w="135" w:type="pct"/>
          </w:tcPr>
          <w:p w14:paraId="6C99BE86" w14:textId="77777777" w:rsidR="00687276" w:rsidRPr="007C1308" w:rsidRDefault="00687276" w:rsidP="001927A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</w:tcBorders>
          </w:tcPr>
          <w:p w14:paraId="612F096C" w14:textId="77777777" w:rsidR="00687276" w:rsidRPr="007C1308" w:rsidRDefault="00687276" w:rsidP="001927A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0"/>
                <w:szCs w:val="20"/>
                <w:lang w:eastAsia="ko-KR"/>
              </w:rPr>
            </w:pPr>
          </w:p>
        </w:tc>
        <w:tc>
          <w:tcPr>
            <w:tcW w:w="151" w:type="pct"/>
          </w:tcPr>
          <w:p w14:paraId="6489600E" w14:textId="77777777" w:rsidR="00687276" w:rsidRPr="007C1308" w:rsidRDefault="00687276" w:rsidP="001927A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0"/>
                <w:szCs w:val="20"/>
                <w:lang w:eastAsia="ko-KR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</w:tcPr>
          <w:p w14:paraId="0536E18A" w14:textId="77777777" w:rsidR="00687276" w:rsidRPr="007C1308" w:rsidRDefault="00687276" w:rsidP="001927A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0"/>
                <w:szCs w:val="20"/>
                <w:lang w:eastAsia="ko-KR"/>
              </w:rPr>
            </w:pPr>
          </w:p>
        </w:tc>
        <w:tc>
          <w:tcPr>
            <w:tcW w:w="149" w:type="pct"/>
          </w:tcPr>
          <w:p w14:paraId="2577268E" w14:textId="77777777" w:rsidR="00687276" w:rsidRPr="007C1308" w:rsidRDefault="00687276" w:rsidP="001927A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0"/>
                <w:szCs w:val="20"/>
                <w:lang w:eastAsia="ko-KR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</w:tcPr>
          <w:p w14:paraId="670ECAA2" w14:textId="77777777" w:rsidR="00687276" w:rsidRPr="007C1308" w:rsidRDefault="00687276" w:rsidP="001927A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  <w:tab w:val="decimal" w:pos="51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0"/>
                <w:szCs w:val="20"/>
                <w:lang w:eastAsia="ko-KR"/>
              </w:rPr>
            </w:pPr>
          </w:p>
        </w:tc>
      </w:tr>
      <w:tr w:rsidR="00582EEE" w:rsidRPr="007C1308" w14:paraId="5BCC6886" w14:textId="77777777" w:rsidTr="00582EEE">
        <w:trPr>
          <w:trHeight w:hRule="exact" w:val="374"/>
        </w:trPr>
        <w:tc>
          <w:tcPr>
            <w:tcW w:w="2351" w:type="pct"/>
          </w:tcPr>
          <w:p w14:paraId="4340F033" w14:textId="00514C30" w:rsidR="00687276" w:rsidRPr="007C1308" w:rsidRDefault="00687276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616" w:type="pct"/>
          </w:tcPr>
          <w:p w14:paraId="4D9DA49A" w14:textId="77777777" w:rsidR="00687276" w:rsidRPr="007C1308" w:rsidRDefault="00687276" w:rsidP="001927A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left" w:pos="746"/>
              </w:tabs>
              <w:spacing w:line="240" w:lineRule="auto"/>
              <w:ind w:left="0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135" w:type="pct"/>
          </w:tcPr>
          <w:p w14:paraId="33C0835C" w14:textId="77777777" w:rsidR="00687276" w:rsidRPr="007C1308" w:rsidRDefault="00687276" w:rsidP="001927A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0" w:type="pct"/>
          </w:tcPr>
          <w:p w14:paraId="7B7C2AF9" w14:textId="77777777" w:rsidR="00687276" w:rsidRPr="007C1308" w:rsidRDefault="00687276" w:rsidP="001927A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151" w:type="pct"/>
          </w:tcPr>
          <w:p w14:paraId="65898864" w14:textId="77777777" w:rsidR="00687276" w:rsidRPr="007C1308" w:rsidRDefault="00687276" w:rsidP="001927A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549" w:type="pct"/>
          </w:tcPr>
          <w:p w14:paraId="684260EF" w14:textId="77777777" w:rsidR="00687276" w:rsidRPr="007C1308" w:rsidRDefault="00687276" w:rsidP="001927A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  <w:tab w:val="decimal" w:pos="61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149" w:type="pct"/>
          </w:tcPr>
          <w:p w14:paraId="558D8D49" w14:textId="77777777" w:rsidR="00687276" w:rsidRPr="007C1308" w:rsidRDefault="00687276" w:rsidP="001927A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549" w:type="pct"/>
          </w:tcPr>
          <w:p w14:paraId="327208E8" w14:textId="77777777" w:rsidR="00687276" w:rsidRPr="007C1308" w:rsidRDefault="00687276" w:rsidP="001927A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  <w:tab w:val="decimal" w:pos="51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</w:p>
        </w:tc>
      </w:tr>
      <w:tr w:rsidR="00582EEE" w:rsidRPr="007C1308" w14:paraId="28FC79B8" w14:textId="77777777" w:rsidTr="00582EEE">
        <w:trPr>
          <w:trHeight w:hRule="exact" w:val="374"/>
        </w:trPr>
        <w:tc>
          <w:tcPr>
            <w:tcW w:w="2351" w:type="pct"/>
          </w:tcPr>
          <w:p w14:paraId="465B076F" w14:textId="2D203FD6" w:rsidR="00687276" w:rsidRPr="007C1308" w:rsidRDefault="00687276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E56DD"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16" w:type="pct"/>
            <w:tcBorders>
              <w:bottom w:val="double" w:sz="4" w:space="0" w:color="auto"/>
            </w:tcBorders>
          </w:tcPr>
          <w:p w14:paraId="7F562D9E" w14:textId="622EF45F" w:rsidR="00687276" w:rsidRPr="007C1308" w:rsidRDefault="00E25A55" w:rsidP="001927A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  <w:r w:rsidRPr="007C1308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  <w:t>210,007</w:t>
            </w:r>
          </w:p>
        </w:tc>
        <w:tc>
          <w:tcPr>
            <w:tcW w:w="135" w:type="pct"/>
          </w:tcPr>
          <w:p w14:paraId="2820FBAA" w14:textId="77777777" w:rsidR="00687276" w:rsidRPr="007C1308" w:rsidRDefault="00687276" w:rsidP="001927A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0" w:type="pct"/>
            <w:tcBorders>
              <w:bottom w:val="double" w:sz="4" w:space="0" w:color="auto"/>
            </w:tcBorders>
          </w:tcPr>
          <w:p w14:paraId="14636694" w14:textId="4004B2B1" w:rsidR="00687276" w:rsidRPr="007C1308" w:rsidRDefault="007E56DD" w:rsidP="001927A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  <w:r w:rsidRPr="007C1308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  <w:t>210</w:t>
            </w:r>
            <w:r w:rsidR="00687276" w:rsidRPr="007C1308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  <w:t>,</w:t>
            </w:r>
            <w:r w:rsidRPr="007C1308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  <w:t>007</w:t>
            </w:r>
          </w:p>
        </w:tc>
        <w:tc>
          <w:tcPr>
            <w:tcW w:w="151" w:type="pct"/>
          </w:tcPr>
          <w:p w14:paraId="4462E99F" w14:textId="77777777" w:rsidR="00687276" w:rsidRPr="007C1308" w:rsidRDefault="00687276" w:rsidP="001927A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549" w:type="pct"/>
            <w:tcBorders>
              <w:bottom w:val="double" w:sz="4" w:space="0" w:color="auto"/>
            </w:tcBorders>
          </w:tcPr>
          <w:p w14:paraId="21A958E6" w14:textId="2F565E0C" w:rsidR="00687276" w:rsidRPr="007C1308" w:rsidRDefault="00E47B11" w:rsidP="001927A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  <w:r w:rsidRPr="007C1308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49" w:type="pct"/>
          </w:tcPr>
          <w:p w14:paraId="78C424C0" w14:textId="77777777" w:rsidR="00687276" w:rsidRPr="007C1308" w:rsidRDefault="00687276" w:rsidP="001927A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549" w:type="pct"/>
            <w:tcBorders>
              <w:bottom w:val="double" w:sz="4" w:space="0" w:color="auto"/>
            </w:tcBorders>
          </w:tcPr>
          <w:p w14:paraId="17C2D89B" w14:textId="77777777" w:rsidR="00687276" w:rsidRPr="007C1308" w:rsidRDefault="00687276" w:rsidP="001927A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  <w:r w:rsidRPr="007C1308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  <w:t>-</w:t>
            </w:r>
          </w:p>
        </w:tc>
      </w:tr>
    </w:tbl>
    <w:p w14:paraId="40B8FD45" w14:textId="77777777" w:rsidR="00A26734" w:rsidRPr="007C1308" w:rsidRDefault="00A26734" w:rsidP="001927A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A47394B" w14:textId="66F00499" w:rsidR="008B3F81" w:rsidRPr="007C1308" w:rsidRDefault="008B3F81" w:rsidP="001927A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C1308">
        <w:rPr>
          <w:rFonts w:asciiTheme="majorBidi" w:hAnsiTheme="majorBidi" w:cstheme="majorBidi"/>
          <w:sz w:val="28"/>
          <w:szCs w:val="28"/>
          <w:cs/>
        </w:rPr>
        <w:t>ค่าความนิยมเกิดจากการที่บริษัทซื้อหุ้นในอัตราส่วนร้อยละ</w:t>
      </w:r>
      <w:r w:rsidR="00675A0D" w:rsidRPr="007C1308">
        <w:rPr>
          <w:rFonts w:asciiTheme="majorBidi" w:hAnsiTheme="majorBidi" w:cstheme="majorBidi"/>
          <w:sz w:val="28"/>
          <w:szCs w:val="28"/>
        </w:rPr>
        <w:t xml:space="preserve"> </w:t>
      </w:r>
      <w:r w:rsidR="007E56DD" w:rsidRPr="007C1308">
        <w:rPr>
          <w:rFonts w:asciiTheme="majorBidi" w:hAnsiTheme="majorBidi" w:cstheme="majorBidi"/>
          <w:sz w:val="28"/>
          <w:szCs w:val="28"/>
        </w:rPr>
        <w:t>100</w:t>
      </w:r>
      <w:r w:rsidR="00675A0D" w:rsidRPr="007C1308">
        <w:rPr>
          <w:rFonts w:asciiTheme="majorBidi" w:hAnsiTheme="majorBidi" w:cstheme="majorBidi"/>
          <w:sz w:val="28"/>
          <w:szCs w:val="28"/>
        </w:rPr>
        <w:t xml:space="preserve"> </w:t>
      </w:r>
      <w:r w:rsidRPr="007C1308">
        <w:rPr>
          <w:rFonts w:asciiTheme="majorBidi" w:hAnsiTheme="majorBidi" w:cstheme="majorBidi"/>
          <w:sz w:val="28"/>
          <w:szCs w:val="28"/>
          <w:cs/>
        </w:rPr>
        <w:t>ของบริษัท ไอ</w:t>
      </w:r>
      <w:r w:rsidRPr="007C1308">
        <w:rPr>
          <w:rFonts w:asciiTheme="majorBidi" w:hAnsiTheme="majorBidi" w:cstheme="majorBidi"/>
          <w:sz w:val="28"/>
          <w:szCs w:val="28"/>
        </w:rPr>
        <w:t>-</w:t>
      </w:r>
      <w:r w:rsidRPr="007C1308">
        <w:rPr>
          <w:rFonts w:asciiTheme="majorBidi" w:hAnsiTheme="majorBidi" w:cstheme="majorBidi"/>
          <w:sz w:val="28"/>
          <w:szCs w:val="28"/>
          <w:cs/>
        </w:rPr>
        <w:t>ซีเคียว จำกัด</w:t>
      </w:r>
      <w:r w:rsidR="00693FBA" w:rsidRPr="007C1308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1A7289" w:rsidRPr="007C1308">
        <w:rPr>
          <w:rFonts w:asciiTheme="majorBidi" w:hAnsiTheme="majorBidi" w:cstheme="majorBidi"/>
          <w:spacing w:val="-6"/>
          <w:sz w:val="28"/>
          <w:szCs w:val="28"/>
        </w:rPr>
        <w:t>(</w:t>
      </w:r>
      <w:r w:rsidR="001A7289" w:rsidRPr="007C1308">
        <w:rPr>
          <w:rFonts w:asciiTheme="majorBidi" w:hAnsiTheme="majorBidi" w:cstheme="majorBidi"/>
          <w:spacing w:val="-6"/>
          <w:sz w:val="28"/>
          <w:szCs w:val="28"/>
          <w:cs/>
        </w:rPr>
        <w:t xml:space="preserve">ดูหมายเหตุข้อ </w:t>
      </w:r>
      <w:r w:rsidR="007E56DD" w:rsidRPr="007C1308">
        <w:rPr>
          <w:rFonts w:asciiTheme="majorBidi" w:hAnsiTheme="majorBidi" w:cstheme="majorBidi"/>
          <w:spacing w:val="-6"/>
          <w:sz w:val="28"/>
          <w:szCs w:val="28"/>
        </w:rPr>
        <w:t>2</w:t>
      </w:r>
      <w:r w:rsidR="00CA6119" w:rsidRPr="007C1308">
        <w:rPr>
          <w:rFonts w:asciiTheme="majorBidi" w:hAnsiTheme="majorBidi" w:cstheme="majorBidi"/>
          <w:spacing w:val="-6"/>
          <w:sz w:val="28"/>
          <w:szCs w:val="28"/>
        </w:rPr>
        <w:t>9</w:t>
      </w:r>
      <w:r w:rsidR="001A7289" w:rsidRPr="007C1308">
        <w:rPr>
          <w:rFonts w:asciiTheme="majorBidi" w:hAnsiTheme="majorBidi" w:cstheme="majorBidi"/>
          <w:spacing w:val="-6"/>
          <w:sz w:val="28"/>
          <w:szCs w:val="28"/>
        </w:rPr>
        <w:t>)</w:t>
      </w:r>
    </w:p>
    <w:p w14:paraId="696DA9B1" w14:textId="77777777" w:rsidR="008B3F81" w:rsidRPr="007C1308" w:rsidRDefault="008B3F81" w:rsidP="001927A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C4641A7" w14:textId="77777777" w:rsidR="00555529" w:rsidRPr="007C1308" w:rsidRDefault="00555529" w:rsidP="001927A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73496CE" w14:textId="77777777" w:rsidR="00555529" w:rsidRPr="007C1308" w:rsidRDefault="00555529" w:rsidP="001927A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AE20DB9" w14:textId="77777777" w:rsidR="00555529" w:rsidRPr="007C1308" w:rsidRDefault="00555529" w:rsidP="001927A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C8BA9E2" w14:textId="77777777" w:rsidR="00555529" w:rsidRPr="007C1308" w:rsidRDefault="00555529" w:rsidP="001927A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F13D507" w14:textId="64F27E38" w:rsidR="008B3F81" w:rsidRPr="007C1308" w:rsidRDefault="008B3F81" w:rsidP="001927A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C130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การทดสอบการด้อยค่า</w:t>
      </w:r>
    </w:p>
    <w:p w14:paraId="26E02C56" w14:textId="77777777" w:rsidR="008B3F81" w:rsidRPr="007C1308" w:rsidRDefault="008B3F81" w:rsidP="001927A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01119AF7" w14:textId="744374F1" w:rsidR="008B3F81" w:rsidRPr="007C1308" w:rsidRDefault="008B3F81" w:rsidP="001927A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C1308">
        <w:rPr>
          <w:rFonts w:asciiTheme="majorBidi" w:hAnsiTheme="majorBidi" w:cstheme="majorBidi"/>
          <w:sz w:val="28"/>
          <w:szCs w:val="28"/>
          <w:cs/>
        </w:rPr>
        <w:t>มูลค่าที่จะได้รับคืนมาจากมูลค่าจากการใช้</w:t>
      </w:r>
      <w:r w:rsidR="006F24F2" w:rsidRPr="007C1308">
        <w:rPr>
          <w:rFonts w:asciiTheme="majorBidi" w:hAnsiTheme="majorBidi" w:cstheme="majorBidi"/>
          <w:sz w:val="28"/>
          <w:szCs w:val="28"/>
          <w:cs/>
        </w:rPr>
        <w:t>ของหน่วยสินทรัพย์ที่ก่อให้เกิดเงินสดที่มีค่าความนิยม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 ซึ่งประมาณจากการคิดลดกระแสเงินสดที่จะได้รับในอนาคตที่เกิดขึ้นจากการ</w:t>
      </w:r>
      <w:r w:rsidR="00547894" w:rsidRPr="007C1308">
        <w:rPr>
          <w:rFonts w:asciiTheme="majorBidi" w:hAnsiTheme="majorBidi" w:cstheme="majorBidi"/>
          <w:sz w:val="28"/>
          <w:szCs w:val="28"/>
          <w:cs/>
        </w:rPr>
        <w:t>ดำเนินงานต่อเนื่องของบริษัท ไอ</w:t>
      </w:r>
      <w:r w:rsidR="00547894" w:rsidRPr="007C1308">
        <w:rPr>
          <w:rFonts w:asciiTheme="majorBidi" w:hAnsiTheme="majorBidi" w:cstheme="majorBidi"/>
          <w:sz w:val="28"/>
          <w:szCs w:val="28"/>
        </w:rPr>
        <w:t>-</w:t>
      </w:r>
      <w:r w:rsidR="00547894" w:rsidRPr="007C1308">
        <w:rPr>
          <w:rFonts w:asciiTheme="majorBidi" w:hAnsiTheme="majorBidi" w:cstheme="majorBidi"/>
          <w:sz w:val="28"/>
          <w:szCs w:val="28"/>
          <w:cs/>
        </w:rPr>
        <w:t>ซีเคียว จำกัด</w:t>
      </w:r>
    </w:p>
    <w:p w14:paraId="1B72A04B" w14:textId="77777777" w:rsidR="008B3F81" w:rsidRPr="007C1308" w:rsidRDefault="008B3F81" w:rsidP="001927A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177C1752" w14:textId="682A20B7" w:rsidR="008B3F81" w:rsidRPr="007C1308" w:rsidRDefault="008B3F81" w:rsidP="001927A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C1308">
        <w:rPr>
          <w:rFonts w:asciiTheme="majorBidi" w:hAnsiTheme="majorBidi" w:cstheme="majorBidi"/>
          <w:sz w:val="28"/>
          <w:szCs w:val="28"/>
          <w:cs/>
        </w:rPr>
        <w:t>การกำหนดข้อสมมติมาจากการประเมินของผู้บริหารโดยพิจารณาจากแนวโน้มในอุตสาหกรรมที่เกี่ยวข้องในอนาคตและข้อมูลในอดีตจากแหล่งข้อมูลภายนอกและภายใน ข้อสมมติหลักที่ใช้ในการประมาณการมูลค่าที่จะได้รับคืนมีดังนี้</w:t>
      </w:r>
    </w:p>
    <w:p w14:paraId="0E975B01" w14:textId="77777777" w:rsidR="008B3F81" w:rsidRPr="007C1308" w:rsidRDefault="008B3F81" w:rsidP="001927A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F8AE5A7" w14:textId="77777777" w:rsidR="008B3F81" w:rsidRPr="007C1308" w:rsidRDefault="008B3F81" w:rsidP="001927A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bookmarkStart w:id="15" w:name="_Hlk96550034"/>
      <w:r w:rsidRPr="007C1308">
        <w:rPr>
          <w:rFonts w:asciiTheme="majorBidi" w:hAnsiTheme="majorBidi" w:cstheme="majorBidi"/>
          <w:i/>
          <w:iCs/>
          <w:sz w:val="28"/>
          <w:szCs w:val="28"/>
          <w:cs/>
        </w:rPr>
        <w:t>อัตราคิดลด</w:t>
      </w:r>
    </w:p>
    <w:p w14:paraId="15E58A6D" w14:textId="77777777" w:rsidR="00DD0D64" w:rsidRPr="007C1308" w:rsidRDefault="00DD0D64" w:rsidP="001927A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0484844C" w14:textId="2BB41B60" w:rsidR="008B3F81" w:rsidRPr="007C1308" w:rsidRDefault="008B3F81" w:rsidP="001927A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C1308">
        <w:rPr>
          <w:rFonts w:asciiTheme="majorBidi" w:hAnsiTheme="majorBidi" w:cstheme="majorBidi"/>
          <w:sz w:val="28"/>
          <w:szCs w:val="28"/>
          <w:cs/>
        </w:rPr>
        <w:t>อัตราคิดลดคำนวณมาจากวิธีต้นทุนถัวเฉลี่ยถ่วงน้ำหนักของเงินทุนซึ่งประกอบด้วยข้อสมมติทางการเงินที่สำคัญ ได้แก่ ต้นทุนของหนี้สิน และต้นทุนของส่วนของผู้ถือหุ้น</w:t>
      </w:r>
      <w:r w:rsidR="00A26734" w:rsidRPr="007C1308">
        <w:rPr>
          <w:rFonts w:asciiTheme="majorBidi" w:hAnsiTheme="majorBidi" w:cstheme="majorBidi"/>
          <w:sz w:val="28"/>
          <w:szCs w:val="28"/>
          <w:cs/>
        </w:rPr>
        <w:t xml:space="preserve"> ในอัตราร้อยละ </w:t>
      </w:r>
      <w:r w:rsidR="007E56DD" w:rsidRPr="007C1308">
        <w:rPr>
          <w:rFonts w:asciiTheme="majorBidi" w:hAnsiTheme="majorBidi" w:cstheme="majorBidi"/>
          <w:sz w:val="28"/>
          <w:szCs w:val="28"/>
        </w:rPr>
        <w:t>10</w:t>
      </w:r>
      <w:r w:rsidR="00DA6111" w:rsidRPr="007C1308">
        <w:rPr>
          <w:rFonts w:asciiTheme="majorBidi" w:hAnsiTheme="majorBidi" w:cstheme="majorBidi"/>
          <w:sz w:val="28"/>
          <w:szCs w:val="28"/>
        </w:rPr>
        <w:t>.</w:t>
      </w:r>
      <w:r w:rsidR="007E56DD" w:rsidRPr="007C1308">
        <w:rPr>
          <w:rFonts w:asciiTheme="majorBidi" w:hAnsiTheme="majorBidi" w:cstheme="majorBidi"/>
          <w:sz w:val="28"/>
          <w:szCs w:val="28"/>
        </w:rPr>
        <w:t>83</w:t>
      </w:r>
    </w:p>
    <w:p w14:paraId="6AD3FF65" w14:textId="77777777" w:rsidR="008B3F81" w:rsidRPr="007C1308" w:rsidRDefault="008B3F81" w:rsidP="001927A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2E500666" w14:textId="77777777" w:rsidR="008B3F81" w:rsidRPr="007C1308" w:rsidRDefault="008B3F81" w:rsidP="001927A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7C1308">
        <w:rPr>
          <w:rFonts w:asciiTheme="majorBidi" w:hAnsiTheme="majorBidi" w:cstheme="majorBidi"/>
          <w:i/>
          <w:iCs/>
          <w:sz w:val="28"/>
          <w:szCs w:val="28"/>
          <w:cs/>
        </w:rPr>
        <w:t>ประมาณการการเติบโตของกำไรสุทธิหลังค่าใช้จ่ายภาษีเงินได้</w:t>
      </w:r>
    </w:p>
    <w:p w14:paraId="6596C0D6" w14:textId="77777777" w:rsidR="00DD0D64" w:rsidRPr="007C1308" w:rsidRDefault="00DD0D64" w:rsidP="001927A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AC4E93D" w14:textId="6BE618E2" w:rsidR="008B3F81" w:rsidRPr="007C1308" w:rsidRDefault="008B3F81" w:rsidP="001927A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C1308">
        <w:rPr>
          <w:rFonts w:asciiTheme="majorBidi" w:hAnsiTheme="majorBidi" w:cstheme="majorBidi"/>
          <w:sz w:val="28"/>
          <w:szCs w:val="28"/>
          <w:cs/>
        </w:rPr>
        <w:t xml:space="preserve">ประมาณการการเติบโตของกำไรสุทธิหลังค่าใช้จ่ายภาษีเงินได้มาจากการประมาณการผลประโยชน์ที่ได้รับในอนาคตจากประสบการณ์ในอดีต ปรับปรุงด้วยการเติบโตของรายได้ที่คาดไว้ ซึ่งการเติบโตของรายได้ประมาณการมาจากประสบการณ์ในอดีต และประมาณการการเติบโตของยอดขาย </w:t>
      </w:r>
    </w:p>
    <w:p w14:paraId="7555903B" w14:textId="77777777" w:rsidR="00744BBE" w:rsidRPr="007C1308" w:rsidRDefault="00744BBE" w:rsidP="001927A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0618F041" w14:textId="73F95B6C" w:rsidR="00586DA8" w:rsidRPr="007C1308" w:rsidRDefault="00586DA8" w:rsidP="001927A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bookmarkStart w:id="16" w:name="_Hlk64250086"/>
      <w:r w:rsidRPr="007C1308">
        <w:rPr>
          <w:rFonts w:asciiTheme="majorBidi" w:hAnsiTheme="majorBidi" w:cstheme="majorBidi"/>
          <w:spacing w:val="-2"/>
          <w:sz w:val="28"/>
          <w:szCs w:val="28"/>
          <w:cs/>
        </w:rPr>
        <w:t>ผู้บริหารได้พิจารณาว่ามีเหตุผลที่ทำให้เชื่อได้ว่าหากเกิดการเปลี่ยนแปลงในข้อสมมติที่มีนัยสำคัญ</w:t>
      </w:r>
      <w:r w:rsidR="005206E0" w:rsidRPr="007C1308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7E56DD" w:rsidRPr="007C1308">
        <w:rPr>
          <w:rFonts w:asciiTheme="majorBidi" w:hAnsiTheme="majorBidi" w:cstheme="majorBidi"/>
          <w:spacing w:val="-2"/>
          <w:sz w:val="28"/>
          <w:szCs w:val="28"/>
        </w:rPr>
        <w:t>2</w:t>
      </w:r>
      <w:r w:rsidRPr="007C1308">
        <w:rPr>
          <w:rFonts w:asciiTheme="majorBidi" w:hAnsiTheme="majorBidi" w:cstheme="majorBidi"/>
          <w:spacing w:val="-2"/>
          <w:sz w:val="28"/>
          <w:szCs w:val="28"/>
          <w:cs/>
        </w:rPr>
        <w:t xml:space="preserve"> ข้อได้แก่</w:t>
      </w:r>
      <w:r w:rsidR="0071431E" w:rsidRPr="007C1308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7C1308">
        <w:rPr>
          <w:rFonts w:asciiTheme="majorBidi" w:hAnsiTheme="majorBidi" w:cstheme="majorBidi"/>
          <w:spacing w:val="-2"/>
          <w:sz w:val="28"/>
          <w:szCs w:val="28"/>
          <w:cs/>
        </w:rPr>
        <w:t>อัตราคิดลด และอัตราการเพิ่มขึ้นของรายได้</w:t>
      </w:r>
      <w:r w:rsidRPr="007C1308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7C1308">
        <w:rPr>
          <w:rFonts w:asciiTheme="majorBidi" w:hAnsiTheme="majorBidi" w:cstheme="majorBidi"/>
          <w:spacing w:val="-2"/>
          <w:sz w:val="28"/>
          <w:szCs w:val="28"/>
          <w:cs/>
        </w:rPr>
        <w:t xml:space="preserve">โดยในปี </w:t>
      </w:r>
      <w:r w:rsidR="007E56DD" w:rsidRPr="007C1308">
        <w:rPr>
          <w:rFonts w:asciiTheme="majorBidi" w:hAnsiTheme="majorBidi" w:cstheme="majorBidi"/>
          <w:spacing w:val="-2"/>
          <w:sz w:val="28"/>
          <w:szCs w:val="28"/>
        </w:rPr>
        <w:t>256</w:t>
      </w:r>
      <w:r w:rsidR="00A01F53" w:rsidRPr="007C1308">
        <w:rPr>
          <w:rFonts w:asciiTheme="majorBidi" w:hAnsiTheme="majorBidi" w:cstheme="majorBidi"/>
          <w:spacing w:val="-2"/>
          <w:sz w:val="28"/>
          <w:szCs w:val="28"/>
        </w:rPr>
        <w:t>5</w:t>
      </w:r>
      <w:r w:rsidRPr="007C1308">
        <w:rPr>
          <w:rFonts w:asciiTheme="majorBidi" w:hAnsiTheme="majorBidi" w:cstheme="majorBidi"/>
          <w:spacing w:val="-2"/>
          <w:sz w:val="28"/>
          <w:szCs w:val="28"/>
          <w:cs/>
        </w:rPr>
        <w:t xml:space="preserve"> หากอัตราคิดลดเพิ่มขึ้นร้อยละ </w:t>
      </w:r>
      <w:r w:rsidR="00E16A65" w:rsidRPr="007C1308">
        <w:rPr>
          <w:rFonts w:asciiTheme="majorBidi" w:hAnsiTheme="majorBidi" w:cstheme="majorBidi"/>
          <w:spacing w:val="-2"/>
          <w:sz w:val="28"/>
          <w:szCs w:val="28"/>
        </w:rPr>
        <w:t>0.57</w:t>
      </w:r>
      <w:r w:rsidRPr="007C1308">
        <w:rPr>
          <w:rFonts w:asciiTheme="majorBidi" w:hAnsiTheme="majorBidi" w:cstheme="majorBidi"/>
          <w:spacing w:val="-2"/>
          <w:sz w:val="28"/>
          <w:szCs w:val="28"/>
          <w:cs/>
        </w:rPr>
        <w:t xml:space="preserve"> หรืออัตราการเพิ่มขึ้นของรายได้ ลดลงร้อยละ </w:t>
      </w:r>
      <w:r w:rsidR="00E16A65" w:rsidRPr="007C1308">
        <w:rPr>
          <w:rFonts w:asciiTheme="majorBidi" w:hAnsiTheme="majorBidi" w:cstheme="majorBidi"/>
          <w:spacing w:val="-2"/>
          <w:sz w:val="28"/>
          <w:szCs w:val="28"/>
        </w:rPr>
        <w:t>0.25</w:t>
      </w:r>
      <w:r w:rsidRPr="007C1308">
        <w:rPr>
          <w:rFonts w:asciiTheme="majorBidi" w:hAnsiTheme="majorBidi" w:cstheme="majorBidi"/>
          <w:spacing w:val="-2"/>
          <w:sz w:val="28"/>
          <w:szCs w:val="28"/>
          <w:cs/>
        </w:rPr>
        <w:t xml:space="preserve"> จะส่งผลให้มูลค่าที่คาดว่าจะได้รับคืนของหน่วยสินทรัพย์ที่ก่อให้เกิดเงินสดเท่ากับมูลค่าตามบัญชี</w:t>
      </w:r>
    </w:p>
    <w:bookmarkEnd w:id="15"/>
    <w:p w14:paraId="548D3614" w14:textId="77777777" w:rsidR="00547894" w:rsidRPr="007C1308" w:rsidRDefault="00547894" w:rsidP="001927A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EE884FE" w14:textId="724EC634" w:rsidR="008B3F81" w:rsidRPr="007C1308" w:rsidRDefault="008B3F81" w:rsidP="001927AE">
      <w:pPr>
        <w:ind w:left="540"/>
        <w:rPr>
          <w:rFonts w:asciiTheme="majorBidi" w:hAnsiTheme="majorBidi" w:cstheme="majorBidi"/>
          <w:sz w:val="28"/>
          <w:szCs w:val="28"/>
        </w:rPr>
      </w:pPr>
      <w:r w:rsidRPr="007C1308">
        <w:rPr>
          <w:rFonts w:asciiTheme="majorBidi" w:hAnsiTheme="majorBidi" w:cstheme="majorBidi"/>
          <w:sz w:val="28"/>
          <w:szCs w:val="28"/>
          <w:cs/>
        </w:rPr>
        <w:t>จากการทดสอบการด้อยค่า การประมาณการมูลค่าที่จะได้รับคืนสูงกว่ามูลค่าตามบัญชี กลุ่มบริษัทจึงไม่รับรู้ขาดทุนจากการด้อยค่าในงบการเงิน</w:t>
      </w:r>
    </w:p>
    <w:bookmarkEnd w:id="16"/>
    <w:p w14:paraId="1CE97532" w14:textId="77777777" w:rsidR="00ED0FB8" w:rsidRPr="007C1308" w:rsidRDefault="00ED0FB8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eastAsia="x-none"/>
        </w:rPr>
      </w:pPr>
      <w:r w:rsidRPr="007C1308">
        <w:rPr>
          <w:rFonts w:asciiTheme="majorBidi" w:hAnsiTheme="majorBidi" w:cstheme="majorBidi"/>
          <w:sz w:val="28"/>
          <w:szCs w:val="28"/>
        </w:rPr>
        <w:br w:type="page"/>
      </w:r>
    </w:p>
    <w:p w14:paraId="3843CE32" w14:textId="1DD70F0F" w:rsidR="0027645D" w:rsidRPr="007C1308" w:rsidRDefault="007E56DD" w:rsidP="001927AE">
      <w:pPr>
        <w:pStyle w:val="Heading6"/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C1308">
        <w:rPr>
          <w:rFonts w:asciiTheme="majorBidi" w:hAnsiTheme="majorBidi" w:cstheme="majorBidi"/>
          <w:sz w:val="28"/>
          <w:szCs w:val="28"/>
          <w:lang w:val="en-US"/>
        </w:rPr>
        <w:lastRenderedPageBreak/>
        <w:t>15</w:t>
      </w:r>
      <w:r w:rsidR="005A5C8C" w:rsidRPr="007C1308">
        <w:rPr>
          <w:rFonts w:asciiTheme="majorBidi" w:hAnsiTheme="majorBidi" w:cstheme="majorBidi"/>
          <w:sz w:val="28"/>
          <w:szCs w:val="28"/>
          <w:lang w:val="en-US"/>
        </w:rPr>
        <w:tab/>
      </w:r>
      <w:r w:rsidR="0027645D" w:rsidRPr="007C1308">
        <w:rPr>
          <w:rFonts w:asciiTheme="majorBidi" w:hAnsiTheme="majorBidi" w:cstheme="majorBidi"/>
          <w:sz w:val="28"/>
          <w:szCs w:val="28"/>
          <w:cs/>
          <w:lang w:val="en-US"/>
        </w:rPr>
        <w:t>สินทรัพย์ไม่มีตัวตน</w:t>
      </w:r>
      <w:r w:rsidR="00D63E01" w:rsidRPr="007C1308">
        <w:rPr>
          <w:rFonts w:asciiTheme="majorBidi" w:hAnsiTheme="majorBidi" w:cstheme="majorBidi"/>
          <w:sz w:val="28"/>
          <w:szCs w:val="28"/>
          <w:cs/>
          <w:lang w:val="en-US"/>
        </w:rPr>
        <w:t>อื่น</w:t>
      </w:r>
    </w:p>
    <w:p w14:paraId="1C4A23E4" w14:textId="77777777" w:rsidR="008B3F81" w:rsidRPr="007C1308" w:rsidRDefault="008B3F81" w:rsidP="001927AE">
      <w:pPr>
        <w:rPr>
          <w:rFonts w:asciiTheme="majorBidi" w:hAnsiTheme="majorBidi" w:cstheme="majorBidi"/>
          <w:sz w:val="20"/>
          <w:szCs w:val="20"/>
          <w:cs/>
          <w:lang w:eastAsia="x-none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1170"/>
        <w:gridCol w:w="270"/>
        <w:gridCol w:w="1080"/>
        <w:gridCol w:w="270"/>
        <w:gridCol w:w="1080"/>
        <w:gridCol w:w="270"/>
        <w:gridCol w:w="1080"/>
        <w:gridCol w:w="270"/>
        <w:gridCol w:w="1170"/>
      </w:tblGrid>
      <w:tr w:rsidR="00AA2105" w:rsidRPr="007C1308" w14:paraId="5F920B10" w14:textId="77777777" w:rsidTr="00AA2105">
        <w:trPr>
          <w:tblHeader/>
        </w:trPr>
        <w:tc>
          <w:tcPr>
            <w:tcW w:w="2430" w:type="dxa"/>
            <w:shd w:val="clear" w:color="auto" w:fill="auto"/>
          </w:tcPr>
          <w:p w14:paraId="634F9F7E" w14:textId="77777777" w:rsidR="00AA2105" w:rsidRPr="007C1308" w:rsidRDefault="00AA2105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7"/>
            <w:shd w:val="clear" w:color="auto" w:fill="auto"/>
          </w:tcPr>
          <w:p w14:paraId="067C9CFB" w14:textId="77777777" w:rsidR="00560956" w:rsidRPr="007C1308" w:rsidRDefault="00560956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1002AFB" w14:textId="01D94018" w:rsidR="00AA2105" w:rsidRPr="007C1308" w:rsidRDefault="00AA2105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016CF15" w14:textId="77777777" w:rsidR="00AA2105" w:rsidRPr="007C1308" w:rsidRDefault="00AA2105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B34B1B3" w14:textId="749DE2EF" w:rsidR="00AA2105" w:rsidRPr="007C1308" w:rsidRDefault="00AA2105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AA2105" w:rsidRPr="007C1308" w14:paraId="6BA13051" w14:textId="77777777" w:rsidTr="00AA2105">
        <w:trPr>
          <w:tblHeader/>
        </w:trPr>
        <w:tc>
          <w:tcPr>
            <w:tcW w:w="2430" w:type="dxa"/>
            <w:shd w:val="clear" w:color="auto" w:fill="auto"/>
          </w:tcPr>
          <w:p w14:paraId="00BF3DC2" w14:textId="77777777" w:rsidR="003631DF" w:rsidRPr="007C1308" w:rsidRDefault="003631D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3B0DFE4" w14:textId="6E5D04D4" w:rsidR="003631DF" w:rsidRPr="007C1308" w:rsidRDefault="003631D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45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</w:t>
            </w:r>
          </w:p>
        </w:tc>
        <w:tc>
          <w:tcPr>
            <w:tcW w:w="270" w:type="dxa"/>
            <w:shd w:val="clear" w:color="auto" w:fill="auto"/>
          </w:tcPr>
          <w:p w14:paraId="738A124E" w14:textId="77777777" w:rsidR="003631DF" w:rsidRPr="007C1308" w:rsidRDefault="003631D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2ED35E5" w14:textId="77777777" w:rsidR="003631DF" w:rsidRPr="007C1308" w:rsidRDefault="003631DF" w:rsidP="001927AE">
            <w:pPr>
              <w:tabs>
                <w:tab w:val="clear" w:pos="907"/>
                <w:tab w:val="decimal" w:pos="1145"/>
              </w:tabs>
              <w:spacing w:line="36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270" w:type="dxa"/>
            <w:shd w:val="clear" w:color="auto" w:fill="auto"/>
          </w:tcPr>
          <w:p w14:paraId="313959E6" w14:textId="77777777" w:rsidR="003631DF" w:rsidRPr="007C1308" w:rsidRDefault="003631D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03A9FE1" w14:textId="2F1D5948" w:rsidR="003631DF" w:rsidRPr="007C1308" w:rsidRDefault="00AA2105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360" w:lineRule="exact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สินทรัพย์ที่อยู่</w:t>
            </w:r>
          </w:p>
        </w:tc>
        <w:tc>
          <w:tcPr>
            <w:tcW w:w="270" w:type="dxa"/>
          </w:tcPr>
          <w:p w14:paraId="64142D9D" w14:textId="77777777" w:rsidR="003631DF" w:rsidRPr="007C1308" w:rsidRDefault="003631D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360" w:lineRule="exact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44A79BA" w14:textId="77777777" w:rsidR="003631DF" w:rsidRPr="007C1308" w:rsidRDefault="003631DF" w:rsidP="001927AE">
            <w:pPr>
              <w:tabs>
                <w:tab w:val="clear" w:pos="907"/>
                <w:tab w:val="decimal" w:pos="1145"/>
              </w:tabs>
              <w:spacing w:line="36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5BE22B8" w14:textId="77777777" w:rsidR="003631DF" w:rsidRPr="007C1308" w:rsidRDefault="003631DF" w:rsidP="001927AE">
            <w:pPr>
              <w:tabs>
                <w:tab w:val="clear" w:pos="907"/>
                <w:tab w:val="decimal" w:pos="1145"/>
              </w:tabs>
              <w:spacing w:line="36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526C6AF" w14:textId="5613194A" w:rsidR="003631DF" w:rsidRPr="007C1308" w:rsidRDefault="003631DF" w:rsidP="001927AE">
            <w:pPr>
              <w:tabs>
                <w:tab w:val="clear" w:pos="907"/>
                <w:tab w:val="decimal" w:pos="1145"/>
              </w:tabs>
              <w:spacing w:line="36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</w:t>
            </w:r>
          </w:p>
        </w:tc>
      </w:tr>
      <w:tr w:rsidR="00AA2105" w:rsidRPr="007C1308" w14:paraId="208789C4" w14:textId="77777777" w:rsidTr="00AA2105">
        <w:trPr>
          <w:tblHeader/>
        </w:trPr>
        <w:tc>
          <w:tcPr>
            <w:tcW w:w="2430" w:type="dxa"/>
            <w:shd w:val="clear" w:color="auto" w:fill="auto"/>
          </w:tcPr>
          <w:p w14:paraId="21C7804C" w14:textId="77777777" w:rsidR="003631DF" w:rsidRPr="007C1308" w:rsidRDefault="003631D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D91BA99" w14:textId="17938A8D" w:rsidR="003631DF" w:rsidRPr="007C1308" w:rsidRDefault="003631D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45"/>
              </w:tabs>
              <w:spacing w:line="360" w:lineRule="exact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270" w:type="dxa"/>
            <w:shd w:val="clear" w:color="auto" w:fill="auto"/>
          </w:tcPr>
          <w:p w14:paraId="5AB07B5D" w14:textId="77777777" w:rsidR="003631DF" w:rsidRPr="007C1308" w:rsidRDefault="003631D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F797B52" w14:textId="77777777" w:rsidR="003631DF" w:rsidRPr="007C1308" w:rsidRDefault="003631DF" w:rsidP="001927AE">
            <w:pPr>
              <w:tabs>
                <w:tab w:val="clear" w:pos="907"/>
                <w:tab w:val="decimal" w:pos="1145"/>
              </w:tabs>
              <w:spacing w:line="36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270" w:type="dxa"/>
            <w:shd w:val="clear" w:color="auto" w:fill="auto"/>
          </w:tcPr>
          <w:p w14:paraId="327CDF24" w14:textId="77777777" w:rsidR="003631DF" w:rsidRPr="007C1308" w:rsidRDefault="003631D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B89468F" w14:textId="5D001F40" w:rsidR="003631DF" w:rsidRPr="007C1308" w:rsidRDefault="00AA2105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ระหว่างพัฒนา</w:t>
            </w:r>
          </w:p>
        </w:tc>
        <w:tc>
          <w:tcPr>
            <w:tcW w:w="270" w:type="dxa"/>
          </w:tcPr>
          <w:p w14:paraId="5C64DE06" w14:textId="77777777" w:rsidR="003631DF" w:rsidRPr="007C1308" w:rsidRDefault="003631D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360" w:lineRule="exact"/>
              <w:ind w:left="-108" w:right="-6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6B2B23B" w14:textId="754A695F" w:rsidR="003631DF" w:rsidRPr="007C1308" w:rsidRDefault="003631DF" w:rsidP="001927AE">
            <w:pPr>
              <w:tabs>
                <w:tab w:val="clear" w:pos="907"/>
                <w:tab w:val="decimal" w:pos="1145"/>
              </w:tabs>
              <w:spacing w:line="36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68B9B3D0" w14:textId="77777777" w:rsidR="003631DF" w:rsidRPr="007C1308" w:rsidRDefault="003631DF" w:rsidP="001927AE">
            <w:pPr>
              <w:tabs>
                <w:tab w:val="clear" w:pos="907"/>
                <w:tab w:val="decimal" w:pos="1145"/>
              </w:tabs>
              <w:spacing w:line="36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4A6729C" w14:textId="5A46C9D4" w:rsidR="003631DF" w:rsidRPr="007C1308" w:rsidRDefault="003631DF" w:rsidP="001927AE">
            <w:pPr>
              <w:tabs>
                <w:tab w:val="clear" w:pos="907"/>
                <w:tab w:val="decimal" w:pos="1145"/>
              </w:tabs>
              <w:spacing w:line="360" w:lineRule="exac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คอมพิวเตอร์</w:t>
            </w:r>
          </w:p>
        </w:tc>
      </w:tr>
      <w:tr w:rsidR="003631DF" w:rsidRPr="007C1308" w14:paraId="2C3DD81B" w14:textId="77777777" w:rsidTr="00AA2105">
        <w:trPr>
          <w:tblHeader/>
        </w:trPr>
        <w:tc>
          <w:tcPr>
            <w:tcW w:w="2430" w:type="dxa"/>
            <w:shd w:val="clear" w:color="auto" w:fill="auto"/>
          </w:tcPr>
          <w:p w14:paraId="4D9D4F6D" w14:textId="77777777" w:rsidR="003631DF" w:rsidRPr="007C1308" w:rsidRDefault="003631D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60" w:type="dxa"/>
            <w:gridSpan w:val="9"/>
            <w:shd w:val="clear" w:color="auto" w:fill="auto"/>
          </w:tcPr>
          <w:p w14:paraId="115CB2A3" w14:textId="210E11D1" w:rsidR="003631DF" w:rsidRPr="007C1308" w:rsidRDefault="003631DF" w:rsidP="001927AE">
            <w:pPr>
              <w:tabs>
                <w:tab w:val="clear" w:pos="907"/>
                <w:tab w:val="decimal" w:pos="1145"/>
              </w:tabs>
              <w:spacing w:line="360" w:lineRule="exact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A2105" w:rsidRPr="007C1308" w14:paraId="21310C48" w14:textId="77777777" w:rsidTr="00AA2105">
        <w:tc>
          <w:tcPr>
            <w:tcW w:w="2430" w:type="dxa"/>
            <w:shd w:val="clear" w:color="auto" w:fill="auto"/>
          </w:tcPr>
          <w:p w14:paraId="1DD5FBEB" w14:textId="77777777" w:rsidR="003631DF" w:rsidRPr="007C1308" w:rsidRDefault="003631D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2E28AF" w14:textId="12C1F25A" w:rsidR="003631DF" w:rsidRPr="007C1308" w:rsidRDefault="003631D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6DB91E6" w14:textId="77777777" w:rsidR="003631DF" w:rsidRPr="007C1308" w:rsidRDefault="003631D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078F39A" w14:textId="77777777" w:rsidR="003631DF" w:rsidRPr="007C1308" w:rsidRDefault="003631D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B264CFC" w14:textId="77777777" w:rsidR="003631DF" w:rsidRPr="007C1308" w:rsidRDefault="003631D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7644B12" w14:textId="77777777" w:rsidR="003631DF" w:rsidRPr="007C1308" w:rsidRDefault="003631D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DA0BE31" w14:textId="77777777" w:rsidR="003631DF" w:rsidRPr="007C1308" w:rsidRDefault="003631D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80137D" w14:textId="77777777" w:rsidR="003631DF" w:rsidRPr="007C1308" w:rsidRDefault="003631D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589FD88" w14:textId="77777777" w:rsidR="003631DF" w:rsidRPr="007C1308" w:rsidRDefault="003631D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AAD30AC" w14:textId="37341EAF" w:rsidR="003631DF" w:rsidRPr="007C1308" w:rsidRDefault="003631D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ED611C" w:rsidRPr="007C1308" w14:paraId="461E9613" w14:textId="77777777" w:rsidTr="00E34AF7">
        <w:tc>
          <w:tcPr>
            <w:tcW w:w="2430" w:type="dxa"/>
            <w:shd w:val="clear" w:color="auto" w:fill="auto"/>
          </w:tcPr>
          <w:p w14:paraId="71B0D8CE" w14:textId="490A50C6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7A4EF3" w14:textId="62616D83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12,867</w:t>
            </w:r>
          </w:p>
        </w:tc>
        <w:tc>
          <w:tcPr>
            <w:tcW w:w="270" w:type="dxa"/>
            <w:shd w:val="clear" w:color="auto" w:fill="auto"/>
          </w:tcPr>
          <w:p w14:paraId="77337A58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E97968" w14:textId="4EB32583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9,819</w:t>
            </w:r>
          </w:p>
        </w:tc>
        <w:tc>
          <w:tcPr>
            <w:tcW w:w="270" w:type="dxa"/>
            <w:shd w:val="clear" w:color="auto" w:fill="auto"/>
          </w:tcPr>
          <w:p w14:paraId="73E352EF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F197F4" w14:textId="49B2F425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95F52AB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540C091" w14:textId="714D1C4F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22,686</w:t>
            </w:r>
          </w:p>
        </w:tc>
        <w:tc>
          <w:tcPr>
            <w:tcW w:w="270" w:type="dxa"/>
          </w:tcPr>
          <w:p w14:paraId="45836316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F33AAC" w14:textId="5F4A765B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6,25</w:t>
            </w:r>
            <w:r w:rsidR="000D5711" w:rsidRPr="007C130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ED611C" w:rsidRPr="007C1308" w14:paraId="39206FEB" w14:textId="77777777" w:rsidTr="007E56DD">
        <w:trPr>
          <w:trHeight w:val="68"/>
        </w:trPr>
        <w:tc>
          <w:tcPr>
            <w:tcW w:w="2430" w:type="dxa"/>
            <w:shd w:val="clear" w:color="auto" w:fill="auto"/>
          </w:tcPr>
          <w:p w14:paraId="1E703C95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2D0E643" w14:textId="07FE3D83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374</w:t>
            </w:r>
          </w:p>
        </w:tc>
        <w:tc>
          <w:tcPr>
            <w:tcW w:w="270" w:type="dxa"/>
            <w:shd w:val="clear" w:color="auto" w:fill="auto"/>
          </w:tcPr>
          <w:p w14:paraId="331E72C8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2261F59" w14:textId="3F8A8A34" w:rsidR="00ED611C" w:rsidRPr="007C1308" w:rsidRDefault="00ED611C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8D781D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D45E81E" w14:textId="40E4CEE6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1,658</w:t>
            </w:r>
          </w:p>
        </w:tc>
        <w:tc>
          <w:tcPr>
            <w:tcW w:w="270" w:type="dxa"/>
          </w:tcPr>
          <w:p w14:paraId="7DE6C333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858219" w14:textId="24E21783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2,032</w:t>
            </w:r>
          </w:p>
        </w:tc>
        <w:tc>
          <w:tcPr>
            <w:tcW w:w="270" w:type="dxa"/>
          </w:tcPr>
          <w:p w14:paraId="4820D988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DB88EB" w14:textId="10ACBAC9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D611C" w:rsidRPr="007C1308" w14:paraId="565FFA97" w14:textId="77777777" w:rsidTr="00AA2105">
        <w:trPr>
          <w:trHeight w:val="70"/>
        </w:trPr>
        <w:tc>
          <w:tcPr>
            <w:tcW w:w="2430" w:type="dxa"/>
            <w:shd w:val="clear" w:color="auto" w:fill="auto"/>
          </w:tcPr>
          <w:p w14:paraId="18CE1D11" w14:textId="72075B44" w:rsidR="00ED611C" w:rsidRPr="007C1308" w:rsidRDefault="00ED611C" w:rsidP="001927A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  <w:p w14:paraId="65DF08B3" w14:textId="3E443DF1" w:rsidR="00ED611C" w:rsidRPr="007C1308" w:rsidRDefault="00ED611C" w:rsidP="001927A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5DAF77" w14:textId="4D865B5B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13,241</w:t>
            </w:r>
          </w:p>
        </w:tc>
        <w:tc>
          <w:tcPr>
            <w:tcW w:w="270" w:type="dxa"/>
            <w:shd w:val="clear" w:color="auto" w:fill="auto"/>
          </w:tcPr>
          <w:p w14:paraId="7D214C68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7D2C5E" w14:textId="366B7D96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9,819</w:t>
            </w:r>
          </w:p>
        </w:tc>
        <w:tc>
          <w:tcPr>
            <w:tcW w:w="270" w:type="dxa"/>
            <w:shd w:val="clear" w:color="auto" w:fill="auto"/>
          </w:tcPr>
          <w:p w14:paraId="3A1BCBEB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6AD1EF" w14:textId="54BDC0ED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1,658</w:t>
            </w:r>
          </w:p>
        </w:tc>
        <w:tc>
          <w:tcPr>
            <w:tcW w:w="270" w:type="dxa"/>
          </w:tcPr>
          <w:p w14:paraId="3804A1C8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B334F29" w14:textId="0E9F3159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24,718</w:t>
            </w:r>
          </w:p>
        </w:tc>
        <w:tc>
          <w:tcPr>
            <w:tcW w:w="270" w:type="dxa"/>
          </w:tcPr>
          <w:p w14:paraId="7C116EF7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1738AA3" w14:textId="77777777" w:rsidR="009663F0" w:rsidRPr="007C1308" w:rsidRDefault="009663F0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4BF34F9" w14:textId="6783D9EB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6,25</w:t>
            </w:r>
            <w:r w:rsidR="002B5125"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</w:tr>
      <w:tr w:rsidR="00ED611C" w:rsidRPr="007C1308" w14:paraId="1916DDD9" w14:textId="77777777" w:rsidTr="00AA2105">
        <w:tc>
          <w:tcPr>
            <w:tcW w:w="2430" w:type="dxa"/>
            <w:shd w:val="clear" w:color="auto" w:fill="auto"/>
          </w:tcPr>
          <w:p w14:paraId="3B1D4D4B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2B194C" w14:textId="560FDBA6" w:rsidR="00ED611C" w:rsidRPr="007C1308" w:rsidRDefault="005D7A80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215</w:t>
            </w:r>
          </w:p>
        </w:tc>
        <w:tc>
          <w:tcPr>
            <w:tcW w:w="270" w:type="dxa"/>
            <w:shd w:val="clear" w:color="auto" w:fill="auto"/>
          </w:tcPr>
          <w:p w14:paraId="06767DC3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AC34CC7" w14:textId="22D876A3" w:rsidR="00ED611C" w:rsidRPr="007C1308" w:rsidRDefault="002756EE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6524D8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0432EF0" w14:textId="00EA053B" w:rsidR="00ED611C" w:rsidRPr="007C1308" w:rsidRDefault="00B4037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3,097</w:t>
            </w:r>
          </w:p>
        </w:tc>
        <w:tc>
          <w:tcPr>
            <w:tcW w:w="270" w:type="dxa"/>
          </w:tcPr>
          <w:p w14:paraId="4C6C7711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630480E" w14:textId="1F342E16" w:rsidR="00ED611C" w:rsidRPr="007C1308" w:rsidRDefault="00D064F5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3,312</w:t>
            </w:r>
          </w:p>
        </w:tc>
        <w:tc>
          <w:tcPr>
            <w:tcW w:w="270" w:type="dxa"/>
          </w:tcPr>
          <w:p w14:paraId="42F254BA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820B042" w14:textId="0793D7CB" w:rsidR="00ED611C" w:rsidRPr="007C1308" w:rsidRDefault="00950745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D611C" w:rsidRPr="007C1308" w14:paraId="1735E494" w14:textId="77777777" w:rsidTr="00AA2105">
        <w:tc>
          <w:tcPr>
            <w:tcW w:w="2430" w:type="dxa"/>
            <w:shd w:val="clear" w:color="auto" w:fill="auto"/>
          </w:tcPr>
          <w:p w14:paraId="78BB9BAF" w14:textId="099F3D52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508268" w14:textId="1664B33E" w:rsidR="00ED611C" w:rsidRPr="007C1308" w:rsidRDefault="007B4EE4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13,456</w:t>
            </w:r>
          </w:p>
        </w:tc>
        <w:tc>
          <w:tcPr>
            <w:tcW w:w="270" w:type="dxa"/>
            <w:shd w:val="clear" w:color="auto" w:fill="auto"/>
          </w:tcPr>
          <w:p w14:paraId="3BA7B71C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287328" w14:textId="25A8E153" w:rsidR="00ED611C" w:rsidRPr="007C1308" w:rsidRDefault="00D41FD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9,819</w:t>
            </w:r>
          </w:p>
        </w:tc>
        <w:tc>
          <w:tcPr>
            <w:tcW w:w="270" w:type="dxa"/>
            <w:shd w:val="clear" w:color="auto" w:fill="auto"/>
          </w:tcPr>
          <w:p w14:paraId="26D69209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AD2835" w14:textId="6BC16DCE" w:rsidR="00ED611C" w:rsidRPr="007C1308" w:rsidRDefault="00D41FD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</w:t>
            </w:r>
            <w:r w:rsidR="001A4D2C"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755</w:t>
            </w:r>
          </w:p>
        </w:tc>
        <w:tc>
          <w:tcPr>
            <w:tcW w:w="270" w:type="dxa"/>
          </w:tcPr>
          <w:p w14:paraId="5DEC30ED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8AC8F4" w14:textId="0FDCD132" w:rsidR="00ED611C" w:rsidRPr="007C1308" w:rsidRDefault="00D41FD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D30383"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8,030</w:t>
            </w:r>
          </w:p>
        </w:tc>
        <w:tc>
          <w:tcPr>
            <w:tcW w:w="270" w:type="dxa"/>
          </w:tcPr>
          <w:p w14:paraId="4D7D7294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91DCC5D" w14:textId="28B37344" w:rsidR="00ED611C" w:rsidRPr="007C1308" w:rsidRDefault="00950745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6,25</w:t>
            </w:r>
            <w:r w:rsidR="002B5125"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</w:tr>
      <w:tr w:rsidR="00ED611C" w:rsidRPr="007C1308" w14:paraId="3516C9DE" w14:textId="77777777" w:rsidTr="00AA2105">
        <w:trPr>
          <w:trHeight w:val="70"/>
        </w:trPr>
        <w:tc>
          <w:tcPr>
            <w:tcW w:w="2430" w:type="dxa"/>
            <w:shd w:val="clear" w:color="auto" w:fill="auto"/>
          </w:tcPr>
          <w:p w14:paraId="5C71AB17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12DAA2D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7FE68531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990AAF3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4DFB19BF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5179CB0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65E2DFC8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2D46C26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2AF50B7A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BAFDF4F" w14:textId="60A166E3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D611C" w:rsidRPr="007C1308" w14:paraId="5E7668AE" w14:textId="77777777" w:rsidTr="00AA2105">
        <w:tc>
          <w:tcPr>
            <w:tcW w:w="2430" w:type="dxa"/>
            <w:shd w:val="clear" w:color="auto" w:fill="auto"/>
          </w:tcPr>
          <w:p w14:paraId="654CBE48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2CB130" w14:textId="2D9FE902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8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99660E4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0FFE98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5A6D90D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E1744D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37B119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3DD61AF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935BEA1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391E121" w14:textId="15C60836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D611C" w:rsidRPr="007C1308" w14:paraId="1B0A7685" w14:textId="77777777" w:rsidTr="00E34AF7">
        <w:tc>
          <w:tcPr>
            <w:tcW w:w="2430" w:type="dxa"/>
            <w:shd w:val="clear" w:color="auto" w:fill="auto"/>
          </w:tcPr>
          <w:p w14:paraId="7F9AD62A" w14:textId="4A8967B6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2170C3B" w14:textId="51B0659C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7,920</w:t>
            </w:r>
          </w:p>
        </w:tc>
        <w:tc>
          <w:tcPr>
            <w:tcW w:w="270" w:type="dxa"/>
            <w:shd w:val="clear" w:color="auto" w:fill="auto"/>
          </w:tcPr>
          <w:p w14:paraId="793D20C0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1E668D" w14:textId="7736FD5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7,521</w:t>
            </w:r>
          </w:p>
        </w:tc>
        <w:tc>
          <w:tcPr>
            <w:tcW w:w="270" w:type="dxa"/>
            <w:shd w:val="clear" w:color="auto" w:fill="auto"/>
          </w:tcPr>
          <w:p w14:paraId="5E51125A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39EC72" w14:textId="13A1F37C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430C4E1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CA5EEA7" w14:textId="47069FB5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15,441</w:t>
            </w:r>
          </w:p>
        </w:tc>
        <w:tc>
          <w:tcPr>
            <w:tcW w:w="270" w:type="dxa"/>
          </w:tcPr>
          <w:p w14:paraId="037A95E2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DFDC20E" w14:textId="30548378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6,137</w:t>
            </w:r>
          </w:p>
        </w:tc>
      </w:tr>
      <w:tr w:rsidR="00ED611C" w:rsidRPr="007C1308" w14:paraId="5F3D35D6" w14:textId="77777777" w:rsidTr="00AA2105">
        <w:tc>
          <w:tcPr>
            <w:tcW w:w="2430" w:type="dxa"/>
            <w:shd w:val="clear" w:color="auto" w:fill="auto"/>
          </w:tcPr>
          <w:p w14:paraId="7B718136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76FDF6" w14:textId="35446504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1,353</w:t>
            </w:r>
          </w:p>
        </w:tc>
        <w:tc>
          <w:tcPr>
            <w:tcW w:w="270" w:type="dxa"/>
            <w:shd w:val="clear" w:color="auto" w:fill="auto"/>
          </w:tcPr>
          <w:p w14:paraId="0BF99E43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39264B" w14:textId="1BE41CCD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627</w:t>
            </w:r>
          </w:p>
        </w:tc>
        <w:tc>
          <w:tcPr>
            <w:tcW w:w="270" w:type="dxa"/>
            <w:shd w:val="clear" w:color="auto" w:fill="auto"/>
          </w:tcPr>
          <w:p w14:paraId="657EB654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259F5E" w14:textId="1931AFDA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35FA460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C173D3E" w14:textId="22340DB2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1,980</w:t>
            </w:r>
          </w:p>
        </w:tc>
        <w:tc>
          <w:tcPr>
            <w:tcW w:w="270" w:type="dxa"/>
          </w:tcPr>
          <w:p w14:paraId="4BFBBC1E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731DECD" w14:textId="41FE34CA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</w:tr>
      <w:tr w:rsidR="00ED611C" w:rsidRPr="007C1308" w14:paraId="16E828B3" w14:textId="77777777" w:rsidTr="00AA2105">
        <w:trPr>
          <w:trHeight w:val="50"/>
        </w:trPr>
        <w:tc>
          <w:tcPr>
            <w:tcW w:w="2430" w:type="dxa"/>
            <w:shd w:val="clear" w:color="auto" w:fill="auto"/>
          </w:tcPr>
          <w:p w14:paraId="0EBE2C33" w14:textId="3C181884" w:rsidR="00ED611C" w:rsidRPr="007C1308" w:rsidRDefault="00ED611C" w:rsidP="001927A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  <w:p w14:paraId="379AEB03" w14:textId="2B94D4B1" w:rsidR="00ED611C" w:rsidRPr="007C1308" w:rsidRDefault="00ED611C" w:rsidP="001927A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36A170" w14:textId="503BFC0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9,273</w:t>
            </w:r>
          </w:p>
        </w:tc>
        <w:tc>
          <w:tcPr>
            <w:tcW w:w="270" w:type="dxa"/>
            <w:shd w:val="clear" w:color="auto" w:fill="auto"/>
          </w:tcPr>
          <w:p w14:paraId="43DC2D3D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C0580C" w14:textId="28407FCC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8,148</w:t>
            </w:r>
          </w:p>
        </w:tc>
        <w:tc>
          <w:tcPr>
            <w:tcW w:w="270" w:type="dxa"/>
            <w:shd w:val="clear" w:color="auto" w:fill="auto"/>
          </w:tcPr>
          <w:p w14:paraId="1DFEAADD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EDA658" w14:textId="4D737420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1135171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AEA13DE" w14:textId="613AC03F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17,421</w:t>
            </w:r>
          </w:p>
        </w:tc>
        <w:tc>
          <w:tcPr>
            <w:tcW w:w="270" w:type="dxa"/>
          </w:tcPr>
          <w:p w14:paraId="49889D60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41225F2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D281CDD" w14:textId="19C70B88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6,199</w:t>
            </w:r>
          </w:p>
        </w:tc>
      </w:tr>
      <w:tr w:rsidR="00ED611C" w:rsidRPr="007C1308" w14:paraId="6037853B" w14:textId="77777777" w:rsidTr="00AA2105">
        <w:tc>
          <w:tcPr>
            <w:tcW w:w="2430" w:type="dxa"/>
            <w:shd w:val="clear" w:color="auto" w:fill="auto"/>
          </w:tcPr>
          <w:p w14:paraId="636E0968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6BC555" w14:textId="55415E4C" w:rsidR="00ED611C" w:rsidRPr="007C1308" w:rsidRDefault="00806C92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1,223</w:t>
            </w:r>
          </w:p>
        </w:tc>
        <w:tc>
          <w:tcPr>
            <w:tcW w:w="270" w:type="dxa"/>
            <w:shd w:val="clear" w:color="auto" w:fill="auto"/>
          </w:tcPr>
          <w:p w14:paraId="347E0C98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B5FE54" w14:textId="5D657EA4" w:rsidR="00ED611C" w:rsidRPr="007C1308" w:rsidRDefault="00806C92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627</w:t>
            </w:r>
          </w:p>
        </w:tc>
        <w:tc>
          <w:tcPr>
            <w:tcW w:w="270" w:type="dxa"/>
            <w:shd w:val="clear" w:color="auto" w:fill="auto"/>
          </w:tcPr>
          <w:p w14:paraId="7AEAD7EB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6A58CB" w14:textId="76A30B2F" w:rsidR="00ED611C" w:rsidRPr="007C1308" w:rsidRDefault="00806C92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0DD387D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FCB991D" w14:textId="30E9ADB0" w:rsidR="00ED611C" w:rsidRPr="007C1308" w:rsidRDefault="00FA4C5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1,850</w:t>
            </w:r>
          </w:p>
        </w:tc>
        <w:tc>
          <w:tcPr>
            <w:tcW w:w="270" w:type="dxa"/>
          </w:tcPr>
          <w:p w14:paraId="3B26E362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1CCFDF5" w14:textId="4CD93357" w:rsidR="00ED611C" w:rsidRPr="007C1308" w:rsidRDefault="002B18E0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657F3" w:rsidRPr="007C130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ED611C" w:rsidRPr="007C1308" w14:paraId="31C38432" w14:textId="77777777" w:rsidTr="00AA2105">
        <w:tc>
          <w:tcPr>
            <w:tcW w:w="2430" w:type="dxa"/>
            <w:shd w:val="clear" w:color="auto" w:fill="auto"/>
          </w:tcPr>
          <w:p w14:paraId="6A1FF4E6" w14:textId="11DC8ED6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0305E1" w14:textId="61EC5FAB" w:rsidR="00ED611C" w:rsidRPr="007C1308" w:rsidRDefault="00806C92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10,496</w:t>
            </w:r>
          </w:p>
        </w:tc>
        <w:tc>
          <w:tcPr>
            <w:tcW w:w="270" w:type="dxa"/>
            <w:shd w:val="clear" w:color="auto" w:fill="auto"/>
          </w:tcPr>
          <w:p w14:paraId="7A056FE9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A3426B" w14:textId="081DB485" w:rsidR="00ED611C" w:rsidRPr="007C1308" w:rsidRDefault="00806C92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8,775</w:t>
            </w:r>
          </w:p>
        </w:tc>
        <w:tc>
          <w:tcPr>
            <w:tcW w:w="270" w:type="dxa"/>
            <w:shd w:val="clear" w:color="auto" w:fill="auto"/>
          </w:tcPr>
          <w:p w14:paraId="3B37D79E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578C95" w14:textId="67F1051B" w:rsidR="00ED611C" w:rsidRPr="007C1308" w:rsidRDefault="00806C92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1B91536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5D84A9" w14:textId="235163BA" w:rsidR="00ED611C" w:rsidRPr="007C1308" w:rsidRDefault="00FA4C5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19,271</w:t>
            </w:r>
          </w:p>
        </w:tc>
        <w:tc>
          <w:tcPr>
            <w:tcW w:w="270" w:type="dxa"/>
          </w:tcPr>
          <w:p w14:paraId="0FCD12A1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46F6D5E" w14:textId="18795A93" w:rsidR="00ED611C" w:rsidRPr="007C1308" w:rsidRDefault="00CB2B9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6,23</w:t>
            </w:r>
            <w:r w:rsidR="00B95EA5"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</w:tr>
      <w:tr w:rsidR="00ED611C" w:rsidRPr="007C1308" w14:paraId="280A6091" w14:textId="77777777" w:rsidTr="00AA2105">
        <w:trPr>
          <w:trHeight w:val="38"/>
        </w:trPr>
        <w:tc>
          <w:tcPr>
            <w:tcW w:w="2430" w:type="dxa"/>
            <w:shd w:val="clear" w:color="auto" w:fill="auto"/>
          </w:tcPr>
          <w:p w14:paraId="06575AFA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49DC5F" w14:textId="30555600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0C980128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710A70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11AA394A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64941D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0F92FA46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F373649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2CCCABE9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4980BD3" w14:textId="495068AE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D611C" w:rsidRPr="007C1308" w14:paraId="4A01E5B8" w14:textId="77777777" w:rsidTr="00AA2105">
        <w:trPr>
          <w:trHeight w:val="80"/>
        </w:trPr>
        <w:tc>
          <w:tcPr>
            <w:tcW w:w="2430" w:type="dxa"/>
            <w:shd w:val="clear" w:color="auto" w:fill="auto"/>
          </w:tcPr>
          <w:p w14:paraId="34B342DD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C18E3D0" w14:textId="086CA741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1E88000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8346E3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A431F7F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1C2B58" w14:textId="3E54A44D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B7B180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  <w:tab w:val="decimal" w:pos="89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41306BC" w14:textId="6E9D77E0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5DD66B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5214FDE" w14:textId="42EBD52C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D611C" w:rsidRPr="007C1308" w14:paraId="70542B11" w14:textId="77777777" w:rsidTr="00AA2105">
        <w:tc>
          <w:tcPr>
            <w:tcW w:w="2430" w:type="dxa"/>
            <w:shd w:val="clear" w:color="auto" w:fill="auto"/>
          </w:tcPr>
          <w:p w14:paraId="564F5435" w14:textId="6C5BE7BB" w:rsidR="00ED611C" w:rsidRPr="007C1308" w:rsidRDefault="00ED611C" w:rsidP="001927A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C5E5E14" w14:textId="7E076611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3,968</w:t>
            </w:r>
          </w:p>
        </w:tc>
        <w:tc>
          <w:tcPr>
            <w:tcW w:w="270" w:type="dxa"/>
            <w:shd w:val="clear" w:color="auto" w:fill="auto"/>
          </w:tcPr>
          <w:p w14:paraId="0B4C0387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E3018D9" w14:textId="409564C8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1,671</w:t>
            </w:r>
          </w:p>
        </w:tc>
        <w:tc>
          <w:tcPr>
            <w:tcW w:w="270" w:type="dxa"/>
            <w:shd w:val="clear" w:color="auto" w:fill="auto"/>
          </w:tcPr>
          <w:p w14:paraId="16362FA0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7CDCB17" w14:textId="709DABF2" w:rsidR="00ED611C" w:rsidRPr="007C1308" w:rsidRDefault="00ED611C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1,658</w:t>
            </w:r>
          </w:p>
        </w:tc>
        <w:tc>
          <w:tcPr>
            <w:tcW w:w="270" w:type="dxa"/>
          </w:tcPr>
          <w:p w14:paraId="6CF51382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3754B5A" w14:textId="30CC2DAB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7,297</w:t>
            </w:r>
          </w:p>
        </w:tc>
        <w:tc>
          <w:tcPr>
            <w:tcW w:w="270" w:type="dxa"/>
          </w:tcPr>
          <w:p w14:paraId="47C5B671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0FA607C" w14:textId="1A71952F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2E2678"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</w:tr>
      <w:tr w:rsidR="00ED611C" w:rsidRPr="007C1308" w14:paraId="3AB8D645" w14:textId="77777777" w:rsidTr="00AA2105">
        <w:tc>
          <w:tcPr>
            <w:tcW w:w="2430" w:type="dxa"/>
            <w:shd w:val="clear" w:color="auto" w:fill="auto"/>
          </w:tcPr>
          <w:p w14:paraId="680529F4" w14:textId="52382F6F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275C5E" w14:textId="742B1966" w:rsidR="00ED611C" w:rsidRPr="007C1308" w:rsidRDefault="00FD6AC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2,960</w:t>
            </w:r>
          </w:p>
        </w:tc>
        <w:tc>
          <w:tcPr>
            <w:tcW w:w="270" w:type="dxa"/>
            <w:shd w:val="clear" w:color="auto" w:fill="auto"/>
          </w:tcPr>
          <w:p w14:paraId="660F5D1C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73E8A4" w14:textId="1B52B06C" w:rsidR="00ED611C" w:rsidRPr="007C1308" w:rsidRDefault="00FD6AC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1,044</w:t>
            </w:r>
          </w:p>
        </w:tc>
        <w:tc>
          <w:tcPr>
            <w:tcW w:w="270" w:type="dxa"/>
            <w:shd w:val="clear" w:color="auto" w:fill="auto"/>
          </w:tcPr>
          <w:p w14:paraId="57B0C3E1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576296" w14:textId="55F86EF4" w:rsidR="00ED611C" w:rsidRPr="007C1308" w:rsidRDefault="00FD6AC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</w:t>
            </w:r>
            <w:r w:rsidR="009A7B4E"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755</w:t>
            </w:r>
          </w:p>
        </w:tc>
        <w:tc>
          <w:tcPr>
            <w:tcW w:w="270" w:type="dxa"/>
          </w:tcPr>
          <w:p w14:paraId="3A6DD1C9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EDF721B" w14:textId="5B648D6D" w:rsidR="00ED611C" w:rsidRPr="007C1308" w:rsidRDefault="00FD6AC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</w:t>
            </w:r>
            <w:r w:rsidR="002B3448"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759</w:t>
            </w:r>
          </w:p>
        </w:tc>
        <w:tc>
          <w:tcPr>
            <w:tcW w:w="270" w:type="dxa"/>
          </w:tcPr>
          <w:p w14:paraId="7F558773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2215D5D3" w14:textId="0E88BB03" w:rsidR="00ED611C" w:rsidRPr="007C1308" w:rsidRDefault="007947A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DD5015"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</w:tr>
    </w:tbl>
    <w:p w14:paraId="54CEDC18" w14:textId="77777777" w:rsidR="0071431E" w:rsidRPr="007C1308" w:rsidRDefault="0071431E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F63D410" w14:textId="63AA9BD6" w:rsidR="00D45E92" w:rsidRPr="007C1308" w:rsidRDefault="00AF4E42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  <w:r w:rsidRPr="007C1308">
        <w:rPr>
          <w:rFonts w:asciiTheme="majorBidi" w:hAnsiTheme="majorBidi" w:cstheme="majorBidi"/>
          <w:sz w:val="28"/>
          <w:szCs w:val="28"/>
          <w:cs/>
        </w:rPr>
        <w:t>สัญญาให้บริกา</w:t>
      </w:r>
      <w:r w:rsidR="006C3023" w:rsidRPr="007C1308">
        <w:rPr>
          <w:rFonts w:asciiTheme="majorBidi" w:hAnsiTheme="majorBidi" w:cstheme="majorBidi"/>
          <w:sz w:val="28"/>
          <w:szCs w:val="28"/>
          <w:cs/>
        </w:rPr>
        <w:t>ร</w:t>
      </w:r>
      <w:r w:rsidR="00966DD9" w:rsidRPr="007C1308">
        <w:rPr>
          <w:rFonts w:asciiTheme="majorBidi" w:hAnsiTheme="majorBidi" w:cstheme="majorBidi"/>
          <w:sz w:val="28"/>
          <w:szCs w:val="28"/>
          <w:cs/>
        </w:rPr>
        <w:t>ข้างต้นเป็นสินท</w:t>
      </w:r>
      <w:r w:rsidR="00357159" w:rsidRPr="007C1308">
        <w:rPr>
          <w:rFonts w:asciiTheme="majorBidi" w:hAnsiTheme="majorBidi" w:cstheme="majorBidi"/>
          <w:sz w:val="28"/>
          <w:szCs w:val="28"/>
          <w:cs/>
        </w:rPr>
        <w:t>รัพย์ที่ได้มาจากการรวมธุรกิจ</w:t>
      </w:r>
      <w:r w:rsidR="0011177A" w:rsidRPr="007C1308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="007E56DD" w:rsidRPr="007C1308">
        <w:rPr>
          <w:rFonts w:asciiTheme="majorBidi" w:hAnsiTheme="majorBidi" w:cstheme="majorBidi"/>
          <w:sz w:val="28"/>
          <w:szCs w:val="28"/>
        </w:rPr>
        <w:t>2559</w:t>
      </w:r>
      <w:r w:rsidR="0011177A" w:rsidRPr="007C1308">
        <w:rPr>
          <w:rFonts w:asciiTheme="majorBidi" w:hAnsiTheme="majorBidi" w:cstheme="majorBidi"/>
          <w:sz w:val="28"/>
          <w:szCs w:val="28"/>
        </w:rPr>
        <w:t xml:space="preserve"> </w:t>
      </w:r>
      <w:r w:rsidR="0011177A" w:rsidRPr="007C1308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7E56DD" w:rsidRPr="007C1308">
        <w:rPr>
          <w:rFonts w:asciiTheme="majorBidi" w:hAnsiTheme="majorBidi" w:cstheme="majorBidi"/>
          <w:sz w:val="28"/>
          <w:szCs w:val="28"/>
        </w:rPr>
        <w:t>2561</w:t>
      </w:r>
    </w:p>
    <w:p w14:paraId="64445670" w14:textId="4C86598B" w:rsidR="00AE0CC0" w:rsidRPr="007C1308" w:rsidRDefault="00AE0CC0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sz w:val="28"/>
          <w:szCs w:val="28"/>
          <w:lang w:eastAsia="x-none"/>
        </w:rPr>
      </w:pPr>
    </w:p>
    <w:p w14:paraId="1C9B2B9B" w14:textId="77777777" w:rsidR="008A3AE9" w:rsidRPr="007C1308" w:rsidRDefault="008A3AE9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sz w:val="28"/>
          <w:szCs w:val="28"/>
          <w:lang w:eastAsia="x-none"/>
        </w:rPr>
      </w:pPr>
      <w:r w:rsidRPr="007C1308">
        <w:rPr>
          <w:rFonts w:asciiTheme="majorBidi" w:eastAsia="MS Mincho" w:hAnsiTheme="majorBidi" w:cstheme="majorBidi"/>
          <w:sz w:val="28"/>
          <w:szCs w:val="28"/>
        </w:rPr>
        <w:br w:type="page"/>
      </w:r>
    </w:p>
    <w:p w14:paraId="127B63B4" w14:textId="02317B5C" w:rsidR="005E277B" w:rsidRPr="007C1308" w:rsidRDefault="007E56DD" w:rsidP="001927AE">
      <w:pPr>
        <w:pStyle w:val="Heading6"/>
        <w:ind w:left="540" w:hanging="540"/>
        <w:jc w:val="thaiDistribute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7C1308">
        <w:rPr>
          <w:rFonts w:asciiTheme="majorBidi" w:eastAsia="MS Mincho" w:hAnsiTheme="majorBidi" w:cstheme="majorBidi"/>
          <w:sz w:val="28"/>
          <w:szCs w:val="28"/>
          <w:lang w:val="en-US"/>
        </w:rPr>
        <w:lastRenderedPageBreak/>
        <w:t>16</w:t>
      </w:r>
      <w:r w:rsidR="005A5C8C" w:rsidRPr="007C1308">
        <w:rPr>
          <w:rFonts w:asciiTheme="majorBidi" w:eastAsia="MS Mincho" w:hAnsiTheme="majorBidi" w:cstheme="majorBidi"/>
          <w:sz w:val="28"/>
          <w:szCs w:val="28"/>
          <w:lang w:val="en-US"/>
        </w:rPr>
        <w:tab/>
      </w:r>
      <w:r w:rsidR="00395DD3" w:rsidRPr="007C1308">
        <w:rPr>
          <w:rFonts w:asciiTheme="majorBidi" w:eastAsia="MS Mincho" w:hAnsiTheme="majorBidi" w:cstheme="majorBidi"/>
          <w:sz w:val="28"/>
          <w:szCs w:val="28"/>
          <w:cs/>
        </w:rPr>
        <w:t>หนี้สินที่มีภาระดอกเบี้ย</w:t>
      </w:r>
      <w:r w:rsidR="00EA0F7E" w:rsidRPr="007C1308">
        <w:rPr>
          <w:rFonts w:asciiTheme="majorBidi" w:eastAsia="MS Mincho" w:hAnsiTheme="majorBidi" w:cstheme="majorBidi"/>
          <w:sz w:val="28"/>
          <w:szCs w:val="28"/>
          <w:lang w:val="en-US"/>
        </w:rPr>
        <w:t xml:space="preserve"> </w:t>
      </w:r>
    </w:p>
    <w:p w14:paraId="418CE776" w14:textId="77777777" w:rsidR="000168B1" w:rsidRPr="007C1308" w:rsidRDefault="000168B1" w:rsidP="001927AE">
      <w:pPr>
        <w:rPr>
          <w:rFonts w:asciiTheme="majorBidi" w:hAnsiTheme="majorBidi" w:cstheme="majorBidi"/>
          <w:sz w:val="20"/>
          <w:szCs w:val="20"/>
          <w:lang w:val="x-none" w:eastAsia="x-none"/>
        </w:rPr>
      </w:pPr>
    </w:p>
    <w:tbl>
      <w:tblPr>
        <w:tblStyle w:val="TableGrid"/>
        <w:tblW w:w="914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789"/>
        <w:gridCol w:w="899"/>
        <w:gridCol w:w="169"/>
        <w:gridCol w:w="995"/>
        <w:gridCol w:w="168"/>
        <w:gridCol w:w="892"/>
        <w:gridCol w:w="165"/>
        <w:gridCol w:w="940"/>
        <w:gridCol w:w="179"/>
        <w:gridCol w:w="900"/>
        <w:gridCol w:w="181"/>
        <w:gridCol w:w="840"/>
        <w:gridCol w:w="27"/>
      </w:tblGrid>
      <w:tr w:rsidR="007E56DD" w:rsidRPr="007C1308" w14:paraId="162FBDC4" w14:textId="77777777" w:rsidTr="007E56DD">
        <w:trPr>
          <w:gridAfter w:val="1"/>
          <w:wAfter w:w="27" w:type="dxa"/>
          <w:tblHeader/>
        </w:trPr>
        <w:tc>
          <w:tcPr>
            <w:tcW w:w="2789" w:type="dxa"/>
          </w:tcPr>
          <w:p w14:paraId="0F56C57F" w14:textId="77777777" w:rsidR="007E56DD" w:rsidRPr="007C1308" w:rsidRDefault="007E56D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8" w:type="dxa"/>
            <w:gridSpan w:val="11"/>
          </w:tcPr>
          <w:p w14:paraId="3F4A085D" w14:textId="77777777" w:rsidR="007E56DD" w:rsidRPr="007C1308" w:rsidRDefault="007E56D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E56DD" w:rsidRPr="007C1308" w14:paraId="420EF9E5" w14:textId="77777777" w:rsidTr="007E56DD">
        <w:trPr>
          <w:gridAfter w:val="1"/>
          <w:wAfter w:w="27" w:type="dxa"/>
          <w:tblHeader/>
        </w:trPr>
        <w:tc>
          <w:tcPr>
            <w:tcW w:w="2789" w:type="dxa"/>
          </w:tcPr>
          <w:p w14:paraId="408FC3D9" w14:textId="77777777" w:rsidR="007E56DD" w:rsidRPr="007C1308" w:rsidRDefault="007E56D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23" w:type="dxa"/>
            <w:gridSpan w:val="5"/>
          </w:tcPr>
          <w:p w14:paraId="050B7494" w14:textId="09F1053C" w:rsidR="007E56DD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65" w:type="dxa"/>
          </w:tcPr>
          <w:p w14:paraId="2383FC1A" w14:textId="77777777" w:rsidR="007E56DD" w:rsidRPr="007C1308" w:rsidRDefault="007E56D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40" w:type="dxa"/>
            <w:gridSpan w:val="5"/>
          </w:tcPr>
          <w:p w14:paraId="196B3CFA" w14:textId="2046905A" w:rsidR="007E56DD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7E56DD" w:rsidRPr="007C1308" w14:paraId="08AB5DAB" w14:textId="77777777" w:rsidTr="007E56DD">
        <w:trPr>
          <w:tblHeader/>
        </w:trPr>
        <w:tc>
          <w:tcPr>
            <w:tcW w:w="2789" w:type="dxa"/>
          </w:tcPr>
          <w:p w14:paraId="53958D13" w14:textId="77777777" w:rsidR="007E56DD" w:rsidRPr="007C1308" w:rsidRDefault="007E56D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7FD674D0" w14:textId="77777777" w:rsidR="007E56DD" w:rsidRPr="007C1308" w:rsidRDefault="007E56D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69" w:type="dxa"/>
            <w:vAlign w:val="bottom"/>
          </w:tcPr>
          <w:p w14:paraId="614C5874" w14:textId="77777777" w:rsidR="007E56DD" w:rsidRPr="007C1308" w:rsidRDefault="007E56D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vAlign w:val="bottom"/>
          </w:tcPr>
          <w:p w14:paraId="48EA54F3" w14:textId="77777777" w:rsidR="007E56DD" w:rsidRPr="007C1308" w:rsidRDefault="007E56D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68" w:type="dxa"/>
            <w:vAlign w:val="bottom"/>
          </w:tcPr>
          <w:p w14:paraId="60C9BCF3" w14:textId="77777777" w:rsidR="007E56DD" w:rsidRPr="007C1308" w:rsidRDefault="007E56D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2" w:type="dxa"/>
            <w:vAlign w:val="bottom"/>
          </w:tcPr>
          <w:p w14:paraId="3662ABD7" w14:textId="77777777" w:rsidR="007E56DD" w:rsidRPr="007C1308" w:rsidRDefault="007E56D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5" w:type="dxa"/>
            <w:vAlign w:val="center"/>
          </w:tcPr>
          <w:p w14:paraId="026730B9" w14:textId="77777777" w:rsidR="007E56DD" w:rsidRPr="007C1308" w:rsidRDefault="007E56D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  <w:vAlign w:val="bottom"/>
          </w:tcPr>
          <w:p w14:paraId="4BC4E5F9" w14:textId="77777777" w:rsidR="007E56DD" w:rsidRPr="007C1308" w:rsidRDefault="007E56D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79" w:type="dxa"/>
            <w:vAlign w:val="bottom"/>
          </w:tcPr>
          <w:p w14:paraId="5BB76736" w14:textId="77777777" w:rsidR="007E56DD" w:rsidRPr="007C1308" w:rsidRDefault="007E56D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5FF66B9" w14:textId="77777777" w:rsidR="007E56DD" w:rsidRPr="007C1308" w:rsidRDefault="007E56D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81" w:type="dxa"/>
            <w:vAlign w:val="bottom"/>
          </w:tcPr>
          <w:p w14:paraId="52149475" w14:textId="77777777" w:rsidR="007E56DD" w:rsidRPr="007C1308" w:rsidRDefault="007E56D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7" w:type="dxa"/>
            <w:gridSpan w:val="2"/>
            <w:vAlign w:val="bottom"/>
          </w:tcPr>
          <w:p w14:paraId="7A9030C1" w14:textId="77777777" w:rsidR="007E56DD" w:rsidRPr="007C1308" w:rsidRDefault="007E56D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7E56DD" w:rsidRPr="007C1308" w14:paraId="6B9AB8AB" w14:textId="77777777" w:rsidTr="007E56DD">
        <w:trPr>
          <w:gridAfter w:val="1"/>
          <w:wAfter w:w="27" w:type="dxa"/>
          <w:tblHeader/>
        </w:trPr>
        <w:tc>
          <w:tcPr>
            <w:tcW w:w="2789" w:type="dxa"/>
          </w:tcPr>
          <w:p w14:paraId="31351ED9" w14:textId="77777777" w:rsidR="007E56DD" w:rsidRPr="007C1308" w:rsidRDefault="007E56D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8" w:type="dxa"/>
            <w:gridSpan w:val="11"/>
            <w:vAlign w:val="bottom"/>
          </w:tcPr>
          <w:p w14:paraId="6E0C5EB8" w14:textId="77777777" w:rsidR="007E56DD" w:rsidRPr="007C1308" w:rsidRDefault="007E56D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C130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D611C" w:rsidRPr="007C1308" w14:paraId="4932F3C5" w14:textId="77777777" w:rsidTr="00E34AF7">
        <w:trPr>
          <w:trHeight w:val="56"/>
        </w:trPr>
        <w:tc>
          <w:tcPr>
            <w:tcW w:w="2789" w:type="dxa"/>
          </w:tcPr>
          <w:p w14:paraId="29AB73D4" w14:textId="77777777" w:rsidR="00ED611C" w:rsidRPr="007C1308" w:rsidRDefault="00ED611C" w:rsidP="001927AE">
            <w:pPr>
              <w:pStyle w:val="ListParagraph"/>
              <w:tabs>
                <w:tab w:val="clear" w:pos="3742"/>
                <w:tab w:val="left" w:pos="2640"/>
              </w:tabs>
              <w:ind w:left="166" w:right="-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99" w:type="dxa"/>
            <w:vAlign w:val="bottom"/>
          </w:tcPr>
          <w:p w14:paraId="31BA5B79" w14:textId="4366A91B" w:rsidR="00ED611C" w:rsidRPr="007C1308" w:rsidRDefault="3567828E" w:rsidP="001927AE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C1308">
              <w:rPr>
                <w:rFonts w:ascii="Angsana New" w:hAnsi="Angsana New"/>
                <w:sz w:val="28"/>
                <w:szCs w:val="28"/>
                <w:lang w:val="en-US" w:bidi="th-TH"/>
              </w:rPr>
              <w:t>82,641</w:t>
            </w:r>
          </w:p>
        </w:tc>
        <w:tc>
          <w:tcPr>
            <w:tcW w:w="169" w:type="dxa"/>
            <w:vAlign w:val="bottom"/>
          </w:tcPr>
          <w:p w14:paraId="55540AF2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95" w:type="dxa"/>
          </w:tcPr>
          <w:p w14:paraId="478A76D4" w14:textId="7774441C" w:rsidR="00ED611C" w:rsidRPr="007C1308" w:rsidRDefault="3567828E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8" w:type="dxa"/>
            <w:vAlign w:val="bottom"/>
          </w:tcPr>
          <w:p w14:paraId="25FD71FE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92" w:type="dxa"/>
            <w:vAlign w:val="bottom"/>
          </w:tcPr>
          <w:p w14:paraId="070AE1FD" w14:textId="144AC4DD" w:rsidR="00ED611C" w:rsidRPr="007C1308" w:rsidRDefault="5F3F835C" w:rsidP="001927AE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C1308">
              <w:rPr>
                <w:rFonts w:ascii="Angsana New" w:hAnsi="Angsana New"/>
                <w:sz w:val="28"/>
                <w:szCs w:val="28"/>
                <w:lang w:val="en-US"/>
              </w:rPr>
              <w:t>82,641</w:t>
            </w:r>
          </w:p>
        </w:tc>
        <w:tc>
          <w:tcPr>
            <w:tcW w:w="165" w:type="dxa"/>
            <w:vAlign w:val="bottom"/>
          </w:tcPr>
          <w:p w14:paraId="478C49AD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40" w:type="dxa"/>
            <w:vAlign w:val="bottom"/>
          </w:tcPr>
          <w:p w14:paraId="6BF35679" w14:textId="2E073037" w:rsidR="00ED611C" w:rsidRPr="007C1308" w:rsidRDefault="00ED611C" w:rsidP="001927A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C1308">
              <w:rPr>
                <w:rFonts w:ascii="Angsana New" w:hAnsi="Angsana New"/>
                <w:sz w:val="28"/>
                <w:szCs w:val="28"/>
                <w:lang w:val="en-US" w:bidi="th-TH"/>
              </w:rPr>
              <w:t>53,507</w:t>
            </w:r>
          </w:p>
        </w:tc>
        <w:tc>
          <w:tcPr>
            <w:tcW w:w="179" w:type="dxa"/>
            <w:vAlign w:val="bottom"/>
          </w:tcPr>
          <w:p w14:paraId="71495DFC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</w:tcPr>
          <w:p w14:paraId="26A77A78" w14:textId="64D16F3E" w:rsidR="00ED611C" w:rsidRPr="007C1308" w:rsidRDefault="00ED611C" w:rsidP="001927AE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C130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1" w:type="dxa"/>
            <w:vAlign w:val="bottom"/>
          </w:tcPr>
          <w:p w14:paraId="0212130E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67" w:type="dxa"/>
            <w:gridSpan w:val="2"/>
            <w:vAlign w:val="bottom"/>
          </w:tcPr>
          <w:p w14:paraId="0A71C22D" w14:textId="51A57F61" w:rsidR="00ED611C" w:rsidRPr="007C1308" w:rsidRDefault="00ED611C" w:rsidP="001927AE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C1308">
              <w:rPr>
                <w:rFonts w:ascii="Angsana New" w:hAnsi="Angsana New"/>
                <w:sz w:val="28"/>
                <w:szCs w:val="28"/>
                <w:lang w:val="en-US"/>
              </w:rPr>
              <w:t>53,507</w:t>
            </w:r>
          </w:p>
        </w:tc>
      </w:tr>
      <w:tr w:rsidR="005B6858" w:rsidRPr="007C1308" w14:paraId="32BB0CB1" w14:textId="77777777" w:rsidTr="00D848EA">
        <w:tc>
          <w:tcPr>
            <w:tcW w:w="2789" w:type="dxa"/>
          </w:tcPr>
          <w:p w14:paraId="65EB4C13" w14:textId="77777777" w:rsidR="005B6858" w:rsidRPr="007C1308" w:rsidRDefault="005B6858" w:rsidP="001927AE">
            <w:pPr>
              <w:ind w:left="166" w:right="-107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99" w:type="dxa"/>
            <w:vAlign w:val="bottom"/>
          </w:tcPr>
          <w:p w14:paraId="3AACC0F0" w14:textId="2BD967EB" w:rsidR="005B6858" w:rsidRPr="007C1308" w:rsidRDefault="005B685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9" w:type="dxa"/>
            <w:vAlign w:val="bottom"/>
          </w:tcPr>
          <w:p w14:paraId="10729227" w14:textId="77777777" w:rsidR="005B6858" w:rsidRPr="007C1308" w:rsidRDefault="005B685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95" w:type="dxa"/>
            <w:vAlign w:val="bottom"/>
          </w:tcPr>
          <w:p w14:paraId="165DA947" w14:textId="5BCC027E" w:rsidR="005B6858" w:rsidRPr="007C1308" w:rsidRDefault="00BE580E" w:rsidP="001927A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C1308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BD2698" w:rsidRPr="007C1308">
              <w:rPr>
                <w:rFonts w:ascii="Angsana New" w:hAnsi="Angsana New"/>
                <w:sz w:val="28"/>
                <w:szCs w:val="28"/>
                <w:lang w:val="en-US" w:bidi="th-TH"/>
              </w:rPr>
              <w:t>1,</w:t>
            </w:r>
            <w:r w:rsidR="00583C6F" w:rsidRPr="007C1308">
              <w:rPr>
                <w:rFonts w:ascii="Angsana New" w:hAnsi="Angsana New"/>
                <w:sz w:val="28"/>
                <w:szCs w:val="28"/>
                <w:lang w:val="en-US" w:bidi="th-TH"/>
              </w:rPr>
              <w:t>595</w:t>
            </w:r>
          </w:p>
        </w:tc>
        <w:tc>
          <w:tcPr>
            <w:tcW w:w="168" w:type="dxa"/>
            <w:vAlign w:val="bottom"/>
          </w:tcPr>
          <w:p w14:paraId="2233CABB" w14:textId="77777777" w:rsidR="005B6858" w:rsidRPr="007C1308" w:rsidRDefault="005B685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92" w:type="dxa"/>
          </w:tcPr>
          <w:p w14:paraId="37F53BC7" w14:textId="67C4A1BB" w:rsidR="005B6858" w:rsidRPr="007C1308" w:rsidRDefault="00583C6F" w:rsidP="001927AE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="Angsana New" w:hAnsi="Angsana New"/>
                <w:sz w:val="28"/>
                <w:szCs w:val="28"/>
                <w:lang w:val="en-US" w:bidi="th-TH"/>
              </w:rPr>
              <w:t>31,595</w:t>
            </w:r>
          </w:p>
        </w:tc>
        <w:tc>
          <w:tcPr>
            <w:tcW w:w="165" w:type="dxa"/>
            <w:vAlign w:val="bottom"/>
          </w:tcPr>
          <w:p w14:paraId="560324F2" w14:textId="77777777" w:rsidR="005B6858" w:rsidRPr="007C1308" w:rsidRDefault="005B685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40" w:type="dxa"/>
            <w:vAlign w:val="bottom"/>
          </w:tcPr>
          <w:p w14:paraId="51AD4815" w14:textId="72CB311A" w:rsidR="005B6858" w:rsidRPr="007C1308" w:rsidRDefault="005B6858" w:rsidP="001927AE">
            <w:pPr>
              <w:pStyle w:val="acctfourfigures"/>
              <w:tabs>
                <w:tab w:val="clear" w:pos="765"/>
                <w:tab w:val="decimal" w:pos="5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C1308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79" w:type="dxa"/>
            <w:vAlign w:val="bottom"/>
          </w:tcPr>
          <w:p w14:paraId="7FB3243E" w14:textId="77777777" w:rsidR="005B6858" w:rsidRPr="007C1308" w:rsidRDefault="005B685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  <w:vAlign w:val="bottom"/>
          </w:tcPr>
          <w:p w14:paraId="16825DD4" w14:textId="75BFECE3" w:rsidR="005B6858" w:rsidRPr="007C1308" w:rsidRDefault="005B6858" w:rsidP="001927AE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7C1308">
              <w:rPr>
                <w:rFonts w:ascii="Angsana New" w:hAnsi="Angsana New"/>
                <w:sz w:val="28"/>
                <w:szCs w:val="28"/>
                <w:lang w:val="en-US"/>
              </w:rPr>
              <w:t>31,426</w:t>
            </w:r>
            <w:r w:rsidR="008A6F07" w:rsidRPr="007C1308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225658DF" w14:textId="77777777" w:rsidR="005B6858" w:rsidRPr="007C1308" w:rsidRDefault="005B685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67" w:type="dxa"/>
            <w:gridSpan w:val="2"/>
            <w:vAlign w:val="bottom"/>
          </w:tcPr>
          <w:p w14:paraId="659C2818" w14:textId="26F490EE" w:rsidR="005B6858" w:rsidRPr="007C1308" w:rsidRDefault="005B6858" w:rsidP="001927AE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C1308">
              <w:rPr>
                <w:rFonts w:ascii="Angsana New" w:hAnsi="Angsana New"/>
                <w:sz w:val="28"/>
                <w:szCs w:val="28"/>
                <w:lang w:val="en-US"/>
              </w:rPr>
              <w:t>31,426</w:t>
            </w:r>
          </w:p>
        </w:tc>
      </w:tr>
      <w:tr w:rsidR="005B6858" w:rsidRPr="007C1308" w14:paraId="71C90EC6" w14:textId="77777777" w:rsidTr="00D848EA">
        <w:tc>
          <w:tcPr>
            <w:tcW w:w="2789" w:type="dxa"/>
          </w:tcPr>
          <w:p w14:paraId="4CE2B253" w14:textId="77777777" w:rsidR="005B6858" w:rsidRPr="007C1308" w:rsidRDefault="005B6858" w:rsidP="001927AE">
            <w:pPr>
              <w:pStyle w:val="ListParagraph"/>
              <w:ind w:left="166" w:right="-108" w:hanging="18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94A977" w14:textId="58303917" w:rsidR="005B6858" w:rsidRPr="007C1308" w:rsidRDefault="005B6858" w:rsidP="001927AE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7C1308">
              <w:rPr>
                <w:rFonts w:ascii="Angsana New" w:hAnsi="Angsana New"/>
                <w:b/>
                <w:bCs/>
                <w:sz w:val="28"/>
                <w:szCs w:val="28"/>
              </w:rPr>
              <w:t>82,641</w:t>
            </w:r>
          </w:p>
        </w:tc>
        <w:tc>
          <w:tcPr>
            <w:tcW w:w="169" w:type="dxa"/>
            <w:vAlign w:val="bottom"/>
          </w:tcPr>
          <w:p w14:paraId="0B35FDBF" w14:textId="77777777" w:rsidR="005B6858" w:rsidRPr="007C1308" w:rsidRDefault="005B685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542EC0" w14:textId="5BA56BDE" w:rsidR="005B6858" w:rsidRPr="007C1308" w:rsidRDefault="00583C6F" w:rsidP="001927A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7C130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31,595</w:t>
            </w:r>
          </w:p>
        </w:tc>
        <w:tc>
          <w:tcPr>
            <w:tcW w:w="168" w:type="dxa"/>
            <w:vAlign w:val="bottom"/>
          </w:tcPr>
          <w:p w14:paraId="05925598" w14:textId="77777777" w:rsidR="005B6858" w:rsidRPr="007C1308" w:rsidRDefault="005B685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double" w:sz="4" w:space="0" w:color="auto"/>
            </w:tcBorders>
          </w:tcPr>
          <w:p w14:paraId="59EA5387" w14:textId="7FF11124" w:rsidR="005B6858" w:rsidRPr="007C1308" w:rsidRDefault="008E2442" w:rsidP="001927AE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7C1308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  <w:t>114,236</w:t>
            </w:r>
          </w:p>
        </w:tc>
        <w:tc>
          <w:tcPr>
            <w:tcW w:w="165" w:type="dxa"/>
            <w:vAlign w:val="bottom"/>
          </w:tcPr>
          <w:p w14:paraId="0D933B70" w14:textId="77777777" w:rsidR="005B6858" w:rsidRPr="007C1308" w:rsidRDefault="005B685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5BDF8C" w14:textId="0F68D1C1" w:rsidR="005B6858" w:rsidRPr="007C1308" w:rsidRDefault="005B6858" w:rsidP="001927A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53</w:t>
            </w:r>
            <w:r w:rsidRPr="007C130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7C130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507</w:t>
            </w:r>
          </w:p>
        </w:tc>
        <w:tc>
          <w:tcPr>
            <w:tcW w:w="179" w:type="dxa"/>
            <w:vAlign w:val="bottom"/>
          </w:tcPr>
          <w:p w14:paraId="339BEFFA" w14:textId="77777777" w:rsidR="005B6858" w:rsidRPr="007C1308" w:rsidRDefault="005B685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5215CD" w14:textId="4343A40B" w:rsidR="005B6858" w:rsidRPr="007C1308" w:rsidRDefault="005B6858" w:rsidP="001927AE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7C130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31,426</w:t>
            </w:r>
          </w:p>
        </w:tc>
        <w:tc>
          <w:tcPr>
            <w:tcW w:w="181" w:type="dxa"/>
            <w:vAlign w:val="bottom"/>
          </w:tcPr>
          <w:p w14:paraId="681B13FD" w14:textId="77777777" w:rsidR="005B6858" w:rsidRPr="007C1308" w:rsidRDefault="005B685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DACBCB" w14:textId="14F9060D" w:rsidR="005B6858" w:rsidRPr="007C1308" w:rsidRDefault="005B6858" w:rsidP="001927AE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7C130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84,933</w:t>
            </w:r>
          </w:p>
        </w:tc>
      </w:tr>
    </w:tbl>
    <w:p w14:paraId="7BFABB00" w14:textId="18024DBB" w:rsidR="00E6362C" w:rsidRPr="007C1308" w:rsidRDefault="00E6362C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lang w:val="x-none" w:eastAsia="x-none"/>
        </w:rPr>
      </w:pPr>
    </w:p>
    <w:tbl>
      <w:tblPr>
        <w:tblStyle w:val="TableGrid"/>
        <w:tblW w:w="916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788"/>
        <w:gridCol w:w="900"/>
        <w:gridCol w:w="180"/>
        <w:gridCol w:w="990"/>
        <w:gridCol w:w="180"/>
        <w:gridCol w:w="846"/>
        <w:gridCol w:w="180"/>
        <w:gridCol w:w="989"/>
        <w:gridCol w:w="169"/>
        <w:gridCol w:w="930"/>
        <w:gridCol w:w="164"/>
        <w:gridCol w:w="848"/>
      </w:tblGrid>
      <w:tr w:rsidR="007E56DD" w:rsidRPr="007C1308" w14:paraId="5E547334" w14:textId="77777777" w:rsidTr="007E56DD">
        <w:trPr>
          <w:tblHeader/>
        </w:trPr>
        <w:tc>
          <w:tcPr>
            <w:tcW w:w="2788" w:type="dxa"/>
          </w:tcPr>
          <w:p w14:paraId="06E707E1" w14:textId="77777777" w:rsidR="007E56DD" w:rsidRPr="007C1308" w:rsidRDefault="007E56D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6" w:type="dxa"/>
            <w:gridSpan w:val="11"/>
          </w:tcPr>
          <w:p w14:paraId="15043AE7" w14:textId="77777777" w:rsidR="007E56DD" w:rsidRPr="007C1308" w:rsidRDefault="007E56D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1308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E56DD" w:rsidRPr="007C1308" w14:paraId="046BED72" w14:textId="77777777" w:rsidTr="007E56DD">
        <w:trPr>
          <w:tblHeader/>
        </w:trPr>
        <w:tc>
          <w:tcPr>
            <w:tcW w:w="2788" w:type="dxa"/>
          </w:tcPr>
          <w:p w14:paraId="68D47013" w14:textId="77777777" w:rsidR="007E56DD" w:rsidRPr="007C1308" w:rsidRDefault="007E56D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96" w:type="dxa"/>
            <w:gridSpan w:val="5"/>
          </w:tcPr>
          <w:p w14:paraId="7B9F2F5A" w14:textId="5611F70E" w:rsidR="44B2F57E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" w:type="dxa"/>
          </w:tcPr>
          <w:p w14:paraId="24E89A04" w14:textId="77777777" w:rsidR="007E56DD" w:rsidRPr="007C1308" w:rsidRDefault="007E56D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0" w:type="dxa"/>
            <w:gridSpan w:val="5"/>
          </w:tcPr>
          <w:p w14:paraId="0A694AEC" w14:textId="277EBEE6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956E0D" w:rsidRPr="007C1308" w14:paraId="13D065AC" w14:textId="77777777" w:rsidTr="007E56DD">
        <w:trPr>
          <w:tblHeader/>
        </w:trPr>
        <w:tc>
          <w:tcPr>
            <w:tcW w:w="2788" w:type="dxa"/>
          </w:tcPr>
          <w:p w14:paraId="3B80DA3F" w14:textId="77777777" w:rsidR="007E56DD" w:rsidRPr="007C1308" w:rsidRDefault="007E56D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1D90C0B" w14:textId="77777777" w:rsidR="007E56DD" w:rsidRPr="007C1308" w:rsidRDefault="007E56D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1308">
              <w:rPr>
                <w:rFonts w:ascii="Angsana New" w:hAnsi="Angsan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80" w:type="dxa"/>
            <w:vAlign w:val="bottom"/>
          </w:tcPr>
          <w:p w14:paraId="3EAFD05F" w14:textId="77777777" w:rsidR="007E56DD" w:rsidRPr="007C1308" w:rsidRDefault="007E56D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9D9A633" w14:textId="77777777" w:rsidR="007E56DD" w:rsidRPr="007C1308" w:rsidRDefault="007E56D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1308">
              <w:rPr>
                <w:rFonts w:ascii="Angsana New" w:hAnsi="Angsana New" w:hint="cs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80" w:type="dxa"/>
            <w:vAlign w:val="bottom"/>
          </w:tcPr>
          <w:p w14:paraId="2DC9DCA1" w14:textId="77777777" w:rsidR="007E56DD" w:rsidRPr="007C1308" w:rsidRDefault="007E56D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6" w:type="dxa"/>
            <w:vAlign w:val="bottom"/>
          </w:tcPr>
          <w:p w14:paraId="3421C7C2" w14:textId="77777777" w:rsidR="007E56DD" w:rsidRPr="007C1308" w:rsidRDefault="007E56D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130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" w:type="dxa"/>
            <w:vAlign w:val="center"/>
          </w:tcPr>
          <w:p w14:paraId="0EF92AF5" w14:textId="77777777" w:rsidR="007E56DD" w:rsidRPr="007C1308" w:rsidRDefault="007E56D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07F1A571" w14:textId="77777777" w:rsidR="007E56DD" w:rsidRPr="007C1308" w:rsidRDefault="007E56D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1308">
              <w:rPr>
                <w:rFonts w:ascii="Angsana New" w:hAnsi="Angsan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69" w:type="dxa"/>
            <w:vAlign w:val="bottom"/>
          </w:tcPr>
          <w:p w14:paraId="5C648883" w14:textId="77777777" w:rsidR="007E56DD" w:rsidRPr="007C1308" w:rsidRDefault="007E56D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17D5E6BA" w14:textId="77777777" w:rsidR="007E56DD" w:rsidRPr="007C1308" w:rsidRDefault="007E56D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1308">
              <w:rPr>
                <w:rFonts w:ascii="Angsana New" w:hAnsi="Angsana New" w:hint="cs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64" w:type="dxa"/>
            <w:vAlign w:val="bottom"/>
          </w:tcPr>
          <w:p w14:paraId="04013EF2" w14:textId="77777777" w:rsidR="007E56DD" w:rsidRPr="007C1308" w:rsidRDefault="007E56D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8" w:type="dxa"/>
            <w:vAlign w:val="bottom"/>
          </w:tcPr>
          <w:p w14:paraId="3ED8876E" w14:textId="77777777" w:rsidR="007E56DD" w:rsidRPr="007C1308" w:rsidRDefault="007E56D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130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7E56DD" w:rsidRPr="007C1308" w14:paraId="0B5C8020" w14:textId="77777777" w:rsidTr="007E56DD">
        <w:trPr>
          <w:tblHeader/>
        </w:trPr>
        <w:tc>
          <w:tcPr>
            <w:tcW w:w="2788" w:type="dxa"/>
          </w:tcPr>
          <w:p w14:paraId="3CD941BD" w14:textId="77777777" w:rsidR="007E56DD" w:rsidRPr="007C1308" w:rsidRDefault="007E56D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6" w:type="dxa"/>
            <w:gridSpan w:val="11"/>
            <w:vAlign w:val="bottom"/>
          </w:tcPr>
          <w:p w14:paraId="4036A4C9" w14:textId="77777777" w:rsidR="007E56DD" w:rsidRPr="007C1308" w:rsidRDefault="007E56D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C1308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7C1308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B679B8" w:rsidRPr="007C1308" w14:paraId="20AE8103" w14:textId="77777777" w:rsidTr="00E34AF7">
        <w:tc>
          <w:tcPr>
            <w:tcW w:w="2788" w:type="dxa"/>
          </w:tcPr>
          <w:p w14:paraId="76ABFB93" w14:textId="77777777" w:rsidR="00B679B8" w:rsidRPr="007C1308" w:rsidRDefault="00B679B8" w:rsidP="001927AE">
            <w:pPr>
              <w:pStyle w:val="ListParagraph"/>
              <w:ind w:left="166" w:right="-2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C1308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5AE9981" w14:textId="70CD50C4" w:rsidR="00B679B8" w:rsidRPr="007C1308" w:rsidRDefault="00B679B8" w:rsidP="001927AE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C1308">
              <w:rPr>
                <w:rFonts w:ascii="Angsana New" w:hAnsi="Angsana New"/>
                <w:sz w:val="28"/>
                <w:szCs w:val="28"/>
                <w:lang w:val="en-US"/>
              </w:rPr>
              <w:t>82,641</w:t>
            </w:r>
          </w:p>
        </w:tc>
        <w:tc>
          <w:tcPr>
            <w:tcW w:w="180" w:type="dxa"/>
            <w:vAlign w:val="bottom"/>
          </w:tcPr>
          <w:p w14:paraId="6643AD72" w14:textId="77777777" w:rsidR="00B679B8" w:rsidRPr="007C1308" w:rsidRDefault="00B679B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jc w:val="righ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990" w:type="dxa"/>
          </w:tcPr>
          <w:p w14:paraId="40203FAD" w14:textId="10580919" w:rsidR="00B679B8" w:rsidRPr="007C1308" w:rsidRDefault="00B679B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037A1E5" w14:textId="77777777" w:rsidR="00B679B8" w:rsidRPr="007C1308" w:rsidRDefault="00B679B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6" w:type="dxa"/>
            <w:vAlign w:val="bottom"/>
          </w:tcPr>
          <w:p w14:paraId="614AA40F" w14:textId="06517B0B" w:rsidR="00B679B8" w:rsidRPr="007C1308" w:rsidRDefault="00B679B8" w:rsidP="001927AE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7C1308">
              <w:rPr>
                <w:rFonts w:ascii="Angsana New" w:hAnsi="Angsana New"/>
                <w:sz w:val="28"/>
                <w:szCs w:val="28"/>
                <w:lang w:val="en-US" w:bidi="th-TH"/>
              </w:rPr>
              <w:t>82,641</w:t>
            </w:r>
          </w:p>
        </w:tc>
        <w:tc>
          <w:tcPr>
            <w:tcW w:w="180" w:type="dxa"/>
            <w:vAlign w:val="bottom"/>
          </w:tcPr>
          <w:p w14:paraId="0784B370" w14:textId="77777777" w:rsidR="00B679B8" w:rsidRPr="007C1308" w:rsidRDefault="00B679B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08E476F4" w14:textId="0C5F1BBE" w:rsidR="00B679B8" w:rsidRPr="007C1308" w:rsidRDefault="00B679B8" w:rsidP="001927AE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C1308">
              <w:rPr>
                <w:rFonts w:ascii="Angsana New" w:hAnsi="Angsana New"/>
                <w:sz w:val="28"/>
                <w:szCs w:val="28"/>
                <w:lang w:val="en-US" w:bidi="th-TH"/>
              </w:rPr>
              <w:t>53,507</w:t>
            </w:r>
          </w:p>
        </w:tc>
        <w:tc>
          <w:tcPr>
            <w:tcW w:w="169" w:type="dxa"/>
            <w:vAlign w:val="bottom"/>
          </w:tcPr>
          <w:p w14:paraId="3FB42903" w14:textId="77777777" w:rsidR="00B679B8" w:rsidRPr="007C1308" w:rsidRDefault="00B679B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</w:tcPr>
          <w:p w14:paraId="7D961EAB" w14:textId="7CF9E8AE" w:rsidR="00B679B8" w:rsidRPr="007C1308" w:rsidRDefault="00AE3D45" w:rsidP="001927AE">
            <w:pPr>
              <w:pStyle w:val="acctfourfigures"/>
              <w:tabs>
                <w:tab w:val="clear" w:pos="765"/>
                <w:tab w:val="decimal" w:pos="44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C130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  <w:r w:rsidR="005B6858" w:rsidRPr="007C1308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 </w:t>
            </w:r>
          </w:p>
        </w:tc>
        <w:tc>
          <w:tcPr>
            <w:tcW w:w="164" w:type="dxa"/>
            <w:vAlign w:val="bottom"/>
          </w:tcPr>
          <w:p w14:paraId="03238A60" w14:textId="77777777" w:rsidR="00B679B8" w:rsidRPr="007C1308" w:rsidRDefault="00B679B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8" w:type="dxa"/>
            <w:vAlign w:val="bottom"/>
          </w:tcPr>
          <w:p w14:paraId="058028EB" w14:textId="280A313E" w:rsidR="00B679B8" w:rsidRPr="007C1308" w:rsidRDefault="00B679B8" w:rsidP="001927AE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C1308">
              <w:rPr>
                <w:rFonts w:ascii="Angsana New" w:hAnsi="Angsana New"/>
                <w:sz w:val="28"/>
                <w:szCs w:val="28"/>
                <w:lang w:val="en-US"/>
              </w:rPr>
              <w:t>53,507</w:t>
            </w:r>
          </w:p>
        </w:tc>
      </w:tr>
      <w:tr w:rsidR="00B679B8" w:rsidRPr="007C1308" w14:paraId="410056F2" w14:textId="77777777" w:rsidTr="00E34AF7">
        <w:tc>
          <w:tcPr>
            <w:tcW w:w="2788" w:type="dxa"/>
          </w:tcPr>
          <w:p w14:paraId="61981F0E" w14:textId="77777777" w:rsidR="00B679B8" w:rsidRPr="007C1308" w:rsidRDefault="00B679B8" w:rsidP="001927AE">
            <w:pPr>
              <w:ind w:left="166" w:right="-107" w:hanging="180"/>
              <w:rPr>
                <w:rFonts w:ascii="Angsana New" w:hAnsi="Angsana New"/>
                <w:sz w:val="28"/>
                <w:szCs w:val="28"/>
              </w:rPr>
            </w:pPr>
            <w:r w:rsidRPr="007C1308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00" w:type="dxa"/>
            <w:vAlign w:val="bottom"/>
          </w:tcPr>
          <w:p w14:paraId="3829C34E" w14:textId="3966E86D" w:rsidR="00B679B8" w:rsidRPr="007C1308" w:rsidRDefault="00B679B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5366320" w14:textId="77777777" w:rsidR="00B679B8" w:rsidRPr="007C1308" w:rsidRDefault="00B679B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jc w:val="righ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990" w:type="dxa"/>
          </w:tcPr>
          <w:p w14:paraId="028589A9" w14:textId="54E0A03A" w:rsidR="00B679B8" w:rsidRPr="007C1308" w:rsidRDefault="00B679B8" w:rsidP="001927AE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C1308">
              <w:rPr>
                <w:rFonts w:ascii="Angsana New" w:hAnsi="Angsana New"/>
                <w:sz w:val="28"/>
                <w:szCs w:val="28"/>
                <w:lang w:val="en-US"/>
              </w:rPr>
              <w:t>4,756</w:t>
            </w:r>
          </w:p>
        </w:tc>
        <w:tc>
          <w:tcPr>
            <w:tcW w:w="180" w:type="dxa"/>
            <w:vAlign w:val="bottom"/>
          </w:tcPr>
          <w:p w14:paraId="57FED35D" w14:textId="77777777" w:rsidR="00B679B8" w:rsidRPr="007C1308" w:rsidRDefault="00B679B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6" w:type="dxa"/>
            <w:vAlign w:val="bottom"/>
          </w:tcPr>
          <w:p w14:paraId="65FF6EC0" w14:textId="295F7685" w:rsidR="00B679B8" w:rsidRPr="007C1308" w:rsidRDefault="00B679B8" w:rsidP="001927AE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C1308">
              <w:rPr>
                <w:rFonts w:ascii="Angsana New" w:hAnsi="Angsana New"/>
                <w:sz w:val="28"/>
                <w:szCs w:val="28"/>
                <w:lang w:val="en-US" w:bidi="th-TH"/>
              </w:rPr>
              <w:t>4,756</w:t>
            </w:r>
          </w:p>
        </w:tc>
        <w:tc>
          <w:tcPr>
            <w:tcW w:w="180" w:type="dxa"/>
            <w:vAlign w:val="bottom"/>
          </w:tcPr>
          <w:p w14:paraId="1348B609" w14:textId="77777777" w:rsidR="00B679B8" w:rsidRPr="007C1308" w:rsidRDefault="00B679B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677C3B87" w14:textId="2A0FE620" w:rsidR="00B679B8" w:rsidRPr="007C1308" w:rsidRDefault="00B679B8" w:rsidP="001927AE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C130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69" w:type="dxa"/>
            <w:vAlign w:val="bottom"/>
          </w:tcPr>
          <w:p w14:paraId="24049617" w14:textId="77777777" w:rsidR="00B679B8" w:rsidRPr="007C1308" w:rsidRDefault="00B679B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</w:tcPr>
          <w:p w14:paraId="5EFEC758" w14:textId="3EFC21DB" w:rsidR="00B679B8" w:rsidRPr="007C1308" w:rsidRDefault="00B679B8" w:rsidP="001927AE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C1308">
              <w:rPr>
                <w:rFonts w:ascii="Angsana New" w:hAnsi="Angsana New"/>
                <w:sz w:val="28"/>
                <w:szCs w:val="28"/>
                <w:lang w:val="en-US"/>
              </w:rPr>
              <w:t>8,484</w:t>
            </w:r>
          </w:p>
        </w:tc>
        <w:tc>
          <w:tcPr>
            <w:tcW w:w="164" w:type="dxa"/>
            <w:vAlign w:val="bottom"/>
          </w:tcPr>
          <w:p w14:paraId="6F3276BF" w14:textId="77777777" w:rsidR="00B679B8" w:rsidRPr="007C1308" w:rsidRDefault="00B679B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8" w:type="dxa"/>
            <w:vAlign w:val="bottom"/>
          </w:tcPr>
          <w:p w14:paraId="7E028048" w14:textId="69ABAC4B" w:rsidR="00B679B8" w:rsidRPr="007C1308" w:rsidRDefault="00B679B8" w:rsidP="001927AE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C1308">
              <w:rPr>
                <w:rFonts w:ascii="Angsana New" w:hAnsi="Angsana New"/>
                <w:sz w:val="28"/>
                <w:szCs w:val="28"/>
                <w:lang w:val="en-US" w:bidi="th-TH"/>
              </w:rPr>
              <w:t>8,484</w:t>
            </w:r>
          </w:p>
        </w:tc>
      </w:tr>
      <w:tr w:rsidR="00B679B8" w:rsidRPr="007C1308" w14:paraId="536784B9" w14:textId="77777777" w:rsidTr="00E34AF7">
        <w:tc>
          <w:tcPr>
            <w:tcW w:w="2788" w:type="dxa"/>
          </w:tcPr>
          <w:p w14:paraId="45146771" w14:textId="64A888C7" w:rsidR="00B679B8" w:rsidRPr="007C1308" w:rsidRDefault="00B679B8" w:rsidP="001927AE">
            <w:pPr>
              <w:pStyle w:val="ListParagraph"/>
              <w:ind w:left="166" w:right="-199" w:hanging="18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</w:t>
            </w:r>
            <w:r w:rsidRPr="007C130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ะด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อกเบี้ย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759B5B" w14:textId="3D55C9B9" w:rsidR="00B679B8" w:rsidRPr="007C1308" w:rsidRDefault="00B679B8" w:rsidP="001927AE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82,641</w:t>
            </w:r>
          </w:p>
        </w:tc>
        <w:tc>
          <w:tcPr>
            <w:tcW w:w="180" w:type="dxa"/>
            <w:vAlign w:val="bottom"/>
          </w:tcPr>
          <w:p w14:paraId="45D5AE00" w14:textId="77777777" w:rsidR="00B679B8" w:rsidRPr="007C1308" w:rsidRDefault="00B679B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1811BD4" w14:textId="3D55C9B9" w:rsidR="00B679B8" w:rsidRPr="007C1308" w:rsidRDefault="00B679B8" w:rsidP="001927AE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7C130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4,756</w:t>
            </w:r>
          </w:p>
        </w:tc>
        <w:tc>
          <w:tcPr>
            <w:tcW w:w="180" w:type="dxa"/>
            <w:vAlign w:val="bottom"/>
          </w:tcPr>
          <w:p w14:paraId="41156816" w14:textId="77777777" w:rsidR="00B679B8" w:rsidRPr="007C1308" w:rsidRDefault="00B679B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46E630" w14:textId="3A554E06" w:rsidR="00B679B8" w:rsidRPr="007C1308" w:rsidRDefault="00B679B8" w:rsidP="001927AE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7C130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87,397</w:t>
            </w:r>
          </w:p>
        </w:tc>
        <w:tc>
          <w:tcPr>
            <w:tcW w:w="180" w:type="dxa"/>
            <w:vAlign w:val="bottom"/>
          </w:tcPr>
          <w:p w14:paraId="53F9A33E" w14:textId="77777777" w:rsidR="00B679B8" w:rsidRPr="007C1308" w:rsidRDefault="00B679B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F85944" w14:textId="79FD9C00" w:rsidR="00B679B8" w:rsidRPr="007C1308" w:rsidRDefault="00B679B8" w:rsidP="001927AE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53,507</w:t>
            </w:r>
          </w:p>
        </w:tc>
        <w:tc>
          <w:tcPr>
            <w:tcW w:w="169" w:type="dxa"/>
            <w:vAlign w:val="bottom"/>
          </w:tcPr>
          <w:p w14:paraId="14855415" w14:textId="77777777" w:rsidR="00B679B8" w:rsidRPr="007C1308" w:rsidRDefault="00B679B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</w:tcPr>
          <w:p w14:paraId="59F75CF4" w14:textId="11569547" w:rsidR="00B679B8" w:rsidRPr="007C1308" w:rsidRDefault="00B679B8" w:rsidP="001927AE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C130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8,484</w:t>
            </w:r>
          </w:p>
        </w:tc>
        <w:tc>
          <w:tcPr>
            <w:tcW w:w="164" w:type="dxa"/>
            <w:vAlign w:val="bottom"/>
          </w:tcPr>
          <w:p w14:paraId="01B5E6BE" w14:textId="77777777" w:rsidR="00B679B8" w:rsidRPr="007C1308" w:rsidRDefault="00B679B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left="-14" w:firstLine="1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61C24B" w14:textId="41A98036" w:rsidR="00B679B8" w:rsidRPr="007C1308" w:rsidRDefault="00B679B8" w:rsidP="001927AE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7C130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61,991</w:t>
            </w:r>
          </w:p>
        </w:tc>
      </w:tr>
    </w:tbl>
    <w:p w14:paraId="554CFE0B" w14:textId="77777777" w:rsidR="00F15776" w:rsidRPr="007C1308" w:rsidRDefault="00F15776" w:rsidP="001927AE">
      <w:pPr>
        <w:pStyle w:val="block"/>
        <w:spacing w:after="0" w:line="240" w:lineRule="atLeast"/>
        <w:ind w:left="0" w:right="-45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4CF8E930" w14:textId="018E504C" w:rsidR="00F15776" w:rsidRPr="007C1308" w:rsidRDefault="00F15776" w:rsidP="001927AE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7C1308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ณ วันที่ </w:t>
      </w:r>
      <w:r w:rsidRPr="007C1308">
        <w:rPr>
          <w:rFonts w:asciiTheme="majorBidi" w:hAnsiTheme="majorBidi" w:cstheme="majorBidi"/>
          <w:sz w:val="28"/>
          <w:szCs w:val="28"/>
          <w:lang w:val="en-US" w:bidi="th-TH"/>
        </w:rPr>
        <w:t xml:space="preserve">31 </w:t>
      </w:r>
      <w:r w:rsidRPr="007C1308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ธันวาคม </w:t>
      </w:r>
      <w:r w:rsidRPr="007C1308">
        <w:rPr>
          <w:rFonts w:asciiTheme="majorBidi" w:hAnsiTheme="majorBidi" w:cstheme="majorBidi"/>
          <w:sz w:val="28"/>
          <w:szCs w:val="28"/>
          <w:lang w:val="en-US" w:bidi="th-TH"/>
        </w:rPr>
        <w:t xml:space="preserve">2565 </w:t>
      </w:r>
      <w:r w:rsidRPr="007C1308">
        <w:rPr>
          <w:rFonts w:asciiTheme="majorBidi" w:hAnsiTheme="majorBidi" w:cstheme="majorBidi"/>
          <w:sz w:val="28"/>
          <w:szCs w:val="28"/>
          <w:cs/>
          <w:lang w:bidi="th-TH"/>
        </w:rPr>
        <w:t>บริษัทมีเงินกู้ยืมระยะสั้นจากสถาบันการเงิน</w:t>
      </w:r>
      <w:r w:rsidRPr="007C1308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จำนวน </w:t>
      </w:r>
      <w:r w:rsidR="003F1F46" w:rsidRPr="007C1308">
        <w:rPr>
          <w:rFonts w:asciiTheme="majorBidi" w:hAnsiTheme="majorBidi" w:cstheme="majorBidi"/>
          <w:sz w:val="28"/>
          <w:szCs w:val="28"/>
          <w:lang w:val="en-US" w:bidi="th-TH"/>
        </w:rPr>
        <w:t>50.00</w:t>
      </w:r>
      <w:r w:rsidRPr="007C1308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7C1308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ล้านบาท</w:t>
      </w:r>
      <w:r w:rsidR="00056D42" w:rsidRPr="007C1308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C6790C" w:rsidRPr="007C1308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(</w:t>
      </w:r>
      <w:r w:rsidR="00133D74" w:rsidRPr="007C1308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2564</w:t>
      </w:r>
      <w:r w:rsidR="00D13A40" w:rsidRPr="007C1308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: </w:t>
      </w:r>
      <w:r w:rsidR="004B1645" w:rsidRPr="007C1308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37.00 </w:t>
      </w:r>
      <w:r w:rsidR="009F0720" w:rsidRPr="007C1308">
        <w:rPr>
          <w:rFonts w:asciiTheme="majorBidi" w:hAnsiTheme="majorBidi" w:cstheme="majorBidi" w:hint="cs"/>
          <w:i/>
          <w:iCs/>
          <w:sz w:val="28"/>
          <w:szCs w:val="28"/>
          <w:cs/>
          <w:lang w:val="en-US" w:bidi="th-TH"/>
        </w:rPr>
        <w:t>ล้านบาท</w:t>
      </w:r>
      <w:r w:rsidR="00D70DD9" w:rsidRPr="007C1308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)</w:t>
      </w:r>
      <w:r w:rsidRPr="007C1308">
        <w:rPr>
          <w:rFonts w:asciiTheme="majorBidi" w:hAnsiTheme="majorBidi" w:cstheme="majorBidi"/>
          <w:sz w:val="28"/>
          <w:szCs w:val="28"/>
          <w:cs/>
          <w:lang w:bidi="th-TH"/>
        </w:rPr>
        <w:t>โดยมีอัตราดอกเบี้ยคงที่ต่อปี</w:t>
      </w:r>
      <w:r w:rsidRPr="007C1308">
        <w:rPr>
          <w:rFonts w:asciiTheme="majorBidi" w:hAnsiTheme="majorBidi" w:cstheme="majorBidi" w:hint="cs"/>
          <w:i/>
          <w:iCs/>
          <w:sz w:val="28"/>
          <w:szCs w:val="28"/>
          <w:cs/>
          <w:lang w:val="en-US" w:bidi="th-TH"/>
        </w:rPr>
        <w:t xml:space="preserve"> </w:t>
      </w:r>
      <w:r w:rsidR="008D7FBE" w:rsidRPr="007C1308">
        <w:rPr>
          <w:rFonts w:asciiTheme="majorBidi" w:hAnsiTheme="majorBidi" w:cstheme="majorBidi" w:hint="cs"/>
          <w:sz w:val="28"/>
          <w:szCs w:val="28"/>
          <w:cs/>
          <w:lang w:bidi="th-TH"/>
        </w:rPr>
        <w:t>เงื่อนไขการเรียกชำระ</w:t>
      </w:r>
      <w:r w:rsidR="00B853A4" w:rsidRPr="007C1308">
        <w:rPr>
          <w:rFonts w:asciiTheme="majorBidi" w:hAnsiTheme="majorBidi" w:cstheme="majorBidi" w:hint="cs"/>
          <w:sz w:val="28"/>
          <w:szCs w:val="28"/>
          <w:cs/>
          <w:lang w:bidi="th-TH"/>
        </w:rPr>
        <w:t>คืน</w:t>
      </w:r>
      <w:r w:rsidR="00460B7E" w:rsidRPr="007C1308">
        <w:rPr>
          <w:rFonts w:asciiTheme="majorBidi" w:hAnsiTheme="majorBidi" w:cstheme="majorBidi" w:hint="cs"/>
          <w:sz w:val="28"/>
          <w:szCs w:val="28"/>
          <w:cs/>
          <w:lang w:bidi="th-TH"/>
        </w:rPr>
        <w:t>เงินกู้เมื่อ</w:t>
      </w:r>
      <w:r w:rsidR="00D543B6" w:rsidRPr="007C1308">
        <w:rPr>
          <w:rFonts w:asciiTheme="majorBidi" w:hAnsiTheme="majorBidi" w:cstheme="majorBidi" w:hint="cs"/>
          <w:sz w:val="28"/>
          <w:szCs w:val="28"/>
          <w:cs/>
          <w:lang w:bidi="th-TH"/>
        </w:rPr>
        <w:t>ทวงถาม</w:t>
      </w:r>
    </w:p>
    <w:p w14:paraId="0416AE42" w14:textId="77777777" w:rsidR="00F15776" w:rsidRPr="007C1308" w:rsidRDefault="00F15776" w:rsidP="001927AE">
      <w:pPr>
        <w:ind w:left="540"/>
        <w:rPr>
          <w:rFonts w:asciiTheme="majorBidi" w:hAnsiTheme="majorBidi" w:cstheme="majorBidi"/>
          <w:sz w:val="20"/>
          <w:szCs w:val="20"/>
          <w:lang w:bidi="ar-SA"/>
        </w:rPr>
      </w:pPr>
    </w:p>
    <w:p w14:paraId="7527C8F4" w14:textId="376D6C31" w:rsidR="00F15776" w:rsidRPr="007C1308" w:rsidRDefault="00F15776" w:rsidP="001927AE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7C1308">
        <w:rPr>
          <w:rFonts w:asciiTheme="majorBidi" w:hAnsiTheme="majorBidi" w:cstheme="majorBidi" w:hint="cs"/>
          <w:sz w:val="28"/>
          <w:szCs w:val="28"/>
          <w:cs/>
        </w:rPr>
        <w:t>ณ วันที่</w:t>
      </w:r>
      <w:r w:rsidRPr="007C1308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7C1308">
        <w:rPr>
          <w:rFonts w:asciiTheme="majorBidi" w:hAnsiTheme="majorBidi" w:cstheme="majorBidi"/>
          <w:sz w:val="28"/>
          <w:szCs w:val="28"/>
          <w:lang w:val="en-US" w:bidi="th-TH"/>
        </w:rPr>
        <w:t>31</w:t>
      </w:r>
      <w:r w:rsidRPr="007C1308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7C1308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Pr="007C1308">
        <w:rPr>
          <w:rFonts w:asciiTheme="majorBidi" w:hAnsiTheme="majorBidi" w:cstheme="majorBidi"/>
          <w:sz w:val="28"/>
          <w:szCs w:val="28"/>
          <w:lang w:val="en-US" w:bidi="th-TH"/>
        </w:rPr>
        <w:t>2565</w:t>
      </w:r>
      <w:r w:rsidRPr="007C1308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 </w:t>
      </w:r>
      <w:r w:rsidRPr="007C1308">
        <w:rPr>
          <w:rFonts w:asciiTheme="majorBidi" w:hAnsiTheme="majorBidi" w:cstheme="majorBidi"/>
          <w:sz w:val="28"/>
          <w:szCs w:val="28"/>
          <w:cs/>
          <w:lang w:bidi="th-TH"/>
        </w:rPr>
        <w:t>บริษัทมีเงินกู้ยืมระยะสั้นจากสถาบันการเงิน</w:t>
      </w:r>
      <w:r w:rsidRPr="007C1308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เป็นทรัสต์รีซีทจำนวนเงิน </w:t>
      </w:r>
      <w:r w:rsidR="00F468B5" w:rsidRPr="007C1308">
        <w:rPr>
          <w:rFonts w:asciiTheme="majorBidi" w:hAnsiTheme="majorBidi" w:cstheme="majorBidi"/>
          <w:sz w:val="28"/>
          <w:szCs w:val="28"/>
          <w:lang w:val="en-US" w:bidi="th-TH"/>
        </w:rPr>
        <w:t>3</w:t>
      </w:r>
      <w:r w:rsidR="00003DC2" w:rsidRPr="007C1308">
        <w:rPr>
          <w:rFonts w:asciiTheme="majorBidi" w:hAnsiTheme="majorBidi" w:cstheme="majorBidi"/>
          <w:sz w:val="28"/>
          <w:szCs w:val="28"/>
          <w:lang w:val="en-US" w:bidi="th-TH"/>
        </w:rPr>
        <w:t>2.64</w:t>
      </w:r>
      <w:r w:rsidRPr="007C1308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7C1308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ล้านบาท</w:t>
      </w:r>
      <w:r w:rsidRPr="007C1308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7C1308">
        <w:rPr>
          <w:rFonts w:asciiTheme="majorBidi" w:hAnsiTheme="majorBidi" w:cstheme="majorBidi"/>
          <w:sz w:val="28"/>
          <w:szCs w:val="28"/>
          <w:lang w:val="en-US" w:bidi="th-TH"/>
        </w:rPr>
        <w:br/>
      </w:r>
      <w:r w:rsidRPr="007C1308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(2564: 16.51 </w:t>
      </w:r>
      <w:r w:rsidRPr="007C1308">
        <w:rPr>
          <w:rFonts w:asciiTheme="majorBidi" w:hAnsiTheme="majorBidi" w:cstheme="majorBidi" w:hint="cs"/>
          <w:i/>
          <w:iCs/>
          <w:sz w:val="28"/>
          <w:szCs w:val="28"/>
          <w:cs/>
          <w:lang w:val="en-US" w:bidi="th-TH"/>
        </w:rPr>
        <w:t>ล้านบาท</w:t>
      </w:r>
      <w:r w:rsidRPr="007C1308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)</w:t>
      </w:r>
      <w:r w:rsidRPr="007C1308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7C1308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เพื่อชำระเงินค่าสินค้า โดยมีอัตราดอกเบี้ย</w:t>
      </w:r>
      <w:r w:rsidR="00CD7BDF" w:rsidRPr="007C1308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คงที่</w:t>
      </w:r>
      <w:r w:rsidRPr="007C1308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ต่อปี และ</w:t>
      </w:r>
      <w:r w:rsidR="00293173" w:rsidRPr="007C1308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มีกำหนด</w:t>
      </w:r>
      <w:r w:rsidRPr="007C1308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ชำระคืนในเดือน</w:t>
      </w:r>
      <w:r w:rsidR="00293173" w:rsidRPr="007C1308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มีนาคม</w:t>
      </w:r>
      <w:r w:rsidRPr="007C1308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7C1308">
        <w:rPr>
          <w:rFonts w:asciiTheme="majorBidi" w:hAnsiTheme="majorBidi" w:cstheme="majorBidi"/>
          <w:sz w:val="28"/>
          <w:szCs w:val="28"/>
          <w:cs/>
          <w:lang w:val="en-US" w:bidi="th-TH"/>
        </w:rPr>
        <w:t>2566</w:t>
      </w:r>
    </w:p>
    <w:p w14:paraId="5166C9FE" w14:textId="5A2EC107" w:rsidR="00716966" w:rsidRPr="007C1308" w:rsidRDefault="00716966" w:rsidP="001927AE">
      <w:pPr>
        <w:tabs>
          <w:tab w:val="clear" w:pos="68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FF"/>
          <w:sz w:val="20"/>
          <w:szCs w:val="20"/>
        </w:rPr>
      </w:pPr>
    </w:p>
    <w:p w14:paraId="237F3DCF" w14:textId="24AC3864" w:rsidR="007A532F" w:rsidRPr="007C1308" w:rsidRDefault="007A532F" w:rsidP="001927AE">
      <w:pPr>
        <w:tabs>
          <w:tab w:val="clear" w:pos="68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7C1308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Pr="007C1308">
        <w:rPr>
          <w:rFonts w:asciiTheme="majorBidi" w:hAnsiTheme="majorBidi" w:cstheme="majorBidi"/>
          <w:sz w:val="28"/>
          <w:szCs w:val="28"/>
        </w:rPr>
        <w:t xml:space="preserve"> 31 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7C1308">
        <w:rPr>
          <w:rFonts w:asciiTheme="majorBidi" w:hAnsiTheme="majorBidi" w:cstheme="majorBidi"/>
          <w:sz w:val="28"/>
          <w:szCs w:val="28"/>
        </w:rPr>
        <w:t xml:space="preserve">2565 </w:t>
      </w:r>
      <w:r w:rsidRPr="007C1308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Pr="007C1308">
        <w:rPr>
          <w:rFonts w:asciiTheme="majorBidi" w:hAnsiTheme="majorBidi" w:cstheme="majorBidi"/>
          <w:sz w:val="28"/>
          <w:szCs w:val="28"/>
        </w:rPr>
        <w:t xml:space="preserve"> </w:t>
      </w:r>
      <w:r w:rsidR="001D523D" w:rsidRPr="007C1308">
        <w:rPr>
          <w:rFonts w:asciiTheme="majorBidi" w:hAnsiTheme="majorBidi" w:cstheme="majorBidi"/>
          <w:sz w:val="28"/>
          <w:szCs w:val="28"/>
        </w:rPr>
        <w:t>945</w:t>
      </w:r>
      <w:r w:rsidR="00CD1ECD" w:rsidRPr="007C1308">
        <w:rPr>
          <w:rFonts w:asciiTheme="majorBidi" w:hAnsiTheme="majorBidi" w:cstheme="majorBidi"/>
          <w:sz w:val="28"/>
          <w:szCs w:val="28"/>
        </w:rPr>
        <w:t>.41</w:t>
      </w:r>
      <w:r w:rsidRPr="007C1308">
        <w:rPr>
          <w:rFonts w:asciiTheme="majorBidi" w:hAnsiTheme="majorBidi" w:cstheme="majorBidi"/>
          <w:sz w:val="28"/>
          <w:szCs w:val="28"/>
        </w:rPr>
        <w:t xml:space="preserve"> </w:t>
      </w:r>
      <w:r w:rsidRPr="007C1308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7C1308">
        <w:rPr>
          <w:rFonts w:asciiTheme="majorBidi" w:hAnsiTheme="majorBidi" w:cstheme="majorBidi"/>
          <w:sz w:val="28"/>
          <w:szCs w:val="28"/>
        </w:rPr>
        <w:t xml:space="preserve"> </w:t>
      </w:r>
      <w:r w:rsidRPr="007C1308">
        <w:rPr>
          <w:rFonts w:asciiTheme="majorBidi" w:hAnsiTheme="majorBidi" w:cstheme="majorBidi"/>
          <w:sz w:val="28"/>
          <w:szCs w:val="28"/>
          <w:cs/>
        </w:rPr>
        <w:t>และ</w:t>
      </w:r>
      <w:r w:rsidRPr="007C1308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="00372CD3" w:rsidRPr="007C1308">
        <w:rPr>
          <w:rFonts w:asciiTheme="majorBidi" w:hAnsiTheme="majorBidi" w:cstheme="majorBidi"/>
          <w:sz w:val="28"/>
          <w:szCs w:val="28"/>
        </w:rPr>
        <w:t>741</w:t>
      </w:r>
      <w:r w:rsidR="002272A6" w:rsidRPr="007C1308">
        <w:rPr>
          <w:rFonts w:asciiTheme="majorBidi" w:hAnsiTheme="majorBidi" w:cstheme="majorBidi"/>
          <w:sz w:val="28"/>
          <w:szCs w:val="28"/>
        </w:rPr>
        <w:t>.36</w:t>
      </w:r>
      <w:r w:rsidRPr="007C1308">
        <w:rPr>
          <w:rFonts w:asciiTheme="majorBidi" w:hAnsiTheme="majorBidi" w:cstheme="majorBidi"/>
          <w:sz w:val="28"/>
          <w:szCs w:val="28"/>
        </w:rPr>
        <w:t xml:space="preserve"> </w:t>
      </w:r>
      <w:r w:rsidRPr="007C1308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7C1308">
        <w:rPr>
          <w:rFonts w:asciiTheme="majorBidi" w:hAnsiTheme="majorBidi" w:cstheme="majorBidi"/>
          <w:sz w:val="28"/>
          <w:szCs w:val="28"/>
        </w:rPr>
        <w:t xml:space="preserve"> 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ตามลำดับ </w:t>
      </w:r>
      <w:r w:rsidRPr="007C1308">
        <w:rPr>
          <w:rFonts w:asciiTheme="majorBidi" w:hAnsiTheme="majorBidi" w:cstheme="majorBidi"/>
          <w:i/>
          <w:iCs/>
          <w:sz w:val="28"/>
          <w:szCs w:val="28"/>
        </w:rPr>
        <w:t xml:space="preserve">(2564: 971.06 </w:t>
      </w:r>
      <w:r w:rsidRPr="007C1308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7C1308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7C1308">
        <w:rPr>
          <w:rFonts w:asciiTheme="majorBidi" w:hAnsiTheme="majorBidi" w:cstheme="majorBidi"/>
          <w:i/>
          <w:iCs/>
          <w:sz w:val="28"/>
          <w:szCs w:val="28"/>
          <w:cs/>
        </w:rPr>
        <w:t>และ</w:t>
      </w:r>
      <w:r w:rsidRPr="007C1308">
        <w:rPr>
          <w:rFonts w:asciiTheme="majorBidi" w:hAnsiTheme="majorBidi" w:cstheme="majorBidi"/>
          <w:i/>
          <w:iCs/>
          <w:sz w:val="28"/>
          <w:szCs w:val="28"/>
        </w:rPr>
        <w:t xml:space="preserve"> 769.60 </w:t>
      </w:r>
      <w:r w:rsidRPr="007C1308">
        <w:rPr>
          <w:rFonts w:asciiTheme="majorBidi" w:hAnsiTheme="majorBidi" w:cstheme="majorBidi"/>
          <w:i/>
          <w:iCs/>
          <w:sz w:val="28"/>
          <w:szCs w:val="28"/>
          <w:cs/>
        </w:rPr>
        <w:t>ล้านบาท ตามลำดับ</w:t>
      </w:r>
      <w:r w:rsidRPr="007C1308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2090D7E5" w14:textId="77777777" w:rsidR="00FC52BF" w:rsidRPr="007C1308" w:rsidRDefault="00FC52BF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  <w:r w:rsidRPr="007C1308">
        <w:rPr>
          <w:rFonts w:asciiTheme="majorBidi" w:hAnsiTheme="majorBidi" w:cstheme="majorBidi"/>
          <w:i/>
          <w:iCs/>
          <w:sz w:val="28"/>
          <w:szCs w:val="28"/>
        </w:rPr>
        <w:br w:type="page"/>
      </w:r>
    </w:p>
    <w:p w14:paraId="1DE969F4" w14:textId="31C4B382" w:rsidR="000103CB" w:rsidRPr="007C1308" w:rsidRDefault="007E56DD" w:rsidP="001927AE">
      <w:pPr>
        <w:pStyle w:val="Heading6"/>
        <w:ind w:left="540" w:hanging="540"/>
        <w:jc w:val="thaiDistribute"/>
        <w:rPr>
          <w:rFonts w:asciiTheme="majorBidi" w:eastAsia="MS Mincho" w:hAnsiTheme="majorBidi" w:cstheme="majorBidi"/>
          <w:sz w:val="28"/>
          <w:szCs w:val="28"/>
          <w:cs/>
          <w:lang w:val="en-US"/>
        </w:rPr>
      </w:pPr>
      <w:r w:rsidRPr="007C1308">
        <w:rPr>
          <w:rFonts w:asciiTheme="majorBidi" w:eastAsia="MS Mincho" w:hAnsiTheme="majorBidi" w:cstheme="majorBidi"/>
          <w:sz w:val="28"/>
          <w:szCs w:val="28"/>
          <w:lang w:val="en-US"/>
        </w:rPr>
        <w:lastRenderedPageBreak/>
        <w:t>17</w:t>
      </w:r>
      <w:r w:rsidR="005A5C8C" w:rsidRPr="007C1308">
        <w:rPr>
          <w:rFonts w:asciiTheme="majorBidi" w:eastAsia="MS Mincho" w:hAnsiTheme="majorBidi" w:cstheme="majorBidi"/>
          <w:sz w:val="28"/>
          <w:szCs w:val="28"/>
          <w:lang w:val="en-US"/>
        </w:rPr>
        <w:tab/>
      </w:r>
      <w:bookmarkStart w:id="17" w:name="_Hlk63811350"/>
      <w:r w:rsidR="00A57F80" w:rsidRPr="007C1308">
        <w:rPr>
          <w:rFonts w:asciiTheme="majorBidi" w:eastAsia="MS Mincho" w:hAnsiTheme="majorBidi" w:cstheme="majorBidi"/>
          <w:sz w:val="28"/>
          <w:szCs w:val="28"/>
          <w:cs/>
          <w:lang w:val="en-US"/>
        </w:rPr>
        <w:t>เจ้าหนี้การค้าและเจ้าหนี้อื่น</w:t>
      </w:r>
    </w:p>
    <w:p w14:paraId="1E927362" w14:textId="77777777" w:rsidR="0055353A" w:rsidRPr="007C1308" w:rsidRDefault="0055353A" w:rsidP="001927AE">
      <w:pPr>
        <w:rPr>
          <w:rFonts w:asciiTheme="majorBidi" w:hAnsiTheme="majorBidi" w:cstheme="majorBidi"/>
          <w:sz w:val="20"/>
          <w:szCs w:val="20"/>
          <w:lang w:val="x-none" w:eastAsia="x-none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990"/>
        <w:gridCol w:w="990"/>
        <w:gridCol w:w="262"/>
        <w:gridCol w:w="998"/>
        <w:gridCol w:w="262"/>
        <w:gridCol w:w="998"/>
        <w:gridCol w:w="270"/>
        <w:gridCol w:w="990"/>
      </w:tblGrid>
      <w:tr w:rsidR="0055353A" w:rsidRPr="007C1308" w14:paraId="75178BA1" w14:textId="77777777" w:rsidTr="00F63C8A">
        <w:tc>
          <w:tcPr>
            <w:tcW w:w="3330" w:type="dxa"/>
            <w:shd w:val="clear" w:color="auto" w:fill="auto"/>
          </w:tcPr>
          <w:p w14:paraId="736143DA" w14:textId="77777777" w:rsidR="0055353A" w:rsidRPr="007C1308" w:rsidRDefault="005535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7574E672" w14:textId="77777777" w:rsidR="0055353A" w:rsidRPr="007C1308" w:rsidRDefault="005535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20B9A51E" w14:textId="77777777" w:rsidR="0055353A" w:rsidRPr="007C1308" w:rsidRDefault="0055353A" w:rsidP="001927A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0D003390" w14:textId="77777777" w:rsidR="0055353A" w:rsidRPr="007C1308" w:rsidRDefault="005535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14:paraId="5BC6CF9C" w14:textId="77777777" w:rsidR="0055353A" w:rsidRPr="007C1308" w:rsidRDefault="0055353A" w:rsidP="001927A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8733A" w:rsidRPr="007C1308" w14:paraId="42A819A0" w14:textId="77777777" w:rsidTr="00F63C8A">
        <w:tc>
          <w:tcPr>
            <w:tcW w:w="3330" w:type="dxa"/>
            <w:shd w:val="clear" w:color="auto" w:fill="auto"/>
          </w:tcPr>
          <w:p w14:paraId="23549846" w14:textId="77777777" w:rsidR="0088733A" w:rsidRPr="007C1308" w:rsidRDefault="008873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7F6287C6" w14:textId="123924DF" w:rsidR="0088733A" w:rsidRPr="007C1308" w:rsidRDefault="0088733A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1FFA8AD" w14:textId="32864087" w:rsidR="0088733A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62" w:type="dxa"/>
            <w:shd w:val="clear" w:color="auto" w:fill="auto"/>
          </w:tcPr>
          <w:p w14:paraId="47F69E22" w14:textId="77777777" w:rsidR="0088733A" w:rsidRPr="007C1308" w:rsidRDefault="008873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B1D5B6A" w14:textId="09AFEA41" w:rsidR="0088733A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62" w:type="dxa"/>
            <w:shd w:val="clear" w:color="auto" w:fill="auto"/>
          </w:tcPr>
          <w:p w14:paraId="1048D2EB" w14:textId="77777777" w:rsidR="0088733A" w:rsidRPr="007C1308" w:rsidRDefault="008873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4D039F1" w14:textId="29A97246" w:rsidR="0088733A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534BB1B5" w14:textId="77777777" w:rsidR="0088733A" w:rsidRPr="007C1308" w:rsidRDefault="008873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9ED60D2" w14:textId="339205ED" w:rsidR="0088733A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</w:tr>
      <w:tr w:rsidR="0088733A" w:rsidRPr="007C1308" w14:paraId="2CFD68FB" w14:textId="77777777" w:rsidTr="00F63C8A">
        <w:tc>
          <w:tcPr>
            <w:tcW w:w="3330" w:type="dxa"/>
            <w:shd w:val="clear" w:color="auto" w:fill="auto"/>
          </w:tcPr>
          <w:p w14:paraId="45EBF7F3" w14:textId="77777777" w:rsidR="0088733A" w:rsidRPr="007C1308" w:rsidRDefault="008873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0894038A" w14:textId="77777777" w:rsidR="0088733A" w:rsidRPr="007C1308" w:rsidRDefault="008873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31588BF1" w14:textId="77777777" w:rsidR="0088733A" w:rsidRPr="007C1308" w:rsidRDefault="0088733A" w:rsidP="001927A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D611C" w:rsidRPr="007C1308" w14:paraId="418A29C7" w14:textId="77777777" w:rsidTr="00A960A6">
        <w:tc>
          <w:tcPr>
            <w:tcW w:w="3330" w:type="dxa"/>
            <w:shd w:val="clear" w:color="auto" w:fill="auto"/>
          </w:tcPr>
          <w:p w14:paraId="10B12327" w14:textId="77777777" w:rsidR="00ED611C" w:rsidRPr="007C1308" w:rsidRDefault="00ED611C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769E4AF5" w14:textId="77777777" w:rsidR="00ED611C" w:rsidRPr="007C1308" w:rsidRDefault="00ED611C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1AE9742" w14:textId="2D7E9EE7" w:rsidR="00ED611C" w:rsidRPr="007C1308" w:rsidRDefault="00EB66F9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201,</w:t>
            </w:r>
            <w:r w:rsidR="002A6C12"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314</w:t>
            </w:r>
          </w:p>
        </w:tc>
        <w:tc>
          <w:tcPr>
            <w:tcW w:w="262" w:type="dxa"/>
            <w:shd w:val="clear" w:color="auto" w:fill="auto"/>
          </w:tcPr>
          <w:p w14:paraId="11ED9B5E" w14:textId="77777777" w:rsidR="00ED611C" w:rsidRPr="007C1308" w:rsidRDefault="00ED611C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636E1733" w14:textId="6E37B13E" w:rsidR="00ED611C" w:rsidRPr="007C1308" w:rsidRDefault="00ED611C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142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352</w:t>
            </w:r>
          </w:p>
        </w:tc>
        <w:tc>
          <w:tcPr>
            <w:tcW w:w="262" w:type="dxa"/>
            <w:shd w:val="clear" w:color="auto" w:fill="auto"/>
          </w:tcPr>
          <w:p w14:paraId="117CE642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F9A2693" w14:textId="635C0AF7" w:rsidR="00ED611C" w:rsidRPr="007C1308" w:rsidRDefault="00A864F6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151,123</w:t>
            </w:r>
          </w:p>
        </w:tc>
        <w:tc>
          <w:tcPr>
            <w:tcW w:w="270" w:type="dxa"/>
            <w:shd w:val="clear" w:color="auto" w:fill="auto"/>
          </w:tcPr>
          <w:p w14:paraId="57C6C2DF" w14:textId="77777777" w:rsidR="00ED611C" w:rsidRPr="007C1308" w:rsidRDefault="00ED611C" w:rsidP="001927A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F2ECD62" w14:textId="05F95BDA" w:rsidR="00ED611C" w:rsidRPr="007C1308" w:rsidRDefault="00ED611C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613</w:t>
            </w:r>
          </w:p>
        </w:tc>
      </w:tr>
      <w:tr w:rsidR="00ED611C" w:rsidRPr="007C1308" w14:paraId="1479F474" w14:textId="77777777" w:rsidTr="00A960A6">
        <w:tc>
          <w:tcPr>
            <w:tcW w:w="3330" w:type="dxa"/>
            <w:shd w:val="clear" w:color="auto" w:fill="auto"/>
          </w:tcPr>
          <w:p w14:paraId="0E6210DC" w14:textId="77777777" w:rsidR="00ED611C" w:rsidRPr="007C1308" w:rsidRDefault="00ED611C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632D746D" w14:textId="77777777" w:rsidR="00ED611C" w:rsidRPr="007C1308" w:rsidRDefault="00ED611C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1D875C1" w14:textId="58B338A2" w:rsidR="00ED611C" w:rsidRPr="007C1308" w:rsidRDefault="00763B4D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293,6</w:t>
            </w:r>
            <w:r w:rsidR="00134492"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</w:t>
            </w:r>
          </w:p>
        </w:tc>
        <w:tc>
          <w:tcPr>
            <w:tcW w:w="262" w:type="dxa"/>
            <w:shd w:val="clear" w:color="auto" w:fill="auto"/>
          </w:tcPr>
          <w:p w14:paraId="482A4621" w14:textId="77777777" w:rsidR="00ED611C" w:rsidRPr="007C1308" w:rsidRDefault="00ED611C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18D131BD" w14:textId="72B0E56C" w:rsidR="00ED611C" w:rsidRPr="007C1308" w:rsidRDefault="00ED611C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241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980</w:t>
            </w:r>
          </w:p>
        </w:tc>
        <w:tc>
          <w:tcPr>
            <w:tcW w:w="262" w:type="dxa"/>
            <w:shd w:val="clear" w:color="auto" w:fill="auto"/>
          </w:tcPr>
          <w:p w14:paraId="2C6DD9A8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0D43CC24" w14:textId="2D881F80" w:rsidR="00ED611C" w:rsidRPr="007C1308" w:rsidRDefault="00C55B33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244,330</w:t>
            </w:r>
          </w:p>
        </w:tc>
        <w:tc>
          <w:tcPr>
            <w:tcW w:w="270" w:type="dxa"/>
            <w:shd w:val="clear" w:color="auto" w:fill="auto"/>
          </w:tcPr>
          <w:p w14:paraId="7CFB26D7" w14:textId="77777777" w:rsidR="00ED611C" w:rsidRPr="007C1308" w:rsidRDefault="00ED611C" w:rsidP="001927A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A0DF4ED" w14:textId="6456939D" w:rsidR="00ED611C" w:rsidRPr="007C1308" w:rsidRDefault="00ED611C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180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865</w:t>
            </w:r>
          </w:p>
        </w:tc>
      </w:tr>
      <w:tr w:rsidR="00ED611C" w:rsidRPr="007C1308" w14:paraId="6842E945" w14:textId="77777777" w:rsidTr="00A960A6">
        <w:tc>
          <w:tcPr>
            <w:tcW w:w="3330" w:type="dxa"/>
            <w:shd w:val="clear" w:color="auto" w:fill="auto"/>
          </w:tcPr>
          <w:p w14:paraId="011EFE6B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1D130592" w14:textId="76124533" w:rsidR="00ED611C" w:rsidRPr="007C1308" w:rsidRDefault="00ED611C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C97C71" w14:textId="137F3548" w:rsidR="00ED611C" w:rsidRPr="007C1308" w:rsidRDefault="00594FD6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494,9</w:t>
            </w:r>
            <w:r w:rsidR="00134492"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41</w:t>
            </w:r>
          </w:p>
        </w:tc>
        <w:tc>
          <w:tcPr>
            <w:tcW w:w="262" w:type="dxa"/>
            <w:shd w:val="clear" w:color="auto" w:fill="auto"/>
          </w:tcPr>
          <w:p w14:paraId="35B7EE8E" w14:textId="77777777" w:rsidR="00ED611C" w:rsidRPr="007C1308" w:rsidRDefault="00ED611C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47843E" w14:textId="49112CBE" w:rsidR="00ED611C" w:rsidRPr="007C1308" w:rsidRDefault="00ED611C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384,332</w:t>
            </w:r>
          </w:p>
        </w:tc>
        <w:tc>
          <w:tcPr>
            <w:tcW w:w="262" w:type="dxa"/>
            <w:shd w:val="clear" w:color="auto" w:fill="auto"/>
          </w:tcPr>
          <w:p w14:paraId="0EA92361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BF0699" w14:textId="252EC5B9" w:rsidR="00ED611C" w:rsidRPr="007C1308" w:rsidRDefault="00481E94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395,453</w:t>
            </w:r>
          </w:p>
        </w:tc>
        <w:tc>
          <w:tcPr>
            <w:tcW w:w="270" w:type="dxa"/>
            <w:shd w:val="clear" w:color="auto" w:fill="auto"/>
          </w:tcPr>
          <w:p w14:paraId="006CE491" w14:textId="77777777" w:rsidR="00ED611C" w:rsidRPr="007C1308" w:rsidRDefault="00ED611C" w:rsidP="001927A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893F01" w14:textId="3D50CC1C" w:rsidR="00ED611C" w:rsidRPr="007C1308" w:rsidRDefault="00ED611C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217,478</w:t>
            </w:r>
          </w:p>
        </w:tc>
      </w:tr>
    </w:tbl>
    <w:bookmarkEnd w:id="17"/>
    <w:p w14:paraId="0DBC8CB4" w14:textId="4E143458" w:rsidR="0060060A" w:rsidRPr="007C1308" w:rsidRDefault="00597156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450"/>
          <w:tab w:val="left" w:pos="540"/>
        </w:tabs>
        <w:rPr>
          <w:rFonts w:asciiTheme="majorBidi" w:hAnsiTheme="majorBidi" w:cstheme="majorBidi"/>
          <w:sz w:val="20"/>
          <w:szCs w:val="20"/>
          <w:cs/>
        </w:rPr>
      </w:pPr>
      <w:r w:rsidRPr="007C1308">
        <w:rPr>
          <w:rFonts w:asciiTheme="majorBidi" w:hAnsiTheme="majorBidi" w:cstheme="majorBidi"/>
          <w:sz w:val="28"/>
          <w:szCs w:val="28"/>
          <w:cs/>
          <w:lang w:val="x-none" w:eastAsia="x-none"/>
        </w:rPr>
        <w:t xml:space="preserve"> </w:t>
      </w:r>
      <w:r w:rsidR="002913A2" w:rsidRPr="007C1308">
        <w:rPr>
          <w:rFonts w:asciiTheme="majorBidi" w:hAnsiTheme="majorBidi" w:cstheme="majorBidi"/>
          <w:sz w:val="28"/>
          <w:szCs w:val="28"/>
          <w:lang w:val="x-none" w:eastAsia="x-none"/>
        </w:rPr>
        <w:tab/>
      </w:r>
    </w:p>
    <w:p w14:paraId="36595F34" w14:textId="03A43453" w:rsidR="00A57F80" w:rsidRPr="007C1308" w:rsidRDefault="00597156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  <w:r w:rsidRPr="007C1308">
        <w:rPr>
          <w:rFonts w:asciiTheme="majorBidi" w:hAnsiTheme="majorBidi" w:cstheme="majorBidi"/>
          <w:sz w:val="28"/>
          <w:szCs w:val="28"/>
          <w:cs/>
        </w:rPr>
        <w:t>เจ้าหนี้อื่นประกอบด้วย</w:t>
      </w:r>
    </w:p>
    <w:p w14:paraId="1DA61C45" w14:textId="77777777" w:rsidR="0055353A" w:rsidRPr="007C1308" w:rsidRDefault="0055353A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450"/>
          <w:tab w:val="left" w:pos="540"/>
        </w:tabs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990"/>
        <w:gridCol w:w="990"/>
        <w:gridCol w:w="262"/>
        <w:gridCol w:w="998"/>
        <w:gridCol w:w="262"/>
        <w:gridCol w:w="998"/>
        <w:gridCol w:w="270"/>
        <w:gridCol w:w="990"/>
      </w:tblGrid>
      <w:tr w:rsidR="0055353A" w:rsidRPr="007C1308" w14:paraId="7CB75525" w14:textId="77777777" w:rsidTr="001120C4">
        <w:trPr>
          <w:tblHeader/>
        </w:trPr>
        <w:tc>
          <w:tcPr>
            <w:tcW w:w="3330" w:type="dxa"/>
            <w:shd w:val="clear" w:color="auto" w:fill="auto"/>
          </w:tcPr>
          <w:p w14:paraId="08974D66" w14:textId="77777777" w:rsidR="0055353A" w:rsidRPr="007C1308" w:rsidRDefault="005535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2F80FCBA" w14:textId="77777777" w:rsidR="0055353A" w:rsidRPr="007C1308" w:rsidRDefault="005535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026C27AB" w14:textId="77777777" w:rsidR="0055353A" w:rsidRPr="007C1308" w:rsidRDefault="0055353A" w:rsidP="001927A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0A3A722A" w14:textId="77777777" w:rsidR="0055353A" w:rsidRPr="007C1308" w:rsidRDefault="005535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14:paraId="7F3A5AB9" w14:textId="77777777" w:rsidR="0055353A" w:rsidRPr="007C1308" w:rsidRDefault="0055353A" w:rsidP="001927A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D611C" w:rsidRPr="007C1308" w14:paraId="5AA6780B" w14:textId="77777777" w:rsidTr="001120C4">
        <w:trPr>
          <w:tblHeader/>
        </w:trPr>
        <w:tc>
          <w:tcPr>
            <w:tcW w:w="3330" w:type="dxa"/>
            <w:shd w:val="clear" w:color="auto" w:fill="auto"/>
          </w:tcPr>
          <w:p w14:paraId="204A575E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5F066C6A" w14:textId="35483DBA" w:rsidR="00ED611C" w:rsidRPr="007C1308" w:rsidRDefault="00ED611C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47A125A" w14:textId="428EA29E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62" w:type="dxa"/>
            <w:shd w:val="clear" w:color="auto" w:fill="auto"/>
          </w:tcPr>
          <w:p w14:paraId="2A1EB321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6CAC7CF" w14:textId="500ABDB2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62" w:type="dxa"/>
            <w:shd w:val="clear" w:color="auto" w:fill="auto"/>
          </w:tcPr>
          <w:p w14:paraId="5C6053B2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677CB79" w14:textId="1F6E3881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6CC5CBCD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B287892" w14:textId="0C8C72BF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</w:tr>
      <w:tr w:rsidR="0088733A" w:rsidRPr="007C1308" w14:paraId="4D04169D" w14:textId="77777777" w:rsidTr="001120C4">
        <w:trPr>
          <w:tblHeader/>
        </w:trPr>
        <w:tc>
          <w:tcPr>
            <w:tcW w:w="3330" w:type="dxa"/>
            <w:shd w:val="clear" w:color="auto" w:fill="auto"/>
          </w:tcPr>
          <w:p w14:paraId="3F581357" w14:textId="77777777" w:rsidR="0088733A" w:rsidRPr="007C1308" w:rsidRDefault="008873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30EAC62D" w14:textId="77777777" w:rsidR="0088733A" w:rsidRPr="007C1308" w:rsidRDefault="008873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39C17075" w14:textId="77777777" w:rsidR="0088733A" w:rsidRPr="007C1308" w:rsidRDefault="0088733A" w:rsidP="001927A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D611C" w:rsidRPr="007C1308" w14:paraId="721C9C00" w14:textId="77777777" w:rsidTr="00F63C8A">
        <w:tc>
          <w:tcPr>
            <w:tcW w:w="3330" w:type="dxa"/>
            <w:shd w:val="clear" w:color="auto" w:fill="auto"/>
            <w:vAlign w:val="center"/>
          </w:tcPr>
          <w:p w14:paraId="7882EB0F" w14:textId="77777777" w:rsidR="00ED611C" w:rsidRPr="007C1308" w:rsidRDefault="00ED611C" w:rsidP="001927AE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5180901D" w14:textId="77777777" w:rsidR="00ED611C" w:rsidRPr="007C1308" w:rsidRDefault="00ED611C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C259781" w14:textId="4B62799B" w:rsidR="00ED611C" w:rsidRPr="007C1308" w:rsidRDefault="00EF088E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265,7</w:t>
            </w:r>
            <w:r w:rsidR="00517CB5"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262" w:type="dxa"/>
            <w:shd w:val="clear" w:color="auto" w:fill="auto"/>
          </w:tcPr>
          <w:p w14:paraId="59320A13" w14:textId="77777777" w:rsidR="00ED611C" w:rsidRPr="007C1308" w:rsidRDefault="00ED611C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6FB96F6A" w14:textId="75ABED0C" w:rsidR="00ED611C" w:rsidRPr="007C1308" w:rsidRDefault="00ED611C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216,319</w:t>
            </w:r>
          </w:p>
        </w:tc>
        <w:tc>
          <w:tcPr>
            <w:tcW w:w="262" w:type="dxa"/>
            <w:shd w:val="clear" w:color="auto" w:fill="auto"/>
          </w:tcPr>
          <w:p w14:paraId="37F420A8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2B959D48" w14:textId="06C207C6" w:rsidR="00ED611C" w:rsidRPr="007C1308" w:rsidRDefault="00D46C68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230,</w:t>
            </w:r>
            <w:r w:rsidR="00654178"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134</w:t>
            </w:r>
          </w:p>
        </w:tc>
        <w:tc>
          <w:tcPr>
            <w:tcW w:w="270" w:type="dxa"/>
            <w:shd w:val="clear" w:color="auto" w:fill="auto"/>
          </w:tcPr>
          <w:p w14:paraId="25BF9B3D" w14:textId="77777777" w:rsidR="00ED611C" w:rsidRPr="007C1308" w:rsidRDefault="00ED611C" w:rsidP="001927A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2B342F5" w14:textId="0CD6C5B1" w:rsidR="00ED611C" w:rsidRPr="007C1308" w:rsidRDefault="00ED611C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168,449</w:t>
            </w:r>
          </w:p>
        </w:tc>
      </w:tr>
      <w:tr w:rsidR="00ED611C" w:rsidRPr="007C1308" w14:paraId="113CC1EC" w14:textId="77777777" w:rsidTr="00F63C8A">
        <w:tc>
          <w:tcPr>
            <w:tcW w:w="3330" w:type="dxa"/>
            <w:shd w:val="clear" w:color="auto" w:fill="auto"/>
            <w:vAlign w:val="center"/>
          </w:tcPr>
          <w:p w14:paraId="577DD12F" w14:textId="7A218A44" w:rsidR="00ED611C" w:rsidRPr="007C1308" w:rsidRDefault="00ED611C" w:rsidP="001927AE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10CEDBE2" w14:textId="77777777" w:rsidR="00ED611C" w:rsidRPr="007C1308" w:rsidRDefault="00ED611C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AD61E7A" w14:textId="3D348E00" w:rsidR="00ED611C" w:rsidRPr="007C1308" w:rsidRDefault="00675A07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9,010</w:t>
            </w:r>
          </w:p>
        </w:tc>
        <w:tc>
          <w:tcPr>
            <w:tcW w:w="262" w:type="dxa"/>
            <w:shd w:val="clear" w:color="auto" w:fill="auto"/>
          </w:tcPr>
          <w:p w14:paraId="335C230F" w14:textId="77777777" w:rsidR="00ED611C" w:rsidRPr="007C1308" w:rsidRDefault="00ED611C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70B9D049" w14:textId="473391E3" w:rsidR="00ED611C" w:rsidRPr="007C1308" w:rsidRDefault="00ED611C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8,340</w:t>
            </w:r>
          </w:p>
        </w:tc>
        <w:tc>
          <w:tcPr>
            <w:tcW w:w="262" w:type="dxa"/>
            <w:shd w:val="clear" w:color="auto" w:fill="auto"/>
          </w:tcPr>
          <w:p w14:paraId="2378788F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FB5B920" w14:textId="68C2CE94" w:rsidR="00ED611C" w:rsidRPr="007C1308" w:rsidRDefault="00977734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</w:t>
            </w:r>
            <w:r w:rsidR="00A45448"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776</w:t>
            </w:r>
          </w:p>
        </w:tc>
        <w:tc>
          <w:tcPr>
            <w:tcW w:w="270" w:type="dxa"/>
            <w:shd w:val="clear" w:color="auto" w:fill="auto"/>
          </w:tcPr>
          <w:p w14:paraId="598BDCC9" w14:textId="77777777" w:rsidR="00ED611C" w:rsidRPr="007C1308" w:rsidRDefault="00ED611C" w:rsidP="001927A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5A1F4E4" w14:textId="6BF76EAF" w:rsidR="00ED611C" w:rsidRPr="007C1308" w:rsidRDefault="00ED611C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3,441</w:t>
            </w:r>
          </w:p>
        </w:tc>
      </w:tr>
      <w:tr w:rsidR="00ED611C" w:rsidRPr="007C1308" w14:paraId="3D249A26" w14:textId="77777777" w:rsidTr="00F63C8A">
        <w:tc>
          <w:tcPr>
            <w:tcW w:w="3330" w:type="dxa"/>
            <w:shd w:val="clear" w:color="auto" w:fill="auto"/>
            <w:vAlign w:val="center"/>
          </w:tcPr>
          <w:p w14:paraId="4E999486" w14:textId="77777777" w:rsidR="00ED611C" w:rsidRPr="007C1308" w:rsidRDefault="00ED611C" w:rsidP="001927AE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เงินมัดจำและเงินรับล่วงหน้า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74E3C180" w14:textId="77777777" w:rsidR="00ED611C" w:rsidRPr="007C1308" w:rsidRDefault="00ED611C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083501F" w14:textId="6472E301" w:rsidR="00ED611C" w:rsidRPr="007C1308" w:rsidRDefault="00675A07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9,597</w:t>
            </w:r>
          </w:p>
        </w:tc>
        <w:tc>
          <w:tcPr>
            <w:tcW w:w="262" w:type="dxa"/>
            <w:shd w:val="clear" w:color="auto" w:fill="auto"/>
          </w:tcPr>
          <w:p w14:paraId="28A5A295" w14:textId="77777777" w:rsidR="00ED611C" w:rsidRPr="007C1308" w:rsidRDefault="00ED611C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755B087D" w14:textId="17E2296B" w:rsidR="00ED611C" w:rsidRPr="007C1308" w:rsidRDefault="00ED611C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5,667</w:t>
            </w:r>
          </w:p>
        </w:tc>
        <w:tc>
          <w:tcPr>
            <w:tcW w:w="262" w:type="dxa"/>
            <w:shd w:val="clear" w:color="auto" w:fill="auto"/>
          </w:tcPr>
          <w:p w14:paraId="4061A5DC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D24CBE6" w14:textId="7F015939" w:rsidR="00ED611C" w:rsidRPr="007C1308" w:rsidRDefault="00F14C33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</w:t>
            </w:r>
            <w:r w:rsidR="00153E26"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175</w:t>
            </w:r>
          </w:p>
        </w:tc>
        <w:tc>
          <w:tcPr>
            <w:tcW w:w="270" w:type="dxa"/>
            <w:shd w:val="clear" w:color="auto" w:fill="auto"/>
          </w:tcPr>
          <w:p w14:paraId="07AF34BD" w14:textId="77777777" w:rsidR="00ED611C" w:rsidRPr="007C1308" w:rsidRDefault="00ED611C" w:rsidP="001927A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786E5A3" w14:textId="4C5C0E0F" w:rsidR="00ED611C" w:rsidRPr="007C1308" w:rsidRDefault="00ED611C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3,247</w:t>
            </w:r>
          </w:p>
        </w:tc>
      </w:tr>
      <w:tr w:rsidR="00ED611C" w:rsidRPr="007C1308" w14:paraId="618744E8" w14:textId="77777777" w:rsidTr="00134492">
        <w:tc>
          <w:tcPr>
            <w:tcW w:w="3330" w:type="dxa"/>
            <w:shd w:val="clear" w:color="auto" w:fill="auto"/>
          </w:tcPr>
          <w:p w14:paraId="54DB1F0A" w14:textId="77777777" w:rsidR="00ED611C" w:rsidRPr="007C1308" w:rsidRDefault="00ED611C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7542A709" w14:textId="77777777" w:rsidR="00ED611C" w:rsidRPr="007C1308" w:rsidRDefault="00ED611C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90EED66" w14:textId="6BB3ADC2" w:rsidR="00ED611C" w:rsidRPr="007C1308" w:rsidRDefault="00675A07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9,310</w:t>
            </w:r>
          </w:p>
        </w:tc>
        <w:tc>
          <w:tcPr>
            <w:tcW w:w="262" w:type="dxa"/>
            <w:shd w:val="clear" w:color="auto" w:fill="auto"/>
          </w:tcPr>
          <w:p w14:paraId="6CB60F89" w14:textId="77777777" w:rsidR="00ED611C" w:rsidRPr="007C1308" w:rsidRDefault="00ED611C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1F7EDE6D" w14:textId="081E86F3" w:rsidR="00ED611C" w:rsidRPr="007C1308" w:rsidRDefault="00ED611C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11,654</w:t>
            </w:r>
          </w:p>
        </w:tc>
        <w:tc>
          <w:tcPr>
            <w:tcW w:w="262" w:type="dxa"/>
            <w:shd w:val="clear" w:color="auto" w:fill="auto"/>
          </w:tcPr>
          <w:p w14:paraId="6127C58D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4DD296C7" w14:textId="7DE38E32" w:rsidR="00ED611C" w:rsidRPr="007C1308" w:rsidRDefault="00654178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6,245</w:t>
            </w:r>
          </w:p>
        </w:tc>
        <w:tc>
          <w:tcPr>
            <w:tcW w:w="270" w:type="dxa"/>
            <w:shd w:val="clear" w:color="auto" w:fill="auto"/>
          </w:tcPr>
          <w:p w14:paraId="22EF20FE" w14:textId="77777777" w:rsidR="00ED611C" w:rsidRPr="007C1308" w:rsidRDefault="00ED611C" w:rsidP="001927A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AD17BCD" w14:textId="0B93484A" w:rsidR="00ED611C" w:rsidRPr="007C1308" w:rsidRDefault="00ED611C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5,728</w:t>
            </w:r>
          </w:p>
        </w:tc>
      </w:tr>
      <w:tr w:rsidR="00ED611C" w:rsidRPr="007C1308" w14:paraId="113CB4F2" w14:textId="77777777" w:rsidTr="00134492">
        <w:tc>
          <w:tcPr>
            <w:tcW w:w="3330" w:type="dxa"/>
            <w:shd w:val="clear" w:color="auto" w:fill="auto"/>
          </w:tcPr>
          <w:p w14:paraId="1D6B6587" w14:textId="77777777" w:rsidR="00ED611C" w:rsidRPr="007C1308" w:rsidRDefault="00ED611C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3C22BF70" w14:textId="77777777" w:rsidR="00ED611C" w:rsidRPr="007C1308" w:rsidRDefault="00ED611C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170BE6" w14:textId="2A5168D6" w:rsidR="00ED611C" w:rsidRPr="007C1308" w:rsidRDefault="0093518D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293,</w:t>
            </w:r>
            <w:r w:rsidR="00763B4D"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 w:rsidR="00134492"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27</w:t>
            </w:r>
          </w:p>
        </w:tc>
        <w:tc>
          <w:tcPr>
            <w:tcW w:w="262" w:type="dxa"/>
            <w:shd w:val="clear" w:color="auto" w:fill="auto"/>
          </w:tcPr>
          <w:p w14:paraId="3B3032B9" w14:textId="77777777" w:rsidR="00ED611C" w:rsidRPr="007C1308" w:rsidRDefault="00ED611C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16B794" w14:textId="26E7374C" w:rsidR="00ED611C" w:rsidRPr="007C1308" w:rsidRDefault="00ED611C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241,980</w:t>
            </w:r>
          </w:p>
        </w:tc>
        <w:tc>
          <w:tcPr>
            <w:tcW w:w="262" w:type="dxa"/>
            <w:shd w:val="clear" w:color="auto" w:fill="auto"/>
          </w:tcPr>
          <w:p w14:paraId="598D7079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20A548" w14:textId="47640D94" w:rsidR="00ED611C" w:rsidRPr="007C1308" w:rsidRDefault="0090360C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244,330</w:t>
            </w:r>
          </w:p>
        </w:tc>
        <w:tc>
          <w:tcPr>
            <w:tcW w:w="270" w:type="dxa"/>
            <w:shd w:val="clear" w:color="auto" w:fill="auto"/>
          </w:tcPr>
          <w:p w14:paraId="59716E08" w14:textId="77777777" w:rsidR="00ED611C" w:rsidRPr="007C1308" w:rsidRDefault="00ED611C" w:rsidP="001927A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970F8E" w14:textId="056CBD41" w:rsidR="00ED611C" w:rsidRPr="007C1308" w:rsidRDefault="00ED611C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180,865</w:t>
            </w:r>
          </w:p>
        </w:tc>
      </w:tr>
    </w:tbl>
    <w:p w14:paraId="6DBF9E09" w14:textId="119F246F" w:rsidR="00855EFA" w:rsidRPr="007C1308" w:rsidRDefault="00855EFA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sz w:val="28"/>
          <w:szCs w:val="28"/>
          <w:lang w:eastAsia="x-none"/>
        </w:rPr>
      </w:pPr>
    </w:p>
    <w:p w14:paraId="69AEF3DF" w14:textId="42588ECC" w:rsidR="003F3A28" w:rsidRPr="007C1308" w:rsidRDefault="007E56DD" w:rsidP="001927AE">
      <w:pPr>
        <w:pStyle w:val="Heading6"/>
        <w:ind w:left="540" w:hanging="540"/>
        <w:jc w:val="thaiDistribute"/>
        <w:rPr>
          <w:rFonts w:asciiTheme="majorBidi" w:eastAsia="MS Mincho" w:hAnsiTheme="majorBidi" w:cstheme="majorBidi"/>
          <w:sz w:val="28"/>
          <w:szCs w:val="28"/>
          <w:lang w:val="en-US"/>
        </w:rPr>
      </w:pPr>
      <w:bookmarkStart w:id="18" w:name="_Hlk96553333"/>
      <w:r w:rsidRPr="007C1308">
        <w:rPr>
          <w:rFonts w:asciiTheme="majorBidi" w:eastAsia="MS Mincho" w:hAnsiTheme="majorBidi" w:cstheme="majorBidi"/>
          <w:sz w:val="28"/>
          <w:szCs w:val="28"/>
          <w:lang w:val="en-US"/>
        </w:rPr>
        <w:t>18</w:t>
      </w:r>
      <w:r w:rsidR="005A5C8C" w:rsidRPr="007C1308">
        <w:rPr>
          <w:rFonts w:asciiTheme="majorBidi" w:eastAsia="MS Mincho" w:hAnsiTheme="majorBidi" w:cstheme="majorBidi"/>
          <w:sz w:val="28"/>
          <w:szCs w:val="28"/>
          <w:lang w:val="en-US"/>
        </w:rPr>
        <w:tab/>
      </w:r>
      <w:r w:rsidR="009933E2" w:rsidRPr="007C1308">
        <w:rPr>
          <w:rFonts w:asciiTheme="majorBidi" w:eastAsia="MS Mincho" w:hAnsiTheme="majorBidi" w:cstheme="majorBidi"/>
          <w:sz w:val="28"/>
          <w:szCs w:val="28"/>
          <w:cs/>
          <w:lang w:val="en-US"/>
        </w:rPr>
        <w:t>ประมาณการหนี้สินไม่หมุนเวียนสำหรับผลประโยชน์พนักงาน</w:t>
      </w:r>
    </w:p>
    <w:p w14:paraId="77CEAB9E" w14:textId="6056206D" w:rsidR="00D1278D" w:rsidRPr="007C1308" w:rsidRDefault="00D1278D" w:rsidP="001927A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lang w:eastAsia="x-none"/>
        </w:rPr>
      </w:pPr>
    </w:p>
    <w:p w14:paraId="4E9AC508" w14:textId="3EBB8C8D" w:rsidR="00357807" w:rsidRPr="007C1308" w:rsidRDefault="00357807" w:rsidP="001927A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C130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4F0889" w:rsidRPr="007C1308">
        <w:rPr>
          <w:rFonts w:asciiTheme="majorBidi" w:hAnsiTheme="majorBidi" w:cstheme="majorBidi"/>
          <w:sz w:val="28"/>
          <w:szCs w:val="28"/>
          <w:cs/>
        </w:rPr>
        <w:t>และ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="007E56DD" w:rsidRPr="007C1308">
        <w:rPr>
          <w:rFonts w:asciiTheme="majorBidi" w:hAnsiTheme="majorBidi" w:cstheme="majorBidi"/>
          <w:sz w:val="28"/>
          <w:szCs w:val="28"/>
        </w:rPr>
        <w:t>2541</w:t>
      </w:r>
      <w:r w:rsidRPr="007C1308">
        <w:rPr>
          <w:rFonts w:asciiTheme="majorBidi" w:hAnsiTheme="majorBidi" w:cstheme="majorBidi"/>
          <w:sz w:val="28"/>
          <w:szCs w:val="28"/>
        </w:rPr>
        <w:t xml:space="preserve"> </w:t>
      </w:r>
      <w:r w:rsidRPr="007C1308">
        <w:rPr>
          <w:rFonts w:asciiTheme="majorBidi" w:hAnsiTheme="majorBidi" w:cstheme="majorBidi"/>
          <w:sz w:val="28"/>
          <w:szCs w:val="28"/>
          <w:cs/>
        </w:rPr>
        <w:t>ในการให้ผลประโยชน์เมื่อเกษียณแก่พนักงานตามสิทธิและอายุงาน</w:t>
      </w:r>
      <w:r w:rsidR="00A558ED" w:rsidRPr="007C1308">
        <w:rPr>
          <w:rFonts w:asciiTheme="majorBidi" w:hAnsiTheme="majorBidi" w:cstheme="majorBidi"/>
          <w:sz w:val="28"/>
          <w:szCs w:val="28"/>
        </w:rPr>
        <w:t xml:space="preserve"> </w:t>
      </w:r>
      <w:r w:rsidRPr="007C1308">
        <w:rPr>
          <w:rFonts w:asciiTheme="majorBidi" w:hAnsiTheme="majorBidi" w:cstheme="majorBidi"/>
          <w:sz w:val="28"/>
          <w:szCs w:val="28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</w:t>
      </w:r>
      <w:r w:rsidR="001B12E9" w:rsidRPr="007C1308">
        <w:rPr>
          <w:rFonts w:asciiTheme="majorBidi" w:hAnsiTheme="majorBidi" w:cstheme="majorBidi" w:hint="cs"/>
          <w:sz w:val="28"/>
          <w:szCs w:val="28"/>
          <w:cs/>
        </w:rPr>
        <w:t xml:space="preserve"> และ</w:t>
      </w:r>
      <w:r w:rsidRPr="007C1308">
        <w:rPr>
          <w:rFonts w:asciiTheme="majorBidi" w:hAnsiTheme="majorBidi" w:cstheme="majorBidi"/>
          <w:sz w:val="28"/>
          <w:szCs w:val="28"/>
          <w:cs/>
        </w:rPr>
        <w:t>ความเสี่ยงจากอัตราดอกเบี้ย</w:t>
      </w:r>
    </w:p>
    <w:p w14:paraId="7D530545" w14:textId="3DDCD244" w:rsidR="00191491" w:rsidRPr="007C1308" w:rsidRDefault="00191491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0"/>
          <w:szCs w:val="20"/>
        </w:rPr>
      </w:pPr>
    </w:p>
    <w:p w14:paraId="28C4B8D3" w14:textId="77777777" w:rsidR="002A7D99" w:rsidRPr="007C1308" w:rsidRDefault="002A7D99" w:rsidP="001927AE">
      <w:r w:rsidRPr="007C1308">
        <w:br w:type="page"/>
      </w:r>
    </w:p>
    <w:tbl>
      <w:tblPr>
        <w:tblW w:w="910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975"/>
        <w:gridCol w:w="1001"/>
        <w:gridCol w:w="236"/>
        <w:gridCol w:w="982"/>
        <w:gridCol w:w="262"/>
        <w:gridCol w:w="982"/>
        <w:gridCol w:w="269"/>
        <w:gridCol w:w="977"/>
      </w:tblGrid>
      <w:tr w:rsidR="00F14A69" w:rsidRPr="007C1308" w14:paraId="11E8DEF7" w14:textId="77777777" w:rsidTr="0085666E">
        <w:trPr>
          <w:tblHeader/>
        </w:trPr>
        <w:tc>
          <w:tcPr>
            <w:tcW w:w="3420" w:type="dxa"/>
            <w:hideMark/>
          </w:tcPr>
          <w:p w14:paraId="74FE1F59" w14:textId="28282FF6" w:rsidR="00F14A69" w:rsidRPr="007C1308" w:rsidRDefault="00F14A69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 xml:space="preserve">มูลค่าปัจจุบันของภาระผูกพันตาม        </w:t>
            </w:r>
          </w:p>
        </w:tc>
        <w:tc>
          <w:tcPr>
            <w:tcW w:w="975" w:type="dxa"/>
          </w:tcPr>
          <w:p w14:paraId="5405A021" w14:textId="77777777" w:rsidR="00F14A69" w:rsidRPr="007C1308" w:rsidRDefault="00F14A69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18" w:type="dxa"/>
            <w:gridSpan w:val="3"/>
            <w:vAlign w:val="bottom"/>
            <w:hideMark/>
          </w:tcPr>
          <w:p w14:paraId="76DCE322" w14:textId="77777777" w:rsidR="00F14A69" w:rsidRPr="007C1308" w:rsidRDefault="00F14A69" w:rsidP="001927AE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</w:tcPr>
          <w:p w14:paraId="130284B1" w14:textId="77777777" w:rsidR="00F14A69" w:rsidRPr="007C1308" w:rsidRDefault="00F14A69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28" w:type="dxa"/>
            <w:gridSpan w:val="3"/>
            <w:vAlign w:val="bottom"/>
            <w:hideMark/>
          </w:tcPr>
          <w:p w14:paraId="62A93F28" w14:textId="77777777" w:rsidR="00F14A69" w:rsidRPr="007C1308" w:rsidRDefault="00F14A69" w:rsidP="001927AE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D611C" w:rsidRPr="007C1308" w14:paraId="7FB63805" w14:textId="77777777" w:rsidTr="0085666E">
        <w:trPr>
          <w:tblHeader/>
        </w:trPr>
        <w:tc>
          <w:tcPr>
            <w:tcW w:w="3420" w:type="dxa"/>
          </w:tcPr>
          <w:p w14:paraId="2DBE5FC1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โครงการผลประโยชน์</w:t>
            </w:r>
          </w:p>
        </w:tc>
        <w:tc>
          <w:tcPr>
            <w:tcW w:w="975" w:type="dxa"/>
          </w:tcPr>
          <w:p w14:paraId="7B6C4786" w14:textId="33203ABA" w:rsidR="00ED611C" w:rsidRPr="007C1308" w:rsidRDefault="00ED611C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01" w:type="dxa"/>
            <w:shd w:val="clear" w:color="auto" w:fill="auto"/>
            <w:hideMark/>
          </w:tcPr>
          <w:p w14:paraId="0400ECC6" w14:textId="7A5C2681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32881C9B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  <w:hideMark/>
          </w:tcPr>
          <w:p w14:paraId="2ABE3463" w14:textId="37D1098B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62" w:type="dxa"/>
            <w:shd w:val="clear" w:color="auto" w:fill="auto"/>
          </w:tcPr>
          <w:p w14:paraId="5DEC77C7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  <w:hideMark/>
          </w:tcPr>
          <w:p w14:paraId="53BC07E0" w14:textId="524E2EAA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69" w:type="dxa"/>
            <w:shd w:val="clear" w:color="auto" w:fill="auto"/>
          </w:tcPr>
          <w:p w14:paraId="6F86FC81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77" w:type="dxa"/>
            <w:shd w:val="clear" w:color="auto" w:fill="auto"/>
            <w:hideMark/>
          </w:tcPr>
          <w:p w14:paraId="2891E2CA" w14:textId="54F8BEE1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</w:tr>
      <w:tr w:rsidR="0088733A" w:rsidRPr="007C1308" w14:paraId="433E531C" w14:textId="77777777" w:rsidTr="0085666E">
        <w:trPr>
          <w:tblHeader/>
        </w:trPr>
        <w:tc>
          <w:tcPr>
            <w:tcW w:w="3420" w:type="dxa"/>
          </w:tcPr>
          <w:p w14:paraId="0C901374" w14:textId="77777777" w:rsidR="0088733A" w:rsidRPr="007C1308" w:rsidRDefault="0088733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</w:tcPr>
          <w:p w14:paraId="0E46F188" w14:textId="77777777" w:rsidR="0088733A" w:rsidRPr="007C1308" w:rsidRDefault="0088733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08" w:type="dxa"/>
            <w:gridSpan w:val="7"/>
            <w:vAlign w:val="bottom"/>
            <w:hideMark/>
          </w:tcPr>
          <w:p w14:paraId="52AC9E36" w14:textId="77777777" w:rsidR="0088733A" w:rsidRPr="007C1308" w:rsidRDefault="0088733A" w:rsidP="001927A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C130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D611C" w:rsidRPr="007C1308" w14:paraId="4D0F0E78" w14:textId="77777777" w:rsidTr="0085666E">
        <w:tc>
          <w:tcPr>
            <w:tcW w:w="3420" w:type="dxa"/>
            <w:hideMark/>
          </w:tcPr>
          <w:p w14:paraId="49073CAD" w14:textId="725D5663" w:rsidR="00ED611C" w:rsidRPr="007C1308" w:rsidRDefault="00ED611C" w:rsidP="001927A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975" w:type="dxa"/>
          </w:tcPr>
          <w:p w14:paraId="35AF9B14" w14:textId="77777777" w:rsidR="00ED611C" w:rsidRPr="007C1308" w:rsidRDefault="00ED611C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01" w:type="dxa"/>
          </w:tcPr>
          <w:p w14:paraId="2CDD2D20" w14:textId="7F7FE032" w:rsidR="00ED611C" w:rsidRPr="007C1308" w:rsidRDefault="00C0629D" w:rsidP="001927A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28,575</w:t>
            </w:r>
          </w:p>
        </w:tc>
        <w:tc>
          <w:tcPr>
            <w:tcW w:w="236" w:type="dxa"/>
          </w:tcPr>
          <w:p w14:paraId="3C18FCD1" w14:textId="77777777" w:rsidR="00ED611C" w:rsidRPr="007C1308" w:rsidRDefault="00ED611C" w:rsidP="001927A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2" w:type="dxa"/>
            <w:hideMark/>
          </w:tcPr>
          <w:p w14:paraId="25A7AFC0" w14:textId="08BC9BD6" w:rsidR="00ED611C" w:rsidRPr="007C1308" w:rsidRDefault="00ED611C" w:rsidP="001927AE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843</w:t>
            </w:r>
          </w:p>
        </w:tc>
        <w:tc>
          <w:tcPr>
            <w:tcW w:w="262" w:type="dxa"/>
          </w:tcPr>
          <w:p w14:paraId="2D0E19B7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decimal" w:pos="426"/>
                <w:tab w:val="left" w:pos="51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82" w:type="dxa"/>
          </w:tcPr>
          <w:p w14:paraId="10FD4777" w14:textId="020CD12E" w:rsidR="00ED611C" w:rsidRPr="007C1308" w:rsidRDefault="004569ED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17,428</w:t>
            </w:r>
          </w:p>
        </w:tc>
        <w:tc>
          <w:tcPr>
            <w:tcW w:w="269" w:type="dxa"/>
          </w:tcPr>
          <w:p w14:paraId="5FAB6CBB" w14:textId="77777777" w:rsidR="00ED611C" w:rsidRPr="007C1308" w:rsidRDefault="00ED611C" w:rsidP="001927A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7" w:type="dxa"/>
            <w:hideMark/>
          </w:tcPr>
          <w:p w14:paraId="4E772D3B" w14:textId="70C222EA" w:rsidR="00ED611C" w:rsidRPr="007C1308" w:rsidRDefault="00ED611C" w:rsidP="001927A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066</w:t>
            </w:r>
          </w:p>
        </w:tc>
      </w:tr>
      <w:tr w:rsidR="00ED611C" w:rsidRPr="007C1308" w14:paraId="47F410AB" w14:textId="77777777" w:rsidTr="0085666E">
        <w:tc>
          <w:tcPr>
            <w:tcW w:w="3420" w:type="dxa"/>
            <w:hideMark/>
          </w:tcPr>
          <w:p w14:paraId="28EFAAFA" w14:textId="77777777" w:rsidR="00ED611C" w:rsidRPr="007C1308" w:rsidRDefault="00ED611C" w:rsidP="001927A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975" w:type="dxa"/>
          </w:tcPr>
          <w:p w14:paraId="0D7F0FAA" w14:textId="7679B381" w:rsidR="00ED611C" w:rsidRPr="007C1308" w:rsidRDefault="00ED611C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01" w:type="dxa"/>
          </w:tcPr>
          <w:p w14:paraId="5E88B43D" w14:textId="77777777" w:rsidR="00ED611C" w:rsidRPr="007C1308" w:rsidRDefault="00ED611C" w:rsidP="001927AE">
            <w:pPr>
              <w:pStyle w:val="acctfourfigures"/>
              <w:tabs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776CF0" w14:textId="77777777" w:rsidR="00ED611C" w:rsidRPr="007C1308" w:rsidRDefault="00ED611C" w:rsidP="001927A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2" w:type="dxa"/>
          </w:tcPr>
          <w:p w14:paraId="299B18CB" w14:textId="77777777" w:rsidR="00ED611C" w:rsidRPr="007C1308" w:rsidRDefault="00ED611C" w:rsidP="001927A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3E12E2E9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decimal" w:pos="426"/>
                <w:tab w:val="left" w:pos="51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82" w:type="dxa"/>
          </w:tcPr>
          <w:p w14:paraId="7597E333" w14:textId="77777777" w:rsidR="00ED611C" w:rsidRPr="007C1308" w:rsidRDefault="00ED611C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5EF42492" w14:textId="77777777" w:rsidR="00ED611C" w:rsidRPr="007C1308" w:rsidRDefault="00ED611C" w:rsidP="001927A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7" w:type="dxa"/>
          </w:tcPr>
          <w:p w14:paraId="572BD76B" w14:textId="77777777" w:rsidR="00ED611C" w:rsidRPr="007C1308" w:rsidRDefault="00ED611C" w:rsidP="001927A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D611C" w:rsidRPr="007C1308" w14:paraId="79BED6EC" w14:textId="77777777" w:rsidTr="0085666E">
        <w:tc>
          <w:tcPr>
            <w:tcW w:w="3420" w:type="dxa"/>
            <w:hideMark/>
          </w:tcPr>
          <w:p w14:paraId="79304011" w14:textId="77777777" w:rsidR="00ED611C" w:rsidRPr="007C1308" w:rsidRDefault="00ED611C" w:rsidP="001927A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975" w:type="dxa"/>
          </w:tcPr>
          <w:p w14:paraId="4B16C51C" w14:textId="77777777" w:rsidR="00ED611C" w:rsidRPr="007C1308" w:rsidRDefault="00ED611C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01" w:type="dxa"/>
          </w:tcPr>
          <w:p w14:paraId="4394A39B" w14:textId="6438BDB4" w:rsidR="00ED611C" w:rsidRPr="007C1308" w:rsidRDefault="00452261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</w:t>
            </w:r>
            <w:r w:rsidR="00BC5DE1"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640</w:t>
            </w:r>
          </w:p>
        </w:tc>
        <w:tc>
          <w:tcPr>
            <w:tcW w:w="236" w:type="dxa"/>
          </w:tcPr>
          <w:p w14:paraId="38554262" w14:textId="58D3A189" w:rsidR="00ED611C" w:rsidRPr="007C1308" w:rsidRDefault="00ED611C" w:rsidP="001927A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2" w:type="dxa"/>
            <w:hideMark/>
          </w:tcPr>
          <w:p w14:paraId="39E0719C" w14:textId="60438CB2" w:rsidR="00ED611C" w:rsidRPr="007C1308" w:rsidRDefault="00ED611C" w:rsidP="001927AE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5,602</w:t>
            </w:r>
          </w:p>
        </w:tc>
        <w:tc>
          <w:tcPr>
            <w:tcW w:w="262" w:type="dxa"/>
          </w:tcPr>
          <w:p w14:paraId="72733680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decimal" w:pos="426"/>
                <w:tab w:val="left" w:pos="51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82" w:type="dxa"/>
          </w:tcPr>
          <w:p w14:paraId="48FEBB9E" w14:textId="21DF2EB1" w:rsidR="00ED611C" w:rsidRPr="007C1308" w:rsidRDefault="004569ED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894294" w:rsidRPr="007C1308">
              <w:rPr>
                <w:rFonts w:asciiTheme="majorBidi" w:hAnsiTheme="majorBidi" w:cstheme="majorBidi"/>
                <w:sz w:val="28"/>
                <w:szCs w:val="28"/>
              </w:rPr>
              <w:t>494</w:t>
            </w:r>
          </w:p>
        </w:tc>
        <w:tc>
          <w:tcPr>
            <w:tcW w:w="269" w:type="dxa"/>
          </w:tcPr>
          <w:p w14:paraId="6F70849F" w14:textId="77777777" w:rsidR="00ED611C" w:rsidRPr="007C1308" w:rsidRDefault="00ED611C" w:rsidP="001927A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7" w:type="dxa"/>
            <w:hideMark/>
          </w:tcPr>
          <w:p w14:paraId="4A9CBB00" w14:textId="5364B8BB" w:rsidR="00ED611C" w:rsidRPr="007C1308" w:rsidRDefault="00ED611C" w:rsidP="001927A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051</w:t>
            </w:r>
          </w:p>
        </w:tc>
      </w:tr>
      <w:tr w:rsidR="00ED611C" w:rsidRPr="007C1308" w14:paraId="3F172445" w14:textId="77777777" w:rsidTr="0085666E">
        <w:tc>
          <w:tcPr>
            <w:tcW w:w="3420" w:type="dxa"/>
            <w:hideMark/>
          </w:tcPr>
          <w:p w14:paraId="24F58765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left" w:pos="3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975" w:type="dxa"/>
          </w:tcPr>
          <w:p w14:paraId="7A57E67C" w14:textId="77777777" w:rsidR="00ED611C" w:rsidRPr="007C1308" w:rsidRDefault="00ED611C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32171D" w14:textId="36C82BC8" w:rsidR="00ED611C" w:rsidRPr="007C1308" w:rsidRDefault="00452261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708</w:t>
            </w:r>
          </w:p>
        </w:tc>
        <w:tc>
          <w:tcPr>
            <w:tcW w:w="236" w:type="dxa"/>
          </w:tcPr>
          <w:p w14:paraId="31AD74F3" w14:textId="77777777" w:rsidR="00ED611C" w:rsidRPr="007C1308" w:rsidRDefault="00ED611C" w:rsidP="001927A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6C57B4" w14:textId="3D54A594" w:rsidR="00ED611C" w:rsidRPr="007C1308" w:rsidRDefault="00ED611C" w:rsidP="001927AE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587</w:t>
            </w:r>
          </w:p>
        </w:tc>
        <w:tc>
          <w:tcPr>
            <w:tcW w:w="262" w:type="dxa"/>
          </w:tcPr>
          <w:p w14:paraId="656D94E4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decimal" w:pos="426"/>
                <w:tab w:val="left" w:pos="51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F5DC60" w14:textId="60634459" w:rsidR="00ED611C" w:rsidRPr="007C1308" w:rsidRDefault="00894294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9444AC"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69" w:type="dxa"/>
          </w:tcPr>
          <w:p w14:paraId="6E1417C7" w14:textId="77777777" w:rsidR="00ED611C" w:rsidRPr="007C1308" w:rsidRDefault="00ED611C" w:rsidP="001927A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E12362" w14:textId="2A06C1B6" w:rsidR="00ED611C" w:rsidRPr="007C1308" w:rsidRDefault="00ED611C" w:rsidP="001927A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356</w:t>
            </w:r>
          </w:p>
        </w:tc>
      </w:tr>
      <w:tr w:rsidR="00ED611C" w:rsidRPr="007C1308" w14:paraId="33E1B0D4" w14:textId="77777777" w:rsidTr="0085666E">
        <w:trPr>
          <w:trHeight w:val="226"/>
        </w:trPr>
        <w:tc>
          <w:tcPr>
            <w:tcW w:w="3420" w:type="dxa"/>
          </w:tcPr>
          <w:p w14:paraId="3E9F2E71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left" w:pos="34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</w:tcPr>
          <w:p w14:paraId="7BC5833B" w14:textId="77777777" w:rsidR="00ED611C" w:rsidRPr="007C1308" w:rsidRDefault="00ED611C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right w:val="nil"/>
            </w:tcBorders>
          </w:tcPr>
          <w:p w14:paraId="63487AFF" w14:textId="1C4A0DDD" w:rsidR="00ED611C" w:rsidRPr="007C1308" w:rsidRDefault="001820D7" w:rsidP="001927A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4,348</w:t>
            </w:r>
          </w:p>
        </w:tc>
        <w:tc>
          <w:tcPr>
            <w:tcW w:w="236" w:type="dxa"/>
          </w:tcPr>
          <w:p w14:paraId="6EA37F8C" w14:textId="77777777" w:rsidR="00ED611C" w:rsidRPr="007C1308" w:rsidRDefault="00ED611C" w:rsidP="001927A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right w:val="nil"/>
            </w:tcBorders>
          </w:tcPr>
          <w:p w14:paraId="116101D1" w14:textId="572555EF" w:rsidR="00ED611C" w:rsidRPr="007C1308" w:rsidRDefault="001820D7" w:rsidP="001927A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6,189</w:t>
            </w:r>
          </w:p>
        </w:tc>
        <w:tc>
          <w:tcPr>
            <w:tcW w:w="262" w:type="dxa"/>
          </w:tcPr>
          <w:p w14:paraId="518F6E64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right w:val="nil"/>
            </w:tcBorders>
          </w:tcPr>
          <w:p w14:paraId="068AC667" w14:textId="3D324D0E" w:rsidR="00ED611C" w:rsidRPr="007C1308" w:rsidRDefault="001820D7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1,899</w:t>
            </w:r>
          </w:p>
        </w:tc>
        <w:tc>
          <w:tcPr>
            <w:tcW w:w="269" w:type="dxa"/>
          </w:tcPr>
          <w:p w14:paraId="14EA0941" w14:textId="77777777" w:rsidR="00ED611C" w:rsidRPr="007C1308" w:rsidRDefault="00ED611C" w:rsidP="001927A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right w:val="nil"/>
            </w:tcBorders>
          </w:tcPr>
          <w:p w14:paraId="7171C00D" w14:textId="44D4F8EA" w:rsidR="00ED611C" w:rsidRPr="007C1308" w:rsidRDefault="001820D7" w:rsidP="001927A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2,407</w:t>
            </w:r>
          </w:p>
        </w:tc>
      </w:tr>
      <w:tr w:rsidR="001820D7" w:rsidRPr="007C1308" w14:paraId="57A0433D" w14:textId="77777777" w:rsidTr="0085666E">
        <w:trPr>
          <w:trHeight w:val="226"/>
        </w:trPr>
        <w:tc>
          <w:tcPr>
            <w:tcW w:w="3420" w:type="dxa"/>
          </w:tcPr>
          <w:p w14:paraId="23183654" w14:textId="77777777" w:rsidR="001820D7" w:rsidRPr="007C1308" w:rsidRDefault="001820D7" w:rsidP="001927AE">
            <w:pPr>
              <w:tabs>
                <w:tab w:val="clear" w:pos="227"/>
                <w:tab w:val="clear" w:pos="454"/>
                <w:tab w:val="left" w:pos="342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75" w:type="dxa"/>
          </w:tcPr>
          <w:p w14:paraId="72E8EBE3" w14:textId="77777777" w:rsidR="001820D7" w:rsidRPr="007C1308" w:rsidRDefault="001820D7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right w:val="nil"/>
            </w:tcBorders>
          </w:tcPr>
          <w:p w14:paraId="6CAE4638" w14:textId="77777777" w:rsidR="001820D7" w:rsidRPr="007C1308" w:rsidRDefault="001820D7" w:rsidP="001927A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236" w:type="dxa"/>
          </w:tcPr>
          <w:p w14:paraId="74C8BBC4" w14:textId="77777777" w:rsidR="001820D7" w:rsidRPr="007C1308" w:rsidRDefault="001820D7" w:rsidP="001927A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right w:val="nil"/>
            </w:tcBorders>
          </w:tcPr>
          <w:p w14:paraId="53D83DEC" w14:textId="77777777" w:rsidR="001820D7" w:rsidRPr="007C1308" w:rsidRDefault="001820D7" w:rsidP="001927A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62" w:type="dxa"/>
          </w:tcPr>
          <w:p w14:paraId="29CC59FB" w14:textId="77777777" w:rsidR="001820D7" w:rsidRPr="007C1308" w:rsidRDefault="001820D7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right w:val="nil"/>
            </w:tcBorders>
          </w:tcPr>
          <w:p w14:paraId="1FA4C475" w14:textId="77777777" w:rsidR="001820D7" w:rsidRPr="007C1308" w:rsidRDefault="001820D7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69" w:type="dxa"/>
          </w:tcPr>
          <w:p w14:paraId="0F1180EB" w14:textId="77777777" w:rsidR="001820D7" w:rsidRPr="007C1308" w:rsidRDefault="001820D7" w:rsidP="001927A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right w:val="nil"/>
            </w:tcBorders>
          </w:tcPr>
          <w:p w14:paraId="2D8B64A1" w14:textId="77777777" w:rsidR="001820D7" w:rsidRPr="007C1308" w:rsidRDefault="001820D7" w:rsidP="001927A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ED611C" w:rsidRPr="007C1308" w14:paraId="2F75042F" w14:textId="77777777" w:rsidTr="0085666E">
        <w:tc>
          <w:tcPr>
            <w:tcW w:w="3420" w:type="dxa"/>
            <w:hideMark/>
          </w:tcPr>
          <w:p w14:paraId="384FE236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75" w:type="dxa"/>
          </w:tcPr>
          <w:p w14:paraId="6BA606F5" w14:textId="77777777" w:rsidR="00ED611C" w:rsidRPr="007C1308" w:rsidRDefault="00ED611C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01" w:type="dxa"/>
          </w:tcPr>
          <w:p w14:paraId="5B65E0EF" w14:textId="77777777" w:rsidR="00ED611C" w:rsidRPr="007C1308" w:rsidRDefault="00ED611C" w:rsidP="001927AE">
            <w:pPr>
              <w:pStyle w:val="acctfourfigures"/>
              <w:tabs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E731B72" w14:textId="77777777" w:rsidR="00ED611C" w:rsidRPr="007C1308" w:rsidRDefault="00ED611C" w:rsidP="001927A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2" w:type="dxa"/>
          </w:tcPr>
          <w:p w14:paraId="50F0D076" w14:textId="77777777" w:rsidR="00ED611C" w:rsidRPr="007C1308" w:rsidRDefault="00ED611C" w:rsidP="001927A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417A1602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2" w:type="dxa"/>
          </w:tcPr>
          <w:p w14:paraId="03AB2E16" w14:textId="77777777" w:rsidR="00ED611C" w:rsidRPr="007C1308" w:rsidRDefault="00ED611C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5913AFEC" w14:textId="77777777" w:rsidR="00ED611C" w:rsidRPr="007C1308" w:rsidRDefault="00ED611C" w:rsidP="001927A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7" w:type="dxa"/>
          </w:tcPr>
          <w:p w14:paraId="6350D7D5" w14:textId="77777777" w:rsidR="00ED611C" w:rsidRPr="007C1308" w:rsidRDefault="00ED611C" w:rsidP="001927A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ED611C" w:rsidRPr="007C1308" w14:paraId="1701331B" w14:textId="77777777" w:rsidTr="0085666E">
        <w:tc>
          <w:tcPr>
            <w:tcW w:w="3420" w:type="dxa"/>
            <w:hideMark/>
          </w:tcPr>
          <w:p w14:paraId="372E57F1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left" w:pos="3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ขาดทุนจากการประมาณตาม </w:t>
            </w:r>
          </w:p>
          <w:p w14:paraId="07F07C5D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left" w:pos="34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หลักคณิตศาสตร์ประกันภัย</w:t>
            </w:r>
          </w:p>
        </w:tc>
        <w:tc>
          <w:tcPr>
            <w:tcW w:w="975" w:type="dxa"/>
          </w:tcPr>
          <w:p w14:paraId="2FDFBE06" w14:textId="77777777" w:rsidR="00ED611C" w:rsidRPr="007C1308" w:rsidRDefault="00ED611C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01" w:type="dxa"/>
          </w:tcPr>
          <w:p w14:paraId="3589B589" w14:textId="77777777" w:rsidR="00ED611C" w:rsidRPr="007C1308" w:rsidRDefault="00ED611C" w:rsidP="001927AE">
            <w:pPr>
              <w:pStyle w:val="acctfourfigures"/>
              <w:tabs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7F061BF0" w14:textId="77777777" w:rsidR="00ED611C" w:rsidRPr="007C1308" w:rsidRDefault="00ED611C" w:rsidP="001927A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2" w:type="dxa"/>
          </w:tcPr>
          <w:p w14:paraId="286AB7DB" w14:textId="77777777" w:rsidR="00ED611C" w:rsidRPr="007C1308" w:rsidRDefault="00ED611C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211C152B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2" w:type="dxa"/>
          </w:tcPr>
          <w:p w14:paraId="4D64C679" w14:textId="77777777" w:rsidR="00ED611C" w:rsidRPr="007C1308" w:rsidRDefault="00ED611C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2E1EDE1C" w14:textId="77777777" w:rsidR="00ED611C" w:rsidRPr="007C1308" w:rsidRDefault="00ED611C" w:rsidP="001927A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7" w:type="dxa"/>
          </w:tcPr>
          <w:p w14:paraId="713B9CF4" w14:textId="77777777" w:rsidR="00ED611C" w:rsidRPr="007C1308" w:rsidRDefault="00ED611C" w:rsidP="001927A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ED611C" w:rsidRPr="007C1308" w14:paraId="3803B844" w14:textId="77777777" w:rsidTr="0085666E">
        <w:trPr>
          <w:trHeight w:val="80"/>
        </w:trPr>
        <w:tc>
          <w:tcPr>
            <w:tcW w:w="3420" w:type="dxa"/>
            <w:hideMark/>
          </w:tcPr>
          <w:p w14:paraId="24124D08" w14:textId="77777777" w:rsidR="00ED611C" w:rsidRPr="007C1308" w:rsidRDefault="00ED611C" w:rsidP="001927AE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left" w:pos="3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ข้อสมมติด้านประชากรศาสตร์</w:t>
            </w:r>
          </w:p>
        </w:tc>
        <w:tc>
          <w:tcPr>
            <w:tcW w:w="975" w:type="dxa"/>
          </w:tcPr>
          <w:p w14:paraId="6D21E48D" w14:textId="77777777" w:rsidR="00ED611C" w:rsidRPr="007C1308" w:rsidRDefault="00ED611C" w:rsidP="001927AE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1" w:type="dxa"/>
          </w:tcPr>
          <w:p w14:paraId="4849DB5A" w14:textId="0CDF95A2" w:rsidR="00ED611C" w:rsidRPr="007C1308" w:rsidRDefault="008E6277" w:rsidP="001927AE">
            <w:pPr>
              <w:pStyle w:val="acctfourfigures"/>
              <w:tabs>
                <w:tab w:val="clear" w:pos="765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470D559" w14:textId="77777777" w:rsidR="00ED611C" w:rsidRPr="007C1308" w:rsidRDefault="00ED611C" w:rsidP="001927AE">
            <w:pPr>
              <w:pStyle w:val="acctfourfigures"/>
              <w:tabs>
                <w:tab w:val="left" w:pos="227"/>
                <w:tab w:val="left" w:pos="454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2" w:type="dxa"/>
            <w:hideMark/>
          </w:tcPr>
          <w:p w14:paraId="07B5A661" w14:textId="70F35835" w:rsidR="00ED611C" w:rsidRPr="007C1308" w:rsidRDefault="00ED611C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1,519</w:t>
            </w:r>
          </w:p>
        </w:tc>
        <w:tc>
          <w:tcPr>
            <w:tcW w:w="262" w:type="dxa"/>
          </w:tcPr>
          <w:p w14:paraId="5EBC920E" w14:textId="77777777" w:rsidR="00ED611C" w:rsidRPr="007C1308" w:rsidRDefault="00ED611C" w:rsidP="001927A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033C137B" w14:textId="2E2BDD50" w:rsidR="00ED611C" w:rsidRPr="007C1308" w:rsidRDefault="00B46088" w:rsidP="001927AE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32C41AD8" w14:textId="77777777" w:rsidR="00ED611C" w:rsidRPr="007C1308" w:rsidRDefault="00ED611C" w:rsidP="001927AE">
            <w:pPr>
              <w:tabs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7" w:type="dxa"/>
            <w:hideMark/>
          </w:tcPr>
          <w:p w14:paraId="28469D0D" w14:textId="04DC13FA" w:rsidR="00ED611C" w:rsidRPr="007C1308" w:rsidRDefault="00ED611C" w:rsidP="001927A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1,570</w:t>
            </w:r>
          </w:p>
        </w:tc>
      </w:tr>
      <w:tr w:rsidR="00ED611C" w:rsidRPr="007C1308" w14:paraId="71E310EA" w14:textId="77777777" w:rsidTr="0085666E">
        <w:tc>
          <w:tcPr>
            <w:tcW w:w="3420" w:type="dxa"/>
            <w:hideMark/>
          </w:tcPr>
          <w:p w14:paraId="01C0D98E" w14:textId="77777777" w:rsidR="00ED611C" w:rsidRPr="007C1308" w:rsidRDefault="00ED611C" w:rsidP="001927AE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left" w:pos="34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ข้อสมมติทางการเงิน</w:t>
            </w:r>
          </w:p>
        </w:tc>
        <w:tc>
          <w:tcPr>
            <w:tcW w:w="975" w:type="dxa"/>
          </w:tcPr>
          <w:p w14:paraId="5E66CFAF" w14:textId="77777777" w:rsidR="00ED611C" w:rsidRPr="007C1308" w:rsidRDefault="00ED611C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01" w:type="dxa"/>
          </w:tcPr>
          <w:p w14:paraId="293A6823" w14:textId="787C0CF0" w:rsidR="00ED611C" w:rsidRPr="007C1308" w:rsidRDefault="008E6277" w:rsidP="001927AE">
            <w:pPr>
              <w:pStyle w:val="acctfourfigures"/>
              <w:tabs>
                <w:tab w:val="clear" w:pos="765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0B9BEFC" w14:textId="77777777" w:rsidR="00ED611C" w:rsidRPr="007C1308" w:rsidRDefault="00ED611C" w:rsidP="001927A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2" w:type="dxa"/>
            <w:hideMark/>
          </w:tcPr>
          <w:p w14:paraId="30E0B332" w14:textId="08634F0D" w:rsidR="00ED611C" w:rsidRPr="007C1308" w:rsidRDefault="00ED611C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(294)</w:t>
            </w:r>
          </w:p>
        </w:tc>
        <w:tc>
          <w:tcPr>
            <w:tcW w:w="262" w:type="dxa"/>
          </w:tcPr>
          <w:p w14:paraId="3747635A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2" w:type="dxa"/>
          </w:tcPr>
          <w:p w14:paraId="48BB3389" w14:textId="63D6145C" w:rsidR="00ED611C" w:rsidRPr="007C1308" w:rsidRDefault="00B46088" w:rsidP="001927AE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50B4DF51" w14:textId="77777777" w:rsidR="00ED611C" w:rsidRPr="007C1308" w:rsidRDefault="00ED611C" w:rsidP="001927A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7" w:type="dxa"/>
            <w:hideMark/>
          </w:tcPr>
          <w:p w14:paraId="45E80A61" w14:textId="6728993A" w:rsidR="00ED611C" w:rsidRPr="007C1308" w:rsidRDefault="00ED611C" w:rsidP="001927A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239</w:t>
            </w:r>
          </w:p>
        </w:tc>
      </w:tr>
      <w:tr w:rsidR="00ED611C" w:rsidRPr="007C1308" w14:paraId="12234B03" w14:textId="77777777" w:rsidTr="001820D7">
        <w:tc>
          <w:tcPr>
            <w:tcW w:w="3420" w:type="dxa"/>
            <w:hideMark/>
          </w:tcPr>
          <w:p w14:paraId="2F0CCD81" w14:textId="77777777" w:rsidR="00ED611C" w:rsidRPr="007C1308" w:rsidRDefault="00ED611C" w:rsidP="001927AE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left" w:pos="34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การ</w:t>
            </w: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</w:t>
            </w:r>
            <w:r w:rsidRPr="007C130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จากประสบการณ์</w:t>
            </w:r>
          </w:p>
        </w:tc>
        <w:tc>
          <w:tcPr>
            <w:tcW w:w="975" w:type="dxa"/>
          </w:tcPr>
          <w:p w14:paraId="1934A84E" w14:textId="77777777" w:rsidR="00ED611C" w:rsidRPr="007C1308" w:rsidRDefault="00ED611C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297508" w14:textId="4A095005" w:rsidR="00ED611C" w:rsidRPr="007C1308" w:rsidRDefault="008E6277" w:rsidP="001927AE">
            <w:pPr>
              <w:pStyle w:val="acctfourfigures"/>
              <w:tabs>
                <w:tab w:val="clear" w:pos="765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57B6C55" w14:textId="77777777" w:rsidR="00ED611C" w:rsidRPr="007C1308" w:rsidRDefault="00ED611C" w:rsidP="001927A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F7A3BD" w14:textId="74486BD8" w:rsidR="00ED611C" w:rsidRPr="007C1308" w:rsidRDefault="00ED611C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(3,682)</w:t>
            </w:r>
          </w:p>
        </w:tc>
        <w:tc>
          <w:tcPr>
            <w:tcW w:w="262" w:type="dxa"/>
          </w:tcPr>
          <w:p w14:paraId="49515F9A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CD7DE5" w14:textId="26D80682" w:rsidR="00ED611C" w:rsidRPr="007C1308" w:rsidRDefault="00B46088" w:rsidP="001927AE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5363AA0F" w14:textId="77777777" w:rsidR="00ED611C" w:rsidRPr="007C1308" w:rsidRDefault="00ED611C" w:rsidP="001927A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7FE28F" w14:textId="4605E047" w:rsidR="00ED611C" w:rsidRPr="007C1308" w:rsidRDefault="00ED611C" w:rsidP="001927A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(854)</w:t>
            </w:r>
          </w:p>
        </w:tc>
      </w:tr>
      <w:tr w:rsidR="001820D7" w:rsidRPr="007C1308" w14:paraId="6AD0F9A6" w14:textId="77777777" w:rsidTr="001820D7">
        <w:tc>
          <w:tcPr>
            <w:tcW w:w="3420" w:type="dxa"/>
          </w:tcPr>
          <w:p w14:paraId="7360F4AF" w14:textId="77777777" w:rsidR="001820D7" w:rsidRPr="007C1308" w:rsidRDefault="001820D7" w:rsidP="001927AE">
            <w:pPr>
              <w:pStyle w:val="ListParagraph"/>
              <w:tabs>
                <w:tab w:val="clear" w:pos="227"/>
                <w:tab w:val="clear" w:pos="454"/>
                <w:tab w:val="left" w:pos="342"/>
              </w:tabs>
              <w:ind w:left="51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75" w:type="dxa"/>
          </w:tcPr>
          <w:p w14:paraId="6997DDC6" w14:textId="77777777" w:rsidR="001820D7" w:rsidRPr="007C1308" w:rsidRDefault="001820D7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23ED0B" w14:textId="5AA95412" w:rsidR="001820D7" w:rsidRPr="007C1308" w:rsidRDefault="001820D7" w:rsidP="001927AE">
            <w:pPr>
              <w:pStyle w:val="acctfourfigures"/>
              <w:tabs>
                <w:tab w:val="clear" w:pos="765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74978FE" w14:textId="77777777" w:rsidR="001820D7" w:rsidRPr="007C1308" w:rsidRDefault="001820D7" w:rsidP="001927A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B37262" w14:textId="3DEDE6A7" w:rsidR="001820D7" w:rsidRPr="007C1308" w:rsidRDefault="001820D7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(2,457)</w:t>
            </w:r>
          </w:p>
        </w:tc>
        <w:tc>
          <w:tcPr>
            <w:tcW w:w="262" w:type="dxa"/>
          </w:tcPr>
          <w:p w14:paraId="3737D65F" w14:textId="77777777" w:rsidR="001820D7" w:rsidRPr="007C1308" w:rsidRDefault="001820D7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27B9E6" w14:textId="3DA3A2D4" w:rsidR="001820D7" w:rsidRPr="007C1308" w:rsidRDefault="001820D7" w:rsidP="001927AE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3313A005" w14:textId="77777777" w:rsidR="001820D7" w:rsidRPr="007C1308" w:rsidRDefault="001820D7" w:rsidP="001927A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EEB636" w14:textId="1236D68E" w:rsidR="001820D7" w:rsidRPr="007C1308" w:rsidRDefault="001820D7" w:rsidP="001927A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955</w:t>
            </w:r>
          </w:p>
        </w:tc>
      </w:tr>
      <w:tr w:rsidR="001820D7" w:rsidRPr="007C1308" w14:paraId="49BC86B3" w14:textId="77777777" w:rsidTr="001820D7">
        <w:tc>
          <w:tcPr>
            <w:tcW w:w="3420" w:type="dxa"/>
          </w:tcPr>
          <w:p w14:paraId="2B99BD87" w14:textId="77777777" w:rsidR="001820D7" w:rsidRPr="007C1308" w:rsidRDefault="001820D7" w:rsidP="001927AE">
            <w:pPr>
              <w:pStyle w:val="ListParagraph"/>
              <w:tabs>
                <w:tab w:val="clear" w:pos="227"/>
                <w:tab w:val="clear" w:pos="454"/>
                <w:tab w:val="left" w:pos="342"/>
              </w:tabs>
              <w:ind w:left="510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975" w:type="dxa"/>
          </w:tcPr>
          <w:p w14:paraId="4408B903" w14:textId="77777777" w:rsidR="001820D7" w:rsidRPr="007C1308" w:rsidRDefault="001820D7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right w:val="nil"/>
            </w:tcBorders>
          </w:tcPr>
          <w:p w14:paraId="1DAE812F" w14:textId="77777777" w:rsidR="001820D7" w:rsidRPr="007C1308" w:rsidRDefault="001820D7" w:rsidP="001927AE">
            <w:pPr>
              <w:pStyle w:val="acctfourfigures"/>
              <w:tabs>
                <w:tab w:val="clear" w:pos="765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36" w:type="dxa"/>
          </w:tcPr>
          <w:p w14:paraId="4A9E9A6D" w14:textId="77777777" w:rsidR="001820D7" w:rsidRPr="007C1308" w:rsidRDefault="001820D7" w:rsidP="001927A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right w:val="nil"/>
            </w:tcBorders>
          </w:tcPr>
          <w:p w14:paraId="419723D6" w14:textId="77777777" w:rsidR="001820D7" w:rsidRPr="007C1308" w:rsidRDefault="001820D7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62" w:type="dxa"/>
          </w:tcPr>
          <w:p w14:paraId="5E469338" w14:textId="77777777" w:rsidR="001820D7" w:rsidRPr="007C1308" w:rsidRDefault="001820D7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right w:val="nil"/>
            </w:tcBorders>
          </w:tcPr>
          <w:p w14:paraId="548ABA50" w14:textId="77777777" w:rsidR="001820D7" w:rsidRPr="007C1308" w:rsidRDefault="001820D7" w:rsidP="001927AE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9" w:type="dxa"/>
          </w:tcPr>
          <w:p w14:paraId="691A6946" w14:textId="77777777" w:rsidR="001820D7" w:rsidRPr="007C1308" w:rsidRDefault="001820D7" w:rsidP="001927A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right w:val="nil"/>
            </w:tcBorders>
          </w:tcPr>
          <w:p w14:paraId="354596F2" w14:textId="77777777" w:rsidR="001820D7" w:rsidRPr="007C1308" w:rsidRDefault="001820D7" w:rsidP="001927A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</w:tr>
      <w:tr w:rsidR="001820D7" w:rsidRPr="007C1308" w14:paraId="65C05A30" w14:textId="77777777" w:rsidTr="001820D7">
        <w:tc>
          <w:tcPr>
            <w:tcW w:w="3420" w:type="dxa"/>
          </w:tcPr>
          <w:p w14:paraId="0BB83B41" w14:textId="56753FFA" w:rsidR="001820D7" w:rsidRPr="007C1308" w:rsidRDefault="001820D7" w:rsidP="001927AE">
            <w:pPr>
              <w:tabs>
                <w:tab w:val="clear" w:pos="227"/>
                <w:tab w:val="clear" w:pos="454"/>
                <w:tab w:val="left" w:pos="342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7C130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อื่นๆ</w:t>
            </w:r>
          </w:p>
        </w:tc>
        <w:tc>
          <w:tcPr>
            <w:tcW w:w="975" w:type="dxa"/>
          </w:tcPr>
          <w:p w14:paraId="35C5D201" w14:textId="77777777" w:rsidR="001820D7" w:rsidRPr="007C1308" w:rsidRDefault="001820D7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01" w:type="dxa"/>
            <w:tcBorders>
              <w:left w:val="nil"/>
              <w:right w:val="nil"/>
            </w:tcBorders>
          </w:tcPr>
          <w:p w14:paraId="01163C58" w14:textId="77777777" w:rsidR="001820D7" w:rsidRPr="007C1308" w:rsidRDefault="001820D7" w:rsidP="001927AE">
            <w:pPr>
              <w:pStyle w:val="acctfourfigures"/>
              <w:tabs>
                <w:tab w:val="clear" w:pos="765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4D15B67D" w14:textId="77777777" w:rsidR="001820D7" w:rsidRPr="007C1308" w:rsidRDefault="001820D7" w:rsidP="001927A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5506ADEE" w14:textId="77777777" w:rsidR="001820D7" w:rsidRPr="007C1308" w:rsidRDefault="001820D7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7C4B6491" w14:textId="77777777" w:rsidR="001820D7" w:rsidRPr="007C1308" w:rsidRDefault="001820D7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735DF819" w14:textId="77777777" w:rsidR="001820D7" w:rsidRPr="007C1308" w:rsidRDefault="001820D7" w:rsidP="001927AE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7703C6CC" w14:textId="77777777" w:rsidR="001820D7" w:rsidRPr="007C1308" w:rsidRDefault="001820D7" w:rsidP="001927A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7" w:type="dxa"/>
            <w:tcBorders>
              <w:left w:val="nil"/>
              <w:right w:val="nil"/>
            </w:tcBorders>
          </w:tcPr>
          <w:p w14:paraId="66EE79B7" w14:textId="77777777" w:rsidR="001820D7" w:rsidRPr="007C1308" w:rsidRDefault="001820D7" w:rsidP="001927A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D611C" w:rsidRPr="007C1308" w14:paraId="124D7BD1" w14:textId="77777777" w:rsidTr="0085666E">
        <w:trPr>
          <w:trHeight w:val="58"/>
        </w:trPr>
        <w:tc>
          <w:tcPr>
            <w:tcW w:w="3420" w:type="dxa"/>
          </w:tcPr>
          <w:p w14:paraId="076CE32E" w14:textId="52E8B3CE" w:rsidR="00ED611C" w:rsidRPr="007C1308" w:rsidRDefault="00114C0E" w:rsidP="001927AE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C1308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ผลประโยชน์จ่าย</w:t>
            </w:r>
          </w:p>
        </w:tc>
        <w:tc>
          <w:tcPr>
            <w:tcW w:w="975" w:type="dxa"/>
          </w:tcPr>
          <w:p w14:paraId="77540A50" w14:textId="77777777" w:rsidR="00ED611C" w:rsidRPr="007C1308" w:rsidRDefault="00ED611C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1C9E83" w14:textId="680D4C8F" w:rsidR="00ED611C" w:rsidRPr="007C1308" w:rsidRDefault="00114C0E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DE0203"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2,980)</w:t>
            </w:r>
          </w:p>
        </w:tc>
        <w:tc>
          <w:tcPr>
            <w:tcW w:w="236" w:type="dxa"/>
            <w:shd w:val="clear" w:color="auto" w:fill="auto"/>
          </w:tcPr>
          <w:p w14:paraId="5AFA06BE" w14:textId="77777777" w:rsidR="00ED611C" w:rsidRPr="007C1308" w:rsidRDefault="00ED611C" w:rsidP="001927A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982" w:type="dxa"/>
            <w:tcBorders>
              <w:left w:val="nil"/>
              <w:bottom w:val="single" w:sz="4" w:space="0" w:color="auto"/>
              <w:right w:val="nil"/>
            </w:tcBorders>
          </w:tcPr>
          <w:p w14:paraId="44E18A4E" w14:textId="7D3A3E22" w:rsidR="00ED611C" w:rsidRPr="007C1308" w:rsidRDefault="00B130B6" w:rsidP="001927AE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1B839FAA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2" w:type="dxa"/>
            <w:tcBorders>
              <w:left w:val="nil"/>
              <w:bottom w:val="single" w:sz="4" w:space="0" w:color="auto"/>
              <w:right w:val="nil"/>
            </w:tcBorders>
          </w:tcPr>
          <w:p w14:paraId="2391019E" w14:textId="3E6E87C7" w:rsidR="00ED611C" w:rsidRPr="007C1308" w:rsidRDefault="00B130B6" w:rsidP="001927AE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0CF7E178" w14:textId="77777777" w:rsidR="00ED611C" w:rsidRPr="007C1308" w:rsidRDefault="00ED611C" w:rsidP="001927A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77" w:type="dxa"/>
            <w:tcBorders>
              <w:left w:val="nil"/>
              <w:bottom w:val="single" w:sz="4" w:space="0" w:color="auto"/>
              <w:right w:val="nil"/>
            </w:tcBorders>
          </w:tcPr>
          <w:p w14:paraId="1C916E9F" w14:textId="315BA6A6" w:rsidR="00ED611C" w:rsidRPr="007C1308" w:rsidRDefault="00B130B6" w:rsidP="001927AE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D611C" w:rsidRPr="007C1308" w14:paraId="038C0811" w14:textId="77777777" w:rsidTr="0085666E">
        <w:tc>
          <w:tcPr>
            <w:tcW w:w="3420" w:type="dxa"/>
            <w:hideMark/>
          </w:tcPr>
          <w:p w14:paraId="780E0145" w14:textId="15BB47F6" w:rsidR="00ED611C" w:rsidRPr="007C1308" w:rsidRDefault="00ED611C" w:rsidP="001927A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75" w:type="dxa"/>
          </w:tcPr>
          <w:p w14:paraId="4C539CF7" w14:textId="77777777" w:rsidR="00ED611C" w:rsidRPr="007C1308" w:rsidRDefault="00ED611C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B994F6" w14:textId="6E9FF7E4" w:rsidR="00ED611C" w:rsidRPr="007C1308" w:rsidRDefault="009A561D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</w:t>
            </w:r>
            <w:r w:rsidR="00093FFA"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,943</w:t>
            </w:r>
          </w:p>
        </w:tc>
        <w:tc>
          <w:tcPr>
            <w:tcW w:w="236" w:type="dxa"/>
          </w:tcPr>
          <w:p w14:paraId="7094640D" w14:textId="77777777" w:rsidR="00ED611C" w:rsidRPr="007C1308" w:rsidRDefault="00ED611C" w:rsidP="001927A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7CF39E4" w14:textId="4CB64095" w:rsidR="00ED611C" w:rsidRPr="007C1308" w:rsidRDefault="00ED611C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28,575</w:t>
            </w:r>
          </w:p>
        </w:tc>
        <w:tc>
          <w:tcPr>
            <w:tcW w:w="262" w:type="dxa"/>
          </w:tcPr>
          <w:p w14:paraId="33EC9A59" w14:textId="77777777" w:rsidR="00ED611C" w:rsidRPr="007C1308" w:rsidRDefault="00ED611C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EA1CDB" w14:textId="0B6DAB8E" w:rsidR="00ED611C" w:rsidRPr="007C1308" w:rsidRDefault="00D327B6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19,</w:t>
            </w:r>
            <w:r w:rsidR="00413CB5"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</w:t>
            </w:r>
            <w:r w:rsidR="009444AC"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69" w:type="dxa"/>
          </w:tcPr>
          <w:p w14:paraId="2E61ACD7" w14:textId="77777777" w:rsidR="00ED611C" w:rsidRPr="007C1308" w:rsidRDefault="00ED611C" w:rsidP="001927A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4307F2E" w14:textId="616913D0" w:rsidR="00ED611C" w:rsidRPr="007C1308" w:rsidRDefault="00ED611C" w:rsidP="001927A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17,428</w:t>
            </w:r>
          </w:p>
        </w:tc>
      </w:tr>
    </w:tbl>
    <w:p w14:paraId="33BE2B6C" w14:textId="3183A71E" w:rsidR="00B96887" w:rsidRPr="007C1308" w:rsidRDefault="00B96887" w:rsidP="001927AE">
      <w:pPr>
        <w:spacing w:line="240" w:lineRule="auto"/>
        <w:ind w:firstLine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09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540"/>
        <w:gridCol w:w="1134"/>
        <w:gridCol w:w="262"/>
        <w:gridCol w:w="1124"/>
        <w:gridCol w:w="262"/>
        <w:gridCol w:w="1088"/>
        <w:gridCol w:w="270"/>
        <w:gridCol w:w="1089"/>
      </w:tblGrid>
      <w:tr w:rsidR="00596C46" w:rsidRPr="007C1308" w14:paraId="53F4B188" w14:textId="77777777" w:rsidTr="00A71E34">
        <w:tc>
          <w:tcPr>
            <w:tcW w:w="3330" w:type="dxa"/>
            <w:hideMark/>
          </w:tcPr>
          <w:p w14:paraId="2EE19ED3" w14:textId="2C4C95DF" w:rsidR="00596C46" w:rsidRPr="007C1308" w:rsidRDefault="00596C46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ข้อสมมติหลักในการประมาณการตาม   </w:t>
            </w:r>
          </w:p>
        </w:tc>
        <w:tc>
          <w:tcPr>
            <w:tcW w:w="540" w:type="dxa"/>
          </w:tcPr>
          <w:p w14:paraId="2096DA39" w14:textId="77777777" w:rsidR="00596C46" w:rsidRPr="007C1308" w:rsidRDefault="00596C46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vAlign w:val="bottom"/>
            <w:hideMark/>
          </w:tcPr>
          <w:p w14:paraId="563E80D1" w14:textId="77777777" w:rsidR="00596C46" w:rsidRPr="007C1308" w:rsidRDefault="00596C46" w:rsidP="001927AE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</w:tcPr>
          <w:p w14:paraId="36E0B009" w14:textId="77777777" w:rsidR="00596C46" w:rsidRPr="007C1308" w:rsidRDefault="00596C46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447" w:type="dxa"/>
            <w:gridSpan w:val="3"/>
            <w:vAlign w:val="bottom"/>
            <w:hideMark/>
          </w:tcPr>
          <w:p w14:paraId="64CE2880" w14:textId="77777777" w:rsidR="00596C46" w:rsidRPr="007C1308" w:rsidRDefault="00596C46" w:rsidP="001927AE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596C46" w:rsidRPr="007C1308" w14:paraId="2B781951" w14:textId="77777777" w:rsidTr="00A71E34">
        <w:trPr>
          <w:trHeight w:val="56"/>
        </w:trPr>
        <w:tc>
          <w:tcPr>
            <w:tcW w:w="3330" w:type="dxa"/>
          </w:tcPr>
          <w:p w14:paraId="6D4B91FC" w14:textId="77777777" w:rsidR="00596C46" w:rsidRPr="007C1308" w:rsidRDefault="00596C46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หลักคณิตศาสตร์ประกันภัย</w:t>
            </w:r>
          </w:p>
        </w:tc>
        <w:tc>
          <w:tcPr>
            <w:tcW w:w="540" w:type="dxa"/>
          </w:tcPr>
          <w:p w14:paraId="072C59C0" w14:textId="77777777" w:rsidR="00596C46" w:rsidRPr="007C1308" w:rsidRDefault="00596C46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14:paraId="4B7BCF20" w14:textId="75BC6112" w:rsidR="00596C46" w:rsidRPr="007C1308" w:rsidRDefault="00A71E34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62" w:type="dxa"/>
            <w:shd w:val="clear" w:color="auto" w:fill="auto"/>
          </w:tcPr>
          <w:p w14:paraId="67C5D730" w14:textId="77777777" w:rsidR="00596C46" w:rsidRPr="007C1308" w:rsidRDefault="00596C46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24" w:type="dxa"/>
            <w:shd w:val="clear" w:color="auto" w:fill="auto"/>
            <w:hideMark/>
          </w:tcPr>
          <w:p w14:paraId="2BDD411A" w14:textId="7CDE12D1" w:rsidR="00596C46" w:rsidRPr="007C1308" w:rsidRDefault="00A71E34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62" w:type="dxa"/>
            <w:shd w:val="clear" w:color="auto" w:fill="auto"/>
          </w:tcPr>
          <w:p w14:paraId="6217552A" w14:textId="77777777" w:rsidR="00596C46" w:rsidRPr="007C1308" w:rsidRDefault="00596C46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hideMark/>
          </w:tcPr>
          <w:p w14:paraId="342B1A7A" w14:textId="237B3870" w:rsidR="00596C46" w:rsidRPr="007C1308" w:rsidRDefault="00A71E34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74A39B93" w14:textId="77777777" w:rsidR="00596C46" w:rsidRPr="007C1308" w:rsidRDefault="00596C46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hideMark/>
          </w:tcPr>
          <w:p w14:paraId="43944DC3" w14:textId="743B0998" w:rsidR="00596C46" w:rsidRPr="007C1308" w:rsidRDefault="00A71E34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</w:tr>
      <w:tr w:rsidR="00596C46" w:rsidRPr="007C1308" w14:paraId="3D21F6E9" w14:textId="77777777" w:rsidTr="00A71E34">
        <w:tc>
          <w:tcPr>
            <w:tcW w:w="3330" w:type="dxa"/>
          </w:tcPr>
          <w:p w14:paraId="39700C59" w14:textId="77777777" w:rsidR="00596C46" w:rsidRPr="007C1308" w:rsidRDefault="00596C46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1A967698" w14:textId="77777777" w:rsidR="00596C46" w:rsidRPr="007C1308" w:rsidRDefault="00596C46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29" w:type="dxa"/>
            <w:gridSpan w:val="7"/>
            <w:vAlign w:val="bottom"/>
            <w:hideMark/>
          </w:tcPr>
          <w:p w14:paraId="19506AE8" w14:textId="77777777" w:rsidR="00596C46" w:rsidRPr="007C1308" w:rsidRDefault="00596C46" w:rsidP="001927A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C130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</w:tr>
      <w:tr w:rsidR="00A71E34" w:rsidRPr="007C1308" w14:paraId="4BBAD96C" w14:textId="77777777" w:rsidTr="00A71E34">
        <w:tc>
          <w:tcPr>
            <w:tcW w:w="3330" w:type="dxa"/>
            <w:hideMark/>
          </w:tcPr>
          <w:p w14:paraId="5B0A1E10" w14:textId="77777777" w:rsidR="00A71E34" w:rsidRPr="007C1308" w:rsidRDefault="00A71E34" w:rsidP="001927A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540" w:type="dxa"/>
          </w:tcPr>
          <w:p w14:paraId="2E30285A" w14:textId="77777777" w:rsidR="00A71E34" w:rsidRPr="007C1308" w:rsidRDefault="00A71E34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0888C4B0" w14:textId="525420D8" w:rsidR="00A71E34" w:rsidRPr="007C1308" w:rsidRDefault="00ED5F77" w:rsidP="001927A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2.32 - 2.87</w:t>
            </w:r>
          </w:p>
        </w:tc>
        <w:tc>
          <w:tcPr>
            <w:tcW w:w="262" w:type="dxa"/>
          </w:tcPr>
          <w:p w14:paraId="01EE4C10" w14:textId="77777777" w:rsidR="00A71E34" w:rsidRPr="007C1308" w:rsidRDefault="00A71E34" w:rsidP="001927A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24" w:type="dxa"/>
            <w:hideMark/>
          </w:tcPr>
          <w:p w14:paraId="2DE8B72A" w14:textId="72AC4FB3" w:rsidR="00A71E34" w:rsidRPr="007C1308" w:rsidRDefault="00A71E34" w:rsidP="001927A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2.32 - 2.87</w:t>
            </w:r>
          </w:p>
        </w:tc>
        <w:tc>
          <w:tcPr>
            <w:tcW w:w="262" w:type="dxa"/>
          </w:tcPr>
          <w:p w14:paraId="53C78653" w14:textId="77777777" w:rsidR="00A71E34" w:rsidRPr="007C1308" w:rsidRDefault="00A71E34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8" w:type="dxa"/>
          </w:tcPr>
          <w:p w14:paraId="2878F43F" w14:textId="06CB7D17" w:rsidR="00A71E34" w:rsidRPr="007C1308" w:rsidRDefault="002F454B" w:rsidP="001927A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2.32</w:t>
            </w:r>
          </w:p>
        </w:tc>
        <w:tc>
          <w:tcPr>
            <w:tcW w:w="270" w:type="dxa"/>
          </w:tcPr>
          <w:p w14:paraId="433EE369" w14:textId="77777777" w:rsidR="00A71E34" w:rsidRPr="007C1308" w:rsidRDefault="00A71E34" w:rsidP="001927A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hideMark/>
          </w:tcPr>
          <w:p w14:paraId="5EA71AC5" w14:textId="030B68B7" w:rsidR="00A71E34" w:rsidRPr="007C1308" w:rsidRDefault="00A71E34" w:rsidP="001927A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2.32</w:t>
            </w:r>
          </w:p>
        </w:tc>
      </w:tr>
      <w:tr w:rsidR="00A71E34" w:rsidRPr="007C1308" w14:paraId="3F8863E9" w14:textId="77777777" w:rsidTr="00A71E34">
        <w:tc>
          <w:tcPr>
            <w:tcW w:w="3330" w:type="dxa"/>
            <w:hideMark/>
          </w:tcPr>
          <w:p w14:paraId="5A33E69D" w14:textId="77777777" w:rsidR="00A71E34" w:rsidRPr="007C1308" w:rsidRDefault="00A71E34" w:rsidP="001927A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540" w:type="dxa"/>
          </w:tcPr>
          <w:p w14:paraId="142301D6" w14:textId="77777777" w:rsidR="00A71E34" w:rsidRPr="007C1308" w:rsidRDefault="00A71E34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1E0A1854" w14:textId="007CD730" w:rsidR="00A71E34" w:rsidRPr="007C1308" w:rsidRDefault="00ED5F77" w:rsidP="001927A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5.00</w:t>
            </w:r>
          </w:p>
        </w:tc>
        <w:tc>
          <w:tcPr>
            <w:tcW w:w="262" w:type="dxa"/>
          </w:tcPr>
          <w:p w14:paraId="04542117" w14:textId="77777777" w:rsidR="00A71E34" w:rsidRPr="007C1308" w:rsidRDefault="00A71E34" w:rsidP="001927A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24" w:type="dxa"/>
            <w:hideMark/>
          </w:tcPr>
          <w:p w14:paraId="2A862947" w14:textId="12095C5B" w:rsidR="00A71E34" w:rsidRPr="007C1308" w:rsidRDefault="00A71E34" w:rsidP="001927A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5.00</w:t>
            </w:r>
          </w:p>
        </w:tc>
        <w:tc>
          <w:tcPr>
            <w:tcW w:w="262" w:type="dxa"/>
          </w:tcPr>
          <w:p w14:paraId="77EA4BED" w14:textId="77777777" w:rsidR="00A71E34" w:rsidRPr="007C1308" w:rsidRDefault="00A71E34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8" w:type="dxa"/>
          </w:tcPr>
          <w:p w14:paraId="726FB9B5" w14:textId="08A83AC2" w:rsidR="00A71E34" w:rsidRPr="007C1308" w:rsidRDefault="002F454B" w:rsidP="001927A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5.00</w:t>
            </w:r>
          </w:p>
        </w:tc>
        <w:tc>
          <w:tcPr>
            <w:tcW w:w="270" w:type="dxa"/>
          </w:tcPr>
          <w:p w14:paraId="43344346" w14:textId="77777777" w:rsidR="00A71E34" w:rsidRPr="007C1308" w:rsidRDefault="00A71E34" w:rsidP="001927A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hideMark/>
          </w:tcPr>
          <w:p w14:paraId="4705AB45" w14:textId="530A8B79" w:rsidR="00A71E34" w:rsidRPr="007C1308" w:rsidRDefault="00A71E34" w:rsidP="001927A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5.00</w:t>
            </w:r>
          </w:p>
        </w:tc>
      </w:tr>
      <w:tr w:rsidR="00A71E34" w:rsidRPr="007C1308" w14:paraId="0253F501" w14:textId="77777777" w:rsidTr="00A71E34">
        <w:tc>
          <w:tcPr>
            <w:tcW w:w="3330" w:type="dxa"/>
            <w:hideMark/>
          </w:tcPr>
          <w:p w14:paraId="6E6DC66C" w14:textId="77777777" w:rsidR="00A71E34" w:rsidRPr="007C1308" w:rsidRDefault="00A71E34" w:rsidP="001927A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อัตราการหมุนเวียนของพนักงาน</w:t>
            </w:r>
          </w:p>
        </w:tc>
        <w:tc>
          <w:tcPr>
            <w:tcW w:w="540" w:type="dxa"/>
          </w:tcPr>
          <w:p w14:paraId="046202D7" w14:textId="77777777" w:rsidR="00A71E34" w:rsidRPr="007C1308" w:rsidRDefault="00A71E34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3F13B145" w14:textId="5058024F" w:rsidR="00A71E34" w:rsidRPr="007C1308" w:rsidRDefault="00ED5F77" w:rsidP="001927A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1.91 - 28.65</w:t>
            </w:r>
          </w:p>
        </w:tc>
        <w:tc>
          <w:tcPr>
            <w:tcW w:w="262" w:type="dxa"/>
          </w:tcPr>
          <w:p w14:paraId="718482A0" w14:textId="77777777" w:rsidR="00A71E34" w:rsidRPr="007C1308" w:rsidRDefault="00A71E34" w:rsidP="001927A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24" w:type="dxa"/>
            <w:hideMark/>
          </w:tcPr>
          <w:p w14:paraId="039416CF" w14:textId="156AD489" w:rsidR="00A71E34" w:rsidRPr="007C1308" w:rsidRDefault="00A71E34" w:rsidP="001927A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1.91 - 28.65</w:t>
            </w:r>
          </w:p>
        </w:tc>
        <w:tc>
          <w:tcPr>
            <w:tcW w:w="262" w:type="dxa"/>
          </w:tcPr>
          <w:p w14:paraId="633BBF37" w14:textId="77777777" w:rsidR="00A71E34" w:rsidRPr="007C1308" w:rsidRDefault="00A71E34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8" w:type="dxa"/>
          </w:tcPr>
          <w:p w14:paraId="06238DC8" w14:textId="5CAC7F64" w:rsidR="00A71E34" w:rsidRPr="007C1308" w:rsidRDefault="00E8684B" w:rsidP="001927A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1.91 - 22.92</w:t>
            </w:r>
          </w:p>
        </w:tc>
        <w:tc>
          <w:tcPr>
            <w:tcW w:w="270" w:type="dxa"/>
          </w:tcPr>
          <w:p w14:paraId="1D02DB3E" w14:textId="77777777" w:rsidR="00A71E34" w:rsidRPr="007C1308" w:rsidRDefault="00A71E34" w:rsidP="001927A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hideMark/>
          </w:tcPr>
          <w:p w14:paraId="11A1AC19" w14:textId="419CFE60" w:rsidR="00A71E34" w:rsidRPr="007C1308" w:rsidRDefault="00A71E34" w:rsidP="001927A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1.91 - 22.92</w:t>
            </w:r>
          </w:p>
        </w:tc>
      </w:tr>
    </w:tbl>
    <w:p w14:paraId="22AF01B7" w14:textId="77777777" w:rsidR="00596C46" w:rsidRPr="007C1308" w:rsidRDefault="00596C46" w:rsidP="001927AE">
      <w:pPr>
        <w:spacing w:line="240" w:lineRule="auto"/>
        <w:ind w:firstLine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9BE9EE3" w14:textId="1A1CE202" w:rsidR="004C7AD6" w:rsidRPr="007C1308" w:rsidRDefault="004C7AD6" w:rsidP="001927AE">
      <w:pPr>
        <w:spacing w:line="240" w:lineRule="auto"/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  <w:r w:rsidRPr="007C1308">
        <w:rPr>
          <w:rFonts w:asciiTheme="majorBidi" w:hAnsiTheme="majorBidi" w:cstheme="majorBidi"/>
          <w:sz w:val="28"/>
          <w:szCs w:val="28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30E2383E" w14:textId="77777777" w:rsidR="003F3A28" w:rsidRPr="007C1308" w:rsidRDefault="003F3A28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20"/>
          <w:szCs w:val="20"/>
        </w:rPr>
      </w:pPr>
    </w:p>
    <w:p w14:paraId="71946AD4" w14:textId="14CEB65E" w:rsidR="004C7AD6" w:rsidRPr="007C1308" w:rsidRDefault="004C7AD6" w:rsidP="001927A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C1308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7E56DD" w:rsidRPr="007C1308">
        <w:rPr>
          <w:rFonts w:asciiTheme="majorBidi" w:hAnsiTheme="majorBidi" w:cstheme="majorBidi"/>
          <w:sz w:val="28"/>
          <w:szCs w:val="28"/>
        </w:rPr>
        <w:t>31</w:t>
      </w:r>
      <w:r w:rsidRPr="007C1308">
        <w:rPr>
          <w:rFonts w:asciiTheme="majorBidi" w:hAnsiTheme="majorBidi" w:cstheme="majorBidi"/>
          <w:sz w:val="28"/>
          <w:szCs w:val="28"/>
        </w:rPr>
        <w:t xml:space="preserve"> 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E56DD" w:rsidRPr="007C1308">
        <w:rPr>
          <w:rFonts w:asciiTheme="majorBidi" w:hAnsiTheme="majorBidi" w:cstheme="majorBidi"/>
          <w:sz w:val="28"/>
          <w:szCs w:val="28"/>
        </w:rPr>
        <w:t>256</w:t>
      </w:r>
      <w:r w:rsidR="00A71E34" w:rsidRPr="007C1308">
        <w:rPr>
          <w:rFonts w:asciiTheme="majorBidi" w:hAnsiTheme="majorBidi" w:cstheme="majorBidi"/>
          <w:sz w:val="28"/>
          <w:szCs w:val="28"/>
        </w:rPr>
        <w:t>5</w:t>
      </w:r>
      <w:r w:rsidR="006F75A6" w:rsidRPr="007C1308">
        <w:rPr>
          <w:rFonts w:asciiTheme="majorBidi" w:hAnsiTheme="majorBidi" w:cstheme="majorBidi"/>
          <w:sz w:val="28"/>
          <w:szCs w:val="28"/>
        </w:rPr>
        <w:t xml:space="preserve"> </w:t>
      </w:r>
      <w:r w:rsidR="006F75A6" w:rsidRPr="007C1308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7E56DD" w:rsidRPr="007C1308">
        <w:rPr>
          <w:rFonts w:asciiTheme="majorBidi" w:hAnsiTheme="majorBidi" w:cstheme="majorBidi"/>
          <w:sz w:val="28"/>
          <w:szCs w:val="28"/>
        </w:rPr>
        <w:t>256</w:t>
      </w:r>
      <w:r w:rsidR="00A71E34" w:rsidRPr="007C1308">
        <w:rPr>
          <w:rFonts w:asciiTheme="majorBidi" w:hAnsiTheme="majorBidi" w:cstheme="majorBidi"/>
          <w:sz w:val="28"/>
          <w:szCs w:val="28"/>
        </w:rPr>
        <w:t>4</w:t>
      </w:r>
      <w:r w:rsidRPr="007C1308">
        <w:rPr>
          <w:rFonts w:asciiTheme="majorBidi" w:hAnsiTheme="majorBidi" w:cstheme="majorBidi"/>
          <w:sz w:val="28"/>
          <w:szCs w:val="28"/>
        </w:rPr>
        <w:t xml:space="preserve"> 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ระยะเวลาถัวเฉลี่ยถ่วงน้ำหนักของภาระผูกพันผลประโยชน์ที่กำหนดไว้สำหรับกลุ่มบริษัทอยู่ในช่วงระยะเวลา </w:t>
      </w:r>
      <w:r w:rsidR="007E56DD" w:rsidRPr="007C1308">
        <w:rPr>
          <w:rFonts w:asciiTheme="majorBidi" w:hAnsiTheme="majorBidi" w:cstheme="majorBidi"/>
          <w:sz w:val="28"/>
          <w:szCs w:val="28"/>
        </w:rPr>
        <w:t>14</w:t>
      </w:r>
      <w:r w:rsidR="00E61F46" w:rsidRPr="007C1308">
        <w:rPr>
          <w:rFonts w:asciiTheme="majorBidi" w:hAnsiTheme="majorBidi" w:cstheme="majorBidi"/>
          <w:sz w:val="28"/>
          <w:szCs w:val="28"/>
        </w:rPr>
        <w:t xml:space="preserve"> - </w:t>
      </w:r>
      <w:r w:rsidR="007E56DD" w:rsidRPr="007C1308">
        <w:rPr>
          <w:rFonts w:asciiTheme="majorBidi" w:hAnsiTheme="majorBidi" w:cstheme="majorBidi"/>
          <w:sz w:val="28"/>
          <w:szCs w:val="28"/>
        </w:rPr>
        <w:t>20</w:t>
      </w:r>
      <w:r w:rsidR="00286EDC" w:rsidRPr="007C1308">
        <w:rPr>
          <w:rFonts w:asciiTheme="majorBidi" w:hAnsiTheme="majorBidi" w:cstheme="majorBidi"/>
          <w:sz w:val="28"/>
          <w:szCs w:val="28"/>
        </w:rPr>
        <w:t xml:space="preserve"> </w:t>
      </w:r>
      <w:r w:rsidRPr="007C1308">
        <w:rPr>
          <w:rFonts w:asciiTheme="majorBidi" w:hAnsiTheme="majorBidi" w:cstheme="majorBidi"/>
          <w:sz w:val="28"/>
          <w:szCs w:val="28"/>
          <w:cs/>
        </w:rPr>
        <w:t>ปี</w:t>
      </w:r>
    </w:p>
    <w:p w14:paraId="08F902A1" w14:textId="77777777" w:rsidR="007E56DD" w:rsidRPr="007C1308" w:rsidRDefault="007E56DD" w:rsidP="001927A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7F594BD2" w14:textId="64970698" w:rsidR="00C5515B" w:rsidRPr="007C1308" w:rsidRDefault="00C5515B" w:rsidP="001927A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7C1308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7E56DD" w:rsidRPr="007C1308">
        <w:rPr>
          <w:rFonts w:asciiTheme="majorBidi" w:hAnsiTheme="majorBidi" w:cstheme="majorBidi"/>
          <w:sz w:val="28"/>
          <w:szCs w:val="28"/>
        </w:rPr>
        <w:t>31</w:t>
      </w:r>
      <w:r w:rsidRPr="007C1308">
        <w:rPr>
          <w:rFonts w:asciiTheme="majorBidi" w:hAnsiTheme="majorBidi" w:cstheme="majorBidi"/>
          <w:sz w:val="28"/>
          <w:szCs w:val="28"/>
        </w:rPr>
        <w:t xml:space="preserve"> 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E56DD" w:rsidRPr="007C1308">
        <w:rPr>
          <w:rFonts w:asciiTheme="majorBidi" w:hAnsiTheme="majorBidi" w:cstheme="majorBidi"/>
          <w:sz w:val="28"/>
          <w:szCs w:val="28"/>
        </w:rPr>
        <w:t>256</w:t>
      </w:r>
      <w:r w:rsidR="00A71E34" w:rsidRPr="007C1308">
        <w:rPr>
          <w:rFonts w:asciiTheme="majorBidi" w:hAnsiTheme="majorBidi" w:cstheme="majorBidi"/>
          <w:sz w:val="28"/>
          <w:szCs w:val="28"/>
        </w:rPr>
        <w:t>5</w:t>
      </w:r>
      <w:r w:rsidRPr="007C1308">
        <w:rPr>
          <w:rFonts w:asciiTheme="majorBidi" w:hAnsiTheme="majorBidi" w:cstheme="majorBidi"/>
          <w:sz w:val="28"/>
          <w:szCs w:val="28"/>
        </w:rPr>
        <w:t xml:space="preserve"> 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7E56DD" w:rsidRPr="007C1308">
        <w:rPr>
          <w:rFonts w:asciiTheme="majorBidi" w:hAnsiTheme="majorBidi" w:cstheme="majorBidi"/>
          <w:sz w:val="28"/>
          <w:szCs w:val="28"/>
        </w:rPr>
        <w:t>256</w:t>
      </w:r>
      <w:r w:rsidR="00A71E34" w:rsidRPr="007C1308">
        <w:rPr>
          <w:rFonts w:asciiTheme="majorBidi" w:hAnsiTheme="majorBidi" w:cstheme="majorBidi"/>
          <w:sz w:val="28"/>
          <w:szCs w:val="28"/>
        </w:rPr>
        <w:t>4</w:t>
      </w:r>
      <w:r w:rsidRPr="007C1308">
        <w:rPr>
          <w:rFonts w:asciiTheme="majorBidi" w:hAnsiTheme="majorBidi" w:cstheme="majorBidi"/>
          <w:sz w:val="28"/>
          <w:szCs w:val="28"/>
        </w:rPr>
        <w:t xml:space="preserve"> </w:t>
      </w:r>
      <w:r w:rsidRPr="007C1308">
        <w:rPr>
          <w:rFonts w:asciiTheme="majorBidi" w:hAnsiTheme="majorBidi" w:cstheme="majorBidi"/>
          <w:sz w:val="28"/>
          <w:szCs w:val="28"/>
          <w:cs/>
        </w:rPr>
        <w:t>ระยะเวลาถัวเฉลี่ยถ่วงน้ำหนักของภาระผูกพันผลประโยชน์ที่กำหนดไว้สำหรับบริษัทอยู่ในช่วงระยะเวลา</w:t>
      </w:r>
      <w:r w:rsidRPr="007C1308">
        <w:rPr>
          <w:rFonts w:asciiTheme="majorBidi" w:hAnsiTheme="majorBidi" w:cstheme="majorBidi"/>
          <w:sz w:val="28"/>
          <w:szCs w:val="28"/>
        </w:rPr>
        <w:t xml:space="preserve"> </w:t>
      </w:r>
      <w:r w:rsidR="007E56DD" w:rsidRPr="007C1308">
        <w:rPr>
          <w:rFonts w:asciiTheme="majorBidi" w:hAnsiTheme="majorBidi" w:cstheme="majorBidi"/>
          <w:sz w:val="28"/>
          <w:szCs w:val="28"/>
        </w:rPr>
        <w:t>14</w:t>
      </w:r>
      <w:r w:rsidR="00EB30DC" w:rsidRPr="007C1308">
        <w:rPr>
          <w:rFonts w:asciiTheme="majorBidi" w:hAnsiTheme="majorBidi" w:cstheme="majorBidi"/>
          <w:sz w:val="28"/>
          <w:szCs w:val="28"/>
        </w:rPr>
        <w:t xml:space="preserve"> </w:t>
      </w:r>
      <w:r w:rsidR="00EB30DC" w:rsidRPr="007C1308">
        <w:rPr>
          <w:rFonts w:asciiTheme="majorBidi" w:hAnsiTheme="majorBidi" w:cstheme="majorBidi" w:hint="cs"/>
          <w:sz w:val="28"/>
          <w:szCs w:val="28"/>
          <w:cs/>
        </w:rPr>
        <w:t>ปี</w:t>
      </w:r>
    </w:p>
    <w:p w14:paraId="16F49D17" w14:textId="7B49AFCB" w:rsidR="00F24A2F" w:rsidRPr="007C1308" w:rsidRDefault="00F24A2F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20"/>
          <w:szCs w:val="20"/>
          <w:cs/>
        </w:rPr>
      </w:pPr>
    </w:p>
    <w:p w14:paraId="7141107A" w14:textId="1EA40F88" w:rsidR="003F3A28" w:rsidRPr="007C1308" w:rsidRDefault="003F3A28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color w:val="0000FF"/>
          <w:sz w:val="28"/>
          <w:szCs w:val="28"/>
        </w:rPr>
      </w:pPr>
      <w:r w:rsidRPr="007C1308">
        <w:rPr>
          <w:rFonts w:asciiTheme="majorBidi" w:eastAsia="Calibri" w:hAnsiTheme="majorBidi" w:cstheme="majorBidi"/>
          <w:i/>
          <w:iCs/>
          <w:sz w:val="28"/>
          <w:szCs w:val="28"/>
          <w:cs/>
        </w:rPr>
        <w:lastRenderedPageBreak/>
        <w:t>การวิเคราะห์ความอ่อนไหว</w:t>
      </w:r>
    </w:p>
    <w:p w14:paraId="741BF93D" w14:textId="77777777" w:rsidR="008A3AE9" w:rsidRPr="007C1308" w:rsidRDefault="008A3AE9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0"/>
          <w:szCs w:val="20"/>
          <w:cs/>
        </w:rPr>
      </w:pPr>
    </w:p>
    <w:p w14:paraId="7BB2656D" w14:textId="0C07E0FE" w:rsidR="00223DDF" w:rsidRPr="007C1308" w:rsidRDefault="00223DDF" w:rsidP="001927A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C1308">
        <w:rPr>
          <w:rFonts w:asciiTheme="majorBidi" w:hAnsiTheme="majorBidi" w:cstheme="majorBidi"/>
          <w:sz w:val="28"/>
          <w:szCs w:val="28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</w:t>
      </w:r>
    </w:p>
    <w:p w14:paraId="05E9FABE" w14:textId="44474BB8" w:rsidR="00CC168B" w:rsidRPr="007C1308" w:rsidRDefault="00CC168B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000" w:type="dxa"/>
        <w:tblInd w:w="450" w:type="dxa"/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3060"/>
        <w:gridCol w:w="180"/>
        <w:gridCol w:w="900"/>
        <w:gridCol w:w="180"/>
        <w:gridCol w:w="1080"/>
        <w:gridCol w:w="179"/>
        <w:gridCol w:w="991"/>
        <w:gridCol w:w="164"/>
        <w:gridCol w:w="1006"/>
        <w:gridCol w:w="170"/>
        <w:gridCol w:w="1090"/>
      </w:tblGrid>
      <w:tr w:rsidR="008B56ED" w:rsidRPr="007C1308" w14:paraId="17C05F6E" w14:textId="77777777" w:rsidTr="00CE1EA4">
        <w:trPr>
          <w:trHeight w:val="20"/>
        </w:trPr>
        <w:tc>
          <w:tcPr>
            <w:tcW w:w="3060" w:type="dxa"/>
          </w:tcPr>
          <w:p w14:paraId="05B6D8CF" w14:textId="77777777" w:rsidR="008B56ED" w:rsidRPr="007C1308" w:rsidRDefault="008B56ED" w:rsidP="001927AE">
            <w:pPr>
              <w:ind w:left="234" w:hanging="35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180" w:type="dxa"/>
          </w:tcPr>
          <w:p w14:paraId="21626FDB" w14:textId="77777777" w:rsidR="008B56ED" w:rsidRPr="007C1308" w:rsidRDefault="008B56ED" w:rsidP="001927AE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900" w:type="dxa"/>
          </w:tcPr>
          <w:p w14:paraId="52A837B8" w14:textId="51C8DA10" w:rsidR="008B56ED" w:rsidRPr="007C1308" w:rsidRDefault="008B56ED" w:rsidP="001927AE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80" w:type="dxa"/>
          </w:tcPr>
          <w:p w14:paraId="322E6FA2" w14:textId="77777777" w:rsidR="008B56ED" w:rsidRPr="007C1308" w:rsidRDefault="008B56ED" w:rsidP="001927AE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4680" w:type="dxa"/>
            <w:gridSpan w:val="7"/>
            <w:hideMark/>
          </w:tcPr>
          <w:p w14:paraId="1A6E625E" w14:textId="6B68E537" w:rsidR="008B56ED" w:rsidRPr="007C1308" w:rsidRDefault="008B56ED" w:rsidP="001927AE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</w:pPr>
            <w:r w:rsidRPr="007C1308">
              <w:rPr>
                <w:rFonts w:ascii="Angsana New" w:hAnsi="Angsana New" w:hint="cs"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</w:tr>
      <w:tr w:rsidR="008B56ED" w:rsidRPr="007C1308" w14:paraId="24279A18" w14:textId="77777777" w:rsidTr="00CE1EA4">
        <w:trPr>
          <w:trHeight w:val="20"/>
          <w:tblHeader/>
        </w:trPr>
        <w:tc>
          <w:tcPr>
            <w:tcW w:w="3060" w:type="dxa"/>
            <w:hideMark/>
          </w:tcPr>
          <w:p w14:paraId="4A19CA0A" w14:textId="77777777" w:rsidR="008B56ED" w:rsidRPr="007C1308" w:rsidRDefault="008B56ED" w:rsidP="001927AE">
            <w:pPr>
              <w:ind w:right="-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7C130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ผลกระทบต่อภาระผูกพันของโครงการ</w:t>
            </w:r>
          </w:p>
        </w:tc>
        <w:tc>
          <w:tcPr>
            <w:tcW w:w="180" w:type="dxa"/>
          </w:tcPr>
          <w:p w14:paraId="7207269E" w14:textId="77777777" w:rsidR="008B56ED" w:rsidRPr="007C1308" w:rsidRDefault="008B56ED" w:rsidP="001927AE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900" w:type="dxa"/>
          </w:tcPr>
          <w:p w14:paraId="5A68BB9F" w14:textId="26E998B5" w:rsidR="008B56ED" w:rsidRPr="007C1308" w:rsidRDefault="008B56ED" w:rsidP="001927AE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180" w:type="dxa"/>
          </w:tcPr>
          <w:p w14:paraId="7919E6FD" w14:textId="77777777" w:rsidR="008B56ED" w:rsidRPr="007C1308" w:rsidRDefault="008B56ED" w:rsidP="001927A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2250" w:type="dxa"/>
            <w:gridSpan w:val="3"/>
            <w:hideMark/>
          </w:tcPr>
          <w:p w14:paraId="7EF2A25E" w14:textId="3A7D6F0C" w:rsidR="008B56ED" w:rsidRPr="007C1308" w:rsidRDefault="008B56ED" w:rsidP="001927A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</w:pPr>
            <w:r w:rsidRPr="007C1308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>ข้อสมมติเพิ่มขึ้น</w:t>
            </w:r>
          </w:p>
        </w:tc>
        <w:tc>
          <w:tcPr>
            <w:tcW w:w="164" w:type="dxa"/>
          </w:tcPr>
          <w:p w14:paraId="3D4BE7A9" w14:textId="77777777" w:rsidR="008B56ED" w:rsidRPr="007C1308" w:rsidRDefault="008B56ED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266" w:type="dxa"/>
            <w:gridSpan w:val="3"/>
            <w:hideMark/>
          </w:tcPr>
          <w:p w14:paraId="24030D72" w14:textId="77777777" w:rsidR="008B56ED" w:rsidRPr="007C1308" w:rsidRDefault="008B56ED" w:rsidP="001927A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  <w:lang w:eastAsia="en-GB" w:bidi="th-TH"/>
              </w:rPr>
            </w:pPr>
            <w:r w:rsidRPr="007C1308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>ข้อสมมติ</w:t>
            </w:r>
            <w:r w:rsidRPr="007C1308">
              <w:rPr>
                <w:rFonts w:ascii="Angsana New" w:hAnsi="Angsana New" w:hint="cs"/>
                <w:sz w:val="28"/>
                <w:szCs w:val="28"/>
                <w:cs/>
                <w:lang w:eastAsia="en-GB" w:bidi="th-TH"/>
              </w:rPr>
              <w:t>ลดลง</w:t>
            </w:r>
          </w:p>
        </w:tc>
      </w:tr>
      <w:tr w:rsidR="008B56ED" w:rsidRPr="007C1308" w14:paraId="48ED21DB" w14:textId="77777777" w:rsidTr="00CE1EA4">
        <w:trPr>
          <w:trHeight w:val="20"/>
          <w:tblHeader/>
        </w:trPr>
        <w:tc>
          <w:tcPr>
            <w:tcW w:w="3060" w:type="dxa"/>
            <w:hideMark/>
          </w:tcPr>
          <w:p w14:paraId="1E4F4FBB" w14:textId="77777777" w:rsidR="008B56ED" w:rsidRPr="007C1308" w:rsidRDefault="008B56ED" w:rsidP="001927AE">
            <w:pPr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  <w:r w:rsidRPr="007C130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lang w:val="en-GB" w:eastAsia="en-GB"/>
              </w:rPr>
              <w:t xml:space="preserve">   </w:t>
            </w:r>
            <w:r w:rsidRPr="007C130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ผลประโยชน์</w:t>
            </w:r>
            <w:r w:rsidRPr="007C130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lang w:val="en-GB" w:eastAsia="en-GB"/>
              </w:rPr>
              <w:t xml:space="preserve"> </w:t>
            </w:r>
            <w:r w:rsidRPr="007C130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 xml:space="preserve">ณ วันที่ </w:t>
            </w:r>
            <w:r w:rsidRPr="007C130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lang w:eastAsia="en-GB"/>
              </w:rPr>
              <w:t>31</w:t>
            </w:r>
            <w:r w:rsidRPr="007C130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lang w:val="en-GB" w:eastAsia="en-GB"/>
              </w:rPr>
              <w:t xml:space="preserve"> </w:t>
            </w:r>
            <w:r w:rsidRPr="007C130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80" w:type="dxa"/>
          </w:tcPr>
          <w:p w14:paraId="0EB9182F" w14:textId="77777777" w:rsidR="008B56ED" w:rsidRPr="007C1308" w:rsidRDefault="008B56ED" w:rsidP="001927A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14:paraId="63B27792" w14:textId="17616700" w:rsidR="008B56ED" w:rsidRPr="007C1308" w:rsidRDefault="008B56ED" w:rsidP="001927A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76A598F" w14:textId="77777777" w:rsidR="008B56ED" w:rsidRPr="007C1308" w:rsidRDefault="008B56ED" w:rsidP="001927A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hideMark/>
          </w:tcPr>
          <w:p w14:paraId="50A2168C" w14:textId="721397C0" w:rsidR="008B56ED" w:rsidRPr="007C1308" w:rsidRDefault="00AD4E3A" w:rsidP="001927A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7C1308">
              <w:rPr>
                <w:rFonts w:ascii="Angsana New" w:hAnsi="Angsana New" w:hint="cs"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79" w:type="dxa"/>
            <w:shd w:val="clear" w:color="auto" w:fill="auto"/>
          </w:tcPr>
          <w:p w14:paraId="7547D205" w14:textId="77777777" w:rsidR="008B56ED" w:rsidRPr="007C1308" w:rsidRDefault="008B56ED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  <w:hideMark/>
          </w:tcPr>
          <w:p w14:paraId="5F510FDD" w14:textId="73C272F0" w:rsidR="008B56ED" w:rsidRPr="007C1308" w:rsidRDefault="00AD4E3A" w:rsidP="001927A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</w:pPr>
            <w:r w:rsidRPr="007C1308">
              <w:rPr>
                <w:rFonts w:ascii="Angsana New" w:hAnsi="Angsana New" w:hint="cs"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64" w:type="dxa"/>
            <w:shd w:val="clear" w:color="auto" w:fill="auto"/>
          </w:tcPr>
          <w:p w14:paraId="43DA697A" w14:textId="77777777" w:rsidR="008B56ED" w:rsidRPr="007C1308" w:rsidRDefault="008B56ED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06" w:type="dxa"/>
            <w:shd w:val="clear" w:color="auto" w:fill="auto"/>
            <w:hideMark/>
          </w:tcPr>
          <w:p w14:paraId="2D0D3F25" w14:textId="4A8EC0A2" w:rsidR="008B56ED" w:rsidRPr="007C1308" w:rsidRDefault="00AD4E3A" w:rsidP="001927A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  <w:r w:rsidRPr="007C1308">
              <w:rPr>
                <w:rFonts w:ascii="Angsana New" w:hAnsi="Angsana New" w:hint="cs"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70" w:type="dxa"/>
            <w:shd w:val="clear" w:color="auto" w:fill="auto"/>
          </w:tcPr>
          <w:p w14:paraId="703C2F67" w14:textId="77777777" w:rsidR="008B56ED" w:rsidRPr="007C1308" w:rsidRDefault="008B56ED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90" w:type="dxa"/>
            <w:shd w:val="clear" w:color="auto" w:fill="auto"/>
            <w:hideMark/>
          </w:tcPr>
          <w:p w14:paraId="4FF36EC3" w14:textId="4229953B" w:rsidR="008B56ED" w:rsidRPr="007C1308" w:rsidRDefault="00AD4E3A" w:rsidP="001927AE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</w:pPr>
            <w:r w:rsidRPr="007C1308">
              <w:rPr>
                <w:rFonts w:ascii="Angsana New" w:hAnsi="Angsana New" w:hint="cs"/>
                <w:bCs/>
                <w:sz w:val="28"/>
                <w:szCs w:val="28"/>
                <w:lang w:val="en-US"/>
              </w:rPr>
              <w:t>2564</w:t>
            </w:r>
          </w:p>
        </w:tc>
      </w:tr>
      <w:tr w:rsidR="00FF35A7" w:rsidRPr="007C1308" w14:paraId="00D71E74" w14:textId="77777777" w:rsidTr="00FF35A7">
        <w:trPr>
          <w:trHeight w:val="20"/>
          <w:tblHeader/>
        </w:trPr>
        <w:tc>
          <w:tcPr>
            <w:tcW w:w="3060" w:type="dxa"/>
          </w:tcPr>
          <w:p w14:paraId="5C2041EF" w14:textId="77777777" w:rsidR="00FF35A7" w:rsidRPr="007C1308" w:rsidRDefault="00FF35A7" w:rsidP="001927AE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180" w:type="dxa"/>
          </w:tcPr>
          <w:p w14:paraId="5C8E5274" w14:textId="77777777" w:rsidR="00FF35A7" w:rsidRPr="007C1308" w:rsidRDefault="00FF35A7" w:rsidP="001927A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14:paraId="5AFE03CE" w14:textId="77777777" w:rsidR="00FF35A7" w:rsidRPr="007C1308" w:rsidRDefault="00FF35A7" w:rsidP="001927A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DE4E39B" w14:textId="77777777" w:rsidR="00FF35A7" w:rsidRPr="007C1308" w:rsidRDefault="00FF35A7" w:rsidP="001927A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rPr>
                <w:rFonts w:ascii="Angsana New" w:hAnsi="Angsana New"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4680" w:type="dxa"/>
            <w:gridSpan w:val="7"/>
            <w:shd w:val="clear" w:color="auto" w:fill="auto"/>
          </w:tcPr>
          <w:p w14:paraId="33954725" w14:textId="647A13AD" w:rsidR="00FF35A7" w:rsidRPr="007C1308" w:rsidRDefault="00FF35A7" w:rsidP="001927AE">
            <w:pPr>
              <w:pStyle w:val="30"/>
              <w:tabs>
                <w:tab w:val="clear" w:pos="360"/>
                <w:tab w:val="clear" w:pos="720"/>
                <w:tab w:val="decimal" w:pos="79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  <w:lang w:val="en-US"/>
              </w:rPr>
            </w:pPr>
            <w:r w:rsidRPr="007C1308">
              <w:rPr>
                <w:rFonts w:ascii="Angsana New" w:hAnsi="Angsana New" w:hint="cs"/>
                <w:i/>
                <w:iCs/>
                <w:sz w:val="28"/>
                <w:szCs w:val="28"/>
                <w:lang w:val="en-US"/>
              </w:rPr>
              <w:t>(</w:t>
            </w:r>
            <w:r w:rsidR="001D297E" w:rsidRPr="007C1308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="001D297E" w:rsidRPr="007C1308">
              <w:rPr>
                <w:rFonts w:ascii="Angsana New" w:hAnsi="Angsana New" w:hint="cs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AD4E3A" w:rsidRPr="007C1308" w14:paraId="4F0F8501" w14:textId="77777777" w:rsidTr="00CE1EA4">
        <w:trPr>
          <w:trHeight w:val="20"/>
        </w:trPr>
        <w:tc>
          <w:tcPr>
            <w:tcW w:w="3060" w:type="dxa"/>
          </w:tcPr>
          <w:p w14:paraId="4C38A16E" w14:textId="77777777" w:rsidR="00AD4E3A" w:rsidRPr="007C1308" w:rsidRDefault="00AD4E3A" w:rsidP="001927AE">
            <w:pPr>
              <w:ind w:left="234" w:hanging="234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7C130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 xml:space="preserve">อัตราคิดลด  </w:t>
            </w:r>
          </w:p>
        </w:tc>
        <w:tc>
          <w:tcPr>
            <w:tcW w:w="180" w:type="dxa"/>
          </w:tcPr>
          <w:p w14:paraId="0098CDDA" w14:textId="77777777" w:rsidR="00AD4E3A" w:rsidRPr="007C1308" w:rsidRDefault="00AD4E3A" w:rsidP="001927AE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900" w:type="dxa"/>
          </w:tcPr>
          <w:p w14:paraId="3395CEC1" w14:textId="6DE18ADA" w:rsidR="00AD4E3A" w:rsidRPr="007C1308" w:rsidRDefault="00AD4E3A" w:rsidP="001927AE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7C1308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 xml:space="preserve">ร้อยละ </w:t>
            </w:r>
            <w:r w:rsidRPr="007C1308">
              <w:rPr>
                <w:rFonts w:ascii="Angsana New" w:hAnsi="Angsana New" w:hint="cs"/>
                <w:sz w:val="28"/>
                <w:szCs w:val="28"/>
                <w:lang w:val="en-US" w:eastAsia="en-GB" w:bidi="th-TH"/>
              </w:rPr>
              <w:t>1</w:t>
            </w:r>
          </w:p>
        </w:tc>
        <w:tc>
          <w:tcPr>
            <w:tcW w:w="180" w:type="dxa"/>
          </w:tcPr>
          <w:p w14:paraId="1D49216F" w14:textId="77777777" w:rsidR="00AD4E3A" w:rsidRPr="007C1308" w:rsidRDefault="00AD4E3A" w:rsidP="001927AE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 w:right="-18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080" w:type="dxa"/>
            <w:vAlign w:val="center"/>
          </w:tcPr>
          <w:p w14:paraId="15299B22" w14:textId="67FF168D" w:rsidR="00AD4E3A" w:rsidRPr="007C1308" w:rsidRDefault="000C1BF8" w:rsidP="001927AE">
            <w:pPr>
              <w:pStyle w:val="30"/>
              <w:tabs>
                <w:tab w:val="clear" w:pos="360"/>
                <w:tab w:val="clear" w:pos="720"/>
                <w:tab w:val="decimal" w:pos="77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C1308">
              <w:rPr>
                <w:rFonts w:ascii="Angsana New" w:hAnsi="Angsana New"/>
                <w:sz w:val="28"/>
                <w:szCs w:val="28"/>
                <w:lang w:val="en-US"/>
              </w:rPr>
              <w:t>(2,</w:t>
            </w:r>
            <w:r w:rsidR="00055EE1" w:rsidRPr="007C1308">
              <w:rPr>
                <w:rFonts w:ascii="Angsana New" w:hAnsi="Angsana New"/>
                <w:sz w:val="28"/>
                <w:szCs w:val="28"/>
                <w:lang w:val="en-US"/>
              </w:rPr>
              <w:t>958)</w:t>
            </w:r>
          </w:p>
        </w:tc>
        <w:tc>
          <w:tcPr>
            <w:tcW w:w="179" w:type="dxa"/>
            <w:vAlign w:val="center"/>
          </w:tcPr>
          <w:p w14:paraId="783112BB" w14:textId="77777777" w:rsidR="00AD4E3A" w:rsidRPr="007C1308" w:rsidRDefault="00AD4E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rPr>
                <w:rFonts w:ascii="Angsana New" w:hAnsi="Angsana New"/>
                <w:b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91" w:type="dxa"/>
            <w:vAlign w:val="center"/>
          </w:tcPr>
          <w:p w14:paraId="0DA896A8" w14:textId="53FBD67B" w:rsidR="00AD4E3A" w:rsidRPr="007C1308" w:rsidRDefault="00AD4E3A" w:rsidP="001927AE">
            <w:pPr>
              <w:pStyle w:val="30"/>
              <w:tabs>
                <w:tab w:val="clear" w:pos="360"/>
                <w:tab w:val="clear" w:pos="720"/>
                <w:tab w:val="decimal" w:pos="77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C1308">
              <w:rPr>
                <w:rFonts w:ascii="Angsana New" w:hAnsi="Angsana New" w:hint="cs"/>
                <w:sz w:val="28"/>
                <w:szCs w:val="28"/>
                <w:lang w:val="en-US"/>
              </w:rPr>
              <w:t>(2,732)</w:t>
            </w:r>
          </w:p>
        </w:tc>
        <w:tc>
          <w:tcPr>
            <w:tcW w:w="164" w:type="dxa"/>
            <w:vAlign w:val="center"/>
          </w:tcPr>
          <w:p w14:paraId="17A8754A" w14:textId="77777777" w:rsidR="00AD4E3A" w:rsidRPr="007C1308" w:rsidRDefault="00AD4E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rPr>
                <w:rFonts w:ascii="Angsana New" w:hAnsi="Angsana New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06" w:type="dxa"/>
            <w:vAlign w:val="center"/>
          </w:tcPr>
          <w:p w14:paraId="34A84B96" w14:textId="419580F6" w:rsidR="00AD4E3A" w:rsidRPr="007C1308" w:rsidRDefault="00055EE1" w:rsidP="001927AE">
            <w:pPr>
              <w:pStyle w:val="30"/>
              <w:tabs>
                <w:tab w:val="clear" w:pos="360"/>
                <w:tab w:val="clear" w:pos="720"/>
                <w:tab w:val="decimal" w:pos="77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C1308">
              <w:rPr>
                <w:rFonts w:ascii="Angsana New" w:hAnsi="Angsana New"/>
                <w:sz w:val="28"/>
                <w:szCs w:val="28"/>
                <w:lang w:val="en-US"/>
              </w:rPr>
              <w:t>3,</w:t>
            </w:r>
            <w:r w:rsidR="008D107A" w:rsidRPr="007C1308">
              <w:rPr>
                <w:rFonts w:ascii="Angsana New" w:hAnsi="Angsana New"/>
                <w:sz w:val="28"/>
                <w:szCs w:val="28"/>
                <w:lang w:val="en-US"/>
              </w:rPr>
              <w:t>530</w:t>
            </w:r>
          </w:p>
        </w:tc>
        <w:tc>
          <w:tcPr>
            <w:tcW w:w="170" w:type="dxa"/>
            <w:vAlign w:val="center"/>
          </w:tcPr>
          <w:p w14:paraId="376879B5" w14:textId="77777777" w:rsidR="00AD4E3A" w:rsidRPr="007C1308" w:rsidRDefault="00AD4E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rPr>
                <w:rFonts w:ascii="Angsana New" w:hAnsi="Angsana New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90" w:type="dxa"/>
            <w:vAlign w:val="center"/>
          </w:tcPr>
          <w:p w14:paraId="3E11E1C8" w14:textId="188C22E9" w:rsidR="00AD4E3A" w:rsidRPr="007C1308" w:rsidRDefault="00AD4E3A" w:rsidP="001927AE">
            <w:pPr>
              <w:pStyle w:val="30"/>
              <w:tabs>
                <w:tab w:val="clear" w:pos="360"/>
                <w:tab w:val="clear" w:pos="720"/>
                <w:tab w:val="decimal" w:pos="77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C1308">
              <w:rPr>
                <w:rFonts w:ascii="Angsana New" w:hAnsi="Angsana New" w:hint="cs"/>
                <w:sz w:val="28"/>
                <w:szCs w:val="28"/>
                <w:lang w:val="en-US"/>
              </w:rPr>
              <w:t>3,263</w:t>
            </w:r>
          </w:p>
        </w:tc>
      </w:tr>
      <w:tr w:rsidR="00AD4E3A" w:rsidRPr="007C1308" w14:paraId="523AB2DD" w14:textId="77777777" w:rsidTr="00CE1EA4">
        <w:trPr>
          <w:trHeight w:val="20"/>
        </w:trPr>
        <w:tc>
          <w:tcPr>
            <w:tcW w:w="3060" w:type="dxa"/>
          </w:tcPr>
          <w:p w14:paraId="216E5EEB" w14:textId="77777777" w:rsidR="00AD4E3A" w:rsidRPr="007C1308" w:rsidRDefault="00AD4E3A" w:rsidP="001927AE">
            <w:pPr>
              <w:ind w:left="234" w:hanging="234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7C130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 xml:space="preserve">การเพิ่มขึ้นของเงินเดือนในอนาคต  </w:t>
            </w:r>
          </w:p>
        </w:tc>
        <w:tc>
          <w:tcPr>
            <w:tcW w:w="180" w:type="dxa"/>
          </w:tcPr>
          <w:p w14:paraId="70357B2C" w14:textId="77777777" w:rsidR="00AD4E3A" w:rsidRPr="007C1308" w:rsidRDefault="00AD4E3A" w:rsidP="001927AE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900" w:type="dxa"/>
          </w:tcPr>
          <w:p w14:paraId="223C11E6" w14:textId="011DD308" w:rsidR="00AD4E3A" w:rsidRPr="007C1308" w:rsidRDefault="00AD4E3A" w:rsidP="001927AE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7C1308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 xml:space="preserve">ร้อยละ </w:t>
            </w:r>
            <w:r w:rsidRPr="007C1308">
              <w:rPr>
                <w:rFonts w:ascii="Angsana New" w:hAnsi="Angsana New" w:hint="cs"/>
                <w:sz w:val="28"/>
                <w:szCs w:val="28"/>
                <w:lang w:val="en-US" w:eastAsia="en-GB" w:bidi="th-TH"/>
              </w:rPr>
              <w:t>1</w:t>
            </w:r>
          </w:p>
        </w:tc>
        <w:tc>
          <w:tcPr>
            <w:tcW w:w="180" w:type="dxa"/>
          </w:tcPr>
          <w:p w14:paraId="6A8F9043" w14:textId="77777777" w:rsidR="00AD4E3A" w:rsidRPr="007C1308" w:rsidRDefault="00AD4E3A" w:rsidP="001927AE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 w:right="-18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080" w:type="dxa"/>
          </w:tcPr>
          <w:p w14:paraId="758764B1" w14:textId="0444814E" w:rsidR="00AD4E3A" w:rsidRPr="007C1308" w:rsidRDefault="00055EE1" w:rsidP="001927AE">
            <w:pPr>
              <w:pStyle w:val="30"/>
              <w:tabs>
                <w:tab w:val="clear" w:pos="360"/>
                <w:tab w:val="clear" w:pos="720"/>
                <w:tab w:val="decimal" w:pos="77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C1308">
              <w:rPr>
                <w:rFonts w:ascii="Angsana New" w:hAnsi="Angsana New"/>
                <w:sz w:val="28"/>
                <w:szCs w:val="28"/>
                <w:lang w:val="en-US"/>
              </w:rPr>
              <w:t>3,704</w:t>
            </w:r>
          </w:p>
        </w:tc>
        <w:tc>
          <w:tcPr>
            <w:tcW w:w="179" w:type="dxa"/>
          </w:tcPr>
          <w:p w14:paraId="662EC6B8" w14:textId="77777777" w:rsidR="00AD4E3A" w:rsidRPr="007C1308" w:rsidRDefault="00AD4E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rPr>
                <w:rFonts w:ascii="Angsana New" w:hAnsi="Angsana New"/>
                <w:b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91" w:type="dxa"/>
          </w:tcPr>
          <w:p w14:paraId="2B8A7AC1" w14:textId="240C1BA7" w:rsidR="00AD4E3A" w:rsidRPr="007C1308" w:rsidRDefault="00AD4E3A" w:rsidP="001927AE">
            <w:pPr>
              <w:pStyle w:val="30"/>
              <w:tabs>
                <w:tab w:val="clear" w:pos="360"/>
                <w:tab w:val="clear" w:pos="720"/>
                <w:tab w:val="decimal" w:pos="77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C1308">
              <w:rPr>
                <w:rFonts w:ascii="Angsana New" w:hAnsi="Angsana New" w:hint="cs"/>
                <w:sz w:val="28"/>
                <w:szCs w:val="28"/>
                <w:lang w:val="en-US"/>
              </w:rPr>
              <w:t>3,123</w:t>
            </w:r>
          </w:p>
        </w:tc>
        <w:tc>
          <w:tcPr>
            <w:tcW w:w="164" w:type="dxa"/>
          </w:tcPr>
          <w:p w14:paraId="7A9405E4" w14:textId="77777777" w:rsidR="00AD4E3A" w:rsidRPr="007C1308" w:rsidRDefault="00AD4E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rPr>
                <w:rFonts w:ascii="Angsana New" w:hAnsi="Angsana New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06" w:type="dxa"/>
          </w:tcPr>
          <w:p w14:paraId="1BB2FC7C" w14:textId="34B2FEE0" w:rsidR="00AD4E3A" w:rsidRPr="007C1308" w:rsidRDefault="008D107A" w:rsidP="001927AE">
            <w:pPr>
              <w:pStyle w:val="30"/>
              <w:tabs>
                <w:tab w:val="clear" w:pos="360"/>
                <w:tab w:val="clear" w:pos="720"/>
                <w:tab w:val="decimal" w:pos="77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C1308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8E1658" w:rsidRPr="007C1308">
              <w:rPr>
                <w:rFonts w:ascii="Angsana New" w:hAnsi="Angsana New"/>
                <w:sz w:val="28"/>
                <w:szCs w:val="28"/>
                <w:lang w:val="en-US"/>
              </w:rPr>
              <w:t>3,163)</w:t>
            </w:r>
          </w:p>
        </w:tc>
        <w:tc>
          <w:tcPr>
            <w:tcW w:w="170" w:type="dxa"/>
          </w:tcPr>
          <w:p w14:paraId="3C8CCFE1" w14:textId="77777777" w:rsidR="00AD4E3A" w:rsidRPr="007C1308" w:rsidRDefault="00AD4E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rPr>
                <w:rFonts w:ascii="Angsana New" w:hAnsi="Angsana New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90" w:type="dxa"/>
          </w:tcPr>
          <w:p w14:paraId="010FB260" w14:textId="2548F691" w:rsidR="00AD4E3A" w:rsidRPr="007C1308" w:rsidRDefault="00AD4E3A" w:rsidP="001927AE">
            <w:pPr>
              <w:pStyle w:val="30"/>
              <w:tabs>
                <w:tab w:val="clear" w:pos="360"/>
                <w:tab w:val="clear" w:pos="720"/>
                <w:tab w:val="decimal" w:pos="77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C1308">
              <w:rPr>
                <w:rFonts w:ascii="Angsana New" w:hAnsi="Angsana New" w:hint="cs"/>
                <w:sz w:val="28"/>
                <w:szCs w:val="28"/>
                <w:lang w:val="en-US"/>
              </w:rPr>
              <w:t>(2,677)</w:t>
            </w:r>
          </w:p>
        </w:tc>
      </w:tr>
      <w:tr w:rsidR="00AD4E3A" w:rsidRPr="007C1308" w14:paraId="2B4A5C66" w14:textId="77777777" w:rsidTr="00CE1EA4">
        <w:trPr>
          <w:trHeight w:val="20"/>
        </w:trPr>
        <w:tc>
          <w:tcPr>
            <w:tcW w:w="3060" w:type="dxa"/>
            <w:hideMark/>
          </w:tcPr>
          <w:p w14:paraId="30ECA5A6" w14:textId="77777777" w:rsidR="00AD4E3A" w:rsidRPr="007C1308" w:rsidRDefault="00AD4E3A" w:rsidP="001927AE">
            <w:pPr>
              <w:ind w:left="234" w:right="198" w:hanging="234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7C130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อัตราการหมุนเวียนของพนักงาน</w:t>
            </w:r>
          </w:p>
        </w:tc>
        <w:tc>
          <w:tcPr>
            <w:tcW w:w="180" w:type="dxa"/>
          </w:tcPr>
          <w:p w14:paraId="34428A92" w14:textId="77777777" w:rsidR="00AD4E3A" w:rsidRPr="007C1308" w:rsidRDefault="00AD4E3A" w:rsidP="001927AE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900" w:type="dxa"/>
          </w:tcPr>
          <w:p w14:paraId="019B9CB0" w14:textId="4EC34533" w:rsidR="00AD4E3A" w:rsidRPr="007C1308" w:rsidRDefault="00AD4E3A" w:rsidP="001927AE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7C1308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 xml:space="preserve">ร้อยละ </w:t>
            </w:r>
            <w:r w:rsidRPr="007C1308">
              <w:rPr>
                <w:rFonts w:ascii="Angsana New" w:hAnsi="Angsana New" w:hint="cs"/>
                <w:sz w:val="28"/>
                <w:szCs w:val="28"/>
                <w:lang w:val="en-US" w:eastAsia="en-GB" w:bidi="th-TH"/>
              </w:rPr>
              <w:t>20</w:t>
            </w:r>
          </w:p>
        </w:tc>
        <w:tc>
          <w:tcPr>
            <w:tcW w:w="180" w:type="dxa"/>
          </w:tcPr>
          <w:p w14:paraId="74AB67AF" w14:textId="77777777" w:rsidR="00AD4E3A" w:rsidRPr="007C1308" w:rsidRDefault="00AD4E3A" w:rsidP="001927AE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 w:right="-18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080" w:type="dxa"/>
            <w:vAlign w:val="bottom"/>
          </w:tcPr>
          <w:p w14:paraId="49D6B513" w14:textId="5E6CE8A3" w:rsidR="00AD4E3A" w:rsidRPr="007C1308" w:rsidRDefault="00055EE1" w:rsidP="001927AE">
            <w:pPr>
              <w:pStyle w:val="30"/>
              <w:tabs>
                <w:tab w:val="clear" w:pos="360"/>
                <w:tab w:val="clear" w:pos="720"/>
                <w:tab w:val="decimal" w:pos="77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C1308">
              <w:rPr>
                <w:rFonts w:ascii="Angsana New" w:hAnsi="Angsana New"/>
                <w:sz w:val="28"/>
                <w:szCs w:val="28"/>
                <w:lang w:val="en-US"/>
              </w:rPr>
              <w:t>(2,679)</w:t>
            </w:r>
          </w:p>
        </w:tc>
        <w:tc>
          <w:tcPr>
            <w:tcW w:w="179" w:type="dxa"/>
            <w:vAlign w:val="bottom"/>
          </w:tcPr>
          <w:p w14:paraId="4CED6907" w14:textId="77777777" w:rsidR="00AD4E3A" w:rsidRPr="007C1308" w:rsidRDefault="00AD4E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991" w:type="dxa"/>
            <w:vAlign w:val="bottom"/>
          </w:tcPr>
          <w:p w14:paraId="4AE30FA7" w14:textId="768AC2D0" w:rsidR="00AD4E3A" w:rsidRPr="007C1308" w:rsidRDefault="00AD4E3A" w:rsidP="001927AE">
            <w:pPr>
              <w:pStyle w:val="30"/>
              <w:tabs>
                <w:tab w:val="clear" w:pos="360"/>
                <w:tab w:val="clear" w:pos="720"/>
                <w:tab w:val="decimal" w:pos="77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C1308">
              <w:rPr>
                <w:rFonts w:ascii="Angsana New" w:hAnsi="Angsana New" w:hint="cs"/>
                <w:sz w:val="28"/>
                <w:szCs w:val="28"/>
                <w:lang w:val="en-US"/>
              </w:rPr>
              <w:t>(2,218)</w:t>
            </w:r>
          </w:p>
        </w:tc>
        <w:tc>
          <w:tcPr>
            <w:tcW w:w="164" w:type="dxa"/>
            <w:vAlign w:val="bottom"/>
          </w:tcPr>
          <w:p w14:paraId="03DC58E8" w14:textId="77777777" w:rsidR="00AD4E3A" w:rsidRPr="007C1308" w:rsidRDefault="00AD4E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06" w:type="dxa"/>
            <w:vAlign w:val="bottom"/>
          </w:tcPr>
          <w:p w14:paraId="374B6A96" w14:textId="16F96E33" w:rsidR="00AD4E3A" w:rsidRPr="007C1308" w:rsidRDefault="008E1658" w:rsidP="001927AE">
            <w:pPr>
              <w:pStyle w:val="30"/>
              <w:tabs>
                <w:tab w:val="clear" w:pos="360"/>
                <w:tab w:val="clear" w:pos="720"/>
                <w:tab w:val="decimal" w:pos="77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C1308">
              <w:rPr>
                <w:rFonts w:ascii="Angsana New" w:hAnsi="Angsana New"/>
                <w:sz w:val="28"/>
                <w:szCs w:val="28"/>
                <w:lang w:val="en-US"/>
              </w:rPr>
              <w:t>3,326</w:t>
            </w:r>
          </w:p>
        </w:tc>
        <w:tc>
          <w:tcPr>
            <w:tcW w:w="170" w:type="dxa"/>
            <w:vAlign w:val="bottom"/>
          </w:tcPr>
          <w:p w14:paraId="6344E012" w14:textId="77777777" w:rsidR="00AD4E3A" w:rsidRPr="007C1308" w:rsidRDefault="00AD4E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90" w:type="dxa"/>
            <w:vAlign w:val="bottom"/>
          </w:tcPr>
          <w:p w14:paraId="6454FBBD" w14:textId="42AFD03E" w:rsidR="00AD4E3A" w:rsidRPr="007C1308" w:rsidRDefault="00AD4E3A" w:rsidP="001927AE">
            <w:pPr>
              <w:pStyle w:val="30"/>
              <w:tabs>
                <w:tab w:val="clear" w:pos="360"/>
                <w:tab w:val="clear" w:pos="720"/>
                <w:tab w:val="decimal" w:pos="77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C1308">
              <w:rPr>
                <w:rFonts w:ascii="Angsana New" w:hAnsi="Angsana New" w:hint="cs"/>
                <w:sz w:val="28"/>
                <w:szCs w:val="28"/>
                <w:lang w:val="en-US"/>
              </w:rPr>
              <w:t>2,731</w:t>
            </w:r>
          </w:p>
        </w:tc>
      </w:tr>
      <w:tr w:rsidR="00AD4E3A" w:rsidRPr="007C1308" w14:paraId="205FDF84" w14:textId="77777777" w:rsidTr="00E34AF7">
        <w:trPr>
          <w:trHeight w:val="20"/>
        </w:trPr>
        <w:tc>
          <w:tcPr>
            <w:tcW w:w="3060" w:type="dxa"/>
            <w:hideMark/>
          </w:tcPr>
          <w:p w14:paraId="19AF5CA9" w14:textId="77777777" w:rsidR="00AD4E3A" w:rsidRPr="007C1308" w:rsidRDefault="00AD4E3A" w:rsidP="001927AE">
            <w:pPr>
              <w:ind w:left="234" w:hanging="234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7C130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 xml:space="preserve">อัตรามรณะในอนาคต </w:t>
            </w:r>
          </w:p>
        </w:tc>
        <w:tc>
          <w:tcPr>
            <w:tcW w:w="180" w:type="dxa"/>
          </w:tcPr>
          <w:p w14:paraId="54E734B2" w14:textId="77777777" w:rsidR="00AD4E3A" w:rsidRPr="007C1308" w:rsidRDefault="00AD4E3A" w:rsidP="001927AE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900" w:type="dxa"/>
          </w:tcPr>
          <w:p w14:paraId="7782830D" w14:textId="1AE16B89" w:rsidR="00AD4E3A" w:rsidRPr="007C1308" w:rsidRDefault="00AD4E3A" w:rsidP="001927AE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7C1308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 xml:space="preserve">ร้อยละ </w:t>
            </w:r>
            <w:r w:rsidRPr="007C1308">
              <w:rPr>
                <w:rFonts w:ascii="Angsana New" w:hAnsi="Angsana New" w:hint="cs"/>
                <w:sz w:val="28"/>
                <w:szCs w:val="28"/>
                <w:lang w:val="en-US" w:eastAsia="en-GB" w:bidi="th-TH"/>
              </w:rPr>
              <w:t>20</w:t>
            </w:r>
          </w:p>
        </w:tc>
        <w:tc>
          <w:tcPr>
            <w:tcW w:w="180" w:type="dxa"/>
          </w:tcPr>
          <w:p w14:paraId="2E47C8AE" w14:textId="77777777" w:rsidR="00AD4E3A" w:rsidRPr="007C1308" w:rsidRDefault="00AD4E3A" w:rsidP="001927AE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 w:right="-18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64EA8ABF" w14:textId="7D28AE7D" w:rsidR="00AD4E3A" w:rsidRPr="007C1308" w:rsidRDefault="00055EE1" w:rsidP="001927AE">
            <w:pPr>
              <w:pStyle w:val="30"/>
              <w:tabs>
                <w:tab w:val="clear" w:pos="360"/>
                <w:tab w:val="clear" w:pos="720"/>
                <w:tab w:val="decimal" w:pos="77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C1308">
              <w:rPr>
                <w:rFonts w:ascii="Angsana New" w:hAnsi="Angsana New"/>
                <w:sz w:val="28"/>
                <w:szCs w:val="28"/>
                <w:lang w:val="en-US"/>
              </w:rPr>
              <w:t>(372)</w:t>
            </w:r>
          </w:p>
        </w:tc>
        <w:tc>
          <w:tcPr>
            <w:tcW w:w="179" w:type="dxa"/>
          </w:tcPr>
          <w:p w14:paraId="14D9B980" w14:textId="77777777" w:rsidR="00AD4E3A" w:rsidRPr="007C1308" w:rsidRDefault="00AD4E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991" w:type="dxa"/>
          </w:tcPr>
          <w:p w14:paraId="7FAE1D7E" w14:textId="5F32C182" w:rsidR="00AD4E3A" w:rsidRPr="007C1308" w:rsidRDefault="00AD4E3A" w:rsidP="001927AE">
            <w:pPr>
              <w:pStyle w:val="30"/>
              <w:tabs>
                <w:tab w:val="clear" w:pos="360"/>
                <w:tab w:val="clear" w:pos="720"/>
                <w:tab w:val="decimal" w:pos="77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C1308">
              <w:rPr>
                <w:rFonts w:ascii="Angsana New" w:hAnsi="Angsana New" w:hint="cs"/>
                <w:sz w:val="28"/>
                <w:szCs w:val="28"/>
                <w:lang w:val="en-US"/>
              </w:rPr>
              <w:t>(317)</w:t>
            </w:r>
          </w:p>
        </w:tc>
        <w:tc>
          <w:tcPr>
            <w:tcW w:w="164" w:type="dxa"/>
          </w:tcPr>
          <w:p w14:paraId="55AE5B3D" w14:textId="77777777" w:rsidR="00AD4E3A" w:rsidRPr="007C1308" w:rsidRDefault="00AD4E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06" w:type="dxa"/>
          </w:tcPr>
          <w:p w14:paraId="1CEF25BA" w14:textId="0CE269F9" w:rsidR="00AD4E3A" w:rsidRPr="007C1308" w:rsidRDefault="002B66EA" w:rsidP="001927AE">
            <w:pPr>
              <w:pStyle w:val="30"/>
              <w:tabs>
                <w:tab w:val="clear" w:pos="360"/>
                <w:tab w:val="clear" w:pos="720"/>
                <w:tab w:val="decimal" w:pos="77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C1308">
              <w:rPr>
                <w:rFonts w:ascii="Angsana New" w:hAnsi="Angsana New"/>
                <w:sz w:val="28"/>
                <w:szCs w:val="28"/>
                <w:lang w:val="en-US"/>
              </w:rPr>
              <w:t>378</w:t>
            </w:r>
          </w:p>
        </w:tc>
        <w:tc>
          <w:tcPr>
            <w:tcW w:w="170" w:type="dxa"/>
          </w:tcPr>
          <w:p w14:paraId="1D871FFF" w14:textId="77777777" w:rsidR="00AD4E3A" w:rsidRPr="007C1308" w:rsidRDefault="00AD4E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90" w:type="dxa"/>
          </w:tcPr>
          <w:p w14:paraId="63E341CA" w14:textId="02A48EB1" w:rsidR="00AD4E3A" w:rsidRPr="007C1308" w:rsidRDefault="00AD4E3A" w:rsidP="001927AE">
            <w:pPr>
              <w:pStyle w:val="30"/>
              <w:tabs>
                <w:tab w:val="clear" w:pos="360"/>
                <w:tab w:val="clear" w:pos="720"/>
                <w:tab w:val="decimal" w:pos="776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C1308">
              <w:rPr>
                <w:rFonts w:ascii="Angsana New" w:hAnsi="Angsana New" w:hint="cs"/>
                <w:sz w:val="28"/>
                <w:szCs w:val="28"/>
                <w:lang w:val="en-US"/>
              </w:rPr>
              <w:t>322</w:t>
            </w:r>
          </w:p>
        </w:tc>
      </w:tr>
      <w:tr w:rsidR="00AD4E3A" w:rsidRPr="007C1308" w14:paraId="68CC8113" w14:textId="77777777" w:rsidTr="00CE1EA4">
        <w:trPr>
          <w:trHeight w:val="20"/>
        </w:trPr>
        <w:tc>
          <w:tcPr>
            <w:tcW w:w="3060" w:type="dxa"/>
          </w:tcPr>
          <w:p w14:paraId="3DCE0F06" w14:textId="77777777" w:rsidR="00AD4E3A" w:rsidRPr="007C1308" w:rsidRDefault="00AD4E3A" w:rsidP="001927AE">
            <w:pPr>
              <w:ind w:left="234" w:hanging="234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80" w:type="dxa"/>
          </w:tcPr>
          <w:p w14:paraId="5FB90E76" w14:textId="77777777" w:rsidR="00AD4E3A" w:rsidRPr="007C1308" w:rsidRDefault="00AD4E3A" w:rsidP="001927AE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00" w:type="dxa"/>
          </w:tcPr>
          <w:p w14:paraId="25232875" w14:textId="2D598E69" w:rsidR="00AD4E3A" w:rsidRPr="007C1308" w:rsidRDefault="00AD4E3A" w:rsidP="001927AE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80" w:type="dxa"/>
          </w:tcPr>
          <w:p w14:paraId="54DF3C8F" w14:textId="77777777" w:rsidR="00AD4E3A" w:rsidRPr="007C1308" w:rsidRDefault="00AD4E3A" w:rsidP="001927AE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 w:right="-18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50D3CAB9" w14:textId="40D56061" w:rsidR="00AD4E3A" w:rsidRPr="007C1308" w:rsidRDefault="00AD4E3A" w:rsidP="001927AE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18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79" w:type="dxa"/>
          </w:tcPr>
          <w:p w14:paraId="6814FA37" w14:textId="77777777" w:rsidR="00AD4E3A" w:rsidRPr="007C1308" w:rsidRDefault="00AD4E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991" w:type="dxa"/>
          </w:tcPr>
          <w:p w14:paraId="07CFF61D" w14:textId="77777777" w:rsidR="00AD4E3A" w:rsidRPr="007C1308" w:rsidRDefault="00AD4E3A" w:rsidP="001927AE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64" w:type="dxa"/>
          </w:tcPr>
          <w:p w14:paraId="502159C0" w14:textId="77777777" w:rsidR="00AD4E3A" w:rsidRPr="007C1308" w:rsidRDefault="00AD4E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06" w:type="dxa"/>
          </w:tcPr>
          <w:p w14:paraId="2A7D02D4" w14:textId="77777777" w:rsidR="00AD4E3A" w:rsidRPr="007C1308" w:rsidRDefault="00AD4E3A" w:rsidP="001927AE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70" w:type="dxa"/>
          </w:tcPr>
          <w:p w14:paraId="18E23DF5" w14:textId="77777777" w:rsidR="00AD4E3A" w:rsidRPr="007C1308" w:rsidRDefault="00AD4E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90" w:type="dxa"/>
          </w:tcPr>
          <w:p w14:paraId="3A6FA9A9" w14:textId="77777777" w:rsidR="00AD4E3A" w:rsidRPr="007C1308" w:rsidRDefault="00AD4E3A" w:rsidP="001927AE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79" w:right="-7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</w:tr>
      <w:tr w:rsidR="00AD4E3A" w:rsidRPr="007C1308" w14:paraId="15CD2E2F" w14:textId="77777777" w:rsidTr="00CE1EA4">
        <w:trPr>
          <w:trHeight w:val="20"/>
        </w:trPr>
        <w:tc>
          <w:tcPr>
            <w:tcW w:w="3060" w:type="dxa"/>
          </w:tcPr>
          <w:p w14:paraId="08809717" w14:textId="77777777" w:rsidR="00AD4E3A" w:rsidRPr="007C1308" w:rsidRDefault="00AD4E3A" w:rsidP="001927AE">
            <w:pPr>
              <w:ind w:left="234" w:hanging="35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180" w:type="dxa"/>
          </w:tcPr>
          <w:p w14:paraId="385628D0" w14:textId="77777777" w:rsidR="00AD4E3A" w:rsidRPr="007C1308" w:rsidRDefault="00AD4E3A" w:rsidP="001927AE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900" w:type="dxa"/>
          </w:tcPr>
          <w:p w14:paraId="4830F105" w14:textId="596CA72C" w:rsidR="00AD4E3A" w:rsidRPr="007C1308" w:rsidRDefault="00AD4E3A" w:rsidP="001927AE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180" w:type="dxa"/>
          </w:tcPr>
          <w:p w14:paraId="43A3FF17" w14:textId="77777777" w:rsidR="00AD4E3A" w:rsidRPr="007C1308" w:rsidRDefault="00AD4E3A" w:rsidP="001927AE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4680" w:type="dxa"/>
            <w:gridSpan w:val="7"/>
            <w:hideMark/>
          </w:tcPr>
          <w:p w14:paraId="189B3857" w14:textId="13231331" w:rsidR="00AD4E3A" w:rsidRPr="007C1308" w:rsidRDefault="00AD4E3A" w:rsidP="001927AE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  <w:lang w:eastAsia="en-GB" w:bidi="th-TH"/>
              </w:rPr>
            </w:pPr>
            <w:r w:rsidRPr="007C1308">
              <w:rPr>
                <w:rFonts w:ascii="Angsana New" w:hAnsi="Angsana New" w:hint="cs"/>
                <w:bCs/>
                <w:sz w:val="28"/>
                <w:szCs w:val="28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AD4E3A" w:rsidRPr="007C1308" w14:paraId="2E0B9B0A" w14:textId="77777777" w:rsidTr="00CE1EA4">
        <w:trPr>
          <w:trHeight w:val="20"/>
          <w:tblHeader/>
        </w:trPr>
        <w:tc>
          <w:tcPr>
            <w:tcW w:w="3060" w:type="dxa"/>
            <w:hideMark/>
          </w:tcPr>
          <w:p w14:paraId="7B718CF9" w14:textId="77777777" w:rsidR="00AD4E3A" w:rsidRPr="007C1308" w:rsidRDefault="00AD4E3A" w:rsidP="001927AE">
            <w:pPr>
              <w:tabs>
                <w:tab w:val="clear" w:pos="2807"/>
              </w:tabs>
              <w:ind w:right="-7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7C130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ผลกระทบต่อภาระผูกพันของโครงการ</w:t>
            </w:r>
          </w:p>
        </w:tc>
        <w:tc>
          <w:tcPr>
            <w:tcW w:w="180" w:type="dxa"/>
          </w:tcPr>
          <w:p w14:paraId="3128240D" w14:textId="77777777" w:rsidR="00AD4E3A" w:rsidRPr="007C1308" w:rsidRDefault="00AD4E3A" w:rsidP="001927AE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900" w:type="dxa"/>
          </w:tcPr>
          <w:p w14:paraId="4E3A2CBC" w14:textId="5C6887A1" w:rsidR="00AD4E3A" w:rsidRPr="007C1308" w:rsidRDefault="00AD4E3A" w:rsidP="001927AE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180" w:type="dxa"/>
          </w:tcPr>
          <w:p w14:paraId="4A6DECEC" w14:textId="77777777" w:rsidR="00AD4E3A" w:rsidRPr="007C1308" w:rsidRDefault="00AD4E3A" w:rsidP="001927A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2250" w:type="dxa"/>
            <w:gridSpan w:val="3"/>
            <w:hideMark/>
          </w:tcPr>
          <w:p w14:paraId="28D300F0" w14:textId="057DE95B" w:rsidR="00AD4E3A" w:rsidRPr="007C1308" w:rsidRDefault="00AD4E3A" w:rsidP="001927A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</w:pPr>
            <w:r w:rsidRPr="007C1308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>ข้อสมมติเพิ่มขึ้น</w:t>
            </w:r>
          </w:p>
        </w:tc>
        <w:tc>
          <w:tcPr>
            <w:tcW w:w="164" w:type="dxa"/>
          </w:tcPr>
          <w:p w14:paraId="41D7CC75" w14:textId="77777777" w:rsidR="00AD4E3A" w:rsidRPr="007C1308" w:rsidRDefault="00AD4E3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266" w:type="dxa"/>
            <w:gridSpan w:val="3"/>
            <w:hideMark/>
          </w:tcPr>
          <w:p w14:paraId="0ECB731B" w14:textId="77777777" w:rsidR="00AD4E3A" w:rsidRPr="007C1308" w:rsidRDefault="00AD4E3A" w:rsidP="001927A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  <w:lang w:eastAsia="en-GB" w:bidi="th-TH"/>
              </w:rPr>
            </w:pPr>
            <w:r w:rsidRPr="007C1308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>ข้อสมมติ</w:t>
            </w:r>
            <w:r w:rsidRPr="007C1308">
              <w:rPr>
                <w:rFonts w:ascii="Angsana New" w:hAnsi="Angsana New" w:hint="cs"/>
                <w:sz w:val="28"/>
                <w:szCs w:val="28"/>
                <w:cs/>
                <w:lang w:eastAsia="en-GB" w:bidi="th-TH"/>
              </w:rPr>
              <w:t>ลดลง</w:t>
            </w:r>
          </w:p>
        </w:tc>
      </w:tr>
      <w:tr w:rsidR="00AD4E3A" w:rsidRPr="007C1308" w14:paraId="7FD0B8A1" w14:textId="77777777" w:rsidTr="00CE1EA4">
        <w:trPr>
          <w:trHeight w:val="20"/>
          <w:tblHeader/>
        </w:trPr>
        <w:tc>
          <w:tcPr>
            <w:tcW w:w="3060" w:type="dxa"/>
            <w:hideMark/>
          </w:tcPr>
          <w:p w14:paraId="0E47AC5F" w14:textId="77777777" w:rsidR="00AD4E3A" w:rsidRPr="007C1308" w:rsidRDefault="00AD4E3A" w:rsidP="001927AE">
            <w:pPr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  <w:r w:rsidRPr="007C130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lang w:val="en-GB" w:eastAsia="en-GB"/>
              </w:rPr>
              <w:t xml:space="preserve">   </w:t>
            </w:r>
            <w:r w:rsidRPr="007C130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ผลประโยชน์</w:t>
            </w:r>
            <w:r w:rsidRPr="007C130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lang w:val="en-GB" w:eastAsia="en-GB"/>
              </w:rPr>
              <w:t xml:space="preserve"> </w:t>
            </w:r>
            <w:r w:rsidRPr="007C130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 xml:space="preserve">ณ วันที่ </w:t>
            </w:r>
            <w:r w:rsidRPr="007C130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lang w:eastAsia="en-GB"/>
              </w:rPr>
              <w:t>31</w:t>
            </w:r>
            <w:r w:rsidRPr="007C130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lang w:val="en-GB" w:eastAsia="en-GB"/>
              </w:rPr>
              <w:t xml:space="preserve"> </w:t>
            </w:r>
            <w:r w:rsidRPr="007C130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80" w:type="dxa"/>
          </w:tcPr>
          <w:p w14:paraId="34A15700" w14:textId="77777777" w:rsidR="00AD4E3A" w:rsidRPr="007C1308" w:rsidRDefault="00AD4E3A" w:rsidP="001927AE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00" w:type="dxa"/>
          </w:tcPr>
          <w:p w14:paraId="6EAC74E7" w14:textId="6BFBC429" w:rsidR="00AD4E3A" w:rsidRPr="007C1308" w:rsidRDefault="00AD4E3A" w:rsidP="001927AE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80" w:type="dxa"/>
          </w:tcPr>
          <w:p w14:paraId="517787C3" w14:textId="77777777" w:rsidR="00AD4E3A" w:rsidRPr="007C1308" w:rsidRDefault="00AD4E3A" w:rsidP="001927A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hideMark/>
          </w:tcPr>
          <w:p w14:paraId="690DAB31" w14:textId="2B969471" w:rsidR="00AD4E3A" w:rsidRPr="007C1308" w:rsidRDefault="00AD4E3A" w:rsidP="001927A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7C1308">
              <w:rPr>
                <w:rFonts w:ascii="Angsana New" w:hAnsi="Angsana New" w:hint="cs"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79" w:type="dxa"/>
            <w:shd w:val="clear" w:color="auto" w:fill="auto"/>
          </w:tcPr>
          <w:p w14:paraId="4C6D5895" w14:textId="77777777" w:rsidR="00AD4E3A" w:rsidRPr="007C1308" w:rsidRDefault="00AD4E3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  <w:hideMark/>
          </w:tcPr>
          <w:p w14:paraId="19EC278B" w14:textId="2C3E1168" w:rsidR="00AD4E3A" w:rsidRPr="007C1308" w:rsidRDefault="00AD4E3A" w:rsidP="001927A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</w:pPr>
            <w:r w:rsidRPr="007C1308">
              <w:rPr>
                <w:rFonts w:ascii="Angsana New" w:hAnsi="Angsana New" w:hint="cs"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64" w:type="dxa"/>
            <w:shd w:val="clear" w:color="auto" w:fill="auto"/>
          </w:tcPr>
          <w:p w14:paraId="13B5CA0E" w14:textId="77777777" w:rsidR="00AD4E3A" w:rsidRPr="007C1308" w:rsidRDefault="00AD4E3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06" w:type="dxa"/>
            <w:shd w:val="clear" w:color="auto" w:fill="auto"/>
            <w:hideMark/>
          </w:tcPr>
          <w:p w14:paraId="4015244C" w14:textId="66F142D6" w:rsidR="00AD4E3A" w:rsidRPr="007C1308" w:rsidRDefault="00AD4E3A" w:rsidP="001927A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  <w:r w:rsidRPr="007C1308">
              <w:rPr>
                <w:rFonts w:ascii="Angsana New" w:hAnsi="Angsana New" w:hint="cs"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70" w:type="dxa"/>
            <w:shd w:val="clear" w:color="auto" w:fill="auto"/>
          </w:tcPr>
          <w:p w14:paraId="061E4DB5" w14:textId="77777777" w:rsidR="00AD4E3A" w:rsidRPr="007C1308" w:rsidRDefault="00AD4E3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90" w:type="dxa"/>
            <w:shd w:val="clear" w:color="auto" w:fill="auto"/>
            <w:hideMark/>
          </w:tcPr>
          <w:p w14:paraId="5397C0EA" w14:textId="549FD53F" w:rsidR="00AD4E3A" w:rsidRPr="007C1308" w:rsidRDefault="00AD4E3A" w:rsidP="001927AE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</w:pPr>
            <w:r w:rsidRPr="007C1308">
              <w:rPr>
                <w:rFonts w:ascii="Angsana New" w:hAnsi="Angsana New" w:hint="cs"/>
                <w:bCs/>
                <w:sz w:val="28"/>
                <w:szCs w:val="28"/>
                <w:lang w:val="en-US"/>
              </w:rPr>
              <w:t>2564</w:t>
            </w:r>
          </w:p>
        </w:tc>
      </w:tr>
      <w:tr w:rsidR="00AD4E3A" w:rsidRPr="007C1308" w14:paraId="2E34B889" w14:textId="77777777" w:rsidTr="00CE1EA4">
        <w:trPr>
          <w:trHeight w:val="20"/>
          <w:tblHeader/>
        </w:trPr>
        <w:tc>
          <w:tcPr>
            <w:tcW w:w="3060" w:type="dxa"/>
          </w:tcPr>
          <w:p w14:paraId="054800B6" w14:textId="77777777" w:rsidR="00AD4E3A" w:rsidRPr="007C1308" w:rsidRDefault="00AD4E3A" w:rsidP="001927AE">
            <w:pPr>
              <w:ind w:left="234" w:hanging="35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80" w:type="dxa"/>
          </w:tcPr>
          <w:p w14:paraId="2E414170" w14:textId="77777777" w:rsidR="00AD4E3A" w:rsidRPr="007C1308" w:rsidRDefault="00AD4E3A" w:rsidP="001927AE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900" w:type="dxa"/>
          </w:tcPr>
          <w:p w14:paraId="36500249" w14:textId="2C936974" w:rsidR="00AD4E3A" w:rsidRPr="007C1308" w:rsidRDefault="00AD4E3A" w:rsidP="001927AE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180" w:type="dxa"/>
          </w:tcPr>
          <w:p w14:paraId="25747B56" w14:textId="77777777" w:rsidR="00AD4E3A" w:rsidRPr="007C1308" w:rsidRDefault="00AD4E3A" w:rsidP="001927AE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4680" w:type="dxa"/>
            <w:gridSpan w:val="7"/>
            <w:vAlign w:val="center"/>
            <w:hideMark/>
          </w:tcPr>
          <w:p w14:paraId="36747EE4" w14:textId="71A015E2" w:rsidR="00AD4E3A" w:rsidRPr="007C1308" w:rsidRDefault="00AD4E3A" w:rsidP="001927AE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eastAsia="en-GB" w:bidi="th-TH"/>
              </w:rPr>
            </w:pPr>
            <w:r w:rsidRPr="007C1308">
              <w:rPr>
                <w:rFonts w:ascii="Angsana New" w:hAnsi="Angsana New" w:hint="cs"/>
                <w:i/>
                <w:iCs/>
                <w:sz w:val="28"/>
                <w:szCs w:val="28"/>
                <w:cs/>
                <w:lang w:eastAsia="en-GB" w:bidi="th-TH"/>
              </w:rPr>
              <w:t>(พันบาท)</w:t>
            </w:r>
          </w:p>
        </w:tc>
      </w:tr>
      <w:tr w:rsidR="00AD4E3A" w:rsidRPr="007C1308" w14:paraId="390EDB65" w14:textId="77777777" w:rsidTr="00CE1EA4">
        <w:trPr>
          <w:trHeight w:val="20"/>
        </w:trPr>
        <w:tc>
          <w:tcPr>
            <w:tcW w:w="3060" w:type="dxa"/>
            <w:hideMark/>
          </w:tcPr>
          <w:p w14:paraId="37983317" w14:textId="77777777" w:rsidR="00AD4E3A" w:rsidRPr="007C1308" w:rsidRDefault="00AD4E3A" w:rsidP="001927AE">
            <w:pPr>
              <w:ind w:left="234" w:hanging="234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7C130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 xml:space="preserve">อัตราคิดลด  </w:t>
            </w:r>
          </w:p>
        </w:tc>
        <w:tc>
          <w:tcPr>
            <w:tcW w:w="180" w:type="dxa"/>
          </w:tcPr>
          <w:p w14:paraId="543BDCFA" w14:textId="77777777" w:rsidR="00AD4E3A" w:rsidRPr="007C1308" w:rsidRDefault="00AD4E3A" w:rsidP="001927AE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900" w:type="dxa"/>
          </w:tcPr>
          <w:p w14:paraId="64ECD298" w14:textId="1878254E" w:rsidR="00AD4E3A" w:rsidRPr="007C1308" w:rsidRDefault="00AD4E3A" w:rsidP="001927AE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7C1308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 xml:space="preserve">ร้อยละ </w:t>
            </w:r>
            <w:r w:rsidRPr="007C1308">
              <w:rPr>
                <w:rFonts w:ascii="Angsana New" w:hAnsi="Angsana New" w:hint="cs"/>
                <w:sz w:val="28"/>
                <w:szCs w:val="28"/>
                <w:lang w:val="en-US" w:eastAsia="en-GB" w:bidi="th-TH"/>
              </w:rPr>
              <w:t>1</w:t>
            </w:r>
          </w:p>
        </w:tc>
        <w:tc>
          <w:tcPr>
            <w:tcW w:w="180" w:type="dxa"/>
          </w:tcPr>
          <w:p w14:paraId="6CECEAA6" w14:textId="77777777" w:rsidR="00AD4E3A" w:rsidRPr="007C1308" w:rsidRDefault="00AD4E3A" w:rsidP="001927AE">
            <w:pPr>
              <w:pStyle w:val="30"/>
              <w:tabs>
                <w:tab w:val="clear" w:pos="360"/>
                <w:tab w:val="clear" w:pos="720"/>
                <w:tab w:val="decimal" w:pos="79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6C57F7DE" w14:textId="3AF95E62" w:rsidR="00AD4E3A" w:rsidRPr="007C1308" w:rsidRDefault="00D629E9" w:rsidP="001927AE">
            <w:pPr>
              <w:pStyle w:val="30"/>
              <w:tabs>
                <w:tab w:val="clear" w:pos="360"/>
                <w:tab w:val="clear" w:pos="720"/>
                <w:tab w:val="decimal" w:pos="803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C1308">
              <w:rPr>
                <w:rFonts w:ascii="Angsana New" w:hAnsi="Angsana New"/>
                <w:sz w:val="28"/>
                <w:szCs w:val="28"/>
                <w:lang w:val="en-US"/>
              </w:rPr>
              <w:t>(1,4</w:t>
            </w:r>
            <w:r w:rsidR="00760FCA" w:rsidRPr="007C1308">
              <w:rPr>
                <w:rFonts w:ascii="Angsana New" w:hAnsi="Angsana New"/>
                <w:sz w:val="28"/>
                <w:szCs w:val="28"/>
                <w:lang w:val="en-US"/>
              </w:rPr>
              <w:t>75</w:t>
            </w:r>
            <w:r w:rsidRPr="007C1308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79" w:type="dxa"/>
            <w:vAlign w:val="center"/>
          </w:tcPr>
          <w:p w14:paraId="05CCFA03" w14:textId="77777777" w:rsidR="00AD4E3A" w:rsidRPr="007C1308" w:rsidRDefault="00AD4E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right="-110"/>
              <w:rPr>
                <w:rFonts w:ascii="Angsana New" w:hAnsi="Angsana New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991" w:type="dxa"/>
            <w:vAlign w:val="center"/>
            <w:hideMark/>
          </w:tcPr>
          <w:p w14:paraId="239FEA08" w14:textId="6989ACC8" w:rsidR="00AD4E3A" w:rsidRPr="007C1308" w:rsidRDefault="00AD4E3A" w:rsidP="001927AE">
            <w:pPr>
              <w:pStyle w:val="30"/>
              <w:tabs>
                <w:tab w:val="clear" w:pos="360"/>
                <w:tab w:val="clear" w:pos="720"/>
                <w:tab w:val="decimal" w:pos="803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C1308">
              <w:rPr>
                <w:rFonts w:ascii="Angsana New" w:hAnsi="Angsana New" w:hint="cs"/>
                <w:sz w:val="28"/>
                <w:szCs w:val="28"/>
                <w:lang w:val="en-US"/>
              </w:rPr>
              <w:t>(1,456)</w:t>
            </w:r>
          </w:p>
        </w:tc>
        <w:tc>
          <w:tcPr>
            <w:tcW w:w="164" w:type="dxa"/>
            <w:vAlign w:val="center"/>
          </w:tcPr>
          <w:p w14:paraId="48E1FD70" w14:textId="77777777" w:rsidR="00AD4E3A" w:rsidRPr="007C1308" w:rsidRDefault="00AD4E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right="-110"/>
              <w:rPr>
                <w:rFonts w:ascii="Angsana New" w:hAnsi="Angsana New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06" w:type="dxa"/>
            <w:vAlign w:val="center"/>
          </w:tcPr>
          <w:p w14:paraId="20C484EF" w14:textId="07FA9E6B" w:rsidR="00AD4E3A" w:rsidRPr="007C1308" w:rsidRDefault="00B36950" w:rsidP="001927AE">
            <w:pPr>
              <w:pStyle w:val="30"/>
              <w:tabs>
                <w:tab w:val="clear" w:pos="360"/>
                <w:tab w:val="clear" w:pos="720"/>
                <w:tab w:val="decimal" w:pos="803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C1308">
              <w:rPr>
                <w:rFonts w:ascii="Angsana New" w:hAnsi="Angsana New"/>
                <w:sz w:val="28"/>
                <w:szCs w:val="28"/>
                <w:lang w:val="en-US"/>
              </w:rPr>
              <w:t>1,</w:t>
            </w:r>
            <w:r w:rsidR="00D629E9" w:rsidRPr="007C1308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="00760FCA" w:rsidRPr="007C1308">
              <w:rPr>
                <w:rFonts w:ascii="Angsana New" w:hAnsi="Angsana New"/>
                <w:sz w:val="28"/>
                <w:szCs w:val="28"/>
                <w:lang w:val="en-US"/>
              </w:rPr>
              <w:t>35</w:t>
            </w:r>
          </w:p>
        </w:tc>
        <w:tc>
          <w:tcPr>
            <w:tcW w:w="170" w:type="dxa"/>
            <w:vAlign w:val="center"/>
          </w:tcPr>
          <w:p w14:paraId="2E2C9719" w14:textId="77777777" w:rsidR="00AD4E3A" w:rsidRPr="007C1308" w:rsidRDefault="00AD4E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right="-110"/>
              <w:rPr>
                <w:rFonts w:ascii="Angsana New" w:hAnsi="Angsana New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90" w:type="dxa"/>
            <w:vAlign w:val="center"/>
            <w:hideMark/>
          </w:tcPr>
          <w:p w14:paraId="7FAD5E7D" w14:textId="3C7E7E9B" w:rsidR="00AD4E3A" w:rsidRPr="007C1308" w:rsidRDefault="00AD4E3A" w:rsidP="001927AE">
            <w:pPr>
              <w:pStyle w:val="30"/>
              <w:tabs>
                <w:tab w:val="clear" w:pos="360"/>
                <w:tab w:val="clear" w:pos="720"/>
                <w:tab w:val="decimal" w:pos="803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C1308">
              <w:rPr>
                <w:rFonts w:ascii="Angsana New" w:hAnsi="Angsana New" w:hint="cs"/>
                <w:sz w:val="28"/>
                <w:szCs w:val="28"/>
                <w:lang w:val="en-US"/>
              </w:rPr>
              <w:t>1,714</w:t>
            </w:r>
          </w:p>
        </w:tc>
      </w:tr>
      <w:tr w:rsidR="00AD4E3A" w:rsidRPr="007C1308" w14:paraId="5E77FFCB" w14:textId="77777777" w:rsidTr="00CE1EA4">
        <w:trPr>
          <w:trHeight w:val="20"/>
        </w:trPr>
        <w:tc>
          <w:tcPr>
            <w:tcW w:w="3060" w:type="dxa"/>
            <w:hideMark/>
          </w:tcPr>
          <w:p w14:paraId="0A038072" w14:textId="77777777" w:rsidR="00AD4E3A" w:rsidRPr="007C1308" w:rsidRDefault="00AD4E3A" w:rsidP="001927AE">
            <w:pPr>
              <w:ind w:left="234" w:hanging="234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7C130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 xml:space="preserve">การเพิ่มขึ้นของเงินเดือนในอนาคต  </w:t>
            </w:r>
          </w:p>
        </w:tc>
        <w:tc>
          <w:tcPr>
            <w:tcW w:w="180" w:type="dxa"/>
          </w:tcPr>
          <w:p w14:paraId="70174A44" w14:textId="77777777" w:rsidR="00AD4E3A" w:rsidRPr="007C1308" w:rsidRDefault="00AD4E3A" w:rsidP="001927AE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900" w:type="dxa"/>
          </w:tcPr>
          <w:p w14:paraId="43634538" w14:textId="17995324" w:rsidR="00AD4E3A" w:rsidRPr="007C1308" w:rsidRDefault="00AD4E3A" w:rsidP="001927AE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7C1308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 xml:space="preserve">ร้อยละ </w:t>
            </w:r>
            <w:r w:rsidRPr="007C1308">
              <w:rPr>
                <w:rFonts w:ascii="Angsana New" w:hAnsi="Angsana New" w:hint="cs"/>
                <w:sz w:val="28"/>
                <w:szCs w:val="28"/>
                <w:lang w:val="en-US" w:eastAsia="en-GB" w:bidi="th-TH"/>
              </w:rPr>
              <w:t>1</w:t>
            </w:r>
          </w:p>
        </w:tc>
        <w:tc>
          <w:tcPr>
            <w:tcW w:w="180" w:type="dxa"/>
          </w:tcPr>
          <w:p w14:paraId="1BB4B4D8" w14:textId="77777777" w:rsidR="00AD4E3A" w:rsidRPr="007C1308" w:rsidRDefault="00AD4E3A" w:rsidP="001927AE">
            <w:pPr>
              <w:pStyle w:val="30"/>
              <w:tabs>
                <w:tab w:val="clear" w:pos="360"/>
                <w:tab w:val="clear" w:pos="720"/>
                <w:tab w:val="decimal" w:pos="79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2634AD6" w14:textId="2692B42A" w:rsidR="00AD4E3A" w:rsidRPr="007C1308" w:rsidRDefault="00D629E9" w:rsidP="001927AE">
            <w:pPr>
              <w:pStyle w:val="30"/>
              <w:tabs>
                <w:tab w:val="clear" w:pos="360"/>
                <w:tab w:val="clear" w:pos="720"/>
                <w:tab w:val="decimal" w:pos="803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C1308">
              <w:rPr>
                <w:rFonts w:ascii="Angsana New" w:hAnsi="Angsana New"/>
                <w:sz w:val="28"/>
                <w:szCs w:val="28"/>
                <w:lang w:val="en-US"/>
              </w:rPr>
              <w:t>1,</w:t>
            </w:r>
            <w:r w:rsidR="00760FCA" w:rsidRPr="007C1308">
              <w:rPr>
                <w:rFonts w:ascii="Angsana New" w:hAnsi="Angsana New"/>
                <w:sz w:val="28"/>
                <w:szCs w:val="28"/>
                <w:lang w:val="en-US"/>
              </w:rPr>
              <w:t>870</w:t>
            </w:r>
          </w:p>
        </w:tc>
        <w:tc>
          <w:tcPr>
            <w:tcW w:w="179" w:type="dxa"/>
          </w:tcPr>
          <w:p w14:paraId="463AD73F" w14:textId="77777777" w:rsidR="00AD4E3A" w:rsidRPr="007C1308" w:rsidRDefault="00AD4E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right="-110"/>
              <w:rPr>
                <w:rFonts w:ascii="Angsana New" w:hAnsi="Angsana New"/>
                <w:b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991" w:type="dxa"/>
            <w:hideMark/>
          </w:tcPr>
          <w:p w14:paraId="5A606E1E" w14:textId="2F57B17A" w:rsidR="00AD4E3A" w:rsidRPr="007C1308" w:rsidRDefault="00AD4E3A" w:rsidP="001927AE">
            <w:pPr>
              <w:pStyle w:val="30"/>
              <w:tabs>
                <w:tab w:val="clear" w:pos="360"/>
                <w:tab w:val="clear" w:pos="720"/>
                <w:tab w:val="decimal" w:pos="803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C1308">
              <w:rPr>
                <w:rFonts w:ascii="Angsana New" w:hAnsi="Angsana New" w:hint="cs"/>
                <w:sz w:val="28"/>
                <w:szCs w:val="28"/>
                <w:lang w:val="en-US"/>
              </w:rPr>
              <w:t>1,649</w:t>
            </w:r>
          </w:p>
        </w:tc>
        <w:tc>
          <w:tcPr>
            <w:tcW w:w="164" w:type="dxa"/>
          </w:tcPr>
          <w:p w14:paraId="406D53C2" w14:textId="77777777" w:rsidR="00AD4E3A" w:rsidRPr="007C1308" w:rsidRDefault="00AD4E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right="-110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006" w:type="dxa"/>
          </w:tcPr>
          <w:p w14:paraId="3D3311AB" w14:textId="68B9E232" w:rsidR="00AD4E3A" w:rsidRPr="007C1308" w:rsidRDefault="001D508E" w:rsidP="001927AE">
            <w:pPr>
              <w:pStyle w:val="30"/>
              <w:tabs>
                <w:tab w:val="clear" w:pos="360"/>
                <w:tab w:val="clear" w:pos="720"/>
                <w:tab w:val="decimal" w:pos="803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C1308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7F4928" w:rsidRPr="007C1308">
              <w:rPr>
                <w:rFonts w:ascii="Angsana New" w:hAnsi="Angsana New"/>
                <w:sz w:val="28"/>
                <w:szCs w:val="28"/>
                <w:lang w:val="en-US"/>
              </w:rPr>
              <w:t>1,</w:t>
            </w:r>
            <w:r w:rsidR="00F32E19" w:rsidRPr="007C1308">
              <w:rPr>
                <w:rFonts w:ascii="Angsana New" w:hAnsi="Angsana New"/>
                <w:sz w:val="28"/>
                <w:szCs w:val="28"/>
                <w:lang w:val="en-US"/>
              </w:rPr>
              <w:t>623</w:t>
            </w:r>
            <w:r w:rsidR="007F4928" w:rsidRPr="007C1308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70" w:type="dxa"/>
          </w:tcPr>
          <w:p w14:paraId="6B399EF1" w14:textId="77777777" w:rsidR="00AD4E3A" w:rsidRPr="007C1308" w:rsidRDefault="00AD4E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right="-110"/>
              <w:rPr>
                <w:rFonts w:ascii="Angsana New" w:hAnsi="Angsana New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90" w:type="dxa"/>
            <w:hideMark/>
          </w:tcPr>
          <w:p w14:paraId="1C936AE1" w14:textId="33A57632" w:rsidR="00AD4E3A" w:rsidRPr="007C1308" w:rsidRDefault="00AD4E3A" w:rsidP="001927AE">
            <w:pPr>
              <w:pStyle w:val="30"/>
              <w:tabs>
                <w:tab w:val="clear" w:pos="360"/>
                <w:tab w:val="clear" w:pos="720"/>
                <w:tab w:val="decimal" w:pos="803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C1308">
              <w:rPr>
                <w:rFonts w:ascii="Angsana New" w:hAnsi="Angsana New" w:hint="cs"/>
                <w:sz w:val="28"/>
                <w:szCs w:val="28"/>
                <w:lang w:val="en-US"/>
              </w:rPr>
              <w:t>(1,434)</w:t>
            </w:r>
          </w:p>
        </w:tc>
      </w:tr>
      <w:tr w:rsidR="00AD4E3A" w:rsidRPr="007C1308" w14:paraId="156504EC" w14:textId="77777777" w:rsidTr="00CE1EA4">
        <w:trPr>
          <w:trHeight w:val="20"/>
        </w:trPr>
        <w:tc>
          <w:tcPr>
            <w:tcW w:w="3060" w:type="dxa"/>
            <w:hideMark/>
          </w:tcPr>
          <w:p w14:paraId="3C9D0894" w14:textId="77777777" w:rsidR="00AD4E3A" w:rsidRPr="007C1308" w:rsidRDefault="00AD4E3A" w:rsidP="001927AE">
            <w:pPr>
              <w:ind w:left="234" w:right="198" w:hanging="234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7C130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 xml:space="preserve">อัตราการหมุนเวียนของพนักงาน </w:t>
            </w:r>
          </w:p>
        </w:tc>
        <w:tc>
          <w:tcPr>
            <w:tcW w:w="180" w:type="dxa"/>
          </w:tcPr>
          <w:p w14:paraId="4C486FCE" w14:textId="77777777" w:rsidR="00AD4E3A" w:rsidRPr="007C1308" w:rsidRDefault="00AD4E3A" w:rsidP="001927AE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900" w:type="dxa"/>
          </w:tcPr>
          <w:p w14:paraId="6F5EFCF0" w14:textId="488909C4" w:rsidR="00AD4E3A" w:rsidRPr="007C1308" w:rsidRDefault="00AD4E3A" w:rsidP="001927AE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7C1308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 xml:space="preserve">ร้อยละ </w:t>
            </w:r>
            <w:r w:rsidRPr="007C1308">
              <w:rPr>
                <w:rFonts w:ascii="Angsana New" w:hAnsi="Angsana New" w:hint="cs"/>
                <w:sz w:val="28"/>
                <w:szCs w:val="28"/>
                <w:lang w:val="en-US" w:eastAsia="en-GB" w:bidi="th-TH"/>
              </w:rPr>
              <w:t>20</w:t>
            </w:r>
          </w:p>
        </w:tc>
        <w:tc>
          <w:tcPr>
            <w:tcW w:w="180" w:type="dxa"/>
          </w:tcPr>
          <w:p w14:paraId="214BB18B" w14:textId="77777777" w:rsidR="00AD4E3A" w:rsidRPr="007C1308" w:rsidRDefault="00AD4E3A" w:rsidP="001927AE">
            <w:pPr>
              <w:pStyle w:val="30"/>
              <w:tabs>
                <w:tab w:val="clear" w:pos="360"/>
                <w:tab w:val="clear" w:pos="720"/>
                <w:tab w:val="decimal" w:pos="79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A1A87F6" w14:textId="0D0B3BEB" w:rsidR="00AD4E3A" w:rsidRPr="007C1308" w:rsidRDefault="00D629E9" w:rsidP="001927AE">
            <w:pPr>
              <w:pStyle w:val="30"/>
              <w:tabs>
                <w:tab w:val="clear" w:pos="360"/>
                <w:tab w:val="clear" w:pos="720"/>
                <w:tab w:val="decimal" w:pos="803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C1308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760FCA" w:rsidRPr="007C1308">
              <w:rPr>
                <w:rFonts w:ascii="Angsana New" w:hAnsi="Angsana New"/>
                <w:sz w:val="28"/>
                <w:szCs w:val="28"/>
                <w:lang w:val="en-US"/>
              </w:rPr>
              <w:t>1,052</w:t>
            </w:r>
            <w:r w:rsidRPr="007C1308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79" w:type="dxa"/>
            <w:vAlign w:val="bottom"/>
          </w:tcPr>
          <w:p w14:paraId="56DEBD1C" w14:textId="77777777" w:rsidR="00AD4E3A" w:rsidRPr="007C1308" w:rsidRDefault="00AD4E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right="-110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991" w:type="dxa"/>
            <w:vAlign w:val="bottom"/>
          </w:tcPr>
          <w:p w14:paraId="3A09C5B8" w14:textId="086BFDD1" w:rsidR="00AD4E3A" w:rsidRPr="007C1308" w:rsidRDefault="00AD4E3A" w:rsidP="001927AE">
            <w:pPr>
              <w:pStyle w:val="30"/>
              <w:tabs>
                <w:tab w:val="clear" w:pos="360"/>
                <w:tab w:val="clear" w:pos="720"/>
                <w:tab w:val="decimal" w:pos="803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C1308">
              <w:rPr>
                <w:rFonts w:ascii="Angsana New" w:hAnsi="Angsana New" w:hint="cs"/>
                <w:sz w:val="28"/>
                <w:szCs w:val="28"/>
                <w:lang w:val="en-US"/>
              </w:rPr>
              <w:t>(920)</w:t>
            </w:r>
          </w:p>
        </w:tc>
        <w:tc>
          <w:tcPr>
            <w:tcW w:w="164" w:type="dxa"/>
            <w:vAlign w:val="bottom"/>
          </w:tcPr>
          <w:p w14:paraId="23F308ED" w14:textId="77777777" w:rsidR="00AD4E3A" w:rsidRPr="007C1308" w:rsidRDefault="00AD4E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right="-110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06" w:type="dxa"/>
            <w:vAlign w:val="bottom"/>
          </w:tcPr>
          <w:p w14:paraId="3DAA20D9" w14:textId="4D2069CF" w:rsidR="00AD4E3A" w:rsidRPr="007C1308" w:rsidRDefault="00D629E9" w:rsidP="001927AE">
            <w:pPr>
              <w:pStyle w:val="30"/>
              <w:tabs>
                <w:tab w:val="clear" w:pos="360"/>
                <w:tab w:val="clear" w:pos="720"/>
                <w:tab w:val="decimal" w:pos="803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C1308">
              <w:rPr>
                <w:rFonts w:ascii="Angsana New" w:hAnsi="Angsana New"/>
                <w:sz w:val="28"/>
                <w:szCs w:val="28"/>
                <w:lang w:val="en-US"/>
              </w:rPr>
              <w:t>1,</w:t>
            </w:r>
            <w:r w:rsidR="00F32E19" w:rsidRPr="007C1308">
              <w:rPr>
                <w:rFonts w:ascii="Angsana New" w:hAnsi="Angsana New"/>
                <w:sz w:val="28"/>
                <w:szCs w:val="28"/>
                <w:lang w:val="en-US"/>
              </w:rPr>
              <w:t>203</w:t>
            </w:r>
          </w:p>
        </w:tc>
        <w:tc>
          <w:tcPr>
            <w:tcW w:w="170" w:type="dxa"/>
            <w:vAlign w:val="bottom"/>
          </w:tcPr>
          <w:p w14:paraId="42BAF9E0" w14:textId="77777777" w:rsidR="00AD4E3A" w:rsidRPr="007C1308" w:rsidRDefault="00AD4E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right="-110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90" w:type="dxa"/>
            <w:vAlign w:val="bottom"/>
          </w:tcPr>
          <w:p w14:paraId="1A10E670" w14:textId="367CEB0B" w:rsidR="00AD4E3A" w:rsidRPr="007C1308" w:rsidRDefault="00AD4E3A" w:rsidP="001927AE">
            <w:pPr>
              <w:pStyle w:val="30"/>
              <w:tabs>
                <w:tab w:val="clear" w:pos="360"/>
                <w:tab w:val="clear" w:pos="720"/>
                <w:tab w:val="decimal" w:pos="803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C1308">
              <w:rPr>
                <w:rFonts w:ascii="Angsana New" w:hAnsi="Angsana New" w:hint="cs"/>
                <w:sz w:val="28"/>
                <w:szCs w:val="28"/>
                <w:lang w:val="en-US"/>
              </w:rPr>
              <w:t>1,045</w:t>
            </w:r>
          </w:p>
        </w:tc>
      </w:tr>
      <w:tr w:rsidR="00AD4E3A" w:rsidRPr="007C1308" w14:paraId="4D61AC54" w14:textId="77777777" w:rsidTr="00E34AF7">
        <w:trPr>
          <w:trHeight w:val="20"/>
        </w:trPr>
        <w:tc>
          <w:tcPr>
            <w:tcW w:w="3060" w:type="dxa"/>
            <w:hideMark/>
          </w:tcPr>
          <w:p w14:paraId="44F1670F" w14:textId="77777777" w:rsidR="00AD4E3A" w:rsidRPr="007C1308" w:rsidRDefault="00AD4E3A" w:rsidP="001927AE">
            <w:pPr>
              <w:ind w:left="234" w:hanging="234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7C1308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 xml:space="preserve">อัตรามรณะในอนาคต </w:t>
            </w:r>
          </w:p>
        </w:tc>
        <w:tc>
          <w:tcPr>
            <w:tcW w:w="180" w:type="dxa"/>
          </w:tcPr>
          <w:p w14:paraId="75B9CA91" w14:textId="77777777" w:rsidR="00AD4E3A" w:rsidRPr="007C1308" w:rsidRDefault="00AD4E3A" w:rsidP="001927AE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900" w:type="dxa"/>
          </w:tcPr>
          <w:p w14:paraId="7C0B827D" w14:textId="6A7DC349" w:rsidR="00AD4E3A" w:rsidRPr="007C1308" w:rsidRDefault="00AD4E3A" w:rsidP="001927AE">
            <w:pPr>
              <w:pStyle w:val="acctfourfigures"/>
              <w:tabs>
                <w:tab w:val="clear" w:pos="765"/>
              </w:tabs>
              <w:spacing w:line="240" w:lineRule="atLeast"/>
              <w:ind w:left="-79" w:right="-68"/>
              <w:jc w:val="center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7C1308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 xml:space="preserve">ร้อยละ </w:t>
            </w:r>
            <w:r w:rsidRPr="007C1308">
              <w:rPr>
                <w:rFonts w:ascii="Angsana New" w:hAnsi="Angsana New" w:hint="cs"/>
                <w:sz w:val="28"/>
                <w:szCs w:val="28"/>
                <w:lang w:val="en-US" w:eastAsia="en-GB" w:bidi="th-TH"/>
              </w:rPr>
              <w:t>20</w:t>
            </w:r>
          </w:p>
        </w:tc>
        <w:tc>
          <w:tcPr>
            <w:tcW w:w="180" w:type="dxa"/>
          </w:tcPr>
          <w:p w14:paraId="59855F99" w14:textId="77777777" w:rsidR="00AD4E3A" w:rsidRPr="007C1308" w:rsidRDefault="00AD4E3A" w:rsidP="001927AE">
            <w:pPr>
              <w:pStyle w:val="30"/>
              <w:tabs>
                <w:tab w:val="clear" w:pos="360"/>
                <w:tab w:val="clear" w:pos="720"/>
                <w:tab w:val="decimal" w:pos="79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099DFA8" w14:textId="4606DE50" w:rsidR="00AD4E3A" w:rsidRPr="007C1308" w:rsidRDefault="00D629E9" w:rsidP="001927AE">
            <w:pPr>
              <w:pStyle w:val="30"/>
              <w:tabs>
                <w:tab w:val="clear" w:pos="360"/>
                <w:tab w:val="clear" w:pos="720"/>
                <w:tab w:val="decimal" w:pos="803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C1308">
              <w:rPr>
                <w:rFonts w:ascii="Angsana New" w:hAnsi="Angsana New"/>
                <w:sz w:val="28"/>
                <w:szCs w:val="28"/>
                <w:lang w:val="en-US"/>
              </w:rPr>
              <w:t>(1</w:t>
            </w:r>
            <w:r w:rsidR="00760FCA" w:rsidRPr="007C1308">
              <w:rPr>
                <w:rFonts w:ascii="Angsana New" w:hAnsi="Angsana New"/>
                <w:sz w:val="28"/>
                <w:szCs w:val="28"/>
                <w:lang w:val="en-US"/>
              </w:rPr>
              <w:t>83</w:t>
            </w:r>
            <w:r w:rsidRPr="007C1308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79" w:type="dxa"/>
          </w:tcPr>
          <w:p w14:paraId="0A261FC1" w14:textId="77777777" w:rsidR="00AD4E3A" w:rsidRPr="007C1308" w:rsidRDefault="00AD4E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991" w:type="dxa"/>
            <w:hideMark/>
          </w:tcPr>
          <w:p w14:paraId="739CDBEB" w14:textId="0A2163C3" w:rsidR="00AD4E3A" w:rsidRPr="007C1308" w:rsidRDefault="00AD4E3A" w:rsidP="001927AE">
            <w:pPr>
              <w:pStyle w:val="30"/>
              <w:tabs>
                <w:tab w:val="clear" w:pos="360"/>
                <w:tab w:val="clear" w:pos="720"/>
                <w:tab w:val="decimal" w:pos="803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C1308">
              <w:rPr>
                <w:rFonts w:ascii="Angsana New" w:hAnsi="Angsana New" w:hint="cs"/>
                <w:sz w:val="28"/>
                <w:szCs w:val="28"/>
                <w:lang w:val="en-US"/>
              </w:rPr>
              <w:t>(161)</w:t>
            </w:r>
          </w:p>
        </w:tc>
        <w:tc>
          <w:tcPr>
            <w:tcW w:w="164" w:type="dxa"/>
          </w:tcPr>
          <w:p w14:paraId="63ADB809" w14:textId="77777777" w:rsidR="00AD4E3A" w:rsidRPr="007C1308" w:rsidRDefault="00AD4E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06" w:type="dxa"/>
          </w:tcPr>
          <w:p w14:paraId="1A7A203E" w14:textId="51E7F385" w:rsidR="00AD4E3A" w:rsidRPr="007C1308" w:rsidRDefault="000C7766" w:rsidP="001927AE">
            <w:pPr>
              <w:pStyle w:val="30"/>
              <w:tabs>
                <w:tab w:val="clear" w:pos="360"/>
                <w:tab w:val="clear" w:pos="720"/>
                <w:tab w:val="decimal" w:pos="803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C1308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F32E19" w:rsidRPr="007C1308">
              <w:rPr>
                <w:rFonts w:ascii="Angsana New" w:hAnsi="Angsana New"/>
                <w:sz w:val="28"/>
                <w:szCs w:val="28"/>
                <w:lang w:val="en-US"/>
              </w:rPr>
              <w:t>86</w:t>
            </w:r>
          </w:p>
        </w:tc>
        <w:tc>
          <w:tcPr>
            <w:tcW w:w="170" w:type="dxa"/>
          </w:tcPr>
          <w:p w14:paraId="5A339E5F" w14:textId="77777777" w:rsidR="00AD4E3A" w:rsidRPr="007C1308" w:rsidRDefault="00AD4E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90" w:type="dxa"/>
          </w:tcPr>
          <w:p w14:paraId="094F9707" w14:textId="47CEF6FF" w:rsidR="00AD4E3A" w:rsidRPr="007C1308" w:rsidRDefault="00AD4E3A" w:rsidP="001927AE">
            <w:pPr>
              <w:pStyle w:val="30"/>
              <w:tabs>
                <w:tab w:val="clear" w:pos="360"/>
                <w:tab w:val="clear" w:pos="720"/>
                <w:tab w:val="decimal" w:pos="803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C1308">
              <w:rPr>
                <w:rFonts w:ascii="Angsana New" w:hAnsi="Angsana New" w:hint="cs"/>
                <w:sz w:val="28"/>
                <w:szCs w:val="28"/>
                <w:lang w:val="en-US"/>
              </w:rPr>
              <w:t>164</w:t>
            </w:r>
          </w:p>
        </w:tc>
      </w:tr>
      <w:bookmarkEnd w:id="18"/>
    </w:tbl>
    <w:p w14:paraId="1D02A728" w14:textId="7BAC9AE9" w:rsidR="00484C8B" w:rsidRPr="007C1308" w:rsidRDefault="00484C8B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lang w:eastAsia="x-none"/>
        </w:rPr>
      </w:pPr>
    </w:p>
    <w:p w14:paraId="3090FA71" w14:textId="6ED2971F" w:rsidR="00EF4E77" w:rsidRPr="007C1308" w:rsidRDefault="007E56DD" w:rsidP="001927AE">
      <w:pPr>
        <w:pStyle w:val="Heading6"/>
        <w:ind w:left="540" w:right="-45" w:hanging="540"/>
        <w:jc w:val="thaiDistribute"/>
        <w:rPr>
          <w:rFonts w:ascii="Angsana New" w:eastAsia="MS Mincho" w:hAnsi="Angsana New"/>
          <w:sz w:val="28"/>
          <w:szCs w:val="28"/>
        </w:rPr>
      </w:pPr>
      <w:r w:rsidRPr="007C1308">
        <w:rPr>
          <w:rFonts w:ascii="Angsana New" w:hAnsi="Angsana New"/>
          <w:sz w:val="28"/>
          <w:szCs w:val="28"/>
          <w:lang w:val="en-US"/>
        </w:rPr>
        <w:t>19</w:t>
      </w:r>
      <w:r w:rsidR="00EF4E77" w:rsidRPr="007C1308">
        <w:rPr>
          <w:rFonts w:ascii="Angsana New" w:hAnsi="Angsana New" w:hint="cs"/>
          <w:sz w:val="28"/>
          <w:szCs w:val="28"/>
          <w:cs/>
          <w:lang w:val="th-TH"/>
        </w:rPr>
        <w:tab/>
        <w:t>ทุนเรือนหุ้น</w:t>
      </w:r>
      <w:r w:rsidR="00560956" w:rsidRPr="007C1308">
        <w:rPr>
          <w:rFonts w:ascii="Angsana New" w:hAnsi="Angsana New" w:hint="cs"/>
          <w:sz w:val="28"/>
          <w:szCs w:val="28"/>
          <w:cs/>
          <w:lang w:val="th-TH"/>
        </w:rPr>
        <w:t>และส่วนเกินทุน</w:t>
      </w:r>
    </w:p>
    <w:p w14:paraId="44E48F6D" w14:textId="77777777" w:rsidR="00EF4E77" w:rsidRPr="007C1308" w:rsidRDefault="00EF4E77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tbl>
      <w:tblPr>
        <w:tblW w:w="90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74"/>
        <w:gridCol w:w="989"/>
        <w:gridCol w:w="270"/>
        <w:gridCol w:w="1004"/>
        <w:gridCol w:w="270"/>
        <w:gridCol w:w="990"/>
        <w:gridCol w:w="236"/>
        <w:gridCol w:w="934"/>
        <w:gridCol w:w="262"/>
        <w:gridCol w:w="998"/>
      </w:tblGrid>
      <w:tr w:rsidR="00EF4E77" w:rsidRPr="007C1308" w14:paraId="261EE4E0" w14:textId="77777777" w:rsidTr="00445272">
        <w:trPr>
          <w:cantSplit/>
        </w:trPr>
        <w:tc>
          <w:tcPr>
            <w:tcW w:w="3074" w:type="dxa"/>
          </w:tcPr>
          <w:p w14:paraId="0F5F224A" w14:textId="77777777" w:rsidR="00EF4E77" w:rsidRPr="007C1308" w:rsidRDefault="00EF4E77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</w:tcPr>
          <w:p w14:paraId="4FB3349E" w14:textId="77777777" w:rsidR="00EF4E77" w:rsidRPr="007C1308" w:rsidRDefault="00EF4E77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1308">
              <w:rPr>
                <w:rFonts w:ascii="Angsana New" w:hAnsi="Angsana New" w:hint="cs"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70" w:type="dxa"/>
          </w:tcPr>
          <w:p w14:paraId="28F67308" w14:textId="77777777" w:rsidR="00EF4E77" w:rsidRPr="007C1308" w:rsidRDefault="00EF4E77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64" w:type="dxa"/>
            <w:gridSpan w:val="3"/>
          </w:tcPr>
          <w:p w14:paraId="11A7C763" w14:textId="4C8BAAAB" w:rsidR="00EF4E77" w:rsidRPr="007C1308" w:rsidRDefault="00AD4E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130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6C98CD65" w14:textId="77777777" w:rsidR="00EF4E77" w:rsidRPr="007C1308" w:rsidRDefault="00EF4E77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94" w:type="dxa"/>
            <w:gridSpan w:val="3"/>
          </w:tcPr>
          <w:p w14:paraId="3D0C90E1" w14:textId="29AA0432" w:rsidR="00EF4E77" w:rsidRPr="007C1308" w:rsidRDefault="00AD4E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130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EF4E77" w:rsidRPr="007C1308" w14:paraId="2598E372" w14:textId="77777777" w:rsidTr="00445272">
        <w:trPr>
          <w:cantSplit/>
        </w:trPr>
        <w:tc>
          <w:tcPr>
            <w:tcW w:w="3074" w:type="dxa"/>
          </w:tcPr>
          <w:p w14:paraId="0A3F36C0" w14:textId="77777777" w:rsidR="00EF4E77" w:rsidRPr="007C1308" w:rsidRDefault="00EF4E77" w:rsidP="001927AE">
            <w:pPr>
              <w:pStyle w:val="30"/>
              <w:tabs>
                <w:tab w:val="clear" w:pos="360"/>
                <w:tab w:val="clear" w:pos="720"/>
                <w:tab w:val="left" w:pos="372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9" w:type="dxa"/>
          </w:tcPr>
          <w:p w14:paraId="36242144" w14:textId="77777777" w:rsidR="00EF4E77" w:rsidRPr="007C1308" w:rsidRDefault="00EF4E77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1308">
              <w:rPr>
                <w:rFonts w:ascii="Angsana New" w:hAnsi="Angsana New" w:hint="cs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270" w:type="dxa"/>
          </w:tcPr>
          <w:p w14:paraId="231D0C6A" w14:textId="77777777" w:rsidR="00EF4E77" w:rsidRPr="007C1308" w:rsidRDefault="00EF4E77" w:rsidP="001927A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4" w:type="dxa"/>
          </w:tcPr>
          <w:p w14:paraId="2C7208C3" w14:textId="77777777" w:rsidR="00EF4E77" w:rsidRPr="007C1308" w:rsidRDefault="00EF4E77" w:rsidP="001927A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C130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จำนวนหุ้น</w:t>
            </w:r>
          </w:p>
        </w:tc>
        <w:tc>
          <w:tcPr>
            <w:tcW w:w="270" w:type="dxa"/>
          </w:tcPr>
          <w:p w14:paraId="2DC6FAE8" w14:textId="77777777" w:rsidR="00EF4E77" w:rsidRPr="007C1308" w:rsidRDefault="00EF4E77" w:rsidP="001927A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594567F" w14:textId="77777777" w:rsidR="00EF4E77" w:rsidRPr="007C1308" w:rsidRDefault="00EF4E77" w:rsidP="001927A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C130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จำนวนเงิน</w:t>
            </w:r>
          </w:p>
        </w:tc>
        <w:tc>
          <w:tcPr>
            <w:tcW w:w="236" w:type="dxa"/>
          </w:tcPr>
          <w:p w14:paraId="66C71329" w14:textId="77777777" w:rsidR="00EF4E77" w:rsidRPr="007C1308" w:rsidRDefault="00EF4E77" w:rsidP="001927A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4" w:type="dxa"/>
          </w:tcPr>
          <w:p w14:paraId="7E37019A" w14:textId="77777777" w:rsidR="00EF4E77" w:rsidRPr="007C1308" w:rsidRDefault="00EF4E77" w:rsidP="001927A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C130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จำนวนหุ้น</w:t>
            </w:r>
          </w:p>
        </w:tc>
        <w:tc>
          <w:tcPr>
            <w:tcW w:w="262" w:type="dxa"/>
          </w:tcPr>
          <w:p w14:paraId="1F457EDD" w14:textId="77777777" w:rsidR="00EF4E77" w:rsidRPr="007C1308" w:rsidRDefault="00EF4E77" w:rsidP="001927A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8" w:type="dxa"/>
          </w:tcPr>
          <w:p w14:paraId="482098F6" w14:textId="77777777" w:rsidR="00EF4E77" w:rsidRPr="007C1308" w:rsidRDefault="00EF4E77" w:rsidP="001927A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C130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จำนวนเงิน</w:t>
            </w:r>
          </w:p>
        </w:tc>
      </w:tr>
      <w:tr w:rsidR="00EF4E77" w:rsidRPr="007C1308" w14:paraId="1FEB4CC3" w14:textId="77777777" w:rsidTr="00445272">
        <w:trPr>
          <w:cantSplit/>
        </w:trPr>
        <w:tc>
          <w:tcPr>
            <w:tcW w:w="3074" w:type="dxa"/>
          </w:tcPr>
          <w:p w14:paraId="755A4A3A" w14:textId="77777777" w:rsidR="00EF4E77" w:rsidRPr="007C1308" w:rsidRDefault="00EF4E77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9" w:type="dxa"/>
          </w:tcPr>
          <w:p w14:paraId="23DE8DA8" w14:textId="77777777" w:rsidR="00EF4E77" w:rsidRPr="007C1308" w:rsidRDefault="00EF4E77" w:rsidP="001927A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  <w:r w:rsidRPr="007C1308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(บาท)</w:t>
            </w:r>
          </w:p>
        </w:tc>
        <w:tc>
          <w:tcPr>
            <w:tcW w:w="270" w:type="dxa"/>
          </w:tcPr>
          <w:p w14:paraId="2BED1FCD" w14:textId="77777777" w:rsidR="00EF4E77" w:rsidRPr="007C1308" w:rsidRDefault="00EF4E77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94" w:type="dxa"/>
            <w:gridSpan w:val="7"/>
          </w:tcPr>
          <w:p w14:paraId="42E9D709" w14:textId="77777777" w:rsidR="00EF4E77" w:rsidRPr="007C1308" w:rsidRDefault="00EF4E77" w:rsidP="001927A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  <w:r w:rsidRPr="007C1308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(พันหุ้น / พันบาท)</w:t>
            </w:r>
          </w:p>
        </w:tc>
      </w:tr>
      <w:tr w:rsidR="00AD4E3A" w:rsidRPr="007C1308" w14:paraId="4E4B39B0" w14:textId="77777777" w:rsidTr="00445272">
        <w:trPr>
          <w:cantSplit/>
        </w:trPr>
        <w:tc>
          <w:tcPr>
            <w:tcW w:w="3074" w:type="dxa"/>
          </w:tcPr>
          <w:p w14:paraId="20EC9C2C" w14:textId="3303B202" w:rsidR="00AD4E3A" w:rsidRPr="007C1308" w:rsidRDefault="00AD4E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ทุนจดทะเบียน ณ วันที่ 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89" w:type="dxa"/>
          </w:tcPr>
          <w:p w14:paraId="30301AD4" w14:textId="77777777" w:rsidR="00AD4E3A" w:rsidRPr="007C1308" w:rsidRDefault="00AD4E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81FE7F" w14:textId="77777777" w:rsidR="00AD4E3A" w:rsidRPr="007C1308" w:rsidRDefault="00AD4E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4" w:type="dxa"/>
            <w:tcBorders>
              <w:bottom w:val="double" w:sz="4" w:space="0" w:color="auto"/>
            </w:tcBorders>
          </w:tcPr>
          <w:p w14:paraId="560D32EA" w14:textId="61C930A4" w:rsidR="00AD4E3A" w:rsidRPr="007C1308" w:rsidRDefault="002C228E" w:rsidP="001927AE">
            <w:pPr>
              <w:pStyle w:val="30"/>
              <w:tabs>
                <w:tab w:val="clear" w:pos="360"/>
                <w:tab w:val="clear" w:pos="720"/>
                <w:tab w:val="decimal" w:pos="810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C130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307,005</w:t>
            </w:r>
          </w:p>
        </w:tc>
        <w:tc>
          <w:tcPr>
            <w:tcW w:w="270" w:type="dxa"/>
          </w:tcPr>
          <w:p w14:paraId="5367209C" w14:textId="77777777" w:rsidR="00AD4E3A" w:rsidRPr="007C1308" w:rsidRDefault="00AD4E3A" w:rsidP="001927AE">
            <w:pPr>
              <w:pStyle w:val="30"/>
              <w:tabs>
                <w:tab w:val="clear" w:pos="360"/>
                <w:tab w:val="clear" w:pos="720"/>
                <w:tab w:val="decimal" w:pos="810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65AE633" w14:textId="121F751E" w:rsidR="00AD4E3A" w:rsidRPr="007C1308" w:rsidRDefault="002C228E" w:rsidP="001927AE">
            <w:pPr>
              <w:pStyle w:val="30"/>
              <w:tabs>
                <w:tab w:val="clear" w:pos="360"/>
                <w:tab w:val="clear" w:pos="720"/>
                <w:tab w:val="decimal" w:pos="810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C130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153,503</w:t>
            </w:r>
          </w:p>
        </w:tc>
        <w:tc>
          <w:tcPr>
            <w:tcW w:w="236" w:type="dxa"/>
          </w:tcPr>
          <w:p w14:paraId="583E1116" w14:textId="77777777" w:rsidR="00AD4E3A" w:rsidRPr="007C1308" w:rsidRDefault="00AD4E3A" w:rsidP="001927AE">
            <w:pPr>
              <w:pStyle w:val="30"/>
              <w:tabs>
                <w:tab w:val="clear" w:pos="360"/>
                <w:tab w:val="clear" w:pos="720"/>
                <w:tab w:val="decimal" w:pos="810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60225BAC" w14:textId="3AF01A29" w:rsidR="00AD4E3A" w:rsidRPr="007C1308" w:rsidRDefault="00AD4E3A" w:rsidP="001927A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C130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307,005</w:t>
            </w:r>
          </w:p>
        </w:tc>
        <w:tc>
          <w:tcPr>
            <w:tcW w:w="262" w:type="dxa"/>
          </w:tcPr>
          <w:p w14:paraId="2123B7CB" w14:textId="77777777" w:rsidR="00AD4E3A" w:rsidRPr="007C1308" w:rsidRDefault="00AD4E3A" w:rsidP="001927AE">
            <w:pPr>
              <w:pStyle w:val="30"/>
              <w:tabs>
                <w:tab w:val="clear" w:pos="360"/>
                <w:tab w:val="clear" w:pos="720"/>
                <w:tab w:val="decimal" w:pos="810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</w:tcPr>
          <w:p w14:paraId="724EA635" w14:textId="328DCD11" w:rsidR="00AD4E3A" w:rsidRPr="007C1308" w:rsidRDefault="00AD4E3A" w:rsidP="001927AE">
            <w:pPr>
              <w:pStyle w:val="30"/>
              <w:tabs>
                <w:tab w:val="clear" w:pos="360"/>
                <w:tab w:val="clear" w:pos="720"/>
                <w:tab w:val="decimal" w:pos="796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C130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153,503</w:t>
            </w:r>
          </w:p>
        </w:tc>
      </w:tr>
      <w:tr w:rsidR="00AD4E3A" w:rsidRPr="007C1308" w14:paraId="688816F8" w14:textId="77777777" w:rsidTr="00445272">
        <w:trPr>
          <w:cantSplit/>
        </w:trPr>
        <w:tc>
          <w:tcPr>
            <w:tcW w:w="3074" w:type="dxa"/>
          </w:tcPr>
          <w:p w14:paraId="4B3969CD" w14:textId="77777777" w:rsidR="00AD4E3A" w:rsidRPr="007C1308" w:rsidRDefault="00AD4E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  <w:r w:rsidRPr="007C1308">
              <w:rPr>
                <w:rFonts w:ascii="Angsana New" w:hAnsi="Angsana New" w:hint="cs"/>
                <w:b/>
                <w:bCs/>
                <w:sz w:val="20"/>
                <w:szCs w:val="20"/>
              </w:rPr>
              <w:br w:type="page"/>
            </w:r>
          </w:p>
        </w:tc>
        <w:tc>
          <w:tcPr>
            <w:tcW w:w="989" w:type="dxa"/>
          </w:tcPr>
          <w:p w14:paraId="749CBECD" w14:textId="77777777" w:rsidR="00AD4E3A" w:rsidRPr="007C1308" w:rsidRDefault="00AD4E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3C50BCCD" w14:textId="77777777" w:rsidR="00AD4E3A" w:rsidRPr="007C1308" w:rsidRDefault="00AD4E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4" w:type="dxa"/>
          </w:tcPr>
          <w:p w14:paraId="0067E7E8" w14:textId="77777777" w:rsidR="00AD4E3A" w:rsidRPr="007C1308" w:rsidRDefault="00AD4E3A" w:rsidP="001927AE">
            <w:pPr>
              <w:pStyle w:val="30"/>
              <w:tabs>
                <w:tab w:val="clear" w:pos="360"/>
                <w:tab w:val="clear" w:pos="720"/>
                <w:tab w:val="decimal" w:pos="702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14:paraId="2D38642F" w14:textId="77777777" w:rsidR="00AD4E3A" w:rsidRPr="007C1308" w:rsidRDefault="00AD4E3A" w:rsidP="001927AE">
            <w:pPr>
              <w:pStyle w:val="30"/>
              <w:tabs>
                <w:tab w:val="clear" w:pos="360"/>
                <w:tab w:val="clear" w:pos="720"/>
                <w:tab w:val="decimal" w:pos="810"/>
              </w:tabs>
              <w:spacing w:line="240" w:lineRule="atLeast"/>
              <w:ind w:left="-108" w:right="-10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</w:tcPr>
          <w:p w14:paraId="67681BB1" w14:textId="77777777" w:rsidR="00AD4E3A" w:rsidRPr="007C1308" w:rsidRDefault="00AD4E3A" w:rsidP="001927AE">
            <w:pPr>
              <w:pStyle w:val="30"/>
              <w:tabs>
                <w:tab w:val="clear" w:pos="360"/>
                <w:tab w:val="clear" w:pos="720"/>
                <w:tab w:val="decimal" w:pos="780"/>
                <w:tab w:val="decimal" w:pos="810"/>
              </w:tabs>
              <w:spacing w:line="240" w:lineRule="atLeast"/>
              <w:ind w:left="-108" w:right="-10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</w:tcPr>
          <w:p w14:paraId="1FFB3B81" w14:textId="77777777" w:rsidR="00AD4E3A" w:rsidRPr="007C1308" w:rsidRDefault="00AD4E3A" w:rsidP="001927AE">
            <w:pPr>
              <w:pStyle w:val="30"/>
              <w:tabs>
                <w:tab w:val="clear" w:pos="360"/>
                <w:tab w:val="clear" w:pos="720"/>
                <w:tab w:val="decimal" w:pos="810"/>
              </w:tabs>
              <w:spacing w:line="240" w:lineRule="atLeast"/>
              <w:ind w:left="-10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34" w:type="dxa"/>
          </w:tcPr>
          <w:p w14:paraId="0426946A" w14:textId="77777777" w:rsidR="00AD4E3A" w:rsidRPr="007C1308" w:rsidRDefault="00AD4E3A" w:rsidP="001927A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62" w:type="dxa"/>
          </w:tcPr>
          <w:p w14:paraId="57186419" w14:textId="77777777" w:rsidR="00AD4E3A" w:rsidRPr="007C1308" w:rsidRDefault="00AD4E3A" w:rsidP="001927AE">
            <w:pPr>
              <w:pStyle w:val="30"/>
              <w:tabs>
                <w:tab w:val="clear" w:pos="360"/>
                <w:tab w:val="clear" w:pos="720"/>
                <w:tab w:val="decimal" w:pos="810"/>
              </w:tabs>
              <w:spacing w:line="240" w:lineRule="atLeast"/>
              <w:ind w:left="-108" w:right="-10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98" w:type="dxa"/>
          </w:tcPr>
          <w:p w14:paraId="5DC4F8C2" w14:textId="77777777" w:rsidR="00AD4E3A" w:rsidRPr="007C1308" w:rsidRDefault="00AD4E3A" w:rsidP="001927AE">
            <w:pPr>
              <w:pStyle w:val="30"/>
              <w:tabs>
                <w:tab w:val="clear" w:pos="360"/>
                <w:tab w:val="clear" w:pos="720"/>
                <w:tab w:val="decimal" w:pos="810"/>
              </w:tabs>
              <w:spacing w:line="240" w:lineRule="atLeast"/>
              <w:ind w:left="-108" w:right="-10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AD4E3A" w:rsidRPr="007C1308" w14:paraId="1C0BD856" w14:textId="77777777" w:rsidTr="00445272">
        <w:trPr>
          <w:cantSplit/>
        </w:trPr>
        <w:tc>
          <w:tcPr>
            <w:tcW w:w="3074" w:type="dxa"/>
          </w:tcPr>
          <w:p w14:paraId="47E628E5" w14:textId="77777777" w:rsidR="00AD4E3A" w:rsidRPr="007C1308" w:rsidRDefault="00AD4E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C130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หุ้นที่ออกและชำระแล้ว </w:t>
            </w:r>
          </w:p>
        </w:tc>
        <w:tc>
          <w:tcPr>
            <w:tcW w:w="989" w:type="dxa"/>
          </w:tcPr>
          <w:p w14:paraId="63BBBC3F" w14:textId="77777777" w:rsidR="00AD4E3A" w:rsidRPr="007C1308" w:rsidRDefault="00AD4E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4319BAC" w14:textId="77777777" w:rsidR="00AD4E3A" w:rsidRPr="007C1308" w:rsidRDefault="00AD4E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4" w:type="dxa"/>
          </w:tcPr>
          <w:p w14:paraId="6E2DE6B4" w14:textId="77777777" w:rsidR="00AD4E3A" w:rsidRPr="007C1308" w:rsidRDefault="00AD4E3A" w:rsidP="001927AE">
            <w:pPr>
              <w:pStyle w:val="30"/>
              <w:tabs>
                <w:tab w:val="clear" w:pos="360"/>
                <w:tab w:val="clear" w:pos="720"/>
                <w:tab w:val="decimal" w:pos="702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1F883B2" w14:textId="77777777" w:rsidR="00AD4E3A" w:rsidRPr="007C1308" w:rsidRDefault="00AD4E3A" w:rsidP="001927AE">
            <w:pPr>
              <w:pStyle w:val="30"/>
              <w:tabs>
                <w:tab w:val="clear" w:pos="360"/>
                <w:tab w:val="clear" w:pos="720"/>
                <w:tab w:val="decimal" w:pos="810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65E12AB0" w14:textId="77777777" w:rsidR="00AD4E3A" w:rsidRPr="007C1308" w:rsidRDefault="00AD4E3A" w:rsidP="001927AE">
            <w:pPr>
              <w:pStyle w:val="30"/>
              <w:tabs>
                <w:tab w:val="clear" w:pos="360"/>
                <w:tab w:val="clear" w:pos="720"/>
                <w:tab w:val="decimal" w:pos="780"/>
                <w:tab w:val="decimal" w:pos="810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A2F98DA" w14:textId="77777777" w:rsidR="00AD4E3A" w:rsidRPr="007C1308" w:rsidRDefault="00AD4E3A" w:rsidP="001927AE">
            <w:pPr>
              <w:pStyle w:val="30"/>
              <w:tabs>
                <w:tab w:val="clear" w:pos="360"/>
                <w:tab w:val="clear" w:pos="720"/>
                <w:tab w:val="decimal" w:pos="810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4" w:type="dxa"/>
          </w:tcPr>
          <w:p w14:paraId="5F07A0C9" w14:textId="77777777" w:rsidR="00AD4E3A" w:rsidRPr="007C1308" w:rsidRDefault="00AD4E3A" w:rsidP="001927A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2" w:type="dxa"/>
          </w:tcPr>
          <w:p w14:paraId="42B024B3" w14:textId="77777777" w:rsidR="00AD4E3A" w:rsidRPr="007C1308" w:rsidRDefault="00AD4E3A" w:rsidP="001927AE">
            <w:pPr>
              <w:pStyle w:val="30"/>
              <w:tabs>
                <w:tab w:val="clear" w:pos="360"/>
                <w:tab w:val="clear" w:pos="720"/>
                <w:tab w:val="decimal" w:pos="810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</w:tcPr>
          <w:p w14:paraId="7A7CAD28" w14:textId="77777777" w:rsidR="00AD4E3A" w:rsidRPr="007C1308" w:rsidRDefault="00AD4E3A" w:rsidP="001927AE">
            <w:pPr>
              <w:pStyle w:val="30"/>
              <w:tabs>
                <w:tab w:val="clear" w:pos="360"/>
                <w:tab w:val="clear" w:pos="720"/>
                <w:tab w:val="decimal" w:pos="810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AD4E3A" w:rsidRPr="007C1308" w14:paraId="6FF65BF9" w14:textId="77777777" w:rsidTr="00445272">
        <w:trPr>
          <w:cantSplit/>
        </w:trPr>
        <w:tc>
          <w:tcPr>
            <w:tcW w:w="3074" w:type="dxa"/>
          </w:tcPr>
          <w:p w14:paraId="0D771803" w14:textId="0C91A56E" w:rsidR="00AD4E3A" w:rsidRPr="007C1308" w:rsidRDefault="00AD4E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C1308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7C1308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7C1308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989" w:type="dxa"/>
          </w:tcPr>
          <w:p w14:paraId="2CE0EA7B" w14:textId="77777777" w:rsidR="00AD4E3A" w:rsidRPr="007C1308" w:rsidRDefault="00AD4E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903DC9" w14:textId="77777777" w:rsidR="00AD4E3A" w:rsidRPr="007C1308" w:rsidRDefault="00AD4E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4" w:type="dxa"/>
          </w:tcPr>
          <w:p w14:paraId="779F1E55" w14:textId="77777777" w:rsidR="00AD4E3A" w:rsidRPr="007C1308" w:rsidRDefault="00AD4E3A" w:rsidP="001927AE">
            <w:pPr>
              <w:pStyle w:val="30"/>
              <w:tabs>
                <w:tab w:val="clear" w:pos="360"/>
                <w:tab w:val="clear" w:pos="720"/>
                <w:tab w:val="decimal" w:pos="702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E5BACAC" w14:textId="77777777" w:rsidR="00AD4E3A" w:rsidRPr="007C1308" w:rsidRDefault="00AD4E3A" w:rsidP="001927AE">
            <w:pPr>
              <w:pStyle w:val="30"/>
              <w:tabs>
                <w:tab w:val="clear" w:pos="360"/>
                <w:tab w:val="clear" w:pos="720"/>
                <w:tab w:val="decimal" w:pos="810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0DFC1DD3" w14:textId="77777777" w:rsidR="00AD4E3A" w:rsidRPr="007C1308" w:rsidRDefault="00AD4E3A" w:rsidP="001927AE">
            <w:pPr>
              <w:pStyle w:val="30"/>
              <w:tabs>
                <w:tab w:val="clear" w:pos="360"/>
                <w:tab w:val="clear" w:pos="720"/>
                <w:tab w:val="decimal" w:pos="780"/>
                <w:tab w:val="decimal" w:pos="810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C10EB3D" w14:textId="77777777" w:rsidR="00AD4E3A" w:rsidRPr="007C1308" w:rsidRDefault="00AD4E3A" w:rsidP="001927AE">
            <w:pPr>
              <w:pStyle w:val="30"/>
              <w:tabs>
                <w:tab w:val="clear" w:pos="360"/>
                <w:tab w:val="clear" w:pos="720"/>
                <w:tab w:val="decimal" w:pos="810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4" w:type="dxa"/>
          </w:tcPr>
          <w:p w14:paraId="501D56DB" w14:textId="77777777" w:rsidR="00AD4E3A" w:rsidRPr="007C1308" w:rsidRDefault="00AD4E3A" w:rsidP="001927A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2" w:type="dxa"/>
          </w:tcPr>
          <w:p w14:paraId="1099E548" w14:textId="77777777" w:rsidR="00AD4E3A" w:rsidRPr="007C1308" w:rsidRDefault="00AD4E3A" w:rsidP="001927AE">
            <w:pPr>
              <w:pStyle w:val="30"/>
              <w:tabs>
                <w:tab w:val="clear" w:pos="360"/>
                <w:tab w:val="clear" w:pos="720"/>
                <w:tab w:val="decimal" w:pos="810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</w:tcPr>
          <w:p w14:paraId="7AFDA6D6" w14:textId="77777777" w:rsidR="00AD4E3A" w:rsidRPr="007C1308" w:rsidRDefault="00AD4E3A" w:rsidP="001927AE">
            <w:pPr>
              <w:pStyle w:val="30"/>
              <w:tabs>
                <w:tab w:val="clear" w:pos="360"/>
                <w:tab w:val="clear" w:pos="720"/>
                <w:tab w:val="decimal" w:pos="810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AD4E3A" w:rsidRPr="007C1308" w14:paraId="6DE91876" w14:textId="77777777" w:rsidTr="00445272">
        <w:trPr>
          <w:cantSplit/>
        </w:trPr>
        <w:tc>
          <w:tcPr>
            <w:tcW w:w="3074" w:type="dxa"/>
          </w:tcPr>
          <w:p w14:paraId="59333F97" w14:textId="77777777" w:rsidR="00AD4E3A" w:rsidRPr="007C1308" w:rsidRDefault="00AD4E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C1308">
              <w:rPr>
                <w:rFonts w:ascii="Angsana New" w:hAnsi="Angsana New" w:hint="cs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989" w:type="dxa"/>
          </w:tcPr>
          <w:p w14:paraId="1E1B5F7F" w14:textId="326364D2" w:rsidR="00AD4E3A" w:rsidRPr="007C1308" w:rsidRDefault="00AD4E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1308">
              <w:rPr>
                <w:rFonts w:ascii="Angsana New" w:hAnsi="Angsana New"/>
                <w:sz w:val="28"/>
                <w:szCs w:val="28"/>
              </w:rPr>
              <w:t>0.50</w:t>
            </w:r>
          </w:p>
        </w:tc>
        <w:tc>
          <w:tcPr>
            <w:tcW w:w="270" w:type="dxa"/>
          </w:tcPr>
          <w:p w14:paraId="1B2B443C" w14:textId="77777777" w:rsidR="00AD4E3A" w:rsidRPr="007C1308" w:rsidRDefault="00AD4E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4" w:type="dxa"/>
          </w:tcPr>
          <w:p w14:paraId="65E57501" w14:textId="32EFD487" w:rsidR="00AD4E3A" w:rsidRPr="007C1308" w:rsidRDefault="009C12F8" w:rsidP="001927AE">
            <w:pPr>
              <w:pStyle w:val="30"/>
              <w:tabs>
                <w:tab w:val="clear" w:pos="360"/>
                <w:tab w:val="clear" w:pos="720"/>
                <w:tab w:val="decimal" w:pos="79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C1308">
              <w:rPr>
                <w:rFonts w:ascii="Angsana New" w:hAnsi="Angsana New"/>
                <w:sz w:val="28"/>
                <w:szCs w:val="28"/>
                <w:lang w:val="en-US"/>
              </w:rPr>
              <w:t>307,005</w:t>
            </w:r>
          </w:p>
        </w:tc>
        <w:tc>
          <w:tcPr>
            <w:tcW w:w="270" w:type="dxa"/>
          </w:tcPr>
          <w:p w14:paraId="2EC6A4F2" w14:textId="77777777" w:rsidR="00AD4E3A" w:rsidRPr="007C1308" w:rsidRDefault="00AD4E3A" w:rsidP="001927AE">
            <w:pPr>
              <w:pStyle w:val="30"/>
              <w:tabs>
                <w:tab w:val="clear" w:pos="360"/>
                <w:tab w:val="clear" w:pos="720"/>
                <w:tab w:val="decimal" w:pos="810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15B29BE0" w14:textId="725E216F" w:rsidR="00AD4E3A" w:rsidRPr="007C1308" w:rsidRDefault="009C12F8" w:rsidP="001927AE">
            <w:pPr>
              <w:pStyle w:val="30"/>
              <w:tabs>
                <w:tab w:val="clear" w:pos="360"/>
                <w:tab w:val="clear" w:pos="720"/>
                <w:tab w:val="decimal" w:pos="780"/>
              </w:tabs>
              <w:spacing w:line="240" w:lineRule="atLeast"/>
              <w:ind w:left="-23" w:right="-225" w:hanging="9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C1308">
              <w:rPr>
                <w:rFonts w:ascii="Angsana New" w:hAnsi="Angsana New"/>
                <w:sz w:val="28"/>
                <w:szCs w:val="28"/>
                <w:lang w:val="en-US"/>
              </w:rPr>
              <w:t>153,503</w:t>
            </w:r>
          </w:p>
        </w:tc>
        <w:tc>
          <w:tcPr>
            <w:tcW w:w="236" w:type="dxa"/>
          </w:tcPr>
          <w:p w14:paraId="0012B08D" w14:textId="77777777" w:rsidR="00AD4E3A" w:rsidRPr="007C1308" w:rsidRDefault="00AD4E3A" w:rsidP="001927A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34" w:type="dxa"/>
          </w:tcPr>
          <w:p w14:paraId="680BD255" w14:textId="091480B2" w:rsidR="00AD4E3A" w:rsidRPr="007C1308" w:rsidRDefault="00AD4E3A" w:rsidP="001927A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C1308">
              <w:rPr>
                <w:rFonts w:ascii="Angsana New" w:hAnsi="Angsana New"/>
                <w:sz w:val="28"/>
                <w:szCs w:val="28"/>
                <w:lang w:val="en-US"/>
              </w:rPr>
              <w:t>300,000</w:t>
            </w:r>
          </w:p>
        </w:tc>
        <w:tc>
          <w:tcPr>
            <w:tcW w:w="262" w:type="dxa"/>
          </w:tcPr>
          <w:p w14:paraId="2891012A" w14:textId="77777777" w:rsidR="00AD4E3A" w:rsidRPr="007C1308" w:rsidRDefault="00AD4E3A" w:rsidP="001927A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</w:tcPr>
          <w:p w14:paraId="5DE67A27" w14:textId="142A3766" w:rsidR="00AD4E3A" w:rsidRPr="007C1308" w:rsidRDefault="00AD4E3A" w:rsidP="001927AE">
            <w:pPr>
              <w:pStyle w:val="30"/>
              <w:tabs>
                <w:tab w:val="clear" w:pos="360"/>
                <w:tab w:val="clear" w:pos="720"/>
                <w:tab w:val="decimal" w:pos="796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C1308">
              <w:rPr>
                <w:rFonts w:ascii="Angsana New" w:hAnsi="Angsana New"/>
                <w:sz w:val="28"/>
                <w:szCs w:val="28"/>
                <w:lang w:val="en-US"/>
              </w:rPr>
              <w:t>150,000</w:t>
            </w:r>
          </w:p>
        </w:tc>
      </w:tr>
      <w:tr w:rsidR="00AD4E3A" w:rsidRPr="007C1308" w14:paraId="59D0F1E2" w14:textId="77777777" w:rsidTr="00445272">
        <w:trPr>
          <w:cantSplit/>
        </w:trPr>
        <w:tc>
          <w:tcPr>
            <w:tcW w:w="3074" w:type="dxa"/>
          </w:tcPr>
          <w:p w14:paraId="225C4F18" w14:textId="77777777" w:rsidR="00AD4E3A" w:rsidRPr="007C1308" w:rsidRDefault="00AD4E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C1308">
              <w:rPr>
                <w:rFonts w:ascii="Angsana New" w:hAnsi="Angsana New" w:hint="cs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989" w:type="dxa"/>
          </w:tcPr>
          <w:p w14:paraId="4A5318AB" w14:textId="37E1F2DD" w:rsidR="00AD4E3A" w:rsidRPr="007C1308" w:rsidRDefault="00AD4E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1308">
              <w:rPr>
                <w:rFonts w:ascii="Angsana New" w:hAnsi="Angsana New"/>
                <w:sz w:val="28"/>
                <w:szCs w:val="28"/>
              </w:rPr>
              <w:t>0.50</w:t>
            </w:r>
          </w:p>
        </w:tc>
        <w:tc>
          <w:tcPr>
            <w:tcW w:w="270" w:type="dxa"/>
          </w:tcPr>
          <w:p w14:paraId="70E646DD" w14:textId="77777777" w:rsidR="00AD4E3A" w:rsidRPr="007C1308" w:rsidRDefault="00AD4E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4" w:type="dxa"/>
          </w:tcPr>
          <w:p w14:paraId="4D3977F5" w14:textId="465EB845" w:rsidR="00AD4E3A" w:rsidRPr="007C1308" w:rsidRDefault="00733E07" w:rsidP="001927AE">
            <w:pPr>
              <w:pStyle w:val="30"/>
              <w:tabs>
                <w:tab w:val="clear" w:pos="360"/>
                <w:tab w:val="clear" w:pos="720"/>
                <w:tab w:val="decimal" w:pos="496"/>
              </w:tabs>
              <w:spacing w:line="240" w:lineRule="atLeast"/>
              <w:ind w:left="-23" w:right="-225" w:hanging="9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C130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0BBCC98" w14:textId="77777777" w:rsidR="00AD4E3A" w:rsidRPr="007C1308" w:rsidRDefault="00AD4E3A" w:rsidP="001927AE">
            <w:pPr>
              <w:pStyle w:val="30"/>
              <w:tabs>
                <w:tab w:val="clear" w:pos="360"/>
                <w:tab w:val="clear" w:pos="720"/>
                <w:tab w:val="decimal" w:pos="810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2FA4ADD9" w14:textId="3AD01BB7" w:rsidR="00AD4E3A" w:rsidRPr="007C1308" w:rsidRDefault="00733E07" w:rsidP="001927AE">
            <w:pPr>
              <w:pStyle w:val="30"/>
              <w:tabs>
                <w:tab w:val="clear" w:pos="360"/>
                <w:tab w:val="clear" w:pos="720"/>
                <w:tab w:val="decimal" w:pos="496"/>
              </w:tabs>
              <w:spacing w:line="240" w:lineRule="atLeast"/>
              <w:ind w:left="-23" w:right="-225" w:hanging="9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C1308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5BAE345F" w14:textId="77777777" w:rsidR="00AD4E3A" w:rsidRPr="007C1308" w:rsidRDefault="00AD4E3A" w:rsidP="001927AE">
            <w:pPr>
              <w:pStyle w:val="30"/>
              <w:tabs>
                <w:tab w:val="clear" w:pos="360"/>
                <w:tab w:val="clear" w:pos="720"/>
                <w:tab w:val="decimal" w:pos="702"/>
                <w:tab w:val="decimal" w:pos="810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34" w:type="dxa"/>
          </w:tcPr>
          <w:p w14:paraId="451C18D9" w14:textId="277C0B29" w:rsidR="00AD4E3A" w:rsidRPr="007C1308" w:rsidRDefault="00AD4E3A" w:rsidP="001927A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C1308">
              <w:rPr>
                <w:rFonts w:ascii="Angsana New" w:hAnsi="Angsana New"/>
                <w:sz w:val="28"/>
                <w:szCs w:val="28"/>
                <w:lang w:val="en-US"/>
              </w:rPr>
              <w:t>7,005</w:t>
            </w:r>
          </w:p>
        </w:tc>
        <w:tc>
          <w:tcPr>
            <w:tcW w:w="262" w:type="dxa"/>
          </w:tcPr>
          <w:p w14:paraId="61F20BBB" w14:textId="77777777" w:rsidR="00AD4E3A" w:rsidRPr="007C1308" w:rsidRDefault="00AD4E3A" w:rsidP="001927AE">
            <w:pPr>
              <w:pStyle w:val="30"/>
              <w:tabs>
                <w:tab w:val="clear" w:pos="360"/>
                <w:tab w:val="clear" w:pos="720"/>
                <w:tab w:val="decimal" w:pos="702"/>
                <w:tab w:val="decimal" w:pos="810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</w:tcPr>
          <w:p w14:paraId="1DB8E90A" w14:textId="0C2FE802" w:rsidR="00AD4E3A" w:rsidRPr="007C1308" w:rsidRDefault="00AD4E3A" w:rsidP="001927AE">
            <w:pPr>
              <w:pStyle w:val="30"/>
              <w:tabs>
                <w:tab w:val="clear" w:pos="360"/>
                <w:tab w:val="clear" w:pos="720"/>
                <w:tab w:val="decimal" w:pos="796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C1308">
              <w:rPr>
                <w:rFonts w:ascii="Angsana New" w:hAnsi="Angsana New"/>
                <w:sz w:val="28"/>
                <w:szCs w:val="28"/>
                <w:lang w:val="en-US"/>
              </w:rPr>
              <w:t>3,503</w:t>
            </w:r>
          </w:p>
        </w:tc>
      </w:tr>
      <w:tr w:rsidR="00AD4E3A" w:rsidRPr="007C1308" w14:paraId="3C4817F5" w14:textId="77777777" w:rsidTr="00445272">
        <w:trPr>
          <w:cantSplit/>
        </w:trPr>
        <w:tc>
          <w:tcPr>
            <w:tcW w:w="3074" w:type="dxa"/>
          </w:tcPr>
          <w:p w14:paraId="3FDC4F5B" w14:textId="24190B19" w:rsidR="00AD4E3A" w:rsidRPr="007C1308" w:rsidRDefault="00AD4E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C130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C130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7C130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89" w:type="dxa"/>
          </w:tcPr>
          <w:p w14:paraId="01DD3140" w14:textId="77777777" w:rsidR="00AD4E3A" w:rsidRPr="007C1308" w:rsidRDefault="00AD4E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DB719E7" w14:textId="77777777" w:rsidR="00AD4E3A" w:rsidRPr="007C1308" w:rsidRDefault="00AD4E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</w:tcPr>
          <w:p w14:paraId="1469687F" w14:textId="77777777" w:rsidR="00AD4E3A" w:rsidRPr="007C1308" w:rsidRDefault="00AD4E3A" w:rsidP="001927AE">
            <w:pPr>
              <w:pStyle w:val="30"/>
              <w:tabs>
                <w:tab w:val="clear" w:pos="360"/>
                <w:tab w:val="clear" w:pos="720"/>
                <w:tab w:val="decimal" w:pos="79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ADA95BF" w14:textId="77777777" w:rsidR="00AD4E3A" w:rsidRPr="007C1308" w:rsidRDefault="00AD4E3A" w:rsidP="001927AE">
            <w:pPr>
              <w:pStyle w:val="30"/>
              <w:tabs>
                <w:tab w:val="clear" w:pos="360"/>
                <w:tab w:val="clear" w:pos="720"/>
                <w:tab w:val="decimal" w:pos="810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EAF906A" w14:textId="77777777" w:rsidR="00AD4E3A" w:rsidRPr="007C1308" w:rsidRDefault="00AD4E3A" w:rsidP="001927AE">
            <w:pPr>
              <w:pStyle w:val="30"/>
              <w:tabs>
                <w:tab w:val="clear" w:pos="360"/>
                <w:tab w:val="clear" w:pos="720"/>
                <w:tab w:val="decimal" w:pos="780"/>
                <w:tab w:val="decimal" w:pos="810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043E5AF" w14:textId="77777777" w:rsidR="00AD4E3A" w:rsidRPr="007C1308" w:rsidRDefault="00AD4E3A" w:rsidP="001927AE">
            <w:pPr>
              <w:pStyle w:val="30"/>
              <w:tabs>
                <w:tab w:val="clear" w:pos="360"/>
                <w:tab w:val="clear" w:pos="720"/>
                <w:tab w:val="decimal" w:pos="810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57CF46BC" w14:textId="77777777" w:rsidR="00AD4E3A" w:rsidRPr="007C1308" w:rsidRDefault="00AD4E3A" w:rsidP="001927A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2" w:type="dxa"/>
          </w:tcPr>
          <w:p w14:paraId="45D9842C" w14:textId="77777777" w:rsidR="00AD4E3A" w:rsidRPr="007C1308" w:rsidRDefault="00AD4E3A" w:rsidP="001927AE">
            <w:pPr>
              <w:pStyle w:val="30"/>
              <w:tabs>
                <w:tab w:val="clear" w:pos="360"/>
                <w:tab w:val="clear" w:pos="720"/>
                <w:tab w:val="decimal" w:pos="810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44B058B6" w14:textId="77777777" w:rsidR="00AD4E3A" w:rsidRPr="007C1308" w:rsidRDefault="00AD4E3A" w:rsidP="001927AE">
            <w:pPr>
              <w:pStyle w:val="30"/>
              <w:tabs>
                <w:tab w:val="clear" w:pos="360"/>
                <w:tab w:val="clear" w:pos="720"/>
                <w:tab w:val="decimal" w:pos="810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AD4E3A" w:rsidRPr="007C1308" w14:paraId="548828D6" w14:textId="77777777" w:rsidTr="00445272">
        <w:trPr>
          <w:cantSplit/>
        </w:trPr>
        <w:tc>
          <w:tcPr>
            <w:tcW w:w="3074" w:type="dxa"/>
          </w:tcPr>
          <w:p w14:paraId="34CBE3AD" w14:textId="77777777" w:rsidR="00AD4E3A" w:rsidRPr="007C1308" w:rsidRDefault="00AD4E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C130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989" w:type="dxa"/>
          </w:tcPr>
          <w:p w14:paraId="0CEA3D3E" w14:textId="77777777" w:rsidR="00AD4E3A" w:rsidRPr="007C1308" w:rsidRDefault="00AD4E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13C1B63" w14:textId="77777777" w:rsidR="00AD4E3A" w:rsidRPr="007C1308" w:rsidRDefault="00AD4E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4" w:type="dxa"/>
            <w:tcBorders>
              <w:bottom w:val="double" w:sz="4" w:space="0" w:color="auto"/>
            </w:tcBorders>
          </w:tcPr>
          <w:p w14:paraId="49F370B8" w14:textId="70ABDFEA" w:rsidR="00AD4E3A" w:rsidRPr="007C1308" w:rsidRDefault="00733E07" w:rsidP="001927AE">
            <w:pPr>
              <w:pStyle w:val="30"/>
              <w:tabs>
                <w:tab w:val="clear" w:pos="360"/>
                <w:tab w:val="clear" w:pos="720"/>
                <w:tab w:val="decimal" w:pos="79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C130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307,005</w:t>
            </w:r>
          </w:p>
        </w:tc>
        <w:tc>
          <w:tcPr>
            <w:tcW w:w="270" w:type="dxa"/>
          </w:tcPr>
          <w:p w14:paraId="1B380ED3" w14:textId="77777777" w:rsidR="00AD4E3A" w:rsidRPr="007C1308" w:rsidRDefault="00AD4E3A" w:rsidP="001927AE">
            <w:pPr>
              <w:pStyle w:val="30"/>
              <w:tabs>
                <w:tab w:val="clear" w:pos="360"/>
                <w:tab w:val="clear" w:pos="720"/>
                <w:tab w:val="decimal" w:pos="81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09D6F2C" w14:textId="3ABE94C6" w:rsidR="00AD4E3A" w:rsidRPr="007C1308" w:rsidRDefault="00733E07" w:rsidP="001927AE">
            <w:pPr>
              <w:pStyle w:val="30"/>
              <w:tabs>
                <w:tab w:val="clear" w:pos="360"/>
                <w:tab w:val="clear" w:pos="720"/>
                <w:tab w:val="decimal" w:pos="780"/>
              </w:tabs>
              <w:spacing w:line="240" w:lineRule="atLeast"/>
              <w:ind w:left="-23" w:right="-225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C130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153,503</w:t>
            </w:r>
          </w:p>
        </w:tc>
        <w:tc>
          <w:tcPr>
            <w:tcW w:w="236" w:type="dxa"/>
          </w:tcPr>
          <w:p w14:paraId="42BEBF81" w14:textId="77777777" w:rsidR="00AD4E3A" w:rsidRPr="007C1308" w:rsidRDefault="00AD4E3A" w:rsidP="001927A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2AC58D82" w14:textId="63D28EA6" w:rsidR="00AD4E3A" w:rsidRPr="007C1308" w:rsidRDefault="00AD4E3A" w:rsidP="001927A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C130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307,005</w:t>
            </w:r>
          </w:p>
        </w:tc>
        <w:tc>
          <w:tcPr>
            <w:tcW w:w="262" w:type="dxa"/>
          </w:tcPr>
          <w:p w14:paraId="77D27F4D" w14:textId="77777777" w:rsidR="00AD4E3A" w:rsidRPr="007C1308" w:rsidRDefault="00AD4E3A" w:rsidP="001927AE">
            <w:pPr>
              <w:pStyle w:val="30"/>
              <w:tabs>
                <w:tab w:val="clear" w:pos="360"/>
                <w:tab w:val="clear" w:pos="720"/>
                <w:tab w:val="decimal" w:pos="888"/>
              </w:tabs>
              <w:spacing w:line="240" w:lineRule="atLeast"/>
              <w:ind w:left="-23" w:right="-225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</w:tcPr>
          <w:p w14:paraId="616AAD53" w14:textId="58A6D4CC" w:rsidR="00AD4E3A" w:rsidRPr="007C1308" w:rsidRDefault="00AD4E3A" w:rsidP="001927AE">
            <w:pPr>
              <w:pStyle w:val="30"/>
              <w:tabs>
                <w:tab w:val="clear" w:pos="360"/>
                <w:tab w:val="clear" w:pos="720"/>
                <w:tab w:val="decimal" w:pos="796"/>
              </w:tabs>
              <w:spacing w:line="240" w:lineRule="atLeast"/>
              <w:ind w:left="-23" w:right="-225" w:hanging="90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C130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153,503</w:t>
            </w:r>
          </w:p>
        </w:tc>
      </w:tr>
    </w:tbl>
    <w:p w14:paraId="6183CFC6" w14:textId="665A8AB6" w:rsidR="00EF4E77" w:rsidRPr="007C1308" w:rsidRDefault="00EF4E77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7C1308">
        <w:rPr>
          <w:rFonts w:ascii="Angsana New" w:hAnsi="Angsana New" w:hint="cs"/>
          <w:b/>
          <w:bCs/>
          <w:i/>
          <w:iCs/>
          <w:sz w:val="28"/>
          <w:szCs w:val="28"/>
          <w:cs/>
        </w:rPr>
        <w:lastRenderedPageBreak/>
        <w:t>การเสนอขายหุ้นให้แก่บุคคลในวงจำกัด</w:t>
      </w:r>
      <w:r w:rsidRPr="007C1308">
        <w:rPr>
          <w:rFonts w:ascii="Angsana New" w:hAnsi="Angsana New"/>
          <w:b/>
          <w:bCs/>
          <w:i/>
          <w:iCs/>
          <w:sz w:val="28"/>
          <w:szCs w:val="28"/>
          <w:cs/>
        </w:rPr>
        <w:t xml:space="preserve"> (</w:t>
      </w:r>
      <w:r w:rsidRPr="007C1308">
        <w:rPr>
          <w:rFonts w:ascii="Angsana New" w:hAnsi="Angsana New"/>
          <w:b/>
          <w:bCs/>
          <w:i/>
          <w:iCs/>
          <w:sz w:val="28"/>
          <w:szCs w:val="28"/>
        </w:rPr>
        <w:t>Private Placement)</w:t>
      </w:r>
      <w:r w:rsidRPr="007C1308">
        <w:rPr>
          <w:rFonts w:ascii="Angsana New" w:hAnsi="Angsana New"/>
          <w:b/>
          <w:bCs/>
          <w:i/>
          <w:iCs/>
          <w:sz w:val="28"/>
          <w:szCs w:val="28"/>
          <w:cs/>
        </w:rPr>
        <w:t xml:space="preserve"> </w:t>
      </w:r>
    </w:p>
    <w:p w14:paraId="18C6CA61" w14:textId="77777777" w:rsidR="00EF4E77" w:rsidRPr="007C1308" w:rsidRDefault="00EF4E77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57"/>
        <w:jc w:val="thaiDistribute"/>
        <w:rPr>
          <w:rFonts w:ascii="Angsana New" w:hAnsi="Angsana New"/>
          <w:sz w:val="20"/>
          <w:szCs w:val="20"/>
        </w:rPr>
      </w:pPr>
    </w:p>
    <w:p w14:paraId="1D4EB0D9" w14:textId="1D1322A4" w:rsidR="00EF4E77" w:rsidRPr="007C1308" w:rsidRDefault="00EF4E77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7C1308">
        <w:rPr>
          <w:rFonts w:ascii="Angsana New" w:hAnsi="Angsana New" w:hint="cs"/>
          <w:sz w:val="28"/>
          <w:szCs w:val="28"/>
          <w:cs/>
        </w:rPr>
        <w:t>เมื่อวันที่</w:t>
      </w:r>
      <w:r w:rsidRPr="007C1308">
        <w:rPr>
          <w:rFonts w:ascii="Angsana New" w:hAnsi="Angsana New"/>
          <w:sz w:val="28"/>
          <w:szCs w:val="28"/>
          <w:cs/>
        </w:rPr>
        <w:t xml:space="preserve"> </w:t>
      </w:r>
      <w:r w:rsidR="007E56DD" w:rsidRPr="007C1308">
        <w:rPr>
          <w:rFonts w:ascii="Angsana New" w:hAnsi="Angsana New"/>
          <w:sz w:val="28"/>
          <w:szCs w:val="28"/>
        </w:rPr>
        <w:t>29</w:t>
      </w:r>
      <w:r w:rsidRPr="007C1308">
        <w:rPr>
          <w:rFonts w:ascii="Angsana New" w:hAnsi="Angsana New"/>
          <w:sz w:val="28"/>
          <w:szCs w:val="28"/>
          <w:cs/>
        </w:rPr>
        <w:t xml:space="preserve"> </w:t>
      </w:r>
      <w:r w:rsidRPr="007C1308">
        <w:rPr>
          <w:rFonts w:ascii="Angsana New" w:hAnsi="Angsana New" w:hint="cs"/>
          <w:sz w:val="28"/>
          <w:szCs w:val="28"/>
          <w:cs/>
        </w:rPr>
        <w:t>เมษายน</w:t>
      </w:r>
      <w:r w:rsidRPr="007C1308">
        <w:rPr>
          <w:rFonts w:ascii="Angsana New" w:hAnsi="Angsana New"/>
          <w:sz w:val="28"/>
          <w:szCs w:val="28"/>
          <w:cs/>
        </w:rPr>
        <w:t xml:space="preserve"> </w:t>
      </w:r>
      <w:r w:rsidR="007E56DD" w:rsidRPr="007C1308">
        <w:rPr>
          <w:rFonts w:ascii="Angsana New" w:hAnsi="Angsana New"/>
          <w:sz w:val="28"/>
          <w:szCs w:val="28"/>
        </w:rPr>
        <w:t>2564</w:t>
      </w:r>
      <w:r w:rsidRPr="007C1308">
        <w:rPr>
          <w:rFonts w:ascii="Angsana New" w:hAnsi="Angsana New"/>
          <w:sz w:val="28"/>
          <w:szCs w:val="28"/>
          <w:cs/>
        </w:rPr>
        <w:t xml:space="preserve"> </w:t>
      </w:r>
      <w:r w:rsidRPr="007C1308">
        <w:rPr>
          <w:rFonts w:ascii="Angsana New" w:hAnsi="Angsana New" w:hint="cs"/>
          <w:sz w:val="28"/>
          <w:szCs w:val="28"/>
          <w:cs/>
        </w:rPr>
        <w:t>ผู้ถือหุ้นได้อนุมัติการเพิ่มทุนจดทะเบียนของบริษัทจำนวน</w:t>
      </w:r>
      <w:r w:rsidRPr="007C1308">
        <w:rPr>
          <w:rFonts w:ascii="Angsana New" w:hAnsi="Angsana New"/>
          <w:sz w:val="28"/>
          <w:szCs w:val="28"/>
          <w:cs/>
        </w:rPr>
        <w:t xml:space="preserve"> </w:t>
      </w:r>
      <w:r w:rsidR="007E56DD" w:rsidRPr="007C1308">
        <w:rPr>
          <w:rFonts w:ascii="Angsana New" w:hAnsi="Angsana New"/>
          <w:sz w:val="28"/>
          <w:szCs w:val="28"/>
        </w:rPr>
        <w:t>3</w:t>
      </w:r>
      <w:r w:rsidRPr="007C1308">
        <w:rPr>
          <w:rFonts w:ascii="Angsana New" w:hAnsi="Angsana New"/>
          <w:sz w:val="28"/>
          <w:szCs w:val="28"/>
        </w:rPr>
        <w:t>,</w:t>
      </w:r>
      <w:r w:rsidR="007E56DD" w:rsidRPr="007C1308">
        <w:rPr>
          <w:rFonts w:ascii="Angsana New" w:hAnsi="Angsana New"/>
          <w:sz w:val="28"/>
          <w:szCs w:val="28"/>
        </w:rPr>
        <w:t>502</w:t>
      </w:r>
      <w:r w:rsidRPr="007C1308">
        <w:rPr>
          <w:rFonts w:ascii="Angsana New" w:hAnsi="Angsana New"/>
          <w:sz w:val="28"/>
          <w:szCs w:val="28"/>
        </w:rPr>
        <w:t>,</w:t>
      </w:r>
      <w:r w:rsidR="007E56DD" w:rsidRPr="007C1308">
        <w:rPr>
          <w:rFonts w:ascii="Angsana New" w:hAnsi="Angsana New"/>
          <w:sz w:val="28"/>
          <w:szCs w:val="28"/>
        </w:rPr>
        <w:t>600</w:t>
      </w:r>
      <w:r w:rsidRPr="007C1308">
        <w:rPr>
          <w:rFonts w:ascii="Angsana New" w:hAnsi="Angsana New"/>
          <w:sz w:val="28"/>
          <w:szCs w:val="28"/>
        </w:rPr>
        <w:t xml:space="preserve"> </w:t>
      </w:r>
      <w:r w:rsidRPr="007C1308">
        <w:rPr>
          <w:rFonts w:ascii="Angsana New" w:hAnsi="Angsana New" w:hint="cs"/>
          <w:sz w:val="28"/>
          <w:szCs w:val="28"/>
          <w:cs/>
        </w:rPr>
        <w:t>บาท</w:t>
      </w:r>
      <w:r w:rsidRPr="007C1308">
        <w:rPr>
          <w:rFonts w:ascii="Angsana New" w:hAnsi="Angsana New"/>
          <w:sz w:val="28"/>
          <w:szCs w:val="28"/>
          <w:cs/>
        </w:rPr>
        <w:t xml:space="preserve"> </w:t>
      </w:r>
      <w:r w:rsidRPr="007C1308">
        <w:rPr>
          <w:rFonts w:ascii="Angsana New" w:hAnsi="Angsana New" w:hint="cs"/>
          <w:sz w:val="28"/>
          <w:szCs w:val="28"/>
          <w:cs/>
        </w:rPr>
        <w:t>จากทุนจดทะเบียนเดิมจำนวน</w:t>
      </w:r>
      <w:r w:rsidRPr="007C1308">
        <w:rPr>
          <w:rFonts w:ascii="Angsana New" w:hAnsi="Angsana New"/>
          <w:sz w:val="28"/>
          <w:szCs w:val="28"/>
          <w:cs/>
        </w:rPr>
        <w:t xml:space="preserve"> </w:t>
      </w:r>
      <w:r w:rsidR="007E56DD" w:rsidRPr="007C1308">
        <w:rPr>
          <w:rFonts w:ascii="Angsana New" w:hAnsi="Angsana New"/>
          <w:sz w:val="28"/>
          <w:szCs w:val="28"/>
        </w:rPr>
        <w:t>150</w:t>
      </w:r>
      <w:r w:rsidRPr="007C1308">
        <w:rPr>
          <w:rFonts w:ascii="Angsana New" w:hAnsi="Angsana New"/>
          <w:sz w:val="28"/>
          <w:szCs w:val="28"/>
        </w:rPr>
        <w:t>,</w:t>
      </w:r>
      <w:r w:rsidR="007E56DD" w:rsidRPr="007C1308">
        <w:rPr>
          <w:rFonts w:ascii="Angsana New" w:hAnsi="Angsana New"/>
          <w:sz w:val="28"/>
          <w:szCs w:val="28"/>
        </w:rPr>
        <w:t>000</w:t>
      </w:r>
      <w:r w:rsidRPr="007C1308">
        <w:rPr>
          <w:rFonts w:ascii="Angsana New" w:hAnsi="Angsana New"/>
          <w:sz w:val="28"/>
          <w:szCs w:val="28"/>
        </w:rPr>
        <w:t>,</w:t>
      </w:r>
      <w:r w:rsidR="007E56DD" w:rsidRPr="007C1308">
        <w:rPr>
          <w:rFonts w:ascii="Angsana New" w:hAnsi="Angsana New"/>
          <w:sz w:val="28"/>
          <w:szCs w:val="28"/>
        </w:rPr>
        <w:t>000</w:t>
      </w:r>
      <w:r w:rsidRPr="007C1308">
        <w:rPr>
          <w:rFonts w:ascii="Angsana New" w:hAnsi="Angsana New"/>
          <w:sz w:val="28"/>
          <w:szCs w:val="28"/>
          <w:cs/>
        </w:rPr>
        <w:t xml:space="preserve"> </w:t>
      </w:r>
      <w:r w:rsidRPr="007C1308">
        <w:rPr>
          <w:rFonts w:ascii="Angsana New" w:hAnsi="Angsana New" w:hint="cs"/>
          <w:sz w:val="28"/>
          <w:szCs w:val="28"/>
          <w:cs/>
        </w:rPr>
        <w:t>บาท</w:t>
      </w:r>
      <w:r w:rsidRPr="007C1308">
        <w:rPr>
          <w:rFonts w:ascii="Angsana New" w:hAnsi="Angsana New"/>
          <w:sz w:val="28"/>
          <w:szCs w:val="28"/>
          <w:cs/>
        </w:rPr>
        <w:t xml:space="preserve"> </w:t>
      </w:r>
      <w:r w:rsidRPr="007C1308">
        <w:rPr>
          <w:rFonts w:ascii="Angsana New" w:hAnsi="Angsana New" w:hint="cs"/>
          <w:sz w:val="28"/>
          <w:szCs w:val="28"/>
          <w:cs/>
        </w:rPr>
        <w:t>เป็นทุนจดทะเบียนจำนวน</w:t>
      </w:r>
      <w:r w:rsidRPr="007C1308">
        <w:rPr>
          <w:rFonts w:ascii="Angsana New" w:hAnsi="Angsana New"/>
          <w:sz w:val="28"/>
          <w:szCs w:val="28"/>
          <w:cs/>
        </w:rPr>
        <w:t xml:space="preserve"> </w:t>
      </w:r>
      <w:r w:rsidR="007E56DD" w:rsidRPr="007C1308">
        <w:rPr>
          <w:rFonts w:ascii="Angsana New" w:hAnsi="Angsana New"/>
          <w:sz w:val="28"/>
          <w:szCs w:val="28"/>
        </w:rPr>
        <w:t>153</w:t>
      </w:r>
      <w:r w:rsidRPr="007C1308">
        <w:rPr>
          <w:rFonts w:ascii="Angsana New" w:hAnsi="Angsana New"/>
          <w:sz w:val="28"/>
          <w:szCs w:val="28"/>
        </w:rPr>
        <w:t>,</w:t>
      </w:r>
      <w:r w:rsidR="007E56DD" w:rsidRPr="007C1308">
        <w:rPr>
          <w:rFonts w:ascii="Angsana New" w:hAnsi="Angsana New"/>
          <w:sz w:val="28"/>
          <w:szCs w:val="28"/>
        </w:rPr>
        <w:t>502</w:t>
      </w:r>
      <w:r w:rsidRPr="007C1308">
        <w:rPr>
          <w:rFonts w:ascii="Angsana New" w:hAnsi="Angsana New"/>
          <w:sz w:val="28"/>
          <w:szCs w:val="28"/>
        </w:rPr>
        <w:t>,</w:t>
      </w:r>
      <w:r w:rsidR="007E56DD" w:rsidRPr="007C1308">
        <w:rPr>
          <w:rFonts w:ascii="Angsana New" w:hAnsi="Angsana New"/>
          <w:sz w:val="28"/>
          <w:szCs w:val="28"/>
        </w:rPr>
        <w:t>600</w:t>
      </w:r>
      <w:r w:rsidRPr="007C1308">
        <w:rPr>
          <w:rFonts w:ascii="Angsana New" w:hAnsi="Angsana New"/>
          <w:sz w:val="28"/>
          <w:szCs w:val="28"/>
        </w:rPr>
        <w:t xml:space="preserve"> </w:t>
      </w:r>
      <w:r w:rsidRPr="007C1308">
        <w:rPr>
          <w:rFonts w:ascii="Angsana New" w:hAnsi="Angsana New" w:hint="cs"/>
          <w:sz w:val="28"/>
          <w:szCs w:val="28"/>
          <w:cs/>
        </w:rPr>
        <w:t>บาท</w:t>
      </w:r>
      <w:r w:rsidRPr="007C1308">
        <w:rPr>
          <w:rFonts w:ascii="Angsana New" w:hAnsi="Angsana New"/>
          <w:sz w:val="28"/>
          <w:szCs w:val="28"/>
          <w:cs/>
        </w:rPr>
        <w:t xml:space="preserve"> </w:t>
      </w:r>
      <w:r w:rsidRPr="007C1308">
        <w:rPr>
          <w:rFonts w:ascii="Angsana New" w:hAnsi="Angsana New" w:hint="cs"/>
          <w:sz w:val="28"/>
          <w:szCs w:val="28"/>
          <w:cs/>
        </w:rPr>
        <w:t>โดยการออกหุ้นสามัญเพิ่มทุนของบริษัทจำนวน</w:t>
      </w:r>
      <w:r w:rsidRPr="007C1308">
        <w:rPr>
          <w:rFonts w:ascii="Angsana New" w:hAnsi="Angsana New"/>
          <w:sz w:val="28"/>
          <w:szCs w:val="28"/>
          <w:cs/>
        </w:rPr>
        <w:t xml:space="preserve"> </w:t>
      </w:r>
      <w:r w:rsidR="007E56DD" w:rsidRPr="007C1308">
        <w:rPr>
          <w:rFonts w:ascii="Angsana New" w:hAnsi="Angsana New"/>
          <w:sz w:val="28"/>
          <w:szCs w:val="28"/>
        </w:rPr>
        <w:t>7</w:t>
      </w:r>
      <w:r w:rsidRPr="007C1308">
        <w:rPr>
          <w:rFonts w:ascii="Angsana New" w:hAnsi="Angsana New"/>
          <w:sz w:val="28"/>
          <w:szCs w:val="28"/>
        </w:rPr>
        <w:t>,</w:t>
      </w:r>
      <w:r w:rsidR="007E56DD" w:rsidRPr="007C1308">
        <w:rPr>
          <w:rFonts w:ascii="Angsana New" w:hAnsi="Angsana New"/>
          <w:sz w:val="28"/>
          <w:szCs w:val="28"/>
        </w:rPr>
        <w:t>005</w:t>
      </w:r>
      <w:r w:rsidRPr="007C1308">
        <w:rPr>
          <w:rFonts w:ascii="Angsana New" w:hAnsi="Angsana New"/>
          <w:sz w:val="28"/>
          <w:szCs w:val="28"/>
        </w:rPr>
        <w:t>,</w:t>
      </w:r>
      <w:r w:rsidR="007E56DD" w:rsidRPr="007C1308">
        <w:rPr>
          <w:rFonts w:ascii="Angsana New" w:hAnsi="Angsana New"/>
          <w:sz w:val="28"/>
          <w:szCs w:val="28"/>
        </w:rPr>
        <w:t>200</w:t>
      </w:r>
      <w:r w:rsidRPr="007C1308">
        <w:rPr>
          <w:rFonts w:ascii="Angsana New" w:hAnsi="Angsana New"/>
          <w:sz w:val="28"/>
          <w:szCs w:val="28"/>
        </w:rPr>
        <w:t xml:space="preserve"> </w:t>
      </w:r>
      <w:r w:rsidRPr="007C1308">
        <w:rPr>
          <w:rFonts w:ascii="Angsana New" w:hAnsi="Angsana New" w:hint="cs"/>
          <w:sz w:val="28"/>
          <w:szCs w:val="28"/>
          <w:cs/>
        </w:rPr>
        <w:t>หุ้น</w:t>
      </w:r>
      <w:r w:rsidRPr="007C1308">
        <w:rPr>
          <w:rFonts w:ascii="Angsana New" w:hAnsi="Angsana New"/>
          <w:sz w:val="28"/>
          <w:szCs w:val="28"/>
          <w:cs/>
        </w:rPr>
        <w:t xml:space="preserve"> </w:t>
      </w:r>
      <w:r w:rsidRPr="007C1308">
        <w:rPr>
          <w:rFonts w:ascii="Angsana New" w:hAnsi="Angsana New" w:hint="cs"/>
          <w:sz w:val="28"/>
          <w:szCs w:val="28"/>
          <w:cs/>
        </w:rPr>
        <w:t>มูลค่าที่ตราไว้หุ้นละ</w:t>
      </w:r>
      <w:r w:rsidRPr="007C1308">
        <w:rPr>
          <w:rFonts w:ascii="Angsana New" w:hAnsi="Angsana New"/>
          <w:sz w:val="28"/>
          <w:szCs w:val="28"/>
          <w:cs/>
        </w:rPr>
        <w:t xml:space="preserve"> </w:t>
      </w:r>
      <w:r w:rsidR="007E56DD" w:rsidRPr="007C1308">
        <w:rPr>
          <w:rFonts w:ascii="Angsana New" w:hAnsi="Angsana New"/>
          <w:sz w:val="28"/>
          <w:szCs w:val="28"/>
        </w:rPr>
        <w:t>0</w:t>
      </w:r>
      <w:r w:rsidRPr="007C1308">
        <w:rPr>
          <w:rFonts w:ascii="Angsana New" w:hAnsi="Angsana New"/>
          <w:sz w:val="28"/>
          <w:szCs w:val="28"/>
        </w:rPr>
        <w:t>.</w:t>
      </w:r>
      <w:r w:rsidR="007E56DD" w:rsidRPr="007C1308">
        <w:rPr>
          <w:rFonts w:ascii="Angsana New" w:hAnsi="Angsana New"/>
          <w:sz w:val="28"/>
          <w:szCs w:val="28"/>
        </w:rPr>
        <w:t>50</w:t>
      </w:r>
      <w:r w:rsidRPr="007C1308">
        <w:rPr>
          <w:rFonts w:ascii="Angsana New" w:hAnsi="Angsana New"/>
          <w:sz w:val="28"/>
          <w:szCs w:val="28"/>
          <w:cs/>
        </w:rPr>
        <w:t xml:space="preserve"> </w:t>
      </w:r>
      <w:r w:rsidRPr="007C1308">
        <w:rPr>
          <w:rFonts w:ascii="Angsana New" w:hAnsi="Angsana New" w:hint="cs"/>
          <w:sz w:val="28"/>
          <w:szCs w:val="28"/>
          <w:cs/>
        </w:rPr>
        <w:t>บาท</w:t>
      </w:r>
      <w:r w:rsidRPr="007C1308">
        <w:rPr>
          <w:rFonts w:ascii="Angsana New" w:hAnsi="Angsana New"/>
          <w:sz w:val="28"/>
          <w:szCs w:val="28"/>
          <w:cs/>
        </w:rPr>
        <w:t xml:space="preserve"> </w:t>
      </w:r>
      <w:r w:rsidRPr="007C1308">
        <w:rPr>
          <w:rFonts w:ascii="Angsana New" w:hAnsi="Angsana New" w:hint="cs"/>
          <w:sz w:val="28"/>
          <w:szCs w:val="28"/>
          <w:cs/>
        </w:rPr>
        <w:t>เพื่อเสนอขายให้แก่บุคคลในวงจำกัด</w:t>
      </w:r>
      <w:r w:rsidRPr="007C1308">
        <w:rPr>
          <w:rFonts w:ascii="Angsana New" w:hAnsi="Angsana New"/>
          <w:sz w:val="28"/>
          <w:szCs w:val="28"/>
          <w:cs/>
        </w:rPr>
        <w:t xml:space="preserve"> (</w:t>
      </w:r>
      <w:r w:rsidRPr="007C1308">
        <w:rPr>
          <w:rFonts w:ascii="Angsana New" w:hAnsi="Angsana New"/>
          <w:sz w:val="28"/>
          <w:szCs w:val="28"/>
        </w:rPr>
        <w:t xml:space="preserve">Private Placement) </w:t>
      </w:r>
      <w:r w:rsidRPr="007C1308">
        <w:rPr>
          <w:rFonts w:ascii="Angsana New" w:hAnsi="Angsana New" w:hint="cs"/>
          <w:sz w:val="28"/>
          <w:szCs w:val="28"/>
          <w:cs/>
        </w:rPr>
        <w:t>ซึ่งเป็นการดำเนินการชำระค่าหุ้นงวดสุดท้ายตามเงื่อนไขข้อตกลงการซื้อหุ้นของบริษัท</w:t>
      </w:r>
      <w:r w:rsidRPr="007C1308">
        <w:rPr>
          <w:rFonts w:ascii="Angsana New" w:hAnsi="Angsana New"/>
          <w:sz w:val="28"/>
          <w:szCs w:val="28"/>
          <w:cs/>
        </w:rPr>
        <w:t xml:space="preserve"> </w:t>
      </w:r>
      <w:r w:rsidRPr="007C1308">
        <w:rPr>
          <w:rFonts w:ascii="Angsana New" w:hAnsi="Angsana New" w:hint="cs"/>
          <w:sz w:val="28"/>
          <w:szCs w:val="28"/>
          <w:cs/>
        </w:rPr>
        <w:t>ไอ</w:t>
      </w:r>
      <w:r w:rsidRPr="007C1308">
        <w:rPr>
          <w:rFonts w:ascii="Angsana New" w:hAnsi="Angsana New"/>
          <w:sz w:val="28"/>
          <w:szCs w:val="28"/>
          <w:cs/>
        </w:rPr>
        <w:t>-</w:t>
      </w:r>
      <w:r w:rsidRPr="007C1308">
        <w:rPr>
          <w:rFonts w:ascii="Angsana New" w:hAnsi="Angsana New" w:hint="cs"/>
          <w:sz w:val="28"/>
          <w:szCs w:val="28"/>
          <w:cs/>
        </w:rPr>
        <w:t>ซีเคียว</w:t>
      </w:r>
      <w:r w:rsidRPr="007C1308">
        <w:rPr>
          <w:rFonts w:ascii="Angsana New" w:hAnsi="Angsana New"/>
          <w:sz w:val="28"/>
          <w:szCs w:val="28"/>
          <w:cs/>
        </w:rPr>
        <w:t xml:space="preserve"> </w:t>
      </w:r>
      <w:r w:rsidRPr="007C1308">
        <w:rPr>
          <w:rFonts w:ascii="Angsana New" w:hAnsi="Angsana New" w:hint="cs"/>
          <w:sz w:val="28"/>
          <w:szCs w:val="28"/>
          <w:cs/>
        </w:rPr>
        <w:t>จำกัด</w:t>
      </w:r>
      <w:r w:rsidRPr="007C1308">
        <w:rPr>
          <w:rFonts w:ascii="Angsana New" w:hAnsi="Angsana New"/>
          <w:sz w:val="28"/>
          <w:szCs w:val="28"/>
          <w:cs/>
        </w:rPr>
        <w:t xml:space="preserve"> </w:t>
      </w:r>
      <w:r w:rsidRPr="007C1308">
        <w:rPr>
          <w:rFonts w:ascii="Angsana New" w:hAnsi="Angsana New" w:hint="cs"/>
          <w:sz w:val="28"/>
          <w:szCs w:val="28"/>
          <w:cs/>
        </w:rPr>
        <w:t>ตามที่ได้รับอนุมัติจากที่ประชุมวิสามัญผู้ถือหุ้น</w:t>
      </w:r>
      <w:r w:rsidRPr="007C1308">
        <w:rPr>
          <w:rFonts w:ascii="Angsana New" w:hAnsi="Angsana New"/>
          <w:sz w:val="28"/>
          <w:szCs w:val="28"/>
          <w:cs/>
        </w:rPr>
        <w:t xml:space="preserve"> </w:t>
      </w:r>
      <w:r w:rsidRPr="007C1308">
        <w:rPr>
          <w:rFonts w:ascii="Angsana New" w:hAnsi="Angsana New" w:hint="cs"/>
          <w:sz w:val="28"/>
          <w:szCs w:val="28"/>
          <w:cs/>
        </w:rPr>
        <w:t>ครั้งที่</w:t>
      </w:r>
      <w:r w:rsidRPr="007C1308">
        <w:rPr>
          <w:rFonts w:ascii="Angsana New" w:hAnsi="Angsana New"/>
          <w:sz w:val="28"/>
          <w:szCs w:val="28"/>
          <w:cs/>
        </w:rPr>
        <w:t xml:space="preserve"> </w:t>
      </w:r>
      <w:r w:rsidR="007E56DD" w:rsidRPr="007C1308">
        <w:rPr>
          <w:rFonts w:ascii="Angsana New" w:hAnsi="Angsana New"/>
          <w:sz w:val="28"/>
          <w:szCs w:val="28"/>
        </w:rPr>
        <w:t>1</w:t>
      </w:r>
      <w:r w:rsidRPr="007C1308">
        <w:rPr>
          <w:rFonts w:ascii="Angsana New" w:hAnsi="Angsana New"/>
          <w:sz w:val="28"/>
          <w:szCs w:val="28"/>
        </w:rPr>
        <w:t>/</w:t>
      </w:r>
      <w:r w:rsidR="007E56DD" w:rsidRPr="007C1308">
        <w:rPr>
          <w:rFonts w:ascii="Angsana New" w:hAnsi="Angsana New"/>
          <w:sz w:val="28"/>
          <w:szCs w:val="28"/>
        </w:rPr>
        <w:t>2561</w:t>
      </w:r>
    </w:p>
    <w:p w14:paraId="7C74B53C" w14:textId="77777777" w:rsidR="00227FB7" w:rsidRPr="007C1308" w:rsidRDefault="00227FB7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6EE344DA" w14:textId="48CA2036" w:rsidR="00EF4E77" w:rsidRPr="007C1308" w:rsidRDefault="00EF4E77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7C1308">
        <w:rPr>
          <w:rFonts w:ascii="Angsana New" w:hAnsi="Angsana New"/>
          <w:sz w:val="28"/>
          <w:szCs w:val="28"/>
          <w:cs/>
        </w:rPr>
        <w:t xml:space="preserve">ในเดือนพฤษภาคม </w:t>
      </w:r>
      <w:r w:rsidR="007E56DD" w:rsidRPr="007C1308">
        <w:rPr>
          <w:rFonts w:ascii="Angsana New" w:hAnsi="Angsana New"/>
          <w:sz w:val="28"/>
          <w:szCs w:val="28"/>
        </w:rPr>
        <w:t>2564</w:t>
      </w:r>
      <w:r w:rsidRPr="007C1308">
        <w:rPr>
          <w:rFonts w:ascii="Angsana New" w:hAnsi="Angsana New"/>
          <w:sz w:val="28"/>
          <w:szCs w:val="28"/>
          <w:cs/>
        </w:rPr>
        <w:t xml:space="preserve"> บริษัทได้เสนอขายหุ้นที่ออกใหม่จำนวน </w:t>
      </w:r>
      <w:r w:rsidR="007E56DD" w:rsidRPr="007C1308">
        <w:rPr>
          <w:rFonts w:ascii="Angsana New" w:hAnsi="Angsana New"/>
          <w:sz w:val="28"/>
          <w:szCs w:val="28"/>
        </w:rPr>
        <w:t>7</w:t>
      </w:r>
      <w:r w:rsidRPr="007C1308">
        <w:rPr>
          <w:rFonts w:ascii="Angsana New" w:hAnsi="Angsana New"/>
          <w:sz w:val="28"/>
          <w:szCs w:val="28"/>
        </w:rPr>
        <w:t>,</w:t>
      </w:r>
      <w:r w:rsidR="007E56DD" w:rsidRPr="007C1308">
        <w:rPr>
          <w:rFonts w:ascii="Angsana New" w:hAnsi="Angsana New"/>
          <w:sz w:val="28"/>
          <w:szCs w:val="28"/>
        </w:rPr>
        <w:t>005</w:t>
      </w:r>
      <w:r w:rsidRPr="007C1308">
        <w:rPr>
          <w:rFonts w:ascii="Angsana New" w:hAnsi="Angsana New"/>
          <w:sz w:val="28"/>
          <w:szCs w:val="28"/>
        </w:rPr>
        <w:t>,</w:t>
      </w:r>
      <w:r w:rsidR="007E56DD" w:rsidRPr="007C1308">
        <w:rPr>
          <w:rFonts w:ascii="Angsana New" w:hAnsi="Angsana New"/>
          <w:sz w:val="28"/>
          <w:szCs w:val="28"/>
        </w:rPr>
        <w:t>200</w:t>
      </w:r>
      <w:r w:rsidRPr="007C1308">
        <w:rPr>
          <w:rFonts w:ascii="Angsana New" w:hAnsi="Angsana New"/>
          <w:sz w:val="28"/>
          <w:szCs w:val="28"/>
          <w:cs/>
        </w:rPr>
        <w:t xml:space="preserve"> หุ้นดังกล่าว ในราคาหุ้นละ </w:t>
      </w:r>
      <w:r w:rsidR="007E56DD" w:rsidRPr="007C1308">
        <w:rPr>
          <w:rFonts w:ascii="Angsana New" w:hAnsi="Angsana New"/>
          <w:sz w:val="28"/>
          <w:szCs w:val="28"/>
        </w:rPr>
        <w:t>5</w:t>
      </w:r>
      <w:r w:rsidRPr="007C1308">
        <w:rPr>
          <w:rFonts w:ascii="Angsana New" w:hAnsi="Angsana New"/>
          <w:sz w:val="28"/>
          <w:szCs w:val="28"/>
          <w:cs/>
        </w:rPr>
        <w:t>.</w:t>
      </w:r>
      <w:r w:rsidR="007E56DD" w:rsidRPr="007C1308">
        <w:rPr>
          <w:rFonts w:ascii="Angsana New" w:hAnsi="Angsana New"/>
          <w:sz w:val="28"/>
          <w:szCs w:val="28"/>
        </w:rPr>
        <w:t>71</w:t>
      </w:r>
      <w:r w:rsidRPr="007C1308">
        <w:rPr>
          <w:rFonts w:ascii="Angsana New" w:hAnsi="Angsana New"/>
          <w:sz w:val="28"/>
          <w:szCs w:val="28"/>
          <w:cs/>
        </w:rPr>
        <w:t xml:space="preserve"> บาท (ทุน </w:t>
      </w:r>
      <w:r w:rsidR="007E56DD" w:rsidRPr="007C1308">
        <w:rPr>
          <w:rFonts w:ascii="Angsana New" w:hAnsi="Angsana New"/>
          <w:sz w:val="28"/>
          <w:szCs w:val="28"/>
        </w:rPr>
        <w:t>0</w:t>
      </w:r>
      <w:r w:rsidRPr="007C1308">
        <w:rPr>
          <w:rFonts w:ascii="Angsana New" w:hAnsi="Angsana New"/>
          <w:sz w:val="28"/>
          <w:szCs w:val="28"/>
        </w:rPr>
        <w:t>.</w:t>
      </w:r>
      <w:r w:rsidR="007E56DD" w:rsidRPr="007C1308">
        <w:rPr>
          <w:rFonts w:ascii="Angsana New" w:hAnsi="Angsana New"/>
          <w:sz w:val="28"/>
          <w:szCs w:val="28"/>
        </w:rPr>
        <w:t>50</w:t>
      </w:r>
      <w:r w:rsidRPr="007C1308">
        <w:rPr>
          <w:rFonts w:ascii="Angsana New" w:hAnsi="Angsana New"/>
          <w:sz w:val="28"/>
          <w:szCs w:val="28"/>
          <w:cs/>
        </w:rPr>
        <w:t xml:space="preserve"> บาท และส่วนเกินมูลค่าหุ้น </w:t>
      </w:r>
      <w:r w:rsidR="007E56DD" w:rsidRPr="007C1308">
        <w:rPr>
          <w:rFonts w:ascii="Angsana New" w:hAnsi="Angsana New"/>
          <w:sz w:val="28"/>
          <w:szCs w:val="28"/>
        </w:rPr>
        <w:t>5</w:t>
      </w:r>
      <w:r w:rsidRPr="007C1308">
        <w:rPr>
          <w:rFonts w:ascii="Angsana New" w:hAnsi="Angsana New"/>
          <w:sz w:val="28"/>
          <w:szCs w:val="28"/>
        </w:rPr>
        <w:t>.</w:t>
      </w:r>
      <w:r w:rsidR="007E56DD" w:rsidRPr="007C1308">
        <w:rPr>
          <w:rFonts w:ascii="Angsana New" w:hAnsi="Angsana New"/>
          <w:sz w:val="28"/>
          <w:szCs w:val="28"/>
        </w:rPr>
        <w:t>21</w:t>
      </w:r>
      <w:r w:rsidRPr="007C1308">
        <w:rPr>
          <w:rFonts w:ascii="Angsana New" w:hAnsi="Angsana New"/>
          <w:sz w:val="28"/>
          <w:szCs w:val="28"/>
          <w:cs/>
        </w:rPr>
        <w:t xml:space="preserve"> บาท) รวมเป็นจำนวนเงิน </w:t>
      </w:r>
      <w:r w:rsidR="007E56DD" w:rsidRPr="007C1308">
        <w:rPr>
          <w:rFonts w:ascii="Angsana New" w:hAnsi="Angsana New"/>
          <w:sz w:val="28"/>
          <w:szCs w:val="28"/>
        </w:rPr>
        <w:t>40</w:t>
      </w:r>
      <w:r w:rsidRPr="007C1308">
        <w:rPr>
          <w:rFonts w:ascii="Angsana New" w:hAnsi="Angsana New"/>
          <w:sz w:val="28"/>
          <w:szCs w:val="28"/>
          <w:cs/>
        </w:rPr>
        <w:t xml:space="preserve"> ล้านบาท แบ่งออกเป็นทุนชำระแล้ว </w:t>
      </w:r>
      <w:r w:rsidR="007E56DD" w:rsidRPr="007C1308">
        <w:rPr>
          <w:rFonts w:ascii="Angsana New" w:hAnsi="Angsana New"/>
          <w:sz w:val="28"/>
          <w:szCs w:val="28"/>
        </w:rPr>
        <w:t>3</w:t>
      </w:r>
      <w:r w:rsidRPr="007C1308">
        <w:rPr>
          <w:rFonts w:ascii="Angsana New" w:hAnsi="Angsana New"/>
          <w:sz w:val="28"/>
          <w:szCs w:val="28"/>
        </w:rPr>
        <w:t>.</w:t>
      </w:r>
      <w:r w:rsidR="007E56DD" w:rsidRPr="007C1308">
        <w:rPr>
          <w:rFonts w:ascii="Angsana New" w:hAnsi="Angsana New"/>
          <w:sz w:val="28"/>
          <w:szCs w:val="28"/>
        </w:rPr>
        <w:t>50</w:t>
      </w:r>
      <w:r w:rsidRPr="007C1308">
        <w:rPr>
          <w:rFonts w:ascii="Angsana New" w:hAnsi="Angsana New"/>
          <w:sz w:val="28"/>
          <w:szCs w:val="28"/>
          <w:cs/>
        </w:rPr>
        <w:t xml:space="preserve"> ล้านบาท และส่วนเกินมูลค่าหุ้น </w:t>
      </w:r>
      <w:r w:rsidR="007E56DD" w:rsidRPr="007C1308">
        <w:rPr>
          <w:rFonts w:ascii="Angsana New" w:hAnsi="Angsana New"/>
          <w:sz w:val="28"/>
          <w:szCs w:val="28"/>
        </w:rPr>
        <w:t>36</w:t>
      </w:r>
      <w:r w:rsidRPr="007C1308">
        <w:rPr>
          <w:rFonts w:ascii="Angsana New" w:hAnsi="Angsana New"/>
          <w:sz w:val="28"/>
          <w:szCs w:val="28"/>
        </w:rPr>
        <w:t>.</w:t>
      </w:r>
      <w:r w:rsidR="007E56DD" w:rsidRPr="007C1308">
        <w:rPr>
          <w:rFonts w:ascii="Angsana New" w:hAnsi="Angsana New"/>
          <w:sz w:val="28"/>
          <w:szCs w:val="28"/>
        </w:rPr>
        <w:t>50</w:t>
      </w:r>
      <w:r w:rsidRPr="007C1308">
        <w:rPr>
          <w:rFonts w:ascii="Angsana New" w:hAnsi="Angsana New"/>
          <w:sz w:val="28"/>
          <w:szCs w:val="28"/>
          <w:cs/>
        </w:rPr>
        <w:t xml:space="preserve"> ล้านบาท บริษัทได้ออกหุ้นและเรียกชำระค่าหุ้นเมื่อวันที่ </w:t>
      </w:r>
      <w:r w:rsidR="007E56DD" w:rsidRPr="007C1308">
        <w:rPr>
          <w:rFonts w:ascii="Angsana New" w:hAnsi="Angsana New"/>
          <w:sz w:val="28"/>
          <w:szCs w:val="28"/>
        </w:rPr>
        <w:t>18</w:t>
      </w:r>
      <w:r w:rsidRPr="007C1308">
        <w:rPr>
          <w:rFonts w:ascii="Angsana New" w:hAnsi="Angsana New"/>
          <w:sz w:val="28"/>
          <w:szCs w:val="28"/>
          <w:cs/>
        </w:rPr>
        <w:t xml:space="preserve"> พฤษภาคม </w:t>
      </w:r>
      <w:r w:rsidR="007E56DD" w:rsidRPr="007C1308">
        <w:rPr>
          <w:rFonts w:ascii="Angsana New" w:hAnsi="Angsana New"/>
          <w:sz w:val="28"/>
          <w:szCs w:val="28"/>
        </w:rPr>
        <w:t>2564</w:t>
      </w:r>
      <w:r w:rsidRPr="007C1308">
        <w:rPr>
          <w:rFonts w:ascii="Angsana New" w:hAnsi="Angsana New"/>
          <w:sz w:val="28"/>
          <w:szCs w:val="28"/>
          <w:cs/>
        </w:rPr>
        <w:t xml:space="preserve"> และจดทะเบียนการเพิ่มทุนที่ชำระแล้วกับกระทรวงพาณิชย์เมื่อวันที่ </w:t>
      </w:r>
      <w:r w:rsidR="007E56DD" w:rsidRPr="007C1308">
        <w:rPr>
          <w:rFonts w:ascii="Angsana New" w:hAnsi="Angsana New"/>
          <w:sz w:val="28"/>
          <w:szCs w:val="28"/>
        </w:rPr>
        <w:t>20</w:t>
      </w:r>
      <w:r w:rsidRPr="007C1308">
        <w:rPr>
          <w:rFonts w:ascii="Angsana New" w:hAnsi="Angsana New"/>
          <w:sz w:val="28"/>
          <w:szCs w:val="28"/>
          <w:cs/>
        </w:rPr>
        <w:t xml:space="preserve"> พฤษภาคม </w:t>
      </w:r>
      <w:r w:rsidR="007E56DD" w:rsidRPr="007C1308">
        <w:rPr>
          <w:rFonts w:ascii="Angsana New" w:hAnsi="Angsana New"/>
          <w:sz w:val="28"/>
          <w:szCs w:val="28"/>
        </w:rPr>
        <w:t>2564</w:t>
      </w:r>
      <w:r w:rsidRPr="007C1308">
        <w:rPr>
          <w:rFonts w:ascii="Angsana New" w:hAnsi="Angsana New"/>
          <w:sz w:val="28"/>
          <w:szCs w:val="28"/>
          <w:cs/>
        </w:rPr>
        <w:t xml:space="preserve"> </w:t>
      </w:r>
    </w:p>
    <w:p w14:paraId="1FD55F1A" w14:textId="77777777" w:rsidR="00EF4E77" w:rsidRPr="007C1308" w:rsidRDefault="00EF4E77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180"/>
        <w:jc w:val="thaiDistribute"/>
        <w:rPr>
          <w:rFonts w:ascii="Angsana New" w:hAnsi="Angsana New"/>
          <w:sz w:val="20"/>
          <w:szCs w:val="20"/>
        </w:rPr>
      </w:pPr>
    </w:p>
    <w:p w14:paraId="57AE1E51" w14:textId="168B2BEC" w:rsidR="00EF4E77" w:rsidRPr="007C1308" w:rsidRDefault="00EF4E77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7C1308">
        <w:rPr>
          <w:rFonts w:ascii="Angsana New" w:hAnsi="Angsana New" w:hint="cs"/>
          <w:sz w:val="28"/>
          <w:szCs w:val="28"/>
          <w:cs/>
        </w:rPr>
        <w:t>ค่าใช้จ่ายที่เกี่ยวข้องโดยตรงกับการเสนอขายหุ้นให้แก่บุคคลในวงจำกัด</w:t>
      </w:r>
      <w:r w:rsidRPr="007C1308">
        <w:rPr>
          <w:rFonts w:ascii="Angsana New" w:hAnsi="Angsana New"/>
          <w:sz w:val="28"/>
          <w:szCs w:val="28"/>
          <w:cs/>
        </w:rPr>
        <w:t xml:space="preserve"> (</w:t>
      </w:r>
      <w:r w:rsidRPr="007C1308">
        <w:rPr>
          <w:rFonts w:ascii="Angsana New" w:hAnsi="Angsana New"/>
          <w:sz w:val="28"/>
          <w:szCs w:val="28"/>
        </w:rPr>
        <w:t xml:space="preserve">Private Placement) </w:t>
      </w:r>
      <w:r w:rsidRPr="007C1308">
        <w:rPr>
          <w:rFonts w:ascii="Angsana New" w:hAnsi="Angsana New" w:hint="cs"/>
          <w:sz w:val="28"/>
          <w:szCs w:val="28"/>
          <w:cs/>
        </w:rPr>
        <w:t xml:space="preserve">จำนวนเงิน </w:t>
      </w:r>
      <w:r w:rsidR="007E56DD" w:rsidRPr="007C1308">
        <w:rPr>
          <w:rFonts w:ascii="Angsana New" w:hAnsi="Angsana New"/>
          <w:sz w:val="28"/>
          <w:szCs w:val="28"/>
        </w:rPr>
        <w:t>0</w:t>
      </w:r>
      <w:r w:rsidRPr="007C1308">
        <w:rPr>
          <w:rFonts w:ascii="Angsana New" w:hAnsi="Angsana New"/>
          <w:sz w:val="28"/>
          <w:szCs w:val="28"/>
        </w:rPr>
        <w:t>.</w:t>
      </w:r>
      <w:r w:rsidR="007E56DD" w:rsidRPr="007C1308">
        <w:rPr>
          <w:rFonts w:ascii="Angsana New" w:hAnsi="Angsana New"/>
          <w:sz w:val="28"/>
          <w:szCs w:val="28"/>
        </w:rPr>
        <w:t>60</w:t>
      </w:r>
      <w:r w:rsidRPr="007C1308">
        <w:rPr>
          <w:rFonts w:ascii="Angsana New" w:hAnsi="Angsana New"/>
          <w:sz w:val="28"/>
          <w:szCs w:val="28"/>
          <w:cs/>
        </w:rPr>
        <w:t xml:space="preserve"> </w:t>
      </w:r>
      <w:r w:rsidRPr="007C1308">
        <w:rPr>
          <w:rFonts w:ascii="Angsana New" w:hAnsi="Angsana New" w:hint="cs"/>
          <w:sz w:val="28"/>
          <w:szCs w:val="28"/>
          <w:cs/>
        </w:rPr>
        <w:t>ล้านบาท</w:t>
      </w:r>
      <w:r w:rsidRPr="007C1308">
        <w:rPr>
          <w:rFonts w:ascii="Angsana New" w:hAnsi="Angsana New"/>
          <w:sz w:val="28"/>
          <w:szCs w:val="28"/>
          <w:cs/>
        </w:rPr>
        <w:t xml:space="preserve"> </w:t>
      </w:r>
      <w:r w:rsidRPr="007C1308">
        <w:rPr>
          <w:rFonts w:ascii="Angsana New" w:hAnsi="Angsana New" w:hint="cs"/>
          <w:sz w:val="28"/>
          <w:szCs w:val="28"/>
          <w:cs/>
        </w:rPr>
        <w:t>แสดงหักจากส่วนเกินมูลค่าหุ้นที่ได้รับจากการเสนอหุ้นให้แก่บุคคลในวงจำกัด</w:t>
      </w:r>
      <w:r w:rsidRPr="007C1308">
        <w:rPr>
          <w:rFonts w:ascii="Angsana New" w:hAnsi="Angsana New"/>
          <w:sz w:val="28"/>
          <w:szCs w:val="28"/>
          <w:cs/>
        </w:rPr>
        <w:t xml:space="preserve"> (</w:t>
      </w:r>
      <w:r w:rsidRPr="007C1308">
        <w:rPr>
          <w:rFonts w:ascii="Angsana New" w:hAnsi="Angsana New"/>
          <w:sz w:val="28"/>
          <w:szCs w:val="28"/>
        </w:rPr>
        <w:t>Private Placement)</w:t>
      </w:r>
    </w:p>
    <w:p w14:paraId="7420C03E" w14:textId="77777777" w:rsidR="00484C8B" w:rsidRPr="007C1308" w:rsidRDefault="00484C8B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6D609034" w14:textId="77777777" w:rsidR="00EF4E77" w:rsidRPr="007C1308" w:rsidRDefault="00EF4E77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7C1308">
        <w:rPr>
          <w:rFonts w:ascii="Angsana New" w:hAnsi="Angsana New"/>
          <w:i/>
          <w:iCs/>
          <w:sz w:val="28"/>
          <w:szCs w:val="28"/>
          <w:cs/>
        </w:rPr>
        <w:t>ส่วนเกินมูลค่าหุ้น</w:t>
      </w:r>
    </w:p>
    <w:p w14:paraId="54184D38" w14:textId="77777777" w:rsidR="008A3AE9" w:rsidRPr="007C1308" w:rsidRDefault="008A3AE9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2273FE62" w14:textId="2C349150" w:rsidR="00EF4E77" w:rsidRPr="007C1308" w:rsidRDefault="00EF4E77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lang w:eastAsia="x-none"/>
        </w:rPr>
      </w:pPr>
      <w:r w:rsidRPr="007C1308">
        <w:rPr>
          <w:rFonts w:ascii="Angsana New" w:hAnsi="Angsana New" w:hint="cs"/>
          <w:sz w:val="28"/>
          <w:szCs w:val="28"/>
          <w:cs/>
        </w:rPr>
        <w:t>ตามบทบัญญัติแห่งพระราชบัญญัติบริษัทมหาชนจำกัด</w:t>
      </w:r>
      <w:r w:rsidRPr="007C1308">
        <w:rPr>
          <w:rFonts w:ascii="Angsana New" w:hAnsi="Angsana New"/>
          <w:sz w:val="28"/>
          <w:szCs w:val="28"/>
          <w:cs/>
        </w:rPr>
        <w:t xml:space="preserve"> </w:t>
      </w:r>
      <w:r w:rsidRPr="007C1308">
        <w:rPr>
          <w:rFonts w:ascii="Angsana New" w:hAnsi="Angsana New" w:hint="cs"/>
          <w:sz w:val="28"/>
          <w:szCs w:val="28"/>
          <w:cs/>
        </w:rPr>
        <w:t>พ</w:t>
      </w:r>
      <w:r w:rsidRPr="007C1308">
        <w:rPr>
          <w:rFonts w:ascii="Angsana New" w:hAnsi="Angsana New"/>
          <w:sz w:val="28"/>
          <w:szCs w:val="28"/>
          <w:cs/>
        </w:rPr>
        <w:t>.</w:t>
      </w:r>
      <w:r w:rsidRPr="007C1308">
        <w:rPr>
          <w:rFonts w:ascii="Angsana New" w:hAnsi="Angsana New" w:hint="cs"/>
          <w:sz w:val="28"/>
          <w:szCs w:val="28"/>
          <w:cs/>
        </w:rPr>
        <w:t>ศ</w:t>
      </w:r>
      <w:r w:rsidRPr="007C1308">
        <w:rPr>
          <w:rFonts w:ascii="Angsana New" w:hAnsi="Angsana New"/>
          <w:sz w:val="28"/>
          <w:szCs w:val="28"/>
          <w:cs/>
        </w:rPr>
        <w:t xml:space="preserve">. </w:t>
      </w:r>
      <w:r w:rsidR="007E56DD" w:rsidRPr="007C1308">
        <w:rPr>
          <w:rFonts w:ascii="Angsana New" w:hAnsi="Angsana New"/>
          <w:sz w:val="28"/>
          <w:szCs w:val="28"/>
        </w:rPr>
        <w:t>2535</w:t>
      </w:r>
      <w:r w:rsidRPr="007C1308">
        <w:rPr>
          <w:rFonts w:ascii="Angsana New" w:hAnsi="Angsana New"/>
          <w:sz w:val="28"/>
          <w:szCs w:val="28"/>
          <w:cs/>
        </w:rPr>
        <w:t xml:space="preserve"> </w:t>
      </w:r>
      <w:r w:rsidRPr="007C1308">
        <w:rPr>
          <w:rFonts w:ascii="Angsana New" w:hAnsi="Angsana New" w:hint="cs"/>
          <w:sz w:val="28"/>
          <w:szCs w:val="28"/>
          <w:cs/>
        </w:rPr>
        <w:t>มาตรา</w:t>
      </w:r>
      <w:r w:rsidRPr="007C1308">
        <w:rPr>
          <w:rFonts w:ascii="Angsana New" w:hAnsi="Angsana New"/>
          <w:sz w:val="28"/>
          <w:szCs w:val="28"/>
          <w:cs/>
        </w:rPr>
        <w:t xml:space="preserve"> </w:t>
      </w:r>
      <w:r w:rsidR="007E56DD" w:rsidRPr="007C1308">
        <w:rPr>
          <w:rFonts w:ascii="Angsana New" w:hAnsi="Angsana New"/>
          <w:sz w:val="28"/>
          <w:szCs w:val="28"/>
        </w:rPr>
        <w:t>51</w:t>
      </w:r>
      <w:r w:rsidRPr="007C1308">
        <w:rPr>
          <w:rFonts w:ascii="Angsana New" w:hAnsi="Angsana New"/>
          <w:sz w:val="28"/>
          <w:szCs w:val="28"/>
          <w:cs/>
        </w:rPr>
        <w:t xml:space="preserve"> </w:t>
      </w:r>
      <w:r w:rsidRPr="007C1308">
        <w:rPr>
          <w:rFonts w:ascii="Angsana New" w:hAnsi="Angsana New" w:hint="cs"/>
          <w:sz w:val="28"/>
          <w:szCs w:val="28"/>
          <w:cs/>
        </w:rPr>
        <w:t>ในกรณีที่บริษัทเสนอขายหุ้นสูงกว่ามูลค่าหุ้นที่จดทะเบียนไว้</w:t>
      </w:r>
      <w:r w:rsidRPr="007C1308">
        <w:rPr>
          <w:rFonts w:ascii="Angsana New" w:hAnsi="Angsana New"/>
          <w:sz w:val="28"/>
          <w:szCs w:val="28"/>
          <w:cs/>
        </w:rPr>
        <w:t xml:space="preserve"> </w:t>
      </w:r>
      <w:r w:rsidRPr="007C1308">
        <w:rPr>
          <w:rFonts w:ascii="Angsana New" w:hAnsi="Angsana New" w:hint="cs"/>
          <w:sz w:val="28"/>
          <w:szCs w:val="28"/>
          <w:cs/>
        </w:rPr>
        <w:t>บริษัทต้องนำค่าหุ้นส่วนเกินนี้ตั้งเป็นทุนสำรอง</w:t>
      </w:r>
      <w:r w:rsidRPr="007C1308">
        <w:rPr>
          <w:rFonts w:ascii="Angsana New" w:hAnsi="Angsana New"/>
          <w:sz w:val="28"/>
          <w:szCs w:val="28"/>
          <w:cs/>
        </w:rPr>
        <w:t xml:space="preserve"> (“</w:t>
      </w:r>
      <w:r w:rsidRPr="007C1308">
        <w:rPr>
          <w:rFonts w:ascii="Angsana New" w:hAnsi="Angsana New" w:hint="cs"/>
          <w:sz w:val="28"/>
          <w:szCs w:val="28"/>
          <w:cs/>
        </w:rPr>
        <w:t>ส่วนเกินมูลค่าหุ้น</w:t>
      </w:r>
      <w:r w:rsidRPr="007C1308">
        <w:rPr>
          <w:rFonts w:ascii="Angsana New" w:hAnsi="Angsana New" w:hint="eastAsia"/>
          <w:sz w:val="28"/>
          <w:szCs w:val="28"/>
          <w:cs/>
        </w:rPr>
        <w:t>”</w:t>
      </w:r>
      <w:r w:rsidRPr="007C1308">
        <w:rPr>
          <w:rFonts w:ascii="Angsana New" w:hAnsi="Angsana New"/>
          <w:sz w:val="28"/>
          <w:szCs w:val="28"/>
          <w:cs/>
        </w:rPr>
        <w:t xml:space="preserve">) </w:t>
      </w:r>
      <w:r w:rsidRPr="007C1308">
        <w:rPr>
          <w:rFonts w:ascii="Angsana New" w:hAnsi="Angsana New" w:hint="cs"/>
          <w:sz w:val="28"/>
          <w:szCs w:val="28"/>
          <w:cs/>
        </w:rPr>
        <w:t>ส่วนเกินมูลค่าหุ้นนี้จะนำไปจ่ายเป็นเงินปันผลไม่ได้</w:t>
      </w:r>
    </w:p>
    <w:p w14:paraId="11CC803E" w14:textId="77777777" w:rsidR="00EF4E77" w:rsidRPr="007C1308" w:rsidRDefault="00EF4E77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BDD8173" w14:textId="7013D4EC" w:rsidR="00473BF4" w:rsidRPr="007C1308" w:rsidRDefault="007E56DD" w:rsidP="001927AE">
      <w:pPr>
        <w:pStyle w:val="Heading6"/>
        <w:ind w:left="540" w:right="-45" w:hanging="540"/>
        <w:jc w:val="thaiDistribute"/>
        <w:rPr>
          <w:rFonts w:ascii="Angsana New" w:eastAsia="MS Mincho" w:hAnsi="Angsana New"/>
          <w:sz w:val="28"/>
          <w:szCs w:val="28"/>
        </w:rPr>
      </w:pPr>
      <w:r w:rsidRPr="007C1308">
        <w:rPr>
          <w:rFonts w:asciiTheme="majorBidi" w:eastAsia="MS Mincho" w:hAnsiTheme="majorBidi" w:cstheme="majorBidi"/>
          <w:sz w:val="28"/>
          <w:szCs w:val="28"/>
          <w:lang w:val="en-US"/>
        </w:rPr>
        <w:t>20</w:t>
      </w:r>
      <w:r w:rsidR="000F6980" w:rsidRPr="007C1308">
        <w:rPr>
          <w:rFonts w:asciiTheme="majorBidi" w:eastAsia="MS Mincho" w:hAnsiTheme="majorBidi" w:cstheme="majorBidi"/>
          <w:sz w:val="28"/>
          <w:szCs w:val="28"/>
          <w:lang w:val="en-US"/>
        </w:rPr>
        <w:tab/>
      </w:r>
      <w:r w:rsidR="00603BB9" w:rsidRPr="007C1308">
        <w:rPr>
          <w:rFonts w:asciiTheme="majorBidi" w:eastAsia="MS Mincho" w:hAnsiTheme="majorBidi" w:cstheme="majorBidi"/>
          <w:sz w:val="28"/>
          <w:szCs w:val="28"/>
          <w:cs/>
        </w:rPr>
        <w:t>สำรอง</w:t>
      </w:r>
    </w:p>
    <w:p w14:paraId="2F360769" w14:textId="46C724CE" w:rsidR="00603BB9" w:rsidRPr="007C1308" w:rsidRDefault="00603BB9" w:rsidP="001927AE">
      <w:pPr>
        <w:spacing w:line="240" w:lineRule="auto"/>
        <w:rPr>
          <w:rFonts w:asciiTheme="majorBidi" w:eastAsia="MS Mincho" w:hAnsiTheme="majorBidi" w:cstheme="majorBidi"/>
          <w:sz w:val="20"/>
          <w:szCs w:val="20"/>
        </w:rPr>
      </w:pPr>
    </w:p>
    <w:p w14:paraId="0F4143A8" w14:textId="6351D612" w:rsidR="00785D38" w:rsidRPr="007C1308" w:rsidRDefault="00785D38" w:rsidP="001927AE">
      <w:pPr>
        <w:ind w:left="540"/>
        <w:rPr>
          <w:rFonts w:asciiTheme="majorBidi" w:hAnsiTheme="majorBidi" w:cstheme="majorBidi"/>
          <w:sz w:val="28"/>
          <w:szCs w:val="28"/>
        </w:rPr>
      </w:pPr>
      <w:r w:rsidRPr="007C1308">
        <w:rPr>
          <w:rFonts w:asciiTheme="majorBidi" w:hAnsiTheme="majorBidi" w:cstheme="majorBidi"/>
          <w:sz w:val="28"/>
          <w:szCs w:val="28"/>
          <w:cs/>
        </w:rPr>
        <w:t>สำรองประกอบด้วย</w:t>
      </w:r>
    </w:p>
    <w:p w14:paraId="55CD5075" w14:textId="77777777" w:rsidR="00785D38" w:rsidRPr="007C1308" w:rsidRDefault="00785D38" w:rsidP="001927AE">
      <w:pPr>
        <w:tabs>
          <w:tab w:val="clear" w:pos="454"/>
          <w:tab w:val="left" w:pos="540"/>
        </w:tabs>
        <w:ind w:left="540"/>
        <w:rPr>
          <w:rFonts w:asciiTheme="majorBidi" w:hAnsiTheme="majorBidi" w:cstheme="majorBidi"/>
          <w:sz w:val="20"/>
          <w:szCs w:val="20"/>
        </w:rPr>
      </w:pPr>
    </w:p>
    <w:p w14:paraId="40947CD5" w14:textId="77777777" w:rsidR="00785D38" w:rsidRPr="007C1308" w:rsidRDefault="00785D38" w:rsidP="001927AE">
      <w:pPr>
        <w:tabs>
          <w:tab w:val="clear" w:pos="454"/>
          <w:tab w:val="left" w:pos="540"/>
        </w:tabs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C130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การจัดสรรกำไร และ</w:t>
      </w:r>
      <w:r w:rsidRPr="007C1308">
        <w:rPr>
          <w:rFonts w:asciiTheme="majorBidi" w:hAnsiTheme="majorBidi" w:cstheme="majorBidi"/>
          <w:b/>
          <w:bCs/>
          <w:i/>
          <w:iCs/>
          <w:sz w:val="28"/>
          <w:szCs w:val="28"/>
        </w:rPr>
        <w:t>/</w:t>
      </w:r>
      <w:r w:rsidRPr="007C130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หรือ กำไรสะสม</w:t>
      </w:r>
    </w:p>
    <w:p w14:paraId="1B85D98A" w14:textId="77777777" w:rsidR="00785D38" w:rsidRPr="007C1308" w:rsidRDefault="00785D38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both"/>
        <w:rPr>
          <w:rFonts w:asciiTheme="majorBidi" w:hAnsiTheme="majorBidi" w:cstheme="majorBidi"/>
          <w:sz w:val="20"/>
          <w:szCs w:val="20"/>
        </w:rPr>
      </w:pPr>
    </w:p>
    <w:p w14:paraId="78F734A8" w14:textId="77777777" w:rsidR="00785D38" w:rsidRPr="007C1308" w:rsidRDefault="00785D38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28"/>
          <w:szCs w:val="28"/>
        </w:rPr>
      </w:pPr>
      <w:r w:rsidRPr="007C1308">
        <w:rPr>
          <w:rFonts w:asciiTheme="majorBidi" w:hAnsiTheme="majorBidi" w:cstheme="majorBidi"/>
          <w:b/>
          <w:bCs/>
          <w:sz w:val="28"/>
          <w:szCs w:val="28"/>
          <w:cs/>
        </w:rPr>
        <w:t>สำรองตามกฎหมาย</w:t>
      </w:r>
    </w:p>
    <w:p w14:paraId="3EAC13B5" w14:textId="77777777" w:rsidR="00D97666" w:rsidRPr="007C1308" w:rsidRDefault="00D97666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20"/>
          <w:szCs w:val="20"/>
        </w:rPr>
      </w:pPr>
    </w:p>
    <w:p w14:paraId="6A7CD833" w14:textId="0F61E646" w:rsidR="00785D38" w:rsidRPr="007C1308" w:rsidRDefault="00785D38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C1308">
        <w:rPr>
          <w:rFonts w:asciiTheme="majorBidi" w:hAnsiTheme="majorBidi" w:cstheme="majorBidi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="007E56DD" w:rsidRPr="007C1308">
        <w:rPr>
          <w:rFonts w:asciiTheme="majorBidi" w:hAnsiTheme="majorBidi" w:cstheme="majorBidi"/>
          <w:sz w:val="28"/>
          <w:szCs w:val="28"/>
        </w:rPr>
        <w:t>2535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 มาตรา </w:t>
      </w:r>
      <w:r w:rsidR="007E56DD" w:rsidRPr="007C1308">
        <w:rPr>
          <w:rFonts w:asciiTheme="majorBidi" w:hAnsiTheme="majorBidi" w:cstheme="majorBidi"/>
          <w:sz w:val="28"/>
          <w:szCs w:val="28"/>
        </w:rPr>
        <w:t>116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 บริษัทจะต้องจัดสรรทุนสำรอง (</w:t>
      </w:r>
      <w:r w:rsidRPr="007C1308">
        <w:rPr>
          <w:rFonts w:asciiTheme="majorBidi" w:hAnsiTheme="majorBidi" w:cstheme="majorBidi"/>
          <w:sz w:val="28"/>
          <w:szCs w:val="28"/>
        </w:rPr>
        <w:t>“</w:t>
      </w:r>
      <w:r w:rsidRPr="007C1308">
        <w:rPr>
          <w:rFonts w:asciiTheme="majorBidi" w:hAnsiTheme="majorBidi" w:cstheme="majorBidi"/>
          <w:sz w:val="28"/>
          <w:szCs w:val="28"/>
          <w:cs/>
        </w:rPr>
        <w:t>สำรองตามกฎหมาย</w:t>
      </w:r>
      <w:r w:rsidRPr="007C1308">
        <w:rPr>
          <w:rFonts w:asciiTheme="majorBidi" w:hAnsiTheme="majorBidi" w:cstheme="majorBidi"/>
          <w:sz w:val="28"/>
          <w:szCs w:val="28"/>
        </w:rPr>
        <w:t>”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) อย่างน้อยร้อยละ </w:t>
      </w:r>
      <w:r w:rsidR="007E56DD" w:rsidRPr="007C1308">
        <w:rPr>
          <w:rFonts w:asciiTheme="majorBidi" w:hAnsiTheme="majorBidi" w:cstheme="majorBidi"/>
          <w:sz w:val="28"/>
          <w:szCs w:val="28"/>
        </w:rPr>
        <w:t>5</w:t>
      </w:r>
      <w:r w:rsidRPr="007C1308">
        <w:rPr>
          <w:rFonts w:asciiTheme="majorBidi" w:hAnsiTheme="majorBidi" w:cstheme="majorBidi"/>
          <w:sz w:val="28"/>
          <w:szCs w:val="28"/>
        </w:rPr>
        <w:t xml:space="preserve"> 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7E56DD" w:rsidRPr="007C1308">
        <w:rPr>
          <w:rFonts w:asciiTheme="majorBidi" w:hAnsiTheme="majorBidi" w:cstheme="majorBidi"/>
          <w:sz w:val="28"/>
          <w:szCs w:val="28"/>
        </w:rPr>
        <w:t>10</w:t>
      </w:r>
      <w:r w:rsidRPr="007C1308">
        <w:rPr>
          <w:rFonts w:asciiTheme="majorBidi" w:hAnsiTheme="majorBidi" w:cstheme="majorBidi"/>
          <w:sz w:val="28"/>
          <w:szCs w:val="28"/>
        </w:rPr>
        <w:t xml:space="preserve"> </w:t>
      </w:r>
      <w:r w:rsidRPr="007C1308">
        <w:rPr>
          <w:rFonts w:asciiTheme="majorBidi" w:hAnsiTheme="majorBidi" w:cstheme="majorBidi"/>
          <w:sz w:val="28"/>
          <w:szCs w:val="28"/>
          <w:cs/>
        </w:rPr>
        <w:t>ของทุนจดทะเบียน  เงินสำรองนี้จะนำไปจ่ายเป็นเงินปันผลไม่ได้</w:t>
      </w:r>
    </w:p>
    <w:p w14:paraId="527F0760" w14:textId="77777777" w:rsidR="00337664" w:rsidRPr="007C1308" w:rsidRDefault="00337664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084E6E26" w14:textId="1212673C" w:rsidR="008B56ED" w:rsidRPr="007C1308" w:rsidRDefault="008B56ED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7C130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6E4AC876" w14:textId="27BFE8B0" w:rsidR="00785D38" w:rsidRPr="007C1308" w:rsidRDefault="00785D38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7C130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องค์ประกอบอื่นของส่วนของผู้ถือหุ้น</w:t>
      </w:r>
    </w:p>
    <w:p w14:paraId="3E4DA3BF" w14:textId="77777777" w:rsidR="000057A0" w:rsidRPr="007C1308" w:rsidRDefault="000057A0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644936D9" w14:textId="00722396" w:rsidR="006375C0" w:rsidRPr="007C1308" w:rsidRDefault="006375C0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7C1308">
        <w:rPr>
          <w:rFonts w:asciiTheme="majorBidi" w:hAnsiTheme="majorBidi" w:cstheme="majorBidi"/>
          <w:b/>
          <w:bCs/>
          <w:sz w:val="28"/>
          <w:szCs w:val="28"/>
          <w:cs/>
        </w:rPr>
        <w:t>สำรองการแปลงค่างบการเงิน</w:t>
      </w:r>
    </w:p>
    <w:p w14:paraId="35CBD2FC" w14:textId="77777777" w:rsidR="006375C0" w:rsidRPr="007C1308" w:rsidRDefault="006375C0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02538270" w14:textId="1EB00DA6" w:rsidR="006375C0" w:rsidRPr="007C1308" w:rsidRDefault="006375C0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7C1308">
        <w:rPr>
          <w:rFonts w:asciiTheme="majorBidi" w:hAnsiTheme="majorBidi" w:cstheme="majorBidi"/>
          <w:sz w:val="28"/>
          <w:szCs w:val="28"/>
          <w:cs/>
        </w:rPr>
        <w:t>สำรองการแปลงค่างบการเงินประกอบด้วยผลต่างการแปลงค่าทั้งหมดจากงบการเงินของหน่วยงานในต่างประเทศ</w:t>
      </w:r>
    </w:p>
    <w:p w14:paraId="55672D6C" w14:textId="115EEA60" w:rsidR="00FE4236" w:rsidRPr="007C1308" w:rsidRDefault="00FE4236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th-TH" w:eastAsia="x-none"/>
        </w:rPr>
      </w:pPr>
    </w:p>
    <w:p w14:paraId="52081058" w14:textId="27F8E124" w:rsidR="00F4452B" w:rsidRPr="007C1308" w:rsidRDefault="007E56DD" w:rsidP="001927AE">
      <w:pPr>
        <w:pStyle w:val="Heading6"/>
        <w:tabs>
          <w:tab w:val="left" w:pos="540"/>
          <w:tab w:val="left" w:pos="630"/>
        </w:tabs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7C1308">
        <w:rPr>
          <w:rFonts w:asciiTheme="majorBidi" w:hAnsiTheme="majorBidi" w:cstheme="majorBidi"/>
          <w:sz w:val="28"/>
          <w:szCs w:val="28"/>
          <w:lang w:val="en-US"/>
        </w:rPr>
        <w:t>21</w:t>
      </w:r>
      <w:r w:rsidR="000F6980" w:rsidRPr="007C1308">
        <w:rPr>
          <w:rFonts w:asciiTheme="majorBidi" w:hAnsiTheme="majorBidi" w:cstheme="majorBidi"/>
          <w:sz w:val="28"/>
          <w:szCs w:val="28"/>
          <w:cs/>
          <w:lang w:val="th-TH"/>
        </w:rPr>
        <w:tab/>
      </w:r>
      <w:r w:rsidR="006B0788" w:rsidRPr="007C1308">
        <w:rPr>
          <w:rFonts w:asciiTheme="majorBidi" w:hAnsiTheme="majorBidi" w:cstheme="majorBidi"/>
          <w:sz w:val="28"/>
          <w:szCs w:val="28"/>
          <w:cs/>
          <w:lang w:val="th-TH"/>
        </w:rPr>
        <w:t>ส่วนงานดำเนินงานและการจำแนกรายได้</w:t>
      </w:r>
    </w:p>
    <w:p w14:paraId="1A67DAEF" w14:textId="77777777" w:rsidR="00F4452B" w:rsidRPr="007C1308" w:rsidRDefault="00F4452B" w:rsidP="001927AE">
      <w:pPr>
        <w:spacing w:line="240" w:lineRule="auto"/>
        <w:ind w:left="900"/>
        <w:rPr>
          <w:rFonts w:asciiTheme="majorBidi" w:hAnsiTheme="majorBidi" w:cstheme="majorBidi"/>
          <w:sz w:val="20"/>
          <w:szCs w:val="20"/>
        </w:rPr>
      </w:pPr>
    </w:p>
    <w:p w14:paraId="1D46C9EF" w14:textId="20E70D75" w:rsidR="004C09E1" w:rsidRPr="007C1308" w:rsidRDefault="00B045F5" w:rsidP="001927AE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C1308">
        <w:rPr>
          <w:rFonts w:asciiTheme="majorBidi" w:hAnsiTheme="majorBidi" w:cstheme="majorBidi"/>
          <w:sz w:val="28"/>
          <w:szCs w:val="28"/>
          <w:cs/>
        </w:rPr>
        <w:t>ผู้บริหารพิจารณาว่า</w:t>
      </w:r>
      <w:r w:rsidR="004C09E1" w:rsidRPr="007C130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4C09E1" w:rsidRPr="007C1308">
        <w:rPr>
          <w:rFonts w:asciiTheme="majorBidi" w:hAnsiTheme="majorBidi" w:cstheme="majorBidi"/>
          <w:sz w:val="28"/>
          <w:szCs w:val="28"/>
        </w:rPr>
        <w:t>/</w:t>
      </w:r>
      <w:r w:rsidR="004C09E1" w:rsidRPr="007C1308">
        <w:rPr>
          <w:rFonts w:asciiTheme="majorBidi" w:hAnsiTheme="majorBidi" w:cstheme="majorBidi"/>
          <w:sz w:val="28"/>
          <w:szCs w:val="28"/>
          <w:cs/>
        </w:rPr>
        <w:t xml:space="preserve">บริษัทมี </w:t>
      </w:r>
      <w:r w:rsidR="007E56DD" w:rsidRPr="007C1308">
        <w:rPr>
          <w:rFonts w:asciiTheme="majorBidi" w:hAnsiTheme="majorBidi" w:cstheme="majorBidi"/>
          <w:sz w:val="28"/>
          <w:szCs w:val="28"/>
        </w:rPr>
        <w:t>2</w:t>
      </w:r>
      <w:r w:rsidR="004C09E1" w:rsidRPr="007C1308">
        <w:rPr>
          <w:rFonts w:asciiTheme="majorBidi" w:hAnsiTheme="majorBidi" w:cstheme="majorBidi"/>
          <w:sz w:val="28"/>
          <w:szCs w:val="28"/>
        </w:rPr>
        <w:t xml:space="preserve"> </w:t>
      </w:r>
      <w:r w:rsidR="004C09E1" w:rsidRPr="007C1308">
        <w:rPr>
          <w:rFonts w:asciiTheme="majorBidi" w:hAnsiTheme="majorBidi" w:cstheme="majorBidi"/>
          <w:sz w:val="28"/>
          <w:szCs w:val="28"/>
          <w:cs/>
        </w:rPr>
        <w:t>ส่วนงานที่รายงาน ซึ่งเป็นหน่วยงานธุรกิจที่สำคัญของกลุ่มบริษัท</w:t>
      </w:r>
      <w:r w:rsidR="004C09E1" w:rsidRPr="007C1308">
        <w:rPr>
          <w:rFonts w:asciiTheme="majorBidi" w:hAnsiTheme="majorBidi" w:cstheme="majorBidi"/>
          <w:sz w:val="28"/>
          <w:szCs w:val="28"/>
        </w:rPr>
        <w:t>/</w:t>
      </w:r>
      <w:r w:rsidR="004C09E1" w:rsidRPr="007C1308">
        <w:rPr>
          <w:rFonts w:asciiTheme="majorBidi" w:hAnsiTheme="majorBidi" w:cstheme="majorBidi"/>
          <w:sz w:val="28"/>
          <w:szCs w:val="28"/>
          <w:cs/>
        </w:rPr>
        <w:t>บริษัทที่มีสินค้าและการบริการที่แตกต่างกัน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 การดำเนินงานของแต่ละส่วนงานที่รายงานของกลุ่มบริษัท</w:t>
      </w:r>
      <w:r w:rsidR="004C09E1" w:rsidRPr="007C1308">
        <w:rPr>
          <w:rFonts w:asciiTheme="majorBidi" w:hAnsiTheme="majorBidi" w:cstheme="majorBidi"/>
          <w:sz w:val="28"/>
          <w:szCs w:val="28"/>
        </w:rPr>
        <w:t>/</w:t>
      </w:r>
      <w:r w:rsidR="004C09E1" w:rsidRPr="007C1308">
        <w:rPr>
          <w:rFonts w:asciiTheme="majorBidi" w:hAnsiTheme="majorBidi" w:cstheme="majorBidi"/>
          <w:sz w:val="28"/>
          <w:szCs w:val="28"/>
          <w:cs/>
        </w:rPr>
        <w:t>บริษัท โดยสรุปมีดังนี้</w:t>
      </w:r>
    </w:p>
    <w:p w14:paraId="3FBD97C3" w14:textId="77777777" w:rsidR="00357A19" w:rsidRPr="007C1308" w:rsidRDefault="00357A19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6773E7AF" w14:textId="255FCF00" w:rsidR="00F4452B" w:rsidRPr="007C1308" w:rsidRDefault="00F4452B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C1308">
        <w:rPr>
          <w:rFonts w:asciiTheme="majorBidi" w:hAnsiTheme="majorBidi" w:cstheme="majorBidi"/>
          <w:sz w:val="28"/>
          <w:szCs w:val="28"/>
          <w:cs/>
        </w:rPr>
        <w:t xml:space="preserve">ส่วนงาน </w:t>
      </w:r>
      <w:r w:rsidR="007E56DD" w:rsidRPr="007C1308">
        <w:rPr>
          <w:rFonts w:asciiTheme="majorBidi" w:hAnsiTheme="majorBidi" w:cstheme="majorBidi"/>
          <w:sz w:val="28"/>
          <w:szCs w:val="28"/>
        </w:rPr>
        <w:t>1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11484" w:rsidRPr="007C1308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ขายสินค้า</w:t>
      </w:r>
    </w:p>
    <w:p w14:paraId="648C083A" w14:textId="10FA5B73" w:rsidR="00217593" w:rsidRPr="007C1308" w:rsidRDefault="00F4452B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  <w:r w:rsidRPr="007C1308">
        <w:rPr>
          <w:rFonts w:asciiTheme="majorBidi" w:hAnsiTheme="majorBidi" w:cstheme="majorBidi"/>
          <w:sz w:val="28"/>
          <w:szCs w:val="28"/>
          <w:cs/>
        </w:rPr>
        <w:t xml:space="preserve">ส่วนงาน </w:t>
      </w:r>
      <w:r w:rsidR="007E56DD" w:rsidRPr="007C1308">
        <w:rPr>
          <w:rFonts w:asciiTheme="majorBidi" w:hAnsiTheme="majorBidi" w:cstheme="majorBidi"/>
          <w:sz w:val="28"/>
          <w:szCs w:val="28"/>
        </w:rPr>
        <w:t>2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C1308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บริการ</w:t>
      </w:r>
    </w:p>
    <w:p w14:paraId="6B24893C" w14:textId="77777777" w:rsidR="004C09E1" w:rsidRPr="007C1308" w:rsidRDefault="004C09E1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7E2A54E" w14:textId="77777777" w:rsidR="0088733A" w:rsidRPr="007C1308" w:rsidRDefault="004C09E1" w:rsidP="001927AE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C1308">
        <w:rPr>
          <w:rFonts w:asciiTheme="majorBidi" w:hAnsiTheme="majorBidi" w:cstheme="majorBidi"/>
          <w:sz w:val="28"/>
          <w:szCs w:val="28"/>
          <w:cs/>
        </w:rPr>
        <w:t>ผลการดำเนินงานของแต่ละส่วนงานวัดโดยใช้กำไรขั้นต้น ซึ่งนำเสนอในรายงานการจัดการภายในและสอบทานโดย</w:t>
      </w:r>
      <w:r w:rsidR="000057A0" w:rsidRPr="007C1308">
        <w:rPr>
          <w:rFonts w:asciiTheme="majorBidi" w:hAnsiTheme="majorBidi" w:cstheme="majorBidi"/>
          <w:sz w:val="28"/>
          <w:szCs w:val="28"/>
          <w:cs/>
        </w:rPr>
        <w:br/>
      </w:r>
      <w:r w:rsidRPr="007C1308">
        <w:rPr>
          <w:rFonts w:asciiTheme="majorBidi" w:hAnsiTheme="majorBidi" w:cstheme="majorBidi"/>
          <w:sz w:val="28"/>
          <w:szCs w:val="28"/>
          <w:cs/>
        </w:rPr>
        <w:t>ผู้มีอำนาจตัดสินใจสูงสุดด้านการดำเนินงานของกลุ่มบริษัท ผู้บริหารเชื่อว่าการใช้</w:t>
      </w:r>
      <w:r w:rsidRPr="007C1308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>กำไร</w:t>
      </w:r>
      <w:r w:rsidRPr="007C1308">
        <w:rPr>
          <w:rFonts w:asciiTheme="majorBidi" w:hAnsiTheme="majorBidi" w:cstheme="majorBidi"/>
          <w:color w:val="000000"/>
          <w:sz w:val="28"/>
          <w:szCs w:val="28"/>
          <w:cs/>
        </w:rPr>
        <w:t>ขั้นต้น</w:t>
      </w:r>
      <w:r w:rsidRPr="007C1308">
        <w:rPr>
          <w:rFonts w:asciiTheme="majorBidi" w:hAnsiTheme="majorBidi" w:cstheme="majorBidi"/>
          <w:sz w:val="28"/>
          <w:szCs w:val="28"/>
          <w:cs/>
        </w:rPr>
        <w:t>ในการวัดผล</w:t>
      </w:r>
      <w:r w:rsidR="000057A0" w:rsidRPr="007C1308">
        <w:rPr>
          <w:rFonts w:asciiTheme="majorBidi" w:hAnsiTheme="majorBidi" w:cstheme="majorBidi"/>
          <w:sz w:val="28"/>
          <w:szCs w:val="28"/>
          <w:cs/>
        </w:rPr>
        <w:br/>
      </w:r>
      <w:r w:rsidRPr="007C1308">
        <w:rPr>
          <w:rFonts w:asciiTheme="majorBidi" w:hAnsiTheme="majorBidi" w:cstheme="majorBidi"/>
          <w:sz w:val="28"/>
          <w:szCs w:val="28"/>
          <w:cs/>
        </w:rPr>
        <w:t>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4D1FF1D1" w14:textId="43E462D9" w:rsidR="004A1BB9" w:rsidRPr="007C1308" w:rsidRDefault="004A1BB9" w:rsidP="001927AE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Theme="majorBidi" w:hAnsiTheme="majorBidi" w:cstheme="majorBidi"/>
          <w:b/>
          <w:bCs/>
          <w:i/>
          <w:iCs/>
          <w:color w:val="0000CC"/>
          <w:sz w:val="20"/>
          <w:szCs w:val="20"/>
        </w:rPr>
      </w:pPr>
    </w:p>
    <w:tbl>
      <w:tblPr>
        <w:tblW w:w="9290" w:type="dxa"/>
        <w:tblInd w:w="486" w:type="dxa"/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2664"/>
        <w:gridCol w:w="989"/>
        <w:gridCol w:w="164"/>
        <w:gridCol w:w="989"/>
        <w:gridCol w:w="164"/>
        <w:gridCol w:w="900"/>
        <w:gridCol w:w="176"/>
        <w:gridCol w:w="904"/>
        <w:gridCol w:w="180"/>
        <w:gridCol w:w="990"/>
        <w:gridCol w:w="180"/>
        <w:gridCol w:w="990"/>
      </w:tblGrid>
      <w:tr w:rsidR="004C09E1" w:rsidRPr="007C1308" w14:paraId="0FC3A3FA" w14:textId="77777777" w:rsidTr="00484C8B">
        <w:trPr>
          <w:trHeight w:val="80"/>
          <w:tblHeader/>
        </w:trPr>
        <w:tc>
          <w:tcPr>
            <w:tcW w:w="2664" w:type="dxa"/>
          </w:tcPr>
          <w:p w14:paraId="4B2BBEB9" w14:textId="77777777" w:rsidR="004C09E1" w:rsidRPr="007C1308" w:rsidRDefault="004C09E1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26" w:type="dxa"/>
            <w:gridSpan w:val="11"/>
            <w:hideMark/>
          </w:tcPr>
          <w:p w14:paraId="68408F3A" w14:textId="77777777" w:rsidR="004C09E1" w:rsidRPr="007C1308" w:rsidRDefault="004C09E1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4C09E1" w:rsidRPr="007C1308" w14:paraId="316F8D88" w14:textId="77777777" w:rsidTr="00484C8B">
        <w:trPr>
          <w:trHeight w:val="80"/>
          <w:tblHeader/>
        </w:trPr>
        <w:tc>
          <w:tcPr>
            <w:tcW w:w="2664" w:type="dxa"/>
          </w:tcPr>
          <w:p w14:paraId="5F76639E" w14:textId="77777777" w:rsidR="004C09E1" w:rsidRPr="007C1308" w:rsidRDefault="004C09E1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42" w:type="dxa"/>
            <w:gridSpan w:val="3"/>
            <w:vAlign w:val="bottom"/>
            <w:hideMark/>
          </w:tcPr>
          <w:p w14:paraId="5BD88E45" w14:textId="77777777" w:rsidR="004C09E1" w:rsidRPr="007C1308" w:rsidRDefault="004C09E1" w:rsidP="001927AE">
            <w:pPr>
              <w:tabs>
                <w:tab w:val="clear" w:pos="227"/>
                <w:tab w:val="clear" w:pos="454"/>
                <w:tab w:val="clear" w:pos="680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ส่วนงานขายสินค้า</w:t>
            </w:r>
          </w:p>
        </w:tc>
        <w:tc>
          <w:tcPr>
            <w:tcW w:w="164" w:type="dxa"/>
            <w:vAlign w:val="bottom"/>
          </w:tcPr>
          <w:p w14:paraId="1DD6E029" w14:textId="77777777" w:rsidR="004C09E1" w:rsidRPr="007C1308" w:rsidRDefault="004C09E1" w:rsidP="001927AE">
            <w:pPr>
              <w:tabs>
                <w:tab w:val="clear" w:pos="227"/>
                <w:tab w:val="clear" w:pos="454"/>
                <w:tab w:val="clear" w:pos="680"/>
                <w:tab w:val="left" w:pos="72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vAlign w:val="bottom"/>
            <w:hideMark/>
          </w:tcPr>
          <w:p w14:paraId="5762385F" w14:textId="77777777" w:rsidR="004C09E1" w:rsidRPr="007C1308" w:rsidRDefault="004C09E1" w:rsidP="001927AE">
            <w:pPr>
              <w:tabs>
                <w:tab w:val="clear" w:pos="227"/>
                <w:tab w:val="clear" w:pos="454"/>
                <w:tab w:val="clear" w:pos="680"/>
                <w:tab w:val="left" w:pos="722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ส่วนงานบริการ</w:t>
            </w:r>
          </w:p>
        </w:tc>
        <w:tc>
          <w:tcPr>
            <w:tcW w:w="180" w:type="dxa"/>
          </w:tcPr>
          <w:p w14:paraId="6E19662E" w14:textId="77777777" w:rsidR="004C09E1" w:rsidRPr="007C1308" w:rsidRDefault="004C09E1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160" w:type="dxa"/>
            <w:gridSpan w:val="3"/>
            <w:vAlign w:val="bottom"/>
            <w:hideMark/>
          </w:tcPr>
          <w:p w14:paraId="5F71F276" w14:textId="77777777" w:rsidR="004C09E1" w:rsidRPr="007C1308" w:rsidRDefault="004C09E1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7C1308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รวมส่วนงานที่รายงาน</w:t>
            </w:r>
          </w:p>
        </w:tc>
      </w:tr>
      <w:tr w:rsidR="0088733A" w:rsidRPr="007C1308" w14:paraId="6132530A" w14:textId="77777777" w:rsidTr="00484C8B">
        <w:trPr>
          <w:tblHeader/>
        </w:trPr>
        <w:tc>
          <w:tcPr>
            <w:tcW w:w="2664" w:type="dxa"/>
            <w:hideMark/>
          </w:tcPr>
          <w:p w14:paraId="428852D8" w14:textId="513BD6AF" w:rsidR="0088733A" w:rsidRPr="007C1308" w:rsidRDefault="0088733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7E56DD"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89" w:type="dxa"/>
          </w:tcPr>
          <w:p w14:paraId="4184F591" w14:textId="480195F8" w:rsidR="0088733A" w:rsidRPr="007C1308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164" w:type="dxa"/>
          </w:tcPr>
          <w:p w14:paraId="24CDA315" w14:textId="77777777" w:rsidR="0088733A" w:rsidRPr="007C1308" w:rsidRDefault="0088733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9" w:type="dxa"/>
          </w:tcPr>
          <w:p w14:paraId="1F58BC06" w14:textId="78C787ED" w:rsidR="0088733A" w:rsidRPr="007C1308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164" w:type="dxa"/>
          </w:tcPr>
          <w:p w14:paraId="2A31F864" w14:textId="77777777" w:rsidR="0088733A" w:rsidRPr="007C1308" w:rsidRDefault="0088733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1EAA4E73" w14:textId="7CE27E07" w:rsidR="0088733A" w:rsidRPr="007C1308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176" w:type="dxa"/>
          </w:tcPr>
          <w:p w14:paraId="06904A94" w14:textId="77777777" w:rsidR="0088733A" w:rsidRPr="007C1308" w:rsidRDefault="0088733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4" w:type="dxa"/>
          </w:tcPr>
          <w:p w14:paraId="06424826" w14:textId="62BFD25D" w:rsidR="0088733A" w:rsidRPr="007C1308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180" w:type="dxa"/>
          </w:tcPr>
          <w:p w14:paraId="37D69C44" w14:textId="77777777" w:rsidR="0088733A" w:rsidRPr="007C1308" w:rsidRDefault="0088733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B525C8B" w14:textId="41BCFBBF" w:rsidR="0088733A" w:rsidRPr="007C1308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180" w:type="dxa"/>
          </w:tcPr>
          <w:p w14:paraId="71B4E68F" w14:textId="77777777" w:rsidR="0088733A" w:rsidRPr="007C1308" w:rsidRDefault="0088733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7D91E605" w14:textId="5B9C75F1" w:rsidR="0088733A" w:rsidRPr="007C1308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</w:tr>
      <w:tr w:rsidR="0088733A" w:rsidRPr="007C1308" w14:paraId="4CC17B10" w14:textId="77777777" w:rsidTr="00484C8B">
        <w:trPr>
          <w:tblHeader/>
        </w:trPr>
        <w:tc>
          <w:tcPr>
            <w:tcW w:w="2664" w:type="dxa"/>
          </w:tcPr>
          <w:p w14:paraId="62A87EF9" w14:textId="77777777" w:rsidR="0088733A" w:rsidRPr="007C1308" w:rsidRDefault="0088733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6626" w:type="dxa"/>
            <w:gridSpan w:val="11"/>
            <w:hideMark/>
          </w:tcPr>
          <w:p w14:paraId="751BF636" w14:textId="77777777" w:rsidR="0088733A" w:rsidRPr="007C1308" w:rsidRDefault="0088733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8733A" w:rsidRPr="007C1308" w14:paraId="599A9104" w14:textId="77777777" w:rsidTr="00484C8B">
        <w:tc>
          <w:tcPr>
            <w:tcW w:w="2664" w:type="dxa"/>
            <w:hideMark/>
          </w:tcPr>
          <w:p w14:paraId="359B01FC" w14:textId="77777777" w:rsidR="0088733A" w:rsidRPr="007C1308" w:rsidRDefault="0088733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989" w:type="dxa"/>
            <w:vAlign w:val="bottom"/>
          </w:tcPr>
          <w:p w14:paraId="16A7ECFA" w14:textId="77777777" w:rsidR="0088733A" w:rsidRPr="007C1308" w:rsidRDefault="0088733A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64" w:type="dxa"/>
          </w:tcPr>
          <w:p w14:paraId="433AF0C9" w14:textId="77777777" w:rsidR="0088733A" w:rsidRPr="007C1308" w:rsidRDefault="0088733A" w:rsidP="001927A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4734312D" w14:textId="77777777" w:rsidR="0088733A" w:rsidRPr="007C1308" w:rsidRDefault="0088733A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4" w:type="dxa"/>
          </w:tcPr>
          <w:p w14:paraId="384F633D" w14:textId="77777777" w:rsidR="0088733A" w:rsidRPr="007C1308" w:rsidRDefault="0088733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89EF778" w14:textId="77777777" w:rsidR="0088733A" w:rsidRPr="007C1308" w:rsidRDefault="0088733A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6" w:type="dxa"/>
          </w:tcPr>
          <w:p w14:paraId="6588AE67" w14:textId="77777777" w:rsidR="0088733A" w:rsidRPr="007C1308" w:rsidRDefault="0088733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4" w:type="dxa"/>
            <w:vAlign w:val="bottom"/>
          </w:tcPr>
          <w:p w14:paraId="47979044" w14:textId="77777777" w:rsidR="0088733A" w:rsidRPr="007C1308" w:rsidRDefault="0088733A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1C865B4B" w14:textId="77777777" w:rsidR="0088733A" w:rsidRPr="007C1308" w:rsidRDefault="0088733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96916DF" w14:textId="77777777" w:rsidR="0088733A" w:rsidRPr="007C1308" w:rsidRDefault="0088733A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F9F65EA" w14:textId="77777777" w:rsidR="0088733A" w:rsidRPr="007C1308" w:rsidRDefault="0088733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115BA58" w14:textId="77777777" w:rsidR="0088733A" w:rsidRPr="007C1308" w:rsidRDefault="0088733A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A71D8" w:rsidRPr="007C1308" w14:paraId="50975448" w14:textId="77777777" w:rsidTr="00484C8B">
        <w:tc>
          <w:tcPr>
            <w:tcW w:w="2664" w:type="dxa"/>
            <w:vAlign w:val="bottom"/>
            <w:hideMark/>
          </w:tcPr>
          <w:p w14:paraId="19BA387F" w14:textId="77777777" w:rsidR="00EA71D8" w:rsidRPr="007C1308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8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8162526" w14:textId="5A9B0D29" w:rsidR="00EA71D8" w:rsidRPr="007C1308" w:rsidRDefault="000F7163" w:rsidP="001927AE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14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1,229,63</w:t>
            </w:r>
            <w:r w:rsidR="005D1D4C"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64" w:type="dxa"/>
          </w:tcPr>
          <w:p w14:paraId="249BE172" w14:textId="77777777" w:rsidR="00EA71D8" w:rsidRPr="007C1308" w:rsidRDefault="00EA71D8" w:rsidP="001927A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B24A690" w14:textId="198CBC69" w:rsidR="00EA71D8" w:rsidRPr="007C1308" w:rsidRDefault="00EA71D8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C1308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222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C1308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177</w:t>
            </w:r>
          </w:p>
        </w:tc>
        <w:tc>
          <w:tcPr>
            <w:tcW w:w="164" w:type="dxa"/>
          </w:tcPr>
          <w:p w14:paraId="1816951E" w14:textId="77777777" w:rsidR="00EA71D8" w:rsidRPr="007C1308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5635938" w14:textId="47E5554C" w:rsidR="00EA71D8" w:rsidRPr="007C1308" w:rsidRDefault="00387D87" w:rsidP="001927A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782,15</w:t>
            </w:r>
            <w:r w:rsidR="00395928" w:rsidRPr="007C1308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76" w:type="dxa"/>
          </w:tcPr>
          <w:p w14:paraId="3F629176" w14:textId="77777777" w:rsidR="00EA71D8" w:rsidRPr="007C1308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37326B8" w14:textId="2F7F2685" w:rsidR="00EA71D8" w:rsidRPr="007C1308" w:rsidRDefault="00EA71D8" w:rsidP="001927A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634,925</w:t>
            </w:r>
          </w:p>
        </w:tc>
        <w:tc>
          <w:tcPr>
            <w:tcW w:w="180" w:type="dxa"/>
          </w:tcPr>
          <w:p w14:paraId="33A14C4B" w14:textId="77777777" w:rsidR="00EA71D8" w:rsidRPr="007C1308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DF89EDB" w14:textId="15C84E8D" w:rsidR="00EA71D8" w:rsidRPr="007C1308" w:rsidRDefault="00DA6FA1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2,011,79</w:t>
            </w:r>
            <w:r w:rsidR="005D1D4C"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55F30795" w14:textId="77777777" w:rsidR="00EA71D8" w:rsidRPr="007C1308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776B8AB" w14:textId="4ECD0122" w:rsidR="00EA71D8" w:rsidRPr="007C1308" w:rsidRDefault="00EA71D8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C1308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857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C1308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102</w:t>
            </w:r>
          </w:p>
        </w:tc>
      </w:tr>
      <w:tr w:rsidR="00EA71D8" w:rsidRPr="007C1308" w14:paraId="1896A186" w14:textId="77777777" w:rsidTr="00484C8B">
        <w:tc>
          <w:tcPr>
            <w:tcW w:w="2664" w:type="dxa"/>
          </w:tcPr>
          <w:p w14:paraId="58893807" w14:textId="77777777" w:rsidR="00EA71D8" w:rsidRPr="007C1308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  <w:vAlign w:val="bottom"/>
          </w:tcPr>
          <w:p w14:paraId="233757A3" w14:textId="77777777" w:rsidR="00EA71D8" w:rsidRPr="007C1308" w:rsidRDefault="00EA71D8" w:rsidP="001927AE">
            <w:pPr>
              <w:pStyle w:val="acctfourfigures"/>
              <w:spacing w:line="240" w:lineRule="auto"/>
              <w:ind w:left="-114"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64" w:type="dxa"/>
          </w:tcPr>
          <w:p w14:paraId="1D29BBB1" w14:textId="77777777" w:rsidR="00EA71D8" w:rsidRPr="007C1308" w:rsidRDefault="00EA71D8" w:rsidP="001927A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  <w:vAlign w:val="bottom"/>
          </w:tcPr>
          <w:p w14:paraId="651246F8" w14:textId="77777777" w:rsidR="00EA71D8" w:rsidRPr="007C1308" w:rsidRDefault="00EA71D8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64" w:type="dxa"/>
          </w:tcPr>
          <w:p w14:paraId="093997DA" w14:textId="77777777" w:rsidR="00EA71D8" w:rsidRPr="007C1308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01832E10" w14:textId="77777777" w:rsidR="00EA71D8" w:rsidRPr="007C1308" w:rsidRDefault="00EA71D8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6" w:type="dxa"/>
          </w:tcPr>
          <w:p w14:paraId="208AC134" w14:textId="77777777" w:rsidR="00EA71D8" w:rsidRPr="007C1308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04" w:type="dxa"/>
            <w:tcBorders>
              <w:left w:val="nil"/>
              <w:bottom w:val="nil"/>
              <w:right w:val="nil"/>
            </w:tcBorders>
            <w:vAlign w:val="bottom"/>
          </w:tcPr>
          <w:p w14:paraId="0622B3DF" w14:textId="77777777" w:rsidR="00EA71D8" w:rsidRPr="007C1308" w:rsidRDefault="00EA71D8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7C5B3807" w14:textId="77777777" w:rsidR="00EA71D8" w:rsidRPr="007C1308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52816E13" w14:textId="77777777" w:rsidR="00EA71D8" w:rsidRPr="007C1308" w:rsidRDefault="00EA71D8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4A68A4FF" w14:textId="77777777" w:rsidR="00EA71D8" w:rsidRPr="007C1308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2B8E992A" w14:textId="77777777" w:rsidR="00EA71D8" w:rsidRPr="007C1308" w:rsidRDefault="00EA71D8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EA71D8" w:rsidRPr="007C1308" w14:paraId="2FD7A0CC" w14:textId="77777777" w:rsidTr="00484C8B">
        <w:tc>
          <w:tcPr>
            <w:tcW w:w="2664" w:type="dxa"/>
            <w:vAlign w:val="bottom"/>
          </w:tcPr>
          <w:p w14:paraId="442B1D19" w14:textId="530ED1FB" w:rsidR="00EA71D8" w:rsidRPr="007C1308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989" w:type="dxa"/>
            <w:vAlign w:val="bottom"/>
          </w:tcPr>
          <w:p w14:paraId="450821D9" w14:textId="77777777" w:rsidR="00EA71D8" w:rsidRPr="007C1308" w:rsidRDefault="00EA71D8" w:rsidP="001927AE">
            <w:pPr>
              <w:pStyle w:val="acctfourfigures"/>
              <w:spacing w:line="240" w:lineRule="auto"/>
              <w:ind w:left="-114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64" w:type="dxa"/>
          </w:tcPr>
          <w:p w14:paraId="64074C89" w14:textId="77777777" w:rsidR="00EA71D8" w:rsidRPr="007C1308" w:rsidRDefault="00EA71D8" w:rsidP="001927A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07100149" w14:textId="77777777" w:rsidR="00EA71D8" w:rsidRPr="007C1308" w:rsidRDefault="00EA71D8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4" w:type="dxa"/>
          </w:tcPr>
          <w:p w14:paraId="0C0DF503" w14:textId="77777777" w:rsidR="00EA71D8" w:rsidRPr="007C1308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E7D1D01" w14:textId="77777777" w:rsidR="00EA71D8" w:rsidRPr="007C1308" w:rsidRDefault="00EA71D8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6" w:type="dxa"/>
          </w:tcPr>
          <w:p w14:paraId="70CE6994" w14:textId="77777777" w:rsidR="00EA71D8" w:rsidRPr="007C1308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4" w:type="dxa"/>
            <w:vAlign w:val="bottom"/>
          </w:tcPr>
          <w:p w14:paraId="39B55824" w14:textId="77777777" w:rsidR="00EA71D8" w:rsidRPr="007C1308" w:rsidRDefault="00EA71D8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D031CD7" w14:textId="77777777" w:rsidR="00EA71D8" w:rsidRPr="007C1308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B76540C" w14:textId="77777777" w:rsidR="00EA71D8" w:rsidRPr="007C1308" w:rsidRDefault="00EA71D8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05833897" w14:textId="77777777" w:rsidR="00EA71D8" w:rsidRPr="007C1308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61E9F72" w14:textId="77777777" w:rsidR="00EA71D8" w:rsidRPr="007C1308" w:rsidRDefault="00EA71D8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A71D8" w:rsidRPr="007C1308" w14:paraId="26A613C1" w14:textId="77777777" w:rsidTr="00484C8B">
        <w:tc>
          <w:tcPr>
            <w:tcW w:w="2664" w:type="dxa"/>
            <w:hideMark/>
          </w:tcPr>
          <w:p w14:paraId="07C9574C" w14:textId="77777777" w:rsidR="00EA71D8" w:rsidRPr="007C1308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989" w:type="dxa"/>
            <w:vAlign w:val="bottom"/>
          </w:tcPr>
          <w:p w14:paraId="5226A62C" w14:textId="77777777" w:rsidR="00EA71D8" w:rsidRPr="007C1308" w:rsidRDefault="00EA71D8" w:rsidP="001927AE">
            <w:pPr>
              <w:pStyle w:val="acctfourfigures"/>
              <w:spacing w:line="240" w:lineRule="auto"/>
              <w:ind w:left="-114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64" w:type="dxa"/>
          </w:tcPr>
          <w:p w14:paraId="2FC1BC3A" w14:textId="77777777" w:rsidR="00EA71D8" w:rsidRPr="007C1308" w:rsidRDefault="00EA71D8" w:rsidP="001927A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365ED988" w14:textId="77777777" w:rsidR="00EA71D8" w:rsidRPr="007C1308" w:rsidRDefault="00EA71D8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4" w:type="dxa"/>
          </w:tcPr>
          <w:p w14:paraId="6FCC15CA" w14:textId="77777777" w:rsidR="00EA71D8" w:rsidRPr="007C1308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36CC8FE" w14:textId="77777777" w:rsidR="00EA71D8" w:rsidRPr="007C1308" w:rsidRDefault="00EA71D8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6" w:type="dxa"/>
          </w:tcPr>
          <w:p w14:paraId="7F676D3F" w14:textId="77777777" w:rsidR="00EA71D8" w:rsidRPr="007C1308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4" w:type="dxa"/>
            <w:vAlign w:val="bottom"/>
          </w:tcPr>
          <w:p w14:paraId="3DD6F3D6" w14:textId="77777777" w:rsidR="00EA71D8" w:rsidRPr="007C1308" w:rsidRDefault="00EA71D8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A552C95" w14:textId="77777777" w:rsidR="00EA71D8" w:rsidRPr="007C1308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09C5A26" w14:textId="77777777" w:rsidR="00EA71D8" w:rsidRPr="007C1308" w:rsidRDefault="00EA71D8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93B2DC1" w14:textId="77777777" w:rsidR="00EA71D8" w:rsidRPr="007C1308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E575007" w14:textId="77777777" w:rsidR="00EA71D8" w:rsidRPr="007C1308" w:rsidRDefault="00EA71D8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545370" w:rsidRPr="007C1308" w14:paraId="174250FA" w14:textId="77777777" w:rsidTr="00484C8B">
        <w:tc>
          <w:tcPr>
            <w:tcW w:w="2664" w:type="dxa"/>
            <w:hideMark/>
          </w:tcPr>
          <w:p w14:paraId="4C50ACA7" w14:textId="6C977746" w:rsidR="00545370" w:rsidRPr="007C1308" w:rsidRDefault="00545370" w:rsidP="001927A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89" w:type="dxa"/>
          </w:tcPr>
          <w:p w14:paraId="4DFC5ED4" w14:textId="4D8B3119" w:rsidR="00545370" w:rsidRPr="007C1308" w:rsidRDefault="00545370" w:rsidP="001927AE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14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904,211</w:t>
            </w:r>
          </w:p>
        </w:tc>
        <w:tc>
          <w:tcPr>
            <w:tcW w:w="164" w:type="dxa"/>
          </w:tcPr>
          <w:p w14:paraId="65CED4E3" w14:textId="77777777" w:rsidR="00545370" w:rsidRPr="007C1308" w:rsidRDefault="00545370" w:rsidP="001927A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9FB8E" w14:textId="66C5D9DD" w:rsidR="00545370" w:rsidRPr="007C1308" w:rsidRDefault="00545370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C1308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907</w:t>
            </w:r>
            <w:r w:rsidRPr="007C1308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7C1308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058</w:t>
            </w:r>
          </w:p>
        </w:tc>
        <w:tc>
          <w:tcPr>
            <w:tcW w:w="164" w:type="dxa"/>
          </w:tcPr>
          <w:p w14:paraId="41C4506D" w14:textId="77777777" w:rsidR="00545370" w:rsidRPr="007C1308" w:rsidRDefault="00545370" w:rsidP="001927A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34E3746" w14:textId="47AE57CC" w:rsidR="00545370" w:rsidRPr="007C1308" w:rsidRDefault="00545370" w:rsidP="001927A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676,698</w:t>
            </w:r>
          </w:p>
        </w:tc>
        <w:tc>
          <w:tcPr>
            <w:tcW w:w="176" w:type="dxa"/>
          </w:tcPr>
          <w:p w14:paraId="0AAB2B76" w14:textId="77777777" w:rsidR="00545370" w:rsidRPr="007C1308" w:rsidRDefault="00545370" w:rsidP="001927A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</w:tcPr>
          <w:p w14:paraId="63AEF5BA" w14:textId="57353236" w:rsidR="00545370" w:rsidRPr="007C1308" w:rsidRDefault="00545370" w:rsidP="001927A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564,190</w:t>
            </w:r>
          </w:p>
        </w:tc>
        <w:tc>
          <w:tcPr>
            <w:tcW w:w="180" w:type="dxa"/>
          </w:tcPr>
          <w:p w14:paraId="4A15D2B0" w14:textId="77777777" w:rsidR="00545370" w:rsidRPr="007C1308" w:rsidRDefault="00545370" w:rsidP="001927A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24075EA" w14:textId="4C72C5B8" w:rsidR="00545370" w:rsidRPr="007C1308" w:rsidRDefault="00545370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1,580,909</w:t>
            </w:r>
          </w:p>
        </w:tc>
        <w:tc>
          <w:tcPr>
            <w:tcW w:w="180" w:type="dxa"/>
          </w:tcPr>
          <w:p w14:paraId="3DF872E4" w14:textId="77777777" w:rsidR="00545370" w:rsidRPr="007C1308" w:rsidRDefault="00545370" w:rsidP="001927A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F5C6958" w14:textId="14DE3DF4" w:rsidR="00545370" w:rsidRPr="007C1308" w:rsidRDefault="00545370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1,471,248</w:t>
            </w:r>
          </w:p>
        </w:tc>
      </w:tr>
      <w:tr w:rsidR="00545370" w:rsidRPr="007C1308" w14:paraId="2B0E4880" w14:textId="77777777" w:rsidTr="00484C8B">
        <w:tc>
          <w:tcPr>
            <w:tcW w:w="2664" w:type="dxa"/>
            <w:hideMark/>
          </w:tcPr>
          <w:p w14:paraId="662951F9" w14:textId="5215DEA6" w:rsidR="00545370" w:rsidRPr="007C1308" w:rsidRDefault="00545370" w:rsidP="001927A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989" w:type="dxa"/>
          </w:tcPr>
          <w:p w14:paraId="5A3A9E6A" w14:textId="473B5147" w:rsidR="00545370" w:rsidRPr="007C1308" w:rsidRDefault="00545370" w:rsidP="001927AE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14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224,678</w:t>
            </w:r>
          </w:p>
        </w:tc>
        <w:tc>
          <w:tcPr>
            <w:tcW w:w="164" w:type="dxa"/>
          </w:tcPr>
          <w:p w14:paraId="15DC2400" w14:textId="77777777" w:rsidR="00545370" w:rsidRPr="007C1308" w:rsidRDefault="00545370" w:rsidP="001927A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DBF29" w14:textId="40E50112" w:rsidR="00545370" w:rsidRPr="007C1308" w:rsidRDefault="00545370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186,510</w:t>
            </w:r>
          </w:p>
        </w:tc>
        <w:tc>
          <w:tcPr>
            <w:tcW w:w="164" w:type="dxa"/>
          </w:tcPr>
          <w:p w14:paraId="5C7B5359" w14:textId="77777777" w:rsidR="00545370" w:rsidRPr="007C1308" w:rsidRDefault="00545370" w:rsidP="001927A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23953CE" w14:textId="3C7B13D4" w:rsidR="00545370" w:rsidRPr="007C1308" w:rsidRDefault="00545370" w:rsidP="001927A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52,320</w:t>
            </w:r>
          </w:p>
        </w:tc>
        <w:tc>
          <w:tcPr>
            <w:tcW w:w="176" w:type="dxa"/>
          </w:tcPr>
          <w:p w14:paraId="6C50AA79" w14:textId="77777777" w:rsidR="00545370" w:rsidRPr="007C1308" w:rsidRDefault="00545370" w:rsidP="001927A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</w:tcPr>
          <w:p w14:paraId="6DA8DD57" w14:textId="05A656D9" w:rsidR="00545370" w:rsidRPr="007C1308" w:rsidRDefault="00545370" w:rsidP="001927A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22,607</w:t>
            </w:r>
          </w:p>
        </w:tc>
        <w:tc>
          <w:tcPr>
            <w:tcW w:w="180" w:type="dxa"/>
          </w:tcPr>
          <w:p w14:paraId="02404D6B" w14:textId="77777777" w:rsidR="00545370" w:rsidRPr="007C1308" w:rsidRDefault="00545370" w:rsidP="001927A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7E6AA41" w14:textId="3D6C090B" w:rsidR="00545370" w:rsidRPr="007C1308" w:rsidRDefault="00545370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276,998</w:t>
            </w:r>
          </w:p>
        </w:tc>
        <w:tc>
          <w:tcPr>
            <w:tcW w:w="180" w:type="dxa"/>
          </w:tcPr>
          <w:p w14:paraId="671E7C25" w14:textId="77777777" w:rsidR="00545370" w:rsidRPr="007C1308" w:rsidRDefault="00545370" w:rsidP="001927A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78D8404" w14:textId="0F6D7B8F" w:rsidR="00545370" w:rsidRPr="007C1308" w:rsidRDefault="00545370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209,117</w:t>
            </w:r>
          </w:p>
        </w:tc>
      </w:tr>
      <w:tr w:rsidR="00545370" w:rsidRPr="007C1308" w14:paraId="1FC92CE6" w14:textId="77777777" w:rsidTr="00E34AF7">
        <w:tc>
          <w:tcPr>
            <w:tcW w:w="2664" w:type="dxa"/>
            <w:hideMark/>
          </w:tcPr>
          <w:p w14:paraId="5E000F12" w14:textId="2C0B6B3C" w:rsidR="00545370" w:rsidRPr="007C1308" w:rsidRDefault="00545370" w:rsidP="001927A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เมียนมาร์</w:t>
            </w:r>
          </w:p>
        </w:tc>
        <w:tc>
          <w:tcPr>
            <w:tcW w:w="989" w:type="dxa"/>
          </w:tcPr>
          <w:p w14:paraId="434F04B3" w14:textId="1E542937" w:rsidR="00545370" w:rsidRPr="007C1308" w:rsidRDefault="00545370" w:rsidP="001927AE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14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85,620</w:t>
            </w:r>
          </w:p>
        </w:tc>
        <w:tc>
          <w:tcPr>
            <w:tcW w:w="164" w:type="dxa"/>
          </w:tcPr>
          <w:p w14:paraId="497414BA" w14:textId="77777777" w:rsidR="00545370" w:rsidRPr="007C1308" w:rsidRDefault="00545370" w:rsidP="001927A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C0B46" w14:textId="40C1F78E" w:rsidR="00545370" w:rsidRPr="007C1308" w:rsidRDefault="00545370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66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C1308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047</w:t>
            </w:r>
          </w:p>
        </w:tc>
        <w:tc>
          <w:tcPr>
            <w:tcW w:w="164" w:type="dxa"/>
          </w:tcPr>
          <w:p w14:paraId="51593EE4" w14:textId="77777777" w:rsidR="00545370" w:rsidRPr="007C1308" w:rsidRDefault="00545370" w:rsidP="001927A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7CE8F16" w14:textId="30A9B73D" w:rsidR="00545370" w:rsidRPr="007C1308" w:rsidRDefault="00545370" w:rsidP="001927A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32,690</w:t>
            </w:r>
          </w:p>
        </w:tc>
        <w:tc>
          <w:tcPr>
            <w:tcW w:w="176" w:type="dxa"/>
          </w:tcPr>
          <w:p w14:paraId="7A542C29" w14:textId="77777777" w:rsidR="00545370" w:rsidRPr="007C1308" w:rsidRDefault="00545370" w:rsidP="001927A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vAlign w:val="bottom"/>
          </w:tcPr>
          <w:p w14:paraId="0A2F13B0" w14:textId="15F19CB6" w:rsidR="00545370" w:rsidRPr="007C1308" w:rsidRDefault="00545370" w:rsidP="001927A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23,477</w:t>
            </w:r>
          </w:p>
        </w:tc>
        <w:tc>
          <w:tcPr>
            <w:tcW w:w="180" w:type="dxa"/>
          </w:tcPr>
          <w:p w14:paraId="4B1304E7" w14:textId="77777777" w:rsidR="00545370" w:rsidRPr="007C1308" w:rsidRDefault="00545370" w:rsidP="001927A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3AFF413" w14:textId="4DB50DF3" w:rsidR="00545370" w:rsidRPr="007C1308" w:rsidRDefault="00545370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118,310</w:t>
            </w:r>
          </w:p>
        </w:tc>
        <w:tc>
          <w:tcPr>
            <w:tcW w:w="180" w:type="dxa"/>
          </w:tcPr>
          <w:p w14:paraId="003354CC" w14:textId="77777777" w:rsidR="00545370" w:rsidRPr="007C1308" w:rsidRDefault="00545370" w:rsidP="001927A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C48CC0F" w14:textId="75FF925D" w:rsidR="00545370" w:rsidRPr="007C1308" w:rsidRDefault="00545370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89,524</w:t>
            </w:r>
          </w:p>
        </w:tc>
      </w:tr>
      <w:tr w:rsidR="00545370" w:rsidRPr="007C1308" w14:paraId="67DFF6CD" w14:textId="77777777" w:rsidTr="00E34AF7">
        <w:tc>
          <w:tcPr>
            <w:tcW w:w="2664" w:type="dxa"/>
          </w:tcPr>
          <w:p w14:paraId="7270D74E" w14:textId="2233205B" w:rsidR="00545370" w:rsidRPr="007C1308" w:rsidRDefault="00545370" w:rsidP="001927A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มาเลเซีย</w:t>
            </w:r>
          </w:p>
        </w:tc>
        <w:tc>
          <w:tcPr>
            <w:tcW w:w="989" w:type="dxa"/>
          </w:tcPr>
          <w:p w14:paraId="6E00D042" w14:textId="1DAFC625" w:rsidR="00545370" w:rsidRPr="007C1308" w:rsidRDefault="00545370" w:rsidP="001927AE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114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64" w:type="dxa"/>
          </w:tcPr>
          <w:p w14:paraId="304256CF" w14:textId="77777777" w:rsidR="00545370" w:rsidRPr="007C1308" w:rsidRDefault="00545370" w:rsidP="001927A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90D26" w14:textId="6A0DAD91" w:rsidR="00545370" w:rsidRPr="007C1308" w:rsidRDefault="00545370" w:rsidP="001927AE">
            <w:pPr>
              <w:pStyle w:val="acctfourfigures"/>
              <w:tabs>
                <w:tab w:val="decimal" w:pos="43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50,852</w:t>
            </w:r>
          </w:p>
        </w:tc>
        <w:tc>
          <w:tcPr>
            <w:tcW w:w="164" w:type="dxa"/>
          </w:tcPr>
          <w:p w14:paraId="024A75BA" w14:textId="77777777" w:rsidR="00545370" w:rsidRPr="007C1308" w:rsidRDefault="00545370" w:rsidP="001927A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D930B0D" w14:textId="6C8AAF78" w:rsidR="00545370" w:rsidRPr="007C1308" w:rsidRDefault="00545370" w:rsidP="001927A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3,732</w:t>
            </w:r>
          </w:p>
        </w:tc>
        <w:tc>
          <w:tcPr>
            <w:tcW w:w="176" w:type="dxa"/>
          </w:tcPr>
          <w:p w14:paraId="0D1BF18E" w14:textId="77777777" w:rsidR="00545370" w:rsidRPr="007C1308" w:rsidRDefault="00545370" w:rsidP="001927A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vAlign w:val="bottom"/>
          </w:tcPr>
          <w:p w14:paraId="040E9A7F" w14:textId="7385E611" w:rsidR="00545370" w:rsidRPr="007C1308" w:rsidRDefault="00545370" w:rsidP="001927AE">
            <w:pPr>
              <w:pStyle w:val="acctfourfigures"/>
              <w:tabs>
                <w:tab w:val="decimal" w:pos="43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9,429</w:t>
            </w:r>
          </w:p>
        </w:tc>
        <w:tc>
          <w:tcPr>
            <w:tcW w:w="180" w:type="dxa"/>
          </w:tcPr>
          <w:p w14:paraId="3F49BFAC" w14:textId="77777777" w:rsidR="00545370" w:rsidRPr="007C1308" w:rsidRDefault="00545370" w:rsidP="001927A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B4AF28B" w14:textId="1DC8B3DF" w:rsidR="00545370" w:rsidRPr="007C1308" w:rsidRDefault="00545370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3,732</w:t>
            </w:r>
          </w:p>
        </w:tc>
        <w:tc>
          <w:tcPr>
            <w:tcW w:w="180" w:type="dxa"/>
          </w:tcPr>
          <w:p w14:paraId="554775CB" w14:textId="77777777" w:rsidR="00545370" w:rsidRPr="007C1308" w:rsidRDefault="00545370" w:rsidP="001927A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17EC889" w14:textId="20DF3548" w:rsidR="00545370" w:rsidRPr="007C1308" w:rsidRDefault="00545370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60,281</w:t>
            </w:r>
          </w:p>
        </w:tc>
      </w:tr>
      <w:tr w:rsidR="00545370" w:rsidRPr="007C1308" w14:paraId="7321A74B" w14:textId="77777777" w:rsidTr="00E34AF7">
        <w:tc>
          <w:tcPr>
            <w:tcW w:w="2664" w:type="dxa"/>
            <w:hideMark/>
          </w:tcPr>
          <w:p w14:paraId="03CC466E" w14:textId="77777777" w:rsidR="00545370" w:rsidRPr="007C1308" w:rsidRDefault="00545370" w:rsidP="001927A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ประเทศอื่นๆ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B69964" w14:textId="1885D75E" w:rsidR="00545370" w:rsidRPr="007C1308" w:rsidRDefault="00545370" w:rsidP="001927AE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14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15,129</w:t>
            </w:r>
          </w:p>
        </w:tc>
        <w:tc>
          <w:tcPr>
            <w:tcW w:w="164" w:type="dxa"/>
          </w:tcPr>
          <w:p w14:paraId="4E276A58" w14:textId="77777777" w:rsidR="00545370" w:rsidRPr="007C1308" w:rsidRDefault="00545370" w:rsidP="001927A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783B7" w14:textId="0D1D8497" w:rsidR="00545370" w:rsidRPr="007C1308" w:rsidRDefault="00545370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11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C1308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71</w:t>
            </w:r>
            <w:r w:rsidRPr="007C1308">
              <w:rPr>
                <w:rFonts w:asciiTheme="majorBidi" w:hAnsi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64" w:type="dxa"/>
          </w:tcPr>
          <w:p w14:paraId="5BF4E3D6" w14:textId="77777777" w:rsidR="00545370" w:rsidRPr="007C1308" w:rsidRDefault="00545370" w:rsidP="001927A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D57935" w14:textId="3915F8B1" w:rsidR="00545370" w:rsidRPr="007C1308" w:rsidRDefault="00545370" w:rsidP="001927A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16,718</w:t>
            </w:r>
          </w:p>
        </w:tc>
        <w:tc>
          <w:tcPr>
            <w:tcW w:w="176" w:type="dxa"/>
          </w:tcPr>
          <w:p w14:paraId="0497D8C0" w14:textId="77777777" w:rsidR="00545370" w:rsidRPr="007C1308" w:rsidRDefault="00545370" w:rsidP="001927A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62DFD7" w14:textId="684AA378" w:rsidR="00545370" w:rsidRPr="007C1308" w:rsidRDefault="00545370" w:rsidP="001927A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15,222</w:t>
            </w:r>
          </w:p>
        </w:tc>
        <w:tc>
          <w:tcPr>
            <w:tcW w:w="180" w:type="dxa"/>
          </w:tcPr>
          <w:p w14:paraId="7C322DBE" w14:textId="77777777" w:rsidR="00545370" w:rsidRPr="007C1308" w:rsidRDefault="00545370" w:rsidP="001927A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11CEC8" w14:textId="740F2487" w:rsidR="00545370" w:rsidRPr="007C1308" w:rsidRDefault="00545370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31,847</w:t>
            </w:r>
          </w:p>
        </w:tc>
        <w:tc>
          <w:tcPr>
            <w:tcW w:w="180" w:type="dxa"/>
          </w:tcPr>
          <w:p w14:paraId="423692C4" w14:textId="77777777" w:rsidR="00545370" w:rsidRPr="007C1308" w:rsidRDefault="00545370" w:rsidP="001927A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A94750" w14:textId="143297CD" w:rsidR="00545370" w:rsidRPr="007C1308" w:rsidRDefault="00545370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26,932</w:t>
            </w:r>
          </w:p>
        </w:tc>
      </w:tr>
      <w:tr w:rsidR="00EA71D8" w:rsidRPr="007C1308" w14:paraId="15645BA7" w14:textId="77777777" w:rsidTr="00484C8B">
        <w:tc>
          <w:tcPr>
            <w:tcW w:w="2664" w:type="dxa"/>
            <w:vAlign w:val="bottom"/>
            <w:hideMark/>
          </w:tcPr>
          <w:p w14:paraId="6D1BE347" w14:textId="77777777" w:rsidR="00EA71D8" w:rsidRPr="007C1308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7C13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EAFE85" w14:textId="68ABD29A" w:rsidR="00EA71D8" w:rsidRPr="007C1308" w:rsidRDefault="00545A67" w:rsidP="001927AE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1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1,229,63</w:t>
            </w:r>
            <w:r w:rsidR="005D1D4C"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164" w:type="dxa"/>
          </w:tcPr>
          <w:p w14:paraId="0F332B88" w14:textId="77777777" w:rsidR="00EA71D8" w:rsidRPr="007C1308" w:rsidRDefault="00EA71D8" w:rsidP="001927A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919B382" w14:textId="4692075D" w:rsidR="00EA71D8" w:rsidRPr="007C1308" w:rsidRDefault="00EA71D8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1,222,177</w:t>
            </w:r>
          </w:p>
        </w:tc>
        <w:tc>
          <w:tcPr>
            <w:tcW w:w="164" w:type="dxa"/>
          </w:tcPr>
          <w:p w14:paraId="2A08576C" w14:textId="77777777" w:rsidR="00EA71D8" w:rsidRPr="007C1308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0E91DE" w14:textId="1D776D46" w:rsidR="00EA71D8" w:rsidRPr="007C1308" w:rsidRDefault="005438AD" w:rsidP="001927AE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782,15</w:t>
            </w:r>
            <w:r w:rsidR="00D065C3"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76" w:type="dxa"/>
          </w:tcPr>
          <w:p w14:paraId="52FEBE00" w14:textId="77777777" w:rsidR="00EA71D8" w:rsidRPr="007C1308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CBE35D" w14:textId="23BA462B" w:rsidR="00EA71D8" w:rsidRPr="007C1308" w:rsidRDefault="00EA71D8" w:rsidP="001927AE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634,925 </w:t>
            </w:r>
          </w:p>
        </w:tc>
        <w:tc>
          <w:tcPr>
            <w:tcW w:w="180" w:type="dxa"/>
          </w:tcPr>
          <w:p w14:paraId="55DE26B3" w14:textId="77777777" w:rsidR="00EA71D8" w:rsidRPr="007C1308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7F788B" w14:textId="0945A769" w:rsidR="00EA71D8" w:rsidRPr="007C1308" w:rsidRDefault="009D3E64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2,011,79</w:t>
            </w:r>
            <w:r w:rsidR="005D1D4C"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23404C55" w14:textId="77777777" w:rsidR="00EA71D8" w:rsidRPr="007C1308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BD1891" w14:textId="4C5CCF4F" w:rsidR="00EA71D8" w:rsidRPr="007C1308" w:rsidRDefault="00EA71D8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1,857,102</w:t>
            </w:r>
          </w:p>
        </w:tc>
      </w:tr>
      <w:tr w:rsidR="00EA71D8" w:rsidRPr="007C1308" w14:paraId="3C9F5800" w14:textId="77777777" w:rsidTr="00484C8B">
        <w:tc>
          <w:tcPr>
            <w:tcW w:w="2664" w:type="dxa"/>
            <w:hideMark/>
          </w:tcPr>
          <w:p w14:paraId="4004275D" w14:textId="100516C1" w:rsidR="00EA71D8" w:rsidRPr="007C1308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  <w:p w14:paraId="2E469F64" w14:textId="77777777" w:rsidR="00EA71D8" w:rsidRPr="007C1308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  <w:p w14:paraId="5C20824C" w14:textId="2BB0FDC5" w:rsidR="00EA71D8" w:rsidRPr="007C1308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vAlign w:val="bottom"/>
          </w:tcPr>
          <w:p w14:paraId="66338D07" w14:textId="77777777" w:rsidR="00EA71D8" w:rsidRPr="007C1308" w:rsidRDefault="00EA71D8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64" w:type="dxa"/>
          </w:tcPr>
          <w:p w14:paraId="62B62334" w14:textId="77777777" w:rsidR="00EA71D8" w:rsidRPr="007C1308" w:rsidRDefault="00EA71D8" w:rsidP="001927A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00715DAF" w14:textId="77777777" w:rsidR="00EA71D8" w:rsidRPr="007C1308" w:rsidRDefault="00EA71D8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64" w:type="dxa"/>
          </w:tcPr>
          <w:p w14:paraId="1823A33F" w14:textId="77777777" w:rsidR="00EA71D8" w:rsidRPr="007C1308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A3A62DC" w14:textId="77777777" w:rsidR="00EA71D8" w:rsidRPr="007C1308" w:rsidRDefault="00EA71D8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6" w:type="dxa"/>
          </w:tcPr>
          <w:p w14:paraId="1CEF4F07" w14:textId="77777777" w:rsidR="00EA71D8" w:rsidRPr="007C1308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04" w:type="dxa"/>
            <w:vAlign w:val="bottom"/>
          </w:tcPr>
          <w:p w14:paraId="23B78B1C" w14:textId="77777777" w:rsidR="00EA71D8" w:rsidRPr="007C1308" w:rsidRDefault="00EA71D8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53607EE9" w14:textId="77777777" w:rsidR="00EA71D8" w:rsidRPr="007C1308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7F188A6" w14:textId="77777777" w:rsidR="00EA71D8" w:rsidRPr="007C1308" w:rsidRDefault="00EA71D8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48141BED" w14:textId="77777777" w:rsidR="00EA71D8" w:rsidRPr="007C1308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68021D9" w14:textId="77777777" w:rsidR="00EA71D8" w:rsidRPr="007C1308" w:rsidRDefault="00EA71D8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EA71D8" w:rsidRPr="007C1308" w14:paraId="3105CEA6" w14:textId="77777777" w:rsidTr="00484C8B">
        <w:tc>
          <w:tcPr>
            <w:tcW w:w="2664" w:type="dxa"/>
            <w:vAlign w:val="bottom"/>
          </w:tcPr>
          <w:p w14:paraId="034C436F" w14:textId="41542D5D" w:rsidR="00EA71D8" w:rsidRPr="007C1308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lastRenderedPageBreak/>
              <w:t>ประเภทของสินค้าและบริการหลัก</w:t>
            </w:r>
          </w:p>
        </w:tc>
        <w:tc>
          <w:tcPr>
            <w:tcW w:w="989" w:type="dxa"/>
            <w:vAlign w:val="bottom"/>
          </w:tcPr>
          <w:p w14:paraId="1FC39965" w14:textId="77777777" w:rsidR="00EA71D8" w:rsidRPr="007C1308" w:rsidRDefault="00EA71D8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64" w:type="dxa"/>
          </w:tcPr>
          <w:p w14:paraId="2DE087A5" w14:textId="77777777" w:rsidR="00EA71D8" w:rsidRPr="007C1308" w:rsidRDefault="00EA71D8" w:rsidP="001927A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19C08828" w14:textId="77777777" w:rsidR="00EA71D8" w:rsidRPr="007C1308" w:rsidRDefault="00EA71D8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4" w:type="dxa"/>
          </w:tcPr>
          <w:p w14:paraId="0A341763" w14:textId="77777777" w:rsidR="00EA71D8" w:rsidRPr="007C1308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B71F4EE" w14:textId="77777777" w:rsidR="00EA71D8" w:rsidRPr="007C1308" w:rsidRDefault="00EA71D8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6" w:type="dxa"/>
          </w:tcPr>
          <w:p w14:paraId="2DCDF846" w14:textId="77777777" w:rsidR="00EA71D8" w:rsidRPr="007C1308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4" w:type="dxa"/>
            <w:vAlign w:val="bottom"/>
          </w:tcPr>
          <w:p w14:paraId="51BA568B" w14:textId="77777777" w:rsidR="00EA71D8" w:rsidRPr="007C1308" w:rsidRDefault="00EA71D8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496E66A" w14:textId="77777777" w:rsidR="00EA71D8" w:rsidRPr="007C1308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C125B21" w14:textId="77777777" w:rsidR="00EA71D8" w:rsidRPr="007C1308" w:rsidRDefault="00EA71D8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73EED1C" w14:textId="77777777" w:rsidR="00EA71D8" w:rsidRPr="007C1308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41B2922" w14:textId="77777777" w:rsidR="00EA71D8" w:rsidRPr="007C1308" w:rsidRDefault="00EA71D8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A71D8" w:rsidRPr="007C1308" w14:paraId="6ACA4867" w14:textId="77777777" w:rsidTr="00484C8B">
        <w:tc>
          <w:tcPr>
            <w:tcW w:w="2664" w:type="dxa"/>
            <w:vAlign w:val="bottom"/>
            <w:hideMark/>
          </w:tcPr>
          <w:p w14:paraId="47FFCD7E" w14:textId="77777777" w:rsidR="00EA71D8" w:rsidRPr="007C1308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อุปกรณ์คอมพิวเตอร์และ</w:t>
            </w:r>
          </w:p>
        </w:tc>
        <w:tc>
          <w:tcPr>
            <w:tcW w:w="989" w:type="dxa"/>
            <w:vAlign w:val="bottom"/>
          </w:tcPr>
          <w:p w14:paraId="3B7B3E47" w14:textId="77777777" w:rsidR="00EA71D8" w:rsidRPr="007C1308" w:rsidRDefault="00EA71D8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64" w:type="dxa"/>
          </w:tcPr>
          <w:p w14:paraId="02110C07" w14:textId="77777777" w:rsidR="00EA71D8" w:rsidRPr="007C1308" w:rsidRDefault="00EA71D8" w:rsidP="001927A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63072109" w14:textId="77777777" w:rsidR="00EA71D8" w:rsidRPr="007C1308" w:rsidRDefault="00EA71D8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4" w:type="dxa"/>
          </w:tcPr>
          <w:p w14:paraId="238B54D4" w14:textId="77777777" w:rsidR="00EA71D8" w:rsidRPr="007C1308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3420B7A" w14:textId="77777777" w:rsidR="00EA71D8" w:rsidRPr="007C1308" w:rsidRDefault="00EA71D8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6" w:type="dxa"/>
          </w:tcPr>
          <w:p w14:paraId="07BF2595" w14:textId="77777777" w:rsidR="00EA71D8" w:rsidRPr="007C1308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4" w:type="dxa"/>
            <w:vAlign w:val="bottom"/>
          </w:tcPr>
          <w:p w14:paraId="4B118BF0" w14:textId="77777777" w:rsidR="00EA71D8" w:rsidRPr="007C1308" w:rsidRDefault="00EA71D8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B32429C" w14:textId="77777777" w:rsidR="00EA71D8" w:rsidRPr="007C1308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232655D" w14:textId="77777777" w:rsidR="00EA71D8" w:rsidRPr="007C1308" w:rsidRDefault="00EA71D8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2678303" w14:textId="77777777" w:rsidR="00EA71D8" w:rsidRPr="007C1308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81A0F51" w14:textId="77777777" w:rsidR="00EA71D8" w:rsidRPr="007C1308" w:rsidRDefault="00EA71D8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A71D8" w:rsidRPr="007C1308" w14:paraId="682A6D0A" w14:textId="77777777" w:rsidTr="00484C8B">
        <w:tc>
          <w:tcPr>
            <w:tcW w:w="2664" w:type="dxa"/>
            <w:vAlign w:val="bottom"/>
            <w:hideMark/>
          </w:tcPr>
          <w:p w14:paraId="6D48772D" w14:textId="77777777" w:rsidR="00EA71D8" w:rsidRPr="007C1308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C1308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ซอฟต์แวร์ที่เกี่ยวข้อง</w:t>
            </w:r>
          </w:p>
        </w:tc>
        <w:tc>
          <w:tcPr>
            <w:tcW w:w="989" w:type="dxa"/>
          </w:tcPr>
          <w:p w14:paraId="1010D896" w14:textId="482E34C3" w:rsidR="00EA71D8" w:rsidRPr="007C1308" w:rsidRDefault="00383633" w:rsidP="001927AE">
            <w:pPr>
              <w:pStyle w:val="acctfourfigures"/>
              <w:spacing w:line="240" w:lineRule="auto"/>
              <w:ind w:left="-114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1,229,63</w:t>
            </w:r>
            <w:r w:rsidR="005D1D4C"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64" w:type="dxa"/>
          </w:tcPr>
          <w:p w14:paraId="7151A0DF" w14:textId="77777777" w:rsidR="00EA71D8" w:rsidRPr="007C1308" w:rsidRDefault="00EA71D8" w:rsidP="001927A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6395758F" w14:textId="7ED98DCE" w:rsidR="00EA71D8" w:rsidRPr="007C1308" w:rsidRDefault="00EA71D8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1,222,177</w:t>
            </w:r>
          </w:p>
        </w:tc>
        <w:tc>
          <w:tcPr>
            <w:tcW w:w="164" w:type="dxa"/>
          </w:tcPr>
          <w:p w14:paraId="77CBD42D" w14:textId="77777777" w:rsidR="00EA71D8" w:rsidRPr="007C1308" w:rsidRDefault="00EA71D8" w:rsidP="001927A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197AB65" w14:textId="4B5323B8" w:rsidR="00EA71D8" w:rsidRPr="007C1308" w:rsidRDefault="00383633" w:rsidP="001927AE">
            <w:pPr>
              <w:pStyle w:val="acctfourfigures"/>
              <w:tabs>
                <w:tab w:val="decimal" w:pos="43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6" w:type="dxa"/>
          </w:tcPr>
          <w:p w14:paraId="12973502" w14:textId="77777777" w:rsidR="00EA71D8" w:rsidRPr="007C1308" w:rsidRDefault="00EA71D8" w:rsidP="001927A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vAlign w:val="bottom"/>
          </w:tcPr>
          <w:p w14:paraId="4DD9561B" w14:textId="659302EA" w:rsidR="00EA71D8" w:rsidRPr="007C1308" w:rsidRDefault="00EA71D8" w:rsidP="001927AE">
            <w:pPr>
              <w:pStyle w:val="acctfourfigures"/>
              <w:tabs>
                <w:tab w:val="decimal" w:pos="43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5C9357C" w14:textId="77777777" w:rsidR="00EA71D8" w:rsidRPr="007C1308" w:rsidRDefault="00EA71D8" w:rsidP="001927A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3158A33" w14:textId="37ADC4EA" w:rsidR="00EA71D8" w:rsidRPr="007C1308" w:rsidRDefault="002B7500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1,229,</w:t>
            </w:r>
            <w:r w:rsidR="00C738CF"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</w:t>
            </w:r>
            <w:r w:rsidR="005D1D4C"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5C638A30" w14:textId="77777777" w:rsidR="00EA71D8" w:rsidRPr="007C1308" w:rsidRDefault="00EA71D8" w:rsidP="001927A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1B92E19" w14:textId="10BB7053" w:rsidR="00EA71D8" w:rsidRPr="007C1308" w:rsidRDefault="00EA71D8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1,222,177</w:t>
            </w:r>
          </w:p>
        </w:tc>
      </w:tr>
      <w:tr w:rsidR="00EA71D8" w:rsidRPr="007C1308" w14:paraId="416E5B5C" w14:textId="77777777" w:rsidTr="00484C8B">
        <w:tc>
          <w:tcPr>
            <w:tcW w:w="2664" w:type="dxa"/>
            <w:vAlign w:val="bottom"/>
            <w:hideMark/>
          </w:tcPr>
          <w:p w14:paraId="3EA6117E" w14:textId="77777777" w:rsidR="00EA71D8" w:rsidRPr="007C1308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บริการเกี่ยวกับระบบรักษา</w:t>
            </w:r>
          </w:p>
        </w:tc>
        <w:tc>
          <w:tcPr>
            <w:tcW w:w="989" w:type="dxa"/>
            <w:vAlign w:val="bottom"/>
          </w:tcPr>
          <w:p w14:paraId="03F9E818" w14:textId="77777777" w:rsidR="00EA71D8" w:rsidRPr="007C1308" w:rsidRDefault="00EA71D8" w:rsidP="001927AE">
            <w:pPr>
              <w:pStyle w:val="acctfourfigures"/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64" w:type="dxa"/>
          </w:tcPr>
          <w:p w14:paraId="2549819D" w14:textId="77777777" w:rsidR="00EA71D8" w:rsidRPr="007C1308" w:rsidRDefault="00EA71D8" w:rsidP="001927A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0FFE33E9" w14:textId="77777777" w:rsidR="00EA71D8" w:rsidRPr="007C1308" w:rsidRDefault="00EA71D8" w:rsidP="001927AE">
            <w:pPr>
              <w:pStyle w:val="acctfourfigures"/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4" w:type="dxa"/>
          </w:tcPr>
          <w:p w14:paraId="261A3D40" w14:textId="77777777" w:rsidR="00EA71D8" w:rsidRPr="007C1308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7AC7E4A" w14:textId="77777777" w:rsidR="00EA71D8" w:rsidRPr="007C1308" w:rsidRDefault="00EA71D8" w:rsidP="001927AE">
            <w:pPr>
              <w:pStyle w:val="acctfourfigures"/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6" w:type="dxa"/>
          </w:tcPr>
          <w:p w14:paraId="0F75C603" w14:textId="77777777" w:rsidR="00EA71D8" w:rsidRPr="007C1308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4" w:type="dxa"/>
            <w:vAlign w:val="bottom"/>
          </w:tcPr>
          <w:p w14:paraId="343A0E7F" w14:textId="77777777" w:rsidR="00EA71D8" w:rsidRPr="007C1308" w:rsidRDefault="00EA71D8" w:rsidP="001927AE">
            <w:pPr>
              <w:pStyle w:val="acctfourfigures"/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24AFAD3" w14:textId="77777777" w:rsidR="00EA71D8" w:rsidRPr="007C1308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1853E95" w14:textId="77777777" w:rsidR="00EA71D8" w:rsidRPr="007C1308" w:rsidRDefault="00EA71D8" w:rsidP="001927AE">
            <w:pPr>
              <w:pStyle w:val="acctfourfigures"/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6FBE8A01" w14:textId="77777777" w:rsidR="00EA71D8" w:rsidRPr="007C1308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BC14B30" w14:textId="77777777" w:rsidR="00EA71D8" w:rsidRPr="007C1308" w:rsidRDefault="00EA71D8" w:rsidP="001927AE">
            <w:pPr>
              <w:pStyle w:val="acctfourfigures"/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A71D8" w:rsidRPr="007C1308" w14:paraId="77AAA790" w14:textId="77777777" w:rsidTr="00484C8B">
        <w:tc>
          <w:tcPr>
            <w:tcW w:w="2664" w:type="dxa"/>
            <w:vAlign w:val="bottom"/>
            <w:hideMark/>
          </w:tcPr>
          <w:p w14:paraId="41B3BA0E" w14:textId="7D3248E9" w:rsidR="00EA71D8" w:rsidRPr="007C1308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ความปลอดภัยทางคอมพิวเตอร์</w:t>
            </w:r>
          </w:p>
        </w:tc>
        <w:tc>
          <w:tcPr>
            <w:tcW w:w="989" w:type="dxa"/>
            <w:vAlign w:val="bottom"/>
          </w:tcPr>
          <w:p w14:paraId="26F57890" w14:textId="77777777" w:rsidR="00EA71D8" w:rsidRPr="007C1308" w:rsidRDefault="00EA71D8" w:rsidP="001927AE">
            <w:pPr>
              <w:pStyle w:val="acctfourfigures"/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64" w:type="dxa"/>
          </w:tcPr>
          <w:p w14:paraId="321EFF1C" w14:textId="77777777" w:rsidR="00EA71D8" w:rsidRPr="007C1308" w:rsidRDefault="00EA71D8" w:rsidP="001927A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6A2DA3FF" w14:textId="77777777" w:rsidR="00EA71D8" w:rsidRPr="007C1308" w:rsidRDefault="00EA71D8" w:rsidP="001927AE">
            <w:pPr>
              <w:pStyle w:val="acctfourfigures"/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4" w:type="dxa"/>
          </w:tcPr>
          <w:p w14:paraId="73F94AC5" w14:textId="77777777" w:rsidR="00EA71D8" w:rsidRPr="007C1308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DB65F4D" w14:textId="77777777" w:rsidR="00EA71D8" w:rsidRPr="007C1308" w:rsidRDefault="00EA71D8" w:rsidP="001927AE">
            <w:pPr>
              <w:pStyle w:val="acctfourfigures"/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6" w:type="dxa"/>
          </w:tcPr>
          <w:p w14:paraId="1872F101" w14:textId="77777777" w:rsidR="00EA71D8" w:rsidRPr="007C1308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4" w:type="dxa"/>
            <w:vAlign w:val="bottom"/>
          </w:tcPr>
          <w:p w14:paraId="0C9479A6" w14:textId="77777777" w:rsidR="00EA71D8" w:rsidRPr="007C1308" w:rsidRDefault="00EA71D8" w:rsidP="001927AE">
            <w:pPr>
              <w:pStyle w:val="acctfourfigures"/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70B9751" w14:textId="77777777" w:rsidR="00EA71D8" w:rsidRPr="007C1308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2B8D93D" w14:textId="77777777" w:rsidR="00EA71D8" w:rsidRPr="007C1308" w:rsidRDefault="00EA71D8" w:rsidP="001927AE">
            <w:pPr>
              <w:pStyle w:val="acctfourfigures"/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1872D8B2" w14:textId="77777777" w:rsidR="00EA71D8" w:rsidRPr="007C1308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8EFEED9" w14:textId="77777777" w:rsidR="00EA71D8" w:rsidRPr="007C1308" w:rsidRDefault="00EA71D8" w:rsidP="001927AE">
            <w:pPr>
              <w:pStyle w:val="acctfourfigures"/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A71D8" w:rsidRPr="007C1308" w14:paraId="2E3E9F87" w14:textId="77777777" w:rsidTr="00484C8B">
        <w:tc>
          <w:tcPr>
            <w:tcW w:w="2664" w:type="dxa"/>
            <w:vAlign w:val="bottom"/>
            <w:hideMark/>
          </w:tcPr>
          <w:p w14:paraId="0A3A8ACA" w14:textId="29365AE0" w:rsidR="00EA71D8" w:rsidRPr="007C1308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และระบบเครือข่าย</w:t>
            </w:r>
          </w:p>
        </w:tc>
        <w:tc>
          <w:tcPr>
            <w:tcW w:w="989" w:type="dxa"/>
            <w:vAlign w:val="bottom"/>
          </w:tcPr>
          <w:p w14:paraId="02EB2461" w14:textId="4CCD0793" w:rsidR="00EA71D8" w:rsidRPr="007C1308" w:rsidRDefault="00383633" w:rsidP="001927AE">
            <w:pPr>
              <w:pStyle w:val="acctfourfigures"/>
              <w:tabs>
                <w:tab w:val="decimal" w:pos="43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4" w:type="dxa"/>
          </w:tcPr>
          <w:p w14:paraId="11DF4B2C" w14:textId="77777777" w:rsidR="00EA71D8" w:rsidRPr="007C1308" w:rsidRDefault="00EA71D8" w:rsidP="001927A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3E5397BA" w14:textId="63C2233E" w:rsidR="00EA71D8" w:rsidRPr="007C1308" w:rsidRDefault="00EA71D8" w:rsidP="001927AE">
            <w:pPr>
              <w:pStyle w:val="acctfourfigures"/>
              <w:tabs>
                <w:tab w:val="decimal" w:pos="43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4" w:type="dxa"/>
          </w:tcPr>
          <w:p w14:paraId="27F082A7" w14:textId="77777777" w:rsidR="00EA71D8" w:rsidRPr="007C1308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14:paraId="50D11077" w14:textId="36FC0D71" w:rsidR="00EA71D8" w:rsidRPr="007C1308" w:rsidRDefault="00C738CF" w:rsidP="001927A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47,378</w:t>
            </w:r>
          </w:p>
        </w:tc>
        <w:tc>
          <w:tcPr>
            <w:tcW w:w="176" w:type="dxa"/>
          </w:tcPr>
          <w:p w14:paraId="7F719039" w14:textId="77777777" w:rsidR="00EA71D8" w:rsidRPr="007C1308" w:rsidRDefault="00EA71D8" w:rsidP="001927A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</w:tcPr>
          <w:p w14:paraId="42B6E998" w14:textId="6DF9C62E" w:rsidR="00EA71D8" w:rsidRPr="007C1308" w:rsidRDefault="00EA71D8" w:rsidP="001927A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61,791</w:t>
            </w:r>
          </w:p>
        </w:tc>
        <w:tc>
          <w:tcPr>
            <w:tcW w:w="180" w:type="dxa"/>
          </w:tcPr>
          <w:p w14:paraId="7E2C550A" w14:textId="77777777" w:rsidR="00EA71D8" w:rsidRPr="007C1308" w:rsidRDefault="00EA71D8" w:rsidP="001927A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5C76543" w14:textId="4A5A506D" w:rsidR="00EA71D8" w:rsidRPr="007C1308" w:rsidRDefault="00C738CF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47,378</w:t>
            </w:r>
          </w:p>
        </w:tc>
        <w:tc>
          <w:tcPr>
            <w:tcW w:w="180" w:type="dxa"/>
          </w:tcPr>
          <w:p w14:paraId="4D845BEF" w14:textId="77777777" w:rsidR="00EA71D8" w:rsidRPr="007C1308" w:rsidRDefault="00EA71D8" w:rsidP="001927A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9C7BA2F" w14:textId="43FD3188" w:rsidR="00EA71D8" w:rsidRPr="007C1308" w:rsidRDefault="00EA71D8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61,791</w:t>
            </w:r>
          </w:p>
        </w:tc>
      </w:tr>
      <w:tr w:rsidR="00EA71D8" w:rsidRPr="007C1308" w14:paraId="58455754" w14:textId="77777777" w:rsidTr="00484C8B">
        <w:tc>
          <w:tcPr>
            <w:tcW w:w="2664" w:type="dxa"/>
            <w:vAlign w:val="bottom"/>
            <w:hideMark/>
          </w:tcPr>
          <w:p w14:paraId="4FEE8033" w14:textId="597E6934" w:rsidR="00EA71D8" w:rsidRPr="007C1308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บริการบำรุงรักษาและบริการอื่น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B8FFA5" w14:textId="70A8772E" w:rsidR="00EA71D8" w:rsidRPr="007C1308" w:rsidRDefault="00383633" w:rsidP="001927AE">
            <w:pPr>
              <w:pStyle w:val="acctfourfigures"/>
              <w:tabs>
                <w:tab w:val="decimal" w:pos="43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4" w:type="dxa"/>
          </w:tcPr>
          <w:p w14:paraId="53340B9F" w14:textId="77777777" w:rsidR="00EA71D8" w:rsidRPr="007C1308" w:rsidRDefault="00EA71D8" w:rsidP="001927A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AEB2D3" w14:textId="03882502" w:rsidR="00EA71D8" w:rsidRPr="007C1308" w:rsidRDefault="00EA71D8" w:rsidP="001927AE">
            <w:pPr>
              <w:pStyle w:val="acctfourfigures"/>
              <w:tabs>
                <w:tab w:val="decimal" w:pos="43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4" w:type="dxa"/>
          </w:tcPr>
          <w:p w14:paraId="5F0EF6E2" w14:textId="77777777" w:rsidR="00EA71D8" w:rsidRPr="007C1308" w:rsidRDefault="00EA71D8" w:rsidP="001927A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2218B6" w14:textId="110E48F7" w:rsidR="00EA71D8" w:rsidRPr="007C1308" w:rsidRDefault="0086591E" w:rsidP="001927A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734,</w:t>
            </w:r>
            <w:r w:rsidR="00C738CF" w:rsidRPr="007C1308">
              <w:rPr>
                <w:rFonts w:asciiTheme="majorBidi" w:hAnsiTheme="majorBidi" w:cstheme="majorBidi"/>
                <w:sz w:val="28"/>
                <w:szCs w:val="28"/>
              </w:rPr>
              <w:t>780</w:t>
            </w:r>
          </w:p>
        </w:tc>
        <w:tc>
          <w:tcPr>
            <w:tcW w:w="176" w:type="dxa"/>
          </w:tcPr>
          <w:p w14:paraId="231AEB71" w14:textId="77777777" w:rsidR="00EA71D8" w:rsidRPr="007C1308" w:rsidRDefault="00EA71D8" w:rsidP="001927A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C7020D" w14:textId="5DBA81B4" w:rsidR="00EA71D8" w:rsidRPr="007C1308" w:rsidRDefault="00EA71D8" w:rsidP="001927A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573,134</w:t>
            </w:r>
          </w:p>
        </w:tc>
        <w:tc>
          <w:tcPr>
            <w:tcW w:w="180" w:type="dxa"/>
          </w:tcPr>
          <w:p w14:paraId="1FA688D0" w14:textId="77777777" w:rsidR="00EA71D8" w:rsidRPr="007C1308" w:rsidRDefault="00EA71D8" w:rsidP="001927A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DB501B" w14:textId="0959A9F7" w:rsidR="00EA71D8" w:rsidRPr="007C1308" w:rsidRDefault="002B7500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734,</w:t>
            </w:r>
            <w:r w:rsidR="00C738CF" w:rsidRPr="007C1308">
              <w:rPr>
                <w:rFonts w:asciiTheme="majorBidi" w:hAnsiTheme="majorBidi" w:cstheme="majorBidi"/>
                <w:sz w:val="28"/>
                <w:szCs w:val="28"/>
              </w:rPr>
              <w:t>780</w:t>
            </w:r>
          </w:p>
        </w:tc>
        <w:tc>
          <w:tcPr>
            <w:tcW w:w="180" w:type="dxa"/>
          </w:tcPr>
          <w:p w14:paraId="429CECA8" w14:textId="77777777" w:rsidR="00EA71D8" w:rsidRPr="007C1308" w:rsidRDefault="00EA71D8" w:rsidP="001927A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2FC280" w14:textId="40E0B8B6" w:rsidR="00EA71D8" w:rsidRPr="007C1308" w:rsidRDefault="00EA71D8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573,134</w:t>
            </w:r>
          </w:p>
        </w:tc>
      </w:tr>
      <w:tr w:rsidR="00EA71D8" w:rsidRPr="007C1308" w14:paraId="36DD9ABE" w14:textId="77777777" w:rsidTr="00484C8B">
        <w:tc>
          <w:tcPr>
            <w:tcW w:w="2664" w:type="dxa"/>
            <w:vAlign w:val="bottom"/>
            <w:hideMark/>
          </w:tcPr>
          <w:p w14:paraId="77341F82" w14:textId="77777777" w:rsidR="00EA71D8" w:rsidRPr="007C1308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7C13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A9B0F2" w14:textId="4D9DD92F" w:rsidR="00EA71D8" w:rsidRPr="007C1308" w:rsidRDefault="00383633" w:rsidP="001927AE">
            <w:pPr>
              <w:pStyle w:val="acctfourfigures"/>
              <w:spacing w:line="240" w:lineRule="auto"/>
              <w:ind w:left="-11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1,229,63</w:t>
            </w:r>
            <w:r w:rsidR="005D1D4C"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64" w:type="dxa"/>
          </w:tcPr>
          <w:p w14:paraId="79F5EAFC" w14:textId="77777777" w:rsidR="00EA71D8" w:rsidRPr="007C1308" w:rsidRDefault="00EA71D8" w:rsidP="001927A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44B2CA" w14:textId="4068708C" w:rsidR="00EA71D8" w:rsidRPr="007C1308" w:rsidRDefault="00EA71D8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1,222,177</w:t>
            </w:r>
          </w:p>
        </w:tc>
        <w:tc>
          <w:tcPr>
            <w:tcW w:w="164" w:type="dxa"/>
          </w:tcPr>
          <w:p w14:paraId="688BE94A" w14:textId="77777777" w:rsidR="00EA71D8" w:rsidRPr="007C1308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81AA07" w14:textId="045689CF" w:rsidR="00EA71D8" w:rsidRPr="007C1308" w:rsidRDefault="0086591E" w:rsidP="001927A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782,15</w:t>
            </w:r>
            <w:r w:rsidR="00C738CF"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76" w:type="dxa"/>
          </w:tcPr>
          <w:p w14:paraId="3B64A8D5" w14:textId="77777777" w:rsidR="00EA71D8" w:rsidRPr="007C1308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ADC880" w14:textId="6CD5D336" w:rsidR="00EA71D8" w:rsidRPr="007C1308" w:rsidRDefault="00EA71D8" w:rsidP="001927A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634,925</w:t>
            </w:r>
          </w:p>
        </w:tc>
        <w:tc>
          <w:tcPr>
            <w:tcW w:w="180" w:type="dxa"/>
          </w:tcPr>
          <w:p w14:paraId="68F19729" w14:textId="77777777" w:rsidR="00EA71D8" w:rsidRPr="007C1308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40F6BC" w14:textId="526EFF4B" w:rsidR="00EA71D8" w:rsidRPr="007C1308" w:rsidRDefault="002B7500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2,011,</w:t>
            </w:r>
            <w:r w:rsidR="00C738CF"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79</w:t>
            </w:r>
            <w:r w:rsidR="005D1D4C"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324640EC" w14:textId="77777777" w:rsidR="00EA71D8" w:rsidRPr="007C1308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35612B" w14:textId="0D8A84F9" w:rsidR="00EA71D8" w:rsidRPr="007C1308" w:rsidRDefault="00EA71D8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1,857,102</w:t>
            </w:r>
          </w:p>
        </w:tc>
      </w:tr>
      <w:tr w:rsidR="00EA71D8" w:rsidRPr="007C1308" w14:paraId="7F741F19" w14:textId="77777777" w:rsidTr="00484C8B">
        <w:trPr>
          <w:trHeight w:val="50"/>
        </w:trPr>
        <w:tc>
          <w:tcPr>
            <w:tcW w:w="2664" w:type="dxa"/>
          </w:tcPr>
          <w:p w14:paraId="6E8648FB" w14:textId="77777777" w:rsidR="00EA71D8" w:rsidRPr="007C1308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5"/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0AABCD8" w14:textId="77777777" w:rsidR="00EA71D8" w:rsidRPr="007C1308" w:rsidRDefault="00EA71D8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64" w:type="dxa"/>
          </w:tcPr>
          <w:p w14:paraId="211B8775" w14:textId="77777777" w:rsidR="00EA71D8" w:rsidRPr="007C1308" w:rsidRDefault="00EA71D8" w:rsidP="001927A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8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82856F1" w14:textId="77777777" w:rsidR="00EA71D8" w:rsidRPr="007C1308" w:rsidRDefault="00EA71D8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64" w:type="dxa"/>
          </w:tcPr>
          <w:p w14:paraId="7E9C214E" w14:textId="77777777" w:rsidR="00EA71D8" w:rsidRPr="007C1308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6B6B1A9" w14:textId="77777777" w:rsidR="00EA71D8" w:rsidRPr="007C1308" w:rsidRDefault="00EA71D8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6" w:type="dxa"/>
          </w:tcPr>
          <w:p w14:paraId="69CA71D7" w14:textId="77777777" w:rsidR="00EA71D8" w:rsidRPr="007C1308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67E2FF5" w14:textId="77777777" w:rsidR="00EA71D8" w:rsidRPr="007C1308" w:rsidRDefault="00EA71D8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02027E3C" w14:textId="77777777" w:rsidR="00EA71D8" w:rsidRPr="007C1308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4B16810" w14:textId="77777777" w:rsidR="00EA71D8" w:rsidRPr="007C1308" w:rsidRDefault="00EA71D8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14F2045C" w14:textId="77777777" w:rsidR="00EA71D8" w:rsidRPr="007C1308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39E0009" w14:textId="77777777" w:rsidR="00EA71D8" w:rsidRPr="007C1308" w:rsidRDefault="00EA71D8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EA71D8" w:rsidRPr="007C1308" w14:paraId="66713580" w14:textId="77777777" w:rsidTr="00484C8B">
        <w:tc>
          <w:tcPr>
            <w:tcW w:w="2664" w:type="dxa"/>
            <w:hideMark/>
          </w:tcPr>
          <w:p w14:paraId="24DA0D60" w14:textId="31B3A600" w:rsidR="00EA71D8" w:rsidRPr="007C1308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989" w:type="dxa"/>
            <w:vAlign w:val="bottom"/>
          </w:tcPr>
          <w:p w14:paraId="5C3FE920" w14:textId="77777777" w:rsidR="00EA71D8" w:rsidRPr="007C1308" w:rsidRDefault="00EA71D8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4" w:type="dxa"/>
          </w:tcPr>
          <w:p w14:paraId="1ADF54E2" w14:textId="77777777" w:rsidR="00EA71D8" w:rsidRPr="007C1308" w:rsidRDefault="00EA71D8" w:rsidP="001927A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04C816EE" w14:textId="77777777" w:rsidR="00EA71D8" w:rsidRPr="007C1308" w:rsidRDefault="00EA71D8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4" w:type="dxa"/>
          </w:tcPr>
          <w:p w14:paraId="0B245E1D" w14:textId="77777777" w:rsidR="00EA71D8" w:rsidRPr="007C1308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D3B341D" w14:textId="77777777" w:rsidR="00EA71D8" w:rsidRPr="007C1308" w:rsidRDefault="00EA71D8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6" w:type="dxa"/>
          </w:tcPr>
          <w:p w14:paraId="334AEB24" w14:textId="77777777" w:rsidR="00EA71D8" w:rsidRPr="007C1308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4" w:type="dxa"/>
            <w:vAlign w:val="bottom"/>
          </w:tcPr>
          <w:p w14:paraId="5C2B9D2B" w14:textId="77777777" w:rsidR="00EA71D8" w:rsidRPr="007C1308" w:rsidRDefault="00EA71D8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10395357" w14:textId="77777777" w:rsidR="00EA71D8" w:rsidRPr="007C1308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23EE67C" w14:textId="77777777" w:rsidR="00EA71D8" w:rsidRPr="007C1308" w:rsidRDefault="00EA71D8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21CC72A" w14:textId="77777777" w:rsidR="00EA71D8" w:rsidRPr="007C1308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5115EDD" w14:textId="77777777" w:rsidR="00EA71D8" w:rsidRPr="007C1308" w:rsidRDefault="00EA71D8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A71D8" w:rsidRPr="007C1308" w14:paraId="36EC7C07" w14:textId="77777777" w:rsidTr="00484C8B">
        <w:tc>
          <w:tcPr>
            <w:tcW w:w="2664" w:type="dxa"/>
            <w:vAlign w:val="bottom"/>
            <w:hideMark/>
          </w:tcPr>
          <w:p w14:paraId="201E5AF3" w14:textId="77777777" w:rsidR="00EA71D8" w:rsidRPr="007C1308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989" w:type="dxa"/>
          </w:tcPr>
          <w:p w14:paraId="4793E1E3" w14:textId="46017C35" w:rsidR="00EA71D8" w:rsidRPr="007C1308" w:rsidRDefault="00C55721" w:rsidP="001927AE">
            <w:pPr>
              <w:pStyle w:val="acctfourfigures"/>
              <w:spacing w:line="240" w:lineRule="auto"/>
              <w:ind w:left="-114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1,229,63</w:t>
            </w:r>
            <w:r w:rsidR="005D1D4C"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64" w:type="dxa"/>
          </w:tcPr>
          <w:p w14:paraId="0F4D917E" w14:textId="77777777" w:rsidR="00EA71D8" w:rsidRPr="007C1308" w:rsidRDefault="00EA71D8" w:rsidP="001927A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2DD341F3" w14:textId="376326AB" w:rsidR="00EA71D8" w:rsidRPr="007C1308" w:rsidRDefault="00EA71D8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1,222,177</w:t>
            </w:r>
          </w:p>
        </w:tc>
        <w:tc>
          <w:tcPr>
            <w:tcW w:w="164" w:type="dxa"/>
          </w:tcPr>
          <w:p w14:paraId="1C95E371" w14:textId="77777777" w:rsidR="00EA71D8" w:rsidRPr="007C1308" w:rsidRDefault="00EA71D8" w:rsidP="001927A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D432990" w14:textId="7C9852C9" w:rsidR="00EA71D8" w:rsidRPr="007C1308" w:rsidRDefault="000257C4" w:rsidP="001927A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481,542</w:t>
            </w:r>
          </w:p>
        </w:tc>
        <w:tc>
          <w:tcPr>
            <w:tcW w:w="176" w:type="dxa"/>
          </w:tcPr>
          <w:p w14:paraId="549E460A" w14:textId="77777777" w:rsidR="00EA71D8" w:rsidRPr="007C1308" w:rsidRDefault="00EA71D8" w:rsidP="001927A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</w:tcPr>
          <w:p w14:paraId="56F1C779" w14:textId="5A24B960" w:rsidR="00EA71D8" w:rsidRPr="007C1308" w:rsidRDefault="00EA71D8" w:rsidP="001927A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406,744</w:t>
            </w:r>
          </w:p>
        </w:tc>
        <w:tc>
          <w:tcPr>
            <w:tcW w:w="180" w:type="dxa"/>
          </w:tcPr>
          <w:p w14:paraId="147E3EA2" w14:textId="77777777" w:rsidR="00EA71D8" w:rsidRPr="007C1308" w:rsidRDefault="00EA71D8" w:rsidP="001927A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A357FE1" w14:textId="51719237" w:rsidR="00EA71D8" w:rsidRPr="007C1308" w:rsidRDefault="00492B85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1,711,18</w:t>
            </w:r>
            <w:r w:rsidR="005D1D4C"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80" w:type="dxa"/>
          </w:tcPr>
          <w:p w14:paraId="0177A8F8" w14:textId="77777777" w:rsidR="00EA71D8" w:rsidRPr="007C1308" w:rsidRDefault="00EA71D8" w:rsidP="001927A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699D77B" w14:textId="5A601D13" w:rsidR="00EA71D8" w:rsidRPr="007C1308" w:rsidRDefault="00EA71D8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1,628,921</w:t>
            </w:r>
          </w:p>
        </w:tc>
      </w:tr>
      <w:tr w:rsidR="00EA71D8" w:rsidRPr="007C1308" w14:paraId="100731B3" w14:textId="77777777" w:rsidTr="00484C8B">
        <w:tc>
          <w:tcPr>
            <w:tcW w:w="2664" w:type="dxa"/>
            <w:vAlign w:val="bottom"/>
            <w:hideMark/>
          </w:tcPr>
          <w:p w14:paraId="295EDE87" w14:textId="77777777" w:rsidR="00EA71D8" w:rsidRPr="007C1308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8BAD8C" w14:textId="722C1937" w:rsidR="00EA71D8" w:rsidRPr="007C1308" w:rsidRDefault="00C55721" w:rsidP="001927AE">
            <w:pPr>
              <w:pStyle w:val="acctfourfigures"/>
              <w:tabs>
                <w:tab w:val="decimal" w:pos="43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4" w:type="dxa"/>
          </w:tcPr>
          <w:p w14:paraId="048D98CC" w14:textId="77777777" w:rsidR="00EA71D8" w:rsidRPr="007C1308" w:rsidRDefault="00EA71D8" w:rsidP="001927A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2B81C8" w14:textId="35ACEC34" w:rsidR="00EA71D8" w:rsidRPr="007C1308" w:rsidRDefault="00EA71D8" w:rsidP="001927AE">
            <w:pPr>
              <w:pStyle w:val="acctfourfigures"/>
              <w:tabs>
                <w:tab w:val="decimal" w:pos="43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4" w:type="dxa"/>
          </w:tcPr>
          <w:p w14:paraId="6B1EADEB" w14:textId="77777777" w:rsidR="00EA71D8" w:rsidRPr="007C1308" w:rsidRDefault="00EA71D8" w:rsidP="001927A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030F87" w14:textId="62C24FEA" w:rsidR="00EA71D8" w:rsidRPr="007C1308" w:rsidRDefault="000257C4" w:rsidP="001927A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300,616</w:t>
            </w:r>
          </w:p>
        </w:tc>
        <w:tc>
          <w:tcPr>
            <w:tcW w:w="176" w:type="dxa"/>
          </w:tcPr>
          <w:p w14:paraId="77776AF5" w14:textId="77777777" w:rsidR="00EA71D8" w:rsidRPr="007C1308" w:rsidRDefault="00EA71D8" w:rsidP="001927A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4F2CB2" w14:textId="6A0043E8" w:rsidR="00EA71D8" w:rsidRPr="007C1308" w:rsidRDefault="00EA71D8" w:rsidP="001927A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228,181</w:t>
            </w:r>
          </w:p>
        </w:tc>
        <w:tc>
          <w:tcPr>
            <w:tcW w:w="180" w:type="dxa"/>
          </w:tcPr>
          <w:p w14:paraId="67726D85" w14:textId="77777777" w:rsidR="00EA71D8" w:rsidRPr="007C1308" w:rsidRDefault="00EA71D8" w:rsidP="001927A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E084BF" w14:textId="431BF8C4" w:rsidR="00EA71D8" w:rsidRPr="007C1308" w:rsidRDefault="00492B85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300</w:t>
            </w:r>
            <w:r w:rsidRPr="007C1308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7C1308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616</w:t>
            </w:r>
          </w:p>
        </w:tc>
        <w:tc>
          <w:tcPr>
            <w:tcW w:w="180" w:type="dxa"/>
          </w:tcPr>
          <w:p w14:paraId="5F516FC6" w14:textId="77777777" w:rsidR="00EA71D8" w:rsidRPr="007C1308" w:rsidRDefault="00EA71D8" w:rsidP="001927A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39D758" w14:textId="568127A5" w:rsidR="00EA71D8" w:rsidRPr="007C1308" w:rsidRDefault="00EA71D8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228,181</w:t>
            </w:r>
          </w:p>
        </w:tc>
      </w:tr>
      <w:tr w:rsidR="00EA71D8" w:rsidRPr="007C1308" w14:paraId="67C42E1A" w14:textId="77777777" w:rsidTr="00484C8B">
        <w:tc>
          <w:tcPr>
            <w:tcW w:w="2664" w:type="dxa"/>
            <w:hideMark/>
          </w:tcPr>
          <w:p w14:paraId="7F0A54A0" w14:textId="77777777" w:rsidR="00EA71D8" w:rsidRPr="007C1308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5D6B98" w14:textId="1A03B614" w:rsidR="00EA71D8" w:rsidRPr="007C1308" w:rsidRDefault="00C55721" w:rsidP="001927AE">
            <w:pPr>
              <w:pStyle w:val="acctfourfigures"/>
              <w:spacing w:line="240" w:lineRule="auto"/>
              <w:ind w:left="-11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1,229,63</w:t>
            </w:r>
            <w:r w:rsidR="005D1D4C"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64" w:type="dxa"/>
          </w:tcPr>
          <w:p w14:paraId="7CF58E97" w14:textId="77777777" w:rsidR="00EA71D8" w:rsidRPr="007C1308" w:rsidRDefault="00EA71D8" w:rsidP="001927A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6C3807" w14:textId="610DE520" w:rsidR="00EA71D8" w:rsidRPr="007C1308" w:rsidRDefault="00EA71D8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1,222,177</w:t>
            </w:r>
          </w:p>
        </w:tc>
        <w:tc>
          <w:tcPr>
            <w:tcW w:w="164" w:type="dxa"/>
          </w:tcPr>
          <w:p w14:paraId="19AE6A71" w14:textId="77777777" w:rsidR="00EA71D8" w:rsidRPr="007C1308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363B4E" w14:textId="4A700EF0" w:rsidR="00EA71D8" w:rsidRPr="007C1308" w:rsidRDefault="008B3241" w:rsidP="001927A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782,15</w:t>
            </w:r>
            <w:r w:rsidR="0014075D"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76" w:type="dxa"/>
          </w:tcPr>
          <w:p w14:paraId="628DF966" w14:textId="77777777" w:rsidR="00EA71D8" w:rsidRPr="007C1308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A5A4A1" w14:textId="7B14F787" w:rsidR="00EA71D8" w:rsidRPr="007C1308" w:rsidRDefault="00EA71D8" w:rsidP="001927A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634,925</w:t>
            </w:r>
          </w:p>
        </w:tc>
        <w:tc>
          <w:tcPr>
            <w:tcW w:w="180" w:type="dxa"/>
          </w:tcPr>
          <w:p w14:paraId="1CA9A7E1" w14:textId="77777777" w:rsidR="00EA71D8" w:rsidRPr="007C1308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9A3217" w14:textId="71FA174B" w:rsidR="00EA71D8" w:rsidRPr="007C1308" w:rsidRDefault="00555B3F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2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7C1308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011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7C1308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79</w:t>
            </w:r>
            <w:r w:rsidR="005D1D4C" w:rsidRPr="007C1308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3D805D8B" w14:textId="77777777" w:rsidR="00EA71D8" w:rsidRPr="007C1308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917863" w14:textId="6C3A14C8" w:rsidR="00EA71D8" w:rsidRPr="007C1308" w:rsidRDefault="00EA71D8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1,857,102</w:t>
            </w:r>
          </w:p>
        </w:tc>
      </w:tr>
      <w:tr w:rsidR="00EA71D8" w:rsidRPr="007C1308" w14:paraId="3E3E1BDE" w14:textId="77777777" w:rsidTr="00484C8B">
        <w:tc>
          <w:tcPr>
            <w:tcW w:w="2664" w:type="dxa"/>
          </w:tcPr>
          <w:p w14:paraId="6C2987DE" w14:textId="77777777" w:rsidR="00EA71D8" w:rsidRPr="007C1308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4E2E96" w14:textId="77777777" w:rsidR="00EA71D8" w:rsidRPr="007C1308" w:rsidRDefault="00EA71D8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</w:pPr>
          </w:p>
        </w:tc>
        <w:tc>
          <w:tcPr>
            <w:tcW w:w="164" w:type="dxa"/>
          </w:tcPr>
          <w:p w14:paraId="225DE95D" w14:textId="77777777" w:rsidR="00EA71D8" w:rsidRPr="007C1308" w:rsidRDefault="00EA71D8" w:rsidP="001927A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CE6975" w14:textId="77777777" w:rsidR="00EA71D8" w:rsidRPr="007C1308" w:rsidRDefault="00EA71D8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64" w:type="dxa"/>
          </w:tcPr>
          <w:p w14:paraId="14B06AB9" w14:textId="77777777" w:rsidR="00EA71D8" w:rsidRPr="007C1308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FAFE0B" w14:textId="77777777" w:rsidR="00EA71D8" w:rsidRPr="007C1308" w:rsidRDefault="00EA71D8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76" w:type="dxa"/>
          </w:tcPr>
          <w:p w14:paraId="0DF0C6BD" w14:textId="77777777" w:rsidR="00EA71D8" w:rsidRPr="007C1308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04F2DC" w14:textId="77777777" w:rsidR="00EA71D8" w:rsidRPr="007C1308" w:rsidRDefault="00EA71D8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7DE5D695" w14:textId="77777777" w:rsidR="00EA71D8" w:rsidRPr="007C1308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660B36" w14:textId="77777777" w:rsidR="00EA71D8" w:rsidRPr="007C1308" w:rsidRDefault="00EA71D8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66C904D6" w14:textId="77777777" w:rsidR="00EA71D8" w:rsidRPr="007C1308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CB6713" w14:textId="77777777" w:rsidR="00EA71D8" w:rsidRPr="007C1308" w:rsidRDefault="00EA71D8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</w:tr>
      <w:tr w:rsidR="00EA71D8" w:rsidRPr="007C1308" w14:paraId="12BEFF34" w14:textId="77777777" w:rsidTr="00484C8B">
        <w:tc>
          <w:tcPr>
            <w:tcW w:w="2664" w:type="dxa"/>
            <w:vAlign w:val="bottom"/>
            <w:hideMark/>
          </w:tcPr>
          <w:p w14:paraId="6FBFF6ED" w14:textId="77777777" w:rsidR="00EA71D8" w:rsidRPr="007C1308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กำไร</w:t>
            </w:r>
            <w:r w:rsidRPr="007C13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ขั้นต้น</w:t>
            </w:r>
          </w:p>
        </w:tc>
        <w:tc>
          <w:tcPr>
            <w:tcW w:w="98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270D5CA" w14:textId="7B7D329F" w:rsidR="00EA71D8" w:rsidRPr="007C1308" w:rsidRDefault="00241F68" w:rsidP="001927AE">
            <w:pPr>
              <w:pStyle w:val="acctfourfigures"/>
              <w:spacing w:line="240" w:lineRule="auto"/>
              <w:ind w:left="-11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153,029</w:t>
            </w:r>
          </w:p>
        </w:tc>
        <w:tc>
          <w:tcPr>
            <w:tcW w:w="164" w:type="dxa"/>
          </w:tcPr>
          <w:p w14:paraId="2DC66B3E" w14:textId="77777777" w:rsidR="00EA71D8" w:rsidRPr="007C1308" w:rsidRDefault="00EA71D8" w:rsidP="001927A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00D0097" w14:textId="6499EFE0" w:rsidR="00EA71D8" w:rsidRPr="007C1308" w:rsidRDefault="00EA71D8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174,426</w:t>
            </w:r>
          </w:p>
        </w:tc>
        <w:tc>
          <w:tcPr>
            <w:tcW w:w="164" w:type="dxa"/>
          </w:tcPr>
          <w:p w14:paraId="7DDC7D3D" w14:textId="77777777" w:rsidR="00EA71D8" w:rsidRPr="007C1308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EBD8BF1" w14:textId="3DC2EC54" w:rsidR="00EA71D8" w:rsidRPr="007C1308" w:rsidRDefault="001449A9" w:rsidP="001927A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251,693</w:t>
            </w:r>
          </w:p>
        </w:tc>
        <w:tc>
          <w:tcPr>
            <w:tcW w:w="176" w:type="dxa"/>
          </w:tcPr>
          <w:p w14:paraId="18AE5CEB" w14:textId="77777777" w:rsidR="00EA71D8" w:rsidRPr="007C1308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42F57F8" w14:textId="48D04242" w:rsidR="00EA71D8" w:rsidRPr="007C1308" w:rsidRDefault="00EA71D8" w:rsidP="001927A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227,759</w:t>
            </w:r>
          </w:p>
        </w:tc>
        <w:tc>
          <w:tcPr>
            <w:tcW w:w="180" w:type="dxa"/>
          </w:tcPr>
          <w:p w14:paraId="574EB290" w14:textId="77777777" w:rsidR="00EA71D8" w:rsidRPr="007C1308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12526B1" w14:textId="11737DAE" w:rsidR="00EA71D8" w:rsidRPr="007C1308" w:rsidRDefault="00D065D3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404,722</w:t>
            </w:r>
          </w:p>
        </w:tc>
        <w:tc>
          <w:tcPr>
            <w:tcW w:w="180" w:type="dxa"/>
          </w:tcPr>
          <w:p w14:paraId="094A08C1" w14:textId="77777777" w:rsidR="00EA71D8" w:rsidRPr="007C1308" w:rsidRDefault="00EA71D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83E8D48" w14:textId="1BD5F0D9" w:rsidR="00EA71D8" w:rsidRPr="007C1308" w:rsidRDefault="00EA71D8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402,185</w:t>
            </w:r>
          </w:p>
        </w:tc>
      </w:tr>
    </w:tbl>
    <w:p w14:paraId="009C7D0B" w14:textId="0E75CAA4" w:rsidR="000833D2" w:rsidRPr="007C1308" w:rsidRDefault="000833D2" w:rsidP="001927AE">
      <w:pPr>
        <w:spacing w:line="240" w:lineRule="auto"/>
        <w:rPr>
          <w:rFonts w:asciiTheme="majorBidi" w:eastAsia="MS Mincho" w:hAnsiTheme="majorBidi" w:cstheme="majorBidi"/>
          <w:sz w:val="20"/>
          <w:szCs w:val="20"/>
        </w:rPr>
      </w:pPr>
    </w:p>
    <w:tbl>
      <w:tblPr>
        <w:tblW w:w="9360" w:type="dxa"/>
        <w:tblInd w:w="450" w:type="dxa"/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2699"/>
        <w:gridCol w:w="990"/>
        <w:gridCol w:w="180"/>
        <w:gridCol w:w="997"/>
        <w:gridCol w:w="174"/>
        <w:gridCol w:w="907"/>
        <w:gridCol w:w="172"/>
        <w:gridCol w:w="899"/>
        <w:gridCol w:w="184"/>
        <w:gridCol w:w="989"/>
        <w:gridCol w:w="180"/>
        <w:gridCol w:w="977"/>
        <w:gridCol w:w="12"/>
      </w:tblGrid>
      <w:tr w:rsidR="004C09E1" w:rsidRPr="007C1308" w14:paraId="53E78801" w14:textId="77777777" w:rsidTr="00484C8B">
        <w:trPr>
          <w:gridAfter w:val="1"/>
          <w:wAfter w:w="12" w:type="dxa"/>
          <w:trHeight w:val="80"/>
          <w:tblHeader/>
        </w:trPr>
        <w:tc>
          <w:tcPr>
            <w:tcW w:w="2699" w:type="dxa"/>
          </w:tcPr>
          <w:p w14:paraId="78AA971C" w14:textId="77777777" w:rsidR="004C09E1" w:rsidRPr="007C1308" w:rsidRDefault="004C09E1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49" w:type="dxa"/>
            <w:gridSpan w:val="11"/>
            <w:hideMark/>
          </w:tcPr>
          <w:p w14:paraId="4373FE17" w14:textId="77777777" w:rsidR="004C09E1" w:rsidRPr="007C1308" w:rsidRDefault="004C09E1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4C09E1" w:rsidRPr="007C1308" w14:paraId="73599355" w14:textId="77777777" w:rsidTr="00484C8B">
        <w:trPr>
          <w:trHeight w:val="80"/>
          <w:tblHeader/>
        </w:trPr>
        <w:tc>
          <w:tcPr>
            <w:tcW w:w="2699" w:type="dxa"/>
          </w:tcPr>
          <w:p w14:paraId="74596B6C" w14:textId="77777777" w:rsidR="004C09E1" w:rsidRPr="007C1308" w:rsidRDefault="004C09E1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67" w:type="dxa"/>
            <w:gridSpan w:val="3"/>
            <w:vAlign w:val="bottom"/>
            <w:hideMark/>
          </w:tcPr>
          <w:p w14:paraId="257AFF01" w14:textId="77777777" w:rsidR="004C09E1" w:rsidRPr="007C1308" w:rsidRDefault="004C09E1" w:rsidP="001927AE">
            <w:pPr>
              <w:tabs>
                <w:tab w:val="clear" w:pos="227"/>
                <w:tab w:val="clear" w:pos="454"/>
                <w:tab w:val="clear" w:pos="680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ส่วนงานขายสินค้า</w:t>
            </w:r>
          </w:p>
        </w:tc>
        <w:tc>
          <w:tcPr>
            <w:tcW w:w="174" w:type="dxa"/>
            <w:vAlign w:val="bottom"/>
          </w:tcPr>
          <w:p w14:paraId="7A958B12" w14:textId="77777777" w:rsidR="004C09E1" w:rsidRPr="007C1308" w:rsidRDefault="004C09E1" w:rsidP="001927AE">
            <w:pPr>
              <w:tabs>
                <w:tab w:val="clear" w:pos="227"/>
                <w:tab w:val="clear" w:pos="454"/>
                <w:tab w:val="clear" w:pos="680"/>
                <w:tab w:val="left" w:pos="72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78" w:type="dxa"/>
            <w:gridSpan w:val="3"/>
            <w:vAlign w:val="bottom"/>
            <w:hideMark/>
          </w:tcPr>
          <w:p w14:paraId="56053D34" w14:textId="77777777" w:rsidR="004C09E1" w:rsidRPr="007C1308" w:rsidRDefault="004C09E1" w:rsidP="001927AE">
            <w:pPr>
              <w:tabs>
                <w:tab w:val="clear" w:pos="227"/>
                <w:tab w:val="clear" w:pos="454"/>
                <w:tab w:val="clear" w:pos="680"/>
                <w:tab w:val="left" w:pos="722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ส่วนงานบริการ</w:t>
            </w:r>
          </w:p>
        </w:tc>
        <w:tc>
          <w:tcPr>
            <w:tcW w:w="184" w:type="dxa"/>
          </w:tcPr>
          <w:p w14:paraId="2209E3E9" w14:textId="77777777" w:rsidR="004C09E1" w:rsidRPr="007C1308" w:rsidRDefault="004C09E1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158" w:type="dxa"/>
            <w:gridSpan w:val="4"/>
            <w:vAlign w:val="bottom"/>
            <w:hideMark/>
          </w:tcPr>
          <w:p w14:paraId="70792A53" w14:textId="77777777" w:rsidR="004C09E1" w:rsidRPr="007C1308" w:rsidRDefault="004C09E1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7C1308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รวมส่วนงานที่รายงาน</w:t>
            </w:r>
          </w:p>
        </w:tc>
      </w:tr>
      <w:tr w:rsidR="00484C8B" w:rsidRPr="007C1308" w14:paraId="5200F451" w14:textId="77777777" w:rsidTr="00484C8B">
        <w:trPr>
          <w:tblHeader/>
        </w:trPr>
        <w:tc>
          <w:tcPr>
            <w:tcW w:w="2699" w:type="dxa"/>
            <w:hideMark/>
          </w:tcPr>
          <w:p w14:paraId="22F76689" w14:textId="31B9AE2C" w:rsidR="00484C8B" w:rsidRPr="007C1308" w:rsidRDefault="00484C8B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</w:tcPr>
          <w:p w14:paraId="1DA7F753" w14:textId="271C94B6" w:rsidR="00484C8B" w:rsidRPr="007C1308" w:rsidRDefault="00106B7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  <w:tab w:val="left" w:pos="720"/>
                <w:tab w:val="left" w:pos="88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180" w:type="dxa"/>
          </w:tcPr>
          <w:p w14:paraId="4FC7DB8E" w14:textId="77777777" w:rsidR="00484C8B" w:rsidRPr="007C1308" w:rsidRDefault="00484C8B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</w:tcPr>
          <w:p w14:paraId="1EF740C5" w14:textId="626C24DA" w:rsidR="00484C8B" w:rsidRPr="007C1308" w:rsidRDefault="00106B7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174" w:type="dxa"/>
          </w:tcPr>
          <w:p w14:paraId="0E7C846F" w14:textId="77777777" w:rsidR="00484C8B" w:rsidRPr="007C1308" w:rsidRDefault="00484C8B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07" w:type="dxa"/>
          </w:tcPr>
          <w:p w14:paraId="1AF094E5" w14:textId="6920AAED" w:rsidR="00484C8B" w:rsidRPr="007C1308" w:rsidRDefault="00106B7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172" w:type="dxa"/>
          </w:tcPr>
          <w:p w14:paraId="1A8CCFA3" w14:textId="77777777" w:rsidR="00484C8B" w:rsidRPr="007C1308" w:rsidRDefault="00484C8B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99" w:type="dxa"/>
          </w:tcPr>
          <w:p w14:paraId="3CADD1F8" w14:textId="76F87CB7" w:rsidR="00484C8B" w:rsidRPr="007C1308" w:rsidRDefault="00106B7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184" w:type="dxa"/>
          </w:tcPr>
          <w:p w14:paraId="735CE1CB" w14:textId="77777777" w:rsidR="00484C8B" w:rsidRPr="007C1308" w:rsidRDefault="00484C8B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89" w:type="dxa"/>
          </w:tcPr>
          <w:p w14:paraId="716F9D9C" w14:textId="3ECF8D77" w:rsidR="00484C8B" w:rsidRPr="007C1308" w:rsidRDefault="00106B7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180" w:type="dxa"/>
          </w:tcPr>
          <w:p w14:paraId="61FE5F4F" w14:textId="77777777" w:rsidR="00484C8B" w:rsidRPr="007C1308" w:rsidRDefault="00484C8B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9" w:type="dxa"/>
            <w:gridSpan w:val="2"/>
          </w:tcPr>
          <w:p w14:paraId="3C1D7AE8" w14:textId="06213CB9" w:rsidR="00484C8B" w:rsidRPr="007C1308" w:rsidRDefault="00106B7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</w:tr>
      <w:tr w:rsidR="0088733A" w:rsidRPr="007C1308" w14:paraId="4208AF90" w14:textId="77777777" w:rsidTr="00484C8B">
        <w:trPr>
          <w:gridAfter w:val="1"/>
          <w:wAfter w:w="12" w:type="dxa"/>
          <w:tblHeader/>
        </w:trPr>
        <w:tc>
          <w:tcPr>
            <w:tcW w:w="2699" w:type="dxa"/>
          </w:tcPr>
          <w:p w14:paraId="09A99FB2" w14:textId="77777777" w:rsidR="0088733A" w:rsidRPr="007C1308" w:rsidRDefault="0088733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6649" w:type="dxa"/>
            <w:gridSpan w:val="11"/>
            <w:hideMark/>
          </w:tcPr>
          <w:p w14:paraId="4B602217" w14:textId="77777777" w:rsidR="0088733A" w:rsidRPr="007C1308" w:rsidRDefault="0088733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8733A" w:rsidRPr="007C1308" w14:paraId="598C89E8" w14:textId="77777777" w:rsidTr="00484C8B">
        <w:tc>
          <w:tcPr>
            <w:tcW w:w="2699" w:type="dxa"/>
            <w:hideMark/>
          </w:tcPr>
          <w:p w14:paraId="6243EDAB" w14:textId="77777777" w:rsidR="0088733A" w:rsidRPr="007C1308" w:rsidRDefault="0088733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990" w:type="dxa"/>
            <w:vAlign w:val="bottom"/>
          </w:tcPr>
          <w:p w14:paraId="6301A876" w14:textId="77777777" w:rsidR="0088733A" w:rsidRPr="007C1308" w:rsidRDefault="0088733A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51A8B3EC" w14:textId="77777777" w:rsidR="0088733A" w:rsidRPr="007C1308" w:rsidRDefault="0088733A" w:rsidP="001927A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vAlign w:val="bottom"/>
          </w:tcPr>
          <w:p w14:paraId="500B44A4" w14:textId="77777777" w:rsidR="0088733A" w:rsidRPr="007C1308" w:rsidRDefault="0088733A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4" w:type="dxa"/>
          </w:tcPr>
          <w:p w14:paraId="5B553499" w14:textId="77777777" w:rsidR="0088733A" w:rsidRPr="007C1308" w:rsidRDefault="0088733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6ECFB66F" w14:textId="77777777" w:rsidR="0088733A" w:rsidRPr="007C1308" w:rsidRDefault="0088733A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2" w:type="dxa"/>
          </w:tcPr>
          <w:p w14:paraId="3196ACE6" w14:textId="77777777" w:rsidR="0088733A" w:rsidRPr="007C1308" w:rsidRDefault="0088733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7C73AEAB" w14:textId="77777777" w:rsidR="0088733A" w:rsidRPr="007C1308" w:rsidRDefault="0088733A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</w:tcPr>
          <w:p w14:paraId="7D00E262" w14:textId="77777777" w:rsidR="0088733A" w:rsidRPr="007C1308" w:rsidRDefault="0088733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25F9CB01" w14:textId="77777777" w:rsidR="0088733A" w:rsidRPr="007C1308" w:rsidRDefault="0088733A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AEDB383" w14:textId="77777777" w:rsidR="0088733A" w:rsidRPr="007C1308" w:rsidRDefault="0088733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0C0C93BE" w14:textId="77777777" w:rsidR="0088733A" w:rsidRPr="007C1308" w:rsidRDefault="0088733A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06B7A" w:rsidRPr="007C1308" w14:paraId="18542A55" w14:textId="77777777" w:rsidTr="00484C8B">
        <w:tc>
          <w:tcPr>
            <w:tcW w:w="2699" w:type="dxa"/>
            <w:vAlign w:val="bottom"/>
            <w:hideMark/>
          </w:tcPr>
          <w:p w14:paraId="7F9377B9" w14:textId="77777777" w:rsidR="00106B7A" w:rsidRPr="007C1308" w:rsidRDefault="00106B7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764EA5E" w14:textId="60FCFFF7" w:rsidR="00106B7A" w:rsidRPr="007C1308" w:rsidRDefault="00DC597B" w:rsidP="001927AE">
            <w:pPr>
              <w:pStyle w:val="acctfourfigures"/>
              <w:spacing w:line="240" w:lineRule="auto"/>
              <w:ind w:left="-114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811,3</w:t>
            </w:r>
            <w:r w:rsidR="005F23CE"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480839"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55800338" w14:textId="77777777" w:rsidR="00106B7A" w:rsidRPr="007C1308" w:rsidRDefault="00106B7A" w:rsidP="001927A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B086AD7" w14:textId="634E9A85" w:rsidR="00106B7A" w:rsidRPr="007C1308" w:rsidRDefault="00106B7A" w:rsidP="001927AE">
            <w:pPr>
              <w:pStyle w:val="acctfourfigures"/>
              <w:spacing w:line="240" w:lineRule="auto"/>
              <w:ind w:left="-102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870,000</w:t>
            </w:r>
          </w:p>
        </w:tc>
        <w:tc>
          <w:tcPr>
            <w:tcW w:w="174" w:type="dxa"/>
          </w:tcPr>
          <w:p w14:paraId="7CF7785E" w14:textId="77777777" w:rsidR="00106B7A" w:rsidRPr="007C1308" w:rsidRDefault="00106B7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CD1AC2E" w14:textId="12C1750B" w:rsidR="00106B7A" w:rsidRPr="007C1308" w:rsidRDefault="00DC597B" w:rsidP="001927A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360,94</w:t>
            </w:r>
            <w:r w:rsidR="00480839"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72" w:type="dxa"/>
          </w:tcPr>
          <w:p w14:paraId="52C72844" w14:textId="77777777" w:rsidR="00106B7A" w:rsidRPr="007C1308" w:rsidRDefault="00106B7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D60A473" w14:textId="3CE9093E" w:rsidR="00106B7A" w:rsidRPr="007C1308" w:rsidRDefault="00106B7A" w:rsidP="001927A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258,987</w:t>
            </w:r>
          </w:p>
        </w:tc>
        <w:tc>
          <w:tcPr>
            <w:tcW w:w="184" w:type="dxa"/>
          </w:tcPr>
          <w:p w14:paraId="3F91B142" w14:textId="77777777" w:rsidR="00106B7A" w:rsidRPr="007C1308" w:rsidRDefault="00106B7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34A16E1" w14:textId="358B4F20" w:rsidR="00106B7A" w:rsidRPr="007C1308" w:rsidRDefault="00DA6FA1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1,172</w:t>
            </w:r>
            <w:r w:rsidR="00B834ED"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,2</w:t>
            </w:r>
            <w:r w:rsidR="003F3321"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</w:t>
            </w:r>
          </w:p>
        </w:tc>
        <w:tc>
          <w:tcPr>
            <w:tcW w:w="180" w:type="dxa"/>
          </w:tcPr>
          <w:p w14:paraId="5C5C90C6" w14:textId="77777777" w:rsidR="00106B7A" w:rsidRPr="007C1308" w:rsidRDefault="00106B7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62AF05E" w14:textId="0194784C" w:rsidR="00106B7A" w:rsidRPr="007C1308" w:rsidRDefault="00106B7A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1,128,987</w:t>
            </w:r>
          </w:p>
        </w:tc>
      </w:tr>
      <w:tr w:rsidR="00106B7A" w:rsidRPr="007C1308" w14:paraId="00AA55FA" w14:textId="77777777" w:rsidTr="00484C8B">
        <w:tc>
          <w:tcPr>
            <w:tcW w:w="2699" w:type="dxa"/>
          </w:tcPr>
          <w:p w14:paraId="6FE8ACBC" w14:textId="77777777" w:rsidR="00106B7A" w:rsidRPr="007C1308" w:rsidRDefault="00106B7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C37886E" w14:textId="77777777" w:rsidR="00106B7A" w:rsidRPr="007C1308" w:rsidRDefault="00106B7A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</w:tcPr>
          <w:p w14:paraId="0979BF9A" w14:textId="77777777" w:rsidR="00106B7A" w:rsidRPr="007C1308" w:rsidRDefault="00106B7A" w:rsidP="001927A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99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EB8300B" w14:textId="77777777" w:rsidR="00106B7A" w:rsidRPr="007C1308" w:rsidRDefault="00106B7A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74" w:type="dxa"/>
          </w:tcPr>
          <w:p w14:paraId="1B17D936" w14:textId="77777777" w:rsidR="00106B7A" w:rsidRPr="007C1308" w:rsidRDefault="00106B7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0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CF49D78" w14:textId="77777777" w:rsidR="00106B7A" w:rsidRPr="007C1308" w:rsidRDefault="00106B7A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72" w:type="dxa"/>
          </w:tcPr>
          <w:p w14:paraId="4F49EEEB" w14:textId="77777777" w:rsidR="00106B7A" w:rsidRPr="007C1308" w:rsidRDefault="00106B7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9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25F7D9E" w14:textId="77777777" w:rsidR="00106B7A" w:rsidRPr="007C1308" w:rsidRDefault="00106B7A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84" w:type="dxa"/>
          </w:tcPr>
          <w:p w14:paraId="046304D9" w14:textId="77777777" w:rsidR="00106B7A" w:rsidRPr="007C1308" w:rsidRDefault="00106B7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8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5BDA244" w14:textId="77777777" w:rsidR="00106B7A" w:rsidRPr="007C1308" w:rsidRDefault="00106B7A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</w:tcPr>
          <w:p w14:paraId="3706F5B4" w14:textId="77777777" w:rsidR="00106B7A" w:rsidRPr="007C1308" w:rsidRDefault="00106B7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89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10CBC8E" w14:textId="77777777" w:rsidR="00106B7A" w:rsidRPr="007C1308" w:rsidRDefault="00106B7A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</w:tr>
      <w:tr w:rsidR="00106B7A" w:rsidRPr="007C1308" w14:paraId="456FA6A8" w14:textId="77777777" w:rsidTr="00484C8B">
        <w:tc>
          <w:tcPr>
            <w:tcW w:w="2699" w:type="dxa"/>
            <w:vAlign w:val="bottom"/>
            <w:hideMark/>
          </w:tcPr>
          <w:p w14:paraId="21B108C0" w14:textId="77777777" w:rsidR="00106B7A" w:rsidRPr="007C1308" w:rsidRDefault="00106B7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990" w:type="dxa"/>
            <w:vAlign w:val="bottom"/>
          </w:tcPr>
          <w:p w14:paraId="1FA978AF" w14:textId="77777777" w:rsidR="00106B7A" w:rsidRPr="007C1308" w:rsidRDefault="00106B7A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438782C4" w14:textId="77777777" w:rsidR="00106B7A" w:rsidRPr="007C1308" w:rsidRDefault="00106B7A" w:rsidP="001927A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vAlign w:val="bottom"/>
          </w:tcPr>
          <w:p w14:paraId="40B06957" w14:textId="77777777" w:rsidR="00106B7A" w:rsidRPr="007C1308" w:rsidRDefault="00106B7A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4" w:type="dxa"/>
          </w:tcPr>
          <w:p w14:paraId="4AC5FF61" w14:textId="77777777" w:rsidR="00106B7A" w:rsidRPr="007C1308" w:rsidRDefault="00106B7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28E2FEBC" w14:textId="77777777" w:rsidR="00106B7A" w:rsidRPr="007C1308" w:rsidRDefault="00106B7A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2" w:type="dxa"/>
          </w:tcPr>
          <w:p w14:paraId="27534B9D" w14:textId="77777777" w:rsidR="00106B7A" w:rsidRPr="007C1308" w:rsidRDefault="00106B7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41888D4B" w14:textId="77777777" w:rsidR="00106B7A" w:rsidRPr="007C1308" w:rsidRDefault="00106B7A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</w:tcPr>
          <w:p w14:paraId="2EA1461F" w14:textId="77777777" w:rsidR="00106B7A" w:rsidRPr="007C1308" w:rsidRDefault="00106B7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7C0BDEDC" w14:textId="77777777" w:rsidR="00106B7A" w:rsidRPr="007C1308" w:rsidRDefault="00106B7A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6E71A8B0" w14:textId="77777777" w:rsidR="00106B7A" w:rsidRPr="007C1308" w:rsidRDefault="00106B7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19615111" w14:textId="77777777" w:rsidR="00106B7A" w:rsidRPr="007C1308" w:rsidRDefault="00106B7A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06B7A" w:rsidRPr="007C1308" w14:paraId="5E286D36" w14:textId="77777777" w:rsidTr="00484C8B">
        <w:tc>
          <w:tcPr>
            <w:tcW w:w="2699" w:type="dxa"/>
            <w:hideMark/>
          </w:tcPr>
          <w:p w14:paraId="67595EAF" w14:textId="77777777" w:rsidR="00106B7A" w:rsidRPr="007C1308" w:rsidRDefault="00106B7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990" w:type="dxa"/>
            <w:vAlign w:val="bottom"/>
          </w:tcPr>
          <w:p w14:paraId="6A924FBD" w14:textId="77777777" w:rsidR="00106B7A" w:rsidRPr="007C1308" w:rsidRDefault="00106B7A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0A0A02A5" w14:textId="77777777" w:rsidR="00106B7A" w:rsidRPr="007C1308" w:rsidRDefault="00106B7A" w:rsidP="001927A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vAlign w:val="bottom"/>
          </w:tcPr>
          <w:p w14:paraId="3D142685" w14:textId="77777777" w:rsidR="00106B7A" w:rsidRPr="007C1308" w:rsidRDefault="00106B7A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4" w:type="dxa"/>
          </w:tcPr>
          <w:p w14:paraId="49168718" w14:textId="77777777" w:rsidR="00106B7A" w:rsidRPr="007C1308" w:rsidRDefault="00106B7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00498834" w14:textId="77777777" w:rsidR="00106B7A" w:rsidRPr="007C1308" w:rsidRDefault="00106B7A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2" w:type="dxa"/>
          </w:tcPr>
          <w:p w14:paraId="1FFAD642" w14:textId="77777777" w:rsidR="00106B7A" w:rsidRPr="007C1308" w:rsidRDefault="00106B7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74FA71A0" w14:textId="77777777" w:rsidR="00106B7A" w:rsidRPr="007C1308" w:rsidRDefault="00106B7A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</w:tcPr>
          <w:p w14:paraId="46E5F292" w14:textId="77777777" w:rsidR="00106B7A" w:rsidRPr="007C1308" w:rsidRDefault="00106B7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7E97B728" w14:textId="77777777" w:rsidR="00106B7A" w:rsidRPr="007C1308" w:rsidRDefault="00106B7A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1D5A7DDB" w14:textId="77777777" w:rsidR="00106B7A" w:rsidRPr="007C1308" w:rsidRDefault="00106B7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339B0C02" w14:textId="77777777" w:rsidR="00106B7A" w:rsidRPr="007C1308" w:rsidRDefault="00106B7A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40F20" w:rsidRPr="007C1308" w14:paraId="06E3754A" w14:textId="77777777" w:rsidTr="00484C8B">
        <w:tc>
          <w:tcPr>
            <w:tcW w:w="2699" w:type="dxa"/>
            <w:hideMark/>
          </w:tcPr>
          <w:p w14:paraId="4FF28B34" w14:textId="01EC9832" w:rsidR="00140F20" w:rsidRPr="007C1308" w:rsidRDefault="00140F20" w:rsidP="001927A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14:paraId="26D33AE2" w14:textId="14926BD8" w:rsidR="00140F20" w:rsidRPr="007C1308" w:rsidRDefault="00140F20" w:rsidP="001927AE">
            <w:pPr>
              <w:pStyle w:val="acctfourfigures"/>
              <w:spacing w:line="240" w:lineRule="auto"/>
              <w:ind w:left="-114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792,853</w:t>
            </w:r>
          </w:p>
        </w:tc>
        <w:tc>
          <w:tcPr>
            <w:tcW w:w="180" w:type="dxa"/>
          </w:tcPr>
          <w:p w14:paraId="1086C6A6" w14:textId="77777777" w:rsidR="00140F20" w:rsidRPr="007C1308" w:rsidRDefault="00140F20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</w:tcPr>
          <w:p w14:paraId="1D7F79EA" w14:textId="3CA6A497" w:rsidR="00140F20" w:rsidRPr="007C1308" w:rsidRDefault="00140F20" w:rsidP="001927AE">
            <w:pPr>
              <w:pStyle w:val="acctfourfigures"/>
              <w:spacing w:line="240" w:lineRule="auto"/>
              <w:ind w:left="-102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807,113</w:t>
            </w:r>
          </w:p>
        </w:tc>
        <w:tc>
          <w:tcPr>
            <w:tcW w:w="174" w:type="dxa"/>
          </w:tcPr>
          <w:p w14:paraId="3E74D4E8" w14:textId="77777777" w:rsidR="00140F20" w:rsidRPr="007C1308" w:rsidRDefault="00140F20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7" w:type="dxa"/>
          </w:tcPr>
          <w:p w14:paraId="2318AC63" w14:textId="37765ADB" w:rsidR="00140F20" w:rsidRPr="007C1308" w:rsidRDefault="00140F20" w:rsidP="001927A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354,978</w:t>
            </w:r>
          </w:p>
        </w:tc>
        <w:tc>
          <w:tcPr>
            <w:tcW w:w="172" w:type="dxa"/>
          </w:tcPr>
          <w:p w14:paraId="049A1F38" w14:textId="77777777" w:rsidR="00140F20" w:rsidRPr="007C1308" w:rsidRDefault="00140F20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27AC653D" w14:textId="4D830FD7" w:rsidR="00140F20" w:rsidRPr="007C1308" w:rsidRDefault="00140F20" w:rsidP="001927A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242,387</w:t>
            </w:r>
          </w:p>
        </w:tc>
        <w:tc>
          <w:tcPr>
            <w:tcW w:w="184" w:type="dxa"/>
          </w:tcPr>
          <w:p w14:paraId="1BB489FD" w14:textId="77777777" w:rsidR="00140F20" w:rsidRPr="007C1308" w:rsidRDefault="00140F20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781E648E" w14:textId="2E502600" w:rsidR="00140F20" w:rsidRPr="007C1308" w:rsidRDefault="00140F20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1,147,831</w:t>
            </w:r>
          </w:p>
        </w:tc>
        <w:tc>
          <w:tcPr>
            <w:tcW w:w="180" w:type="dxa"/>
          </w:tcPr>
          <w:p w14:paraId="41049DE3" w14:textId="77777777" w:rsidR="00140F20" w:rsidRPr="007C1308" w:rsidRDefault="00140F20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gridSpan w:val="2"/>
          </w:tcPr>
          <w:p w14:paraId="6929E282" w14:textId="6961A548" w:rsidR="00140F20" w:rsidRPr="007C1308" w:rsidRDefault="00140F20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1,049,500</w:t>
            </w:r>
          </w:p>
        </w:tc>
      </w:tr>
      <w:tr w:rsidR="00140F20" w:rsidRPr="007C1308" w14:paraId="4EE621F7" w14:textId="77777777" w:rsidTr="00484C8B">
        <w:tc>
          <w:tcPr>
            <w:tcW w:w="2699" w:type="dxa"/>
            <w:hideMark/>
          </w:tcPr>
          <w:p w14:paraId="5F17461D" w14:textId="10169C83" w:rsidR="00140F20" w:rsidRPr="007C1308" w:rsidRDefault="00140F20" w:rsidP="001927A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990" w:type="dxa"/>
          </w:tcPr>
          <w:p w14:paraId="1AE9A326" w14:textId="4242D66A" w:rsidR="00140F20" w:rsidRPr="007C1308" w:rsidRDefault="00140F20" w:rsidP="001927AE">
            <w:pPr>
              <w:pStyle w:val="acctfourfigures"/>
              <w:spacing w:line="240" w:lineRule="auto"/>
              <w:ind w:left="-114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17,609</w:t>
            </w:r>
          </w:p>
        </w:tc>
        <w:tc>
          <w:tcPr>
            <w:tcW w:w="180" w:type="dxa"/>
          </w:tcPr>
          <w:p w14:paraId="1024AFC4" w14:textId="77777777" w:rsidR="00140F20" w:rsidRPr="007C1308" w:rsidRDefault="00140F20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</w:tcPr>
          <w:p w14:paraId="6A77A633" w14:textId="6CD0AF9C" w:rsidR="00140F20" w:rsidRPr="007C1308" w:rsidRDefault="00140F20" w:rsidP="001927AE">
            <w:pPr>
              <w:pStyle w:val="acctfourfigures"/>
              <w:spacing w:line="240" w:lineRule="auto"/>
              <w:ind w:left="-102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11,270</w:t>
            </w:r>
          </w:p>
        </w:tc>
        <w:tc>
          <w:tcPr>
            <w:tcW w:w="174" w:type="dxa"/>
          </w:tcPr>
          <w:p w14:paraId="0B2FF4FB" w14:textId="77777777" w:rsidR="00140F20" w:rsidRPr="007C1308" w:rsidRDefault="00140F20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7" w:type="dxa"/>
          </w:tcPr>
          <w:p w14:paraId="49D5FDBA" w14:textId="52B657C5" w:rsidR="00140F20" w:rsidRPr="007C1308" w:rsidRDefault="00140F20" w:rsidP="001927A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2,028</w:t>
            </w:r>
          </w:p>
        </w:tc>
        <w:tc>
          <w:tcPr>
            <w:tcW w:w="172" w:type="dxa"/>
          </w:tcPr>
          <w:p w14:paraId="3173996B" w14:textId="77777777" w:rsidR="00140F20" w:rsidRPr="007C1308" w:rsidRDefault="00140F20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3AD17756" w14:textId="3E4450C0" w:rsidR="00140F20" w:rsidRPr="007C1308" w:rsidRDefault="00140F20" w:rsidP="001927A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3,616</w:t>
            </w:r>
          </w:p>
        </w:tc>
        <w:tc>
          <w:tcPr>
            <w:tcW w:w="184" w:type="dxa"/>
          </w:tcPr>
          <w:p w14:paraId="10DBF370" w14:textId="77777777" w:rsidR="00140F20" w:rsidRPr="007C1308" w:rsidRDefault="00140F20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6116D751" w14:textId="39491D71" w:rsidR="00140F20" w:rsidRPr="007C1308" w:rsidRDefault="00140F20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19,637</w:t>
            </w:r>
          </w:p>
        </w:tc>
        <w:tc>
          <w:tcPr>
            <w:tcW w:w="180" w:type="dxa"/>
          </w:tcPr>
          <w:p w14:paraId="444F3124" w14:textId="77777777" w:rsidR="00140F20" w:rsidRPr="007C1308" w:rsidRDefault="00140F20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gridSpan w:val="2"/>
          </w:tcPr>
          <w:p w14:paraId="2D1D0F71" w14:textId="2C9C68C0" w:rsidR="00140F20" w:rsidRPr="007C1308" w:rsidRDefault="00140F20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14,886</w:t>
            </w:r>
          </w:p>
        </w:tc>
      </w:tr>
      <w:tr w:rsidR="00140F20" w:rsidRPr="007C1308" w14:paraId="1088E8A0" w14:textId="77777777" w:rsidTr="00484C8B">
        <w:tc>
          <w:tcPr>
            <w:tcW w:w="2699" w:type="dxa"/>
            <w:hideMark/>
          </w:tcPr>
          <w:p w14:paraId="6DB1D83F" w14:textId="4E7EF9DF" w:rsidR="00140F20" w:rsidRPr="007C1308" w:rsidRDefault="00140F20" w:rsidP="001927A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เมียนมาร์</w:t>
            </w:r>
          </w:p>
        </w:tc>
        <w:tc>
          <w:tcPr>
            <w:tcW w:w="990" w:type="dxa"/>
          </w:tcPr>
          <w:p w14:paraId="5AC1C8B8" w14:textId="40CD70F8" w:rsidR="00140F20" w:rsidRPr="007C1308" w:rsidRDefault="00140F20" w:rsidP="001927AE">
            <w:pPr>
              <w:pStyle w:val="acctfourfigures"/>
              <w:spacing w:line="240" w:lineRule="auto"/>
              <w:ind w:left="-114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869</w:t>
            </w:r>
          </w:p>
        </w:tc>
        <w:tc>
          <w:tcPr>
            <w:tcW w:w="180" w:type="dxa"/>
          </w:tcPr>
          <w:p w14:paraId="573E20F8" w14:textId="77777777" w:rsidR="00140F20" w:rsidRPr="007C1308" w:rsidRDefault="00140F20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</w:tcPr>
          <w:p w14:paraId="0583BA0A" w14:textId="6242CB7E" w:rsidR="00140F20" w:rsidRPr="007C1308" w:rsidRDefault="00140F20" w:rsidP="001927AE">
            <w:pPr>
              <w:pStyle w:val="acctfourfigures"/>
              <w:spacing w:line="240" w:lineRule="auto"/>
              <w:ind w:left="-102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765</w:t>
            </w:r>
          </w:p>
        </w:tc>
        <w:tc>
          <w:tcPr>
            <w:tcW w:w="174" w:type="dxa"/>
          </w:tcPr>
          <w:p w14:paraId="2984D359" w14:textId="77777777" w:rsidR="00140F20" w:rsidRPr="007C1308" w:rsidRDefault="00140F20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7" w:type="dxa"/>
          </w:tcPr>
          <w:p w14:paraId="67ACBC45" w14:textId="3FAC2F2A" w:rsidR="00140F20" w:rsidRPr="007C1308" w:rsidRDefault="00140F20" w:rsidP="001927A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72" w:type="dxa"/>
          </w:tcPr>
          <w:p w14:paraId="68BF9315" w14:textId="77777777" w:rsidR="00140F20" w:rsidRPr="007C1308" w:rsidRDefault="00140F20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187A7BAD" w14:textId="21B1796B" w:rsidR="00140F20" w:rsidRPr="007C1308" w:rsidRDefault="00140F20" w:rsidP="001927A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3,555</w:t>
            </w:r>
          </w:p>
        </w:tc>
        <w:tc>
          <w:tcPr>
            <w:tcW w:w="184" w:type="dxa"/>
          </w:tcPr>
          <w:p w14:paraId="2DE756AB" w14:textId="77777777" w:rsidR="00140F20" w:rsidRPr="007C1308" w:rsidRDefault="00140F20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1EF4A827" w14:textId="79927D36" w:rsidR="00140F20" w:rsidRPr="007C1308" w:rsidRDefault="00140F20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879</w:t>
            </w:r>
          </w:p>
        </w:tc>
        <w:tc>
          <w:tcPr>
            <w:tcW w:w="180" w:type="dxa"/>
          </w:tcPr>
          <w:p w14:paraId="2AE3A554" w14:textId="77777777" w:rsidR="00140F20" w:rsidRPr="007C1308" w:rsidRDefault="00140F20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gridSpan w:val="2"/>
          </w:tcPr>
          <w:p w14:paraId="7A4A5417" w14:textId="1F673E7E" w:rsidR="00140F20" w:rsidRPr="007C1308" w:rsidRDefault="00140F20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4,320</w:t>
            </w:r>
          </w:p>
        </w:tc>
      </w:tr>
      <w:tr w:rsidR="00140F20" w:rsidRPr="007C1308" w14:paraId="33A855AB" w14:textId="77777777" w:rsidTr="00484C8B">
        <w:tc>
          <w:tcPr>
            <w:tcW w:w="2699" w:type="dxa"/>
          </w:tcPr>
          <w:p w14:paraId="1446DAC6" w14:textId="4C64D459" w:rsidR="00140F20" w:rsidRPr="007C1308" w:rsidRDefault="00140F20" w:rsidP="001927A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มาเลเซีย</w:t>
            </w:r>
          </w:p>
        </w:tc>
        <w:tc>
          <w:tcPr>
            <w:tcW w:w="990" w:type="dxa"/>
          </w:tcPr>
          <w:p w14:paraId="7D438E54" w14:textId="48AAB31C" w:rsidR="00140F20" w:rsidRPr="007C1308" w:rsidRDefault="00140F20" w:rsidP="001927AE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left="-114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23B839C2" w14:textId="77777777" w:rsidR="00140F20" w:rsidRPr="007C1308" w:rsidRDefault="00140F20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</w:tcPr>
          <w:p w14:paraId="6D8C8A16" w14:textId="22C97A14" w:rsidR="00140F20" w:rsidRPr="007C1308" w:rsidRDefault="00140F20" w:rsidP="001927AE">
            <w:pPr>
              <w:pStyle w:val="acctfourfigures"/>
              <w:spacing w:line="240" w:lineRule="auto"/>
              <w:ind w:left="-102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50,852</w:t>
            </w:r>
          </w:p>
        </w:tc>
        <w:tc>
          <w:tcPr>
            <w:tcW w:w="174" w:type="dxa"/>
          </w:tcPr>
          <w:p w14:paraId="439A5A30" w14:textId="77777777" w:rsidR="00140F20" w:rsidRPr="007C1308" w:rsidRDefault="00140F20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7" w:type="dxa"/>
          </w:tcPr>
          <w:p w14:paraId="1382C85E" w14:textId="759AD1EF" w:rsidR="00140F20" w:rsidRPr="007C1308" w:rsidRDefault="00140F20" w:rsidP="001927A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3,662</w:t>
            </w:r>
          </w:p>
        </w:tc>
        <w:tc>
          <w:tcPr>
            <w:tcW w:w="172" w:type="dxa"/>
          </w:tcPr>
          <w:p w14:paraId="1B4D8B54" w14:textId="77777777" w:rsidR="00140F20" w:rsidRPr="007C1308" w:rsidRDefault="00140F20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08E6CC71" w14:textId="2551A77B" w:rsidR="00140F20" w:rsidRPr="007C1308" w:rsidRDefault="00140F20" w:rsidP="001927A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9,429</w:t>
            </w:r>
          </w:p>
        </w:tc>
        <w:tc>
          <w:tcPr>
            <w:tcW w:w="184" w:type="dxa"/>
          </w:tcPr>
          <w:p w14:paraId="193DC400" w14:textId="77777777" w:rsidR="00140F20" w:rsidRPr="007C1308" w:rsidRDefault="00140F20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7194E945" w14:textId="6F4DB850" w:rsidR="00140F20" w:rsidRPr="007C1308" w:rsidRDefault="00140F20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3,662</w:t>
            </w:r>
          </w:p>
        </w:tc>
        <w:tc>
          <w:tcPr>
            <w:tcW w:w="180" w:type="dxa"/>
          </w:tcPr>
          <w:p w14:paraId="78C601E3" w14:textId="77777777" w:rsidR="00140F20" w:rsidRPr="007C1308" w:rsidRDefault="00140F20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gridSpan w:val="2"/>
          </w:tcPr>
          <w:p w14:paraId="5F434B30" w14:textId="212AC222" w:rsidR="00140F20" w:rsidRPr="007C1308" w:rsidRDefault="00140F20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60,281</w:t>
            </w:r>
          </w:p>
        </w:tc>
      </w:tr>
      <w:tr w:rsidR="00140F20" w:rsidRPr="007C1308" w14:paraId="1933E932" w14:textId="77777777" w:rsidTr="00484C8B">
        <w:tc>
          <w:tcPr>
            <w:tcW w:w="2699" w:type="dxa"/>
          </w:tcPr>
          <w:p w14:paraId="485224B7" w14:textId="2F5EA049" w:rsidR="00140F20" w:rsidRPr="007C1308" w:rsidRDefault="00140F20" w:rsidP="001927A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hint="cs"/>
                <w:sz w:val="28"/>
                <w:szCs w:val="28"/>
                <w:cs/>
              </w:rPr>
              <w:t>ประเทศอื่นๆ</w:t>
            </w:r>
          </w:p>
        </w:tc>
        <w:tc>
          <w:tcPr>
            <w:tcW w:w="990" w:type="dxa"/>
          </w:tcPr>
          <w:p w14:paraId="125769E8" w14:textId="20AB74F3" w:rsidR="00140F20" w:rsidRPr="007C1308" w:rsidRDefault="00140F20" w:rsidP="001927AE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left="-114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3E86B290" w14:textId="77777777" w:rsidR="00140F20" w:rsidRPr="007C1308" w:rsidRDefault="00140F20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</w:tcPr>
          <w:p w14:paraId="507D0A84" w14:textId="6CB24041" w:rsidR="00140F20" w:rsidRPr="007C1308" w:rsidRDefault="00140F20" w:rsidP="001927AE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left="-114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4" w:type="dxa"/>
          </w:tcPr>
          <w:p w14:paraId="68093960" w14:textId="77777777" w:rsidR="00140F20" w:rsidRPr="007C1308" w:rsidRDefault="00140F20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7" w:type="dxa"/>
          </w:tcPr>
          <w:p w14:paraId="44EB0665" w14:textId="4F74AF44" w:rsidR="00140F20" w:rsidRPr="007C1308" w:rsidRDefault="00140F20" w:rsidP="001927A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270</w:t>
            </w:r>
          </w:p>
        </w:tc>
        <w:tc>
          <w:tcPr>
            <w:tcW w:w="172" w:type="dxa"/>
          </w:tcPr>
          <w:p w14:paraId="07612776" w14:textId="77777777" w:rsidR="00140F20" w:rsidRPr="007C1308" w:rsidRDefault="00140F20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35339A62" w14:textId="48352170" w:rsidR="00140F20" w:rsidRPr="007C1308" w:rsidRDefault="00140F20" w:rsidP="001927AE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left="-11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4" w:type="dxa"/>
          </w:tcPr>
          <w:p w14:paraId="17B66424" w14:textId="77777777" w:rsidR="00140F20" w:rsidRPr="007C1308" w:rsidRDefault="00140F20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4B2C77F1" w14:textId="35150958" w:rsidR="00140F20" w:rsidRPr="007C1308" w:rsidRDefault="00140F20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270</w:t>
            </w:r>
          </w:p>
        </w:tc>
        <w:tc>
          <w:tcPr>
            <w:tcW w:w="180" w:type="dxa"/>
          </w:tcPr>
          <w:p w14:paraId="0402419B" w14:textId="77777777" w:rsidR="00140F20" w:rsidRPr="007C1308" w:rsidRDefault="00140F20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gridSpan w:val="2"/>
          </w:tcPr>
          <w:p w14:paraId="659B7DBF" w14:textId="67B9908C" w:rsidR="00140F20" w:rsidRPr="007C1308" w:rsidRDefault="00140F20" w:rsidP="001927AE">
            <w:pPr>
              <w:pStyle w:val="acctfourfigures"/>
              <w:tabs>
                <w:tab w:val="clear" w:pos="765"/>
                <w:tab w:val="decimal" w:pos="474"/>
              </w:tabs>
              <w:spacing w:line="240" w:lineRule="auto"/>
              <w:ind w:left="-11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06B7A" w:rsidRPr="007C1308" w14:paraId="272FDCE2" w14:textId="77777777" w:rsidTr="00484C8B">
        <w:tc>
          <w:tcPr>
            <w:tcW w:w="2699" w:type="dxa"/>
            <w:vAlign w:val="bottom"/>
            <w:hideMark/>
          </w:tcPr>
          <w:p w14:paraId="51E4F0DC" w14:textId="77777777" w:rsidR="00106B7A" w:rsidRPr="007C1308" w:rsidRDefault="00106B7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7C13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F90BBA" w14:textId="20DBB882" w:rsidR="00106B7A" w:rsidRPr="007C1308" w:rsidRDefault="00A45456" w:rsidP="001927AE">
            <w:pPr>
              <w:pStyle w:val="acctfourfigures"/>
              <w:spacing w:line="240" w:lineRule="auto"/>
              <w:ind w:left="-11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811,33</w:t>
            </w:r>
            <w:r w:rsidR="00A47A50"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2B43B650" w14:textId="77777777" w:rsidR="00106B7A" w:rsidRPr="007C1308" w:rsidRDefault="00106B7A" w:rsidP="001927A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B5E970" w14:textId="02B930CA" w:rsidR="00106B7A" w:rsidRPr="007C1308" w:rsidRDefault="00106B7A" w:rsidP="001927AE">
            <w:pPr>
              <w:pStyle w:val="acctfourfigures"/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870,000</w:t>
            </w:r>
          </w:p>
        </w:tc>
        <w:tc>
          <w:tcPr>
            <w:tcW w:w="174" w:type="dxa"/>
          </w:tcPr>
          <w:p w14:paraId="60C94760" w14:textId="77777777" w:rsidR="00106B7A" w:rsidRPr="007C1308" w:rsidRDefault="00106B7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C417FA" w14:textId="3D2E29DF" w:rsidR="00106B7A" w:rsidRPr="007C1308" w:rsidRDefault="001F6493" w:rsidP="001927A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360,94</w:t>
            </w:r>
            <w:r w:rsidR="00A47A50"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72" w:type="dxa"/>
          </w:tcPr>
          <w:p w14:paraId="11D88D17" w14:textId="77777777" w:rsidR="00106B7A" w:rsidRPr="007C1308" w:rsidRDefault="00106B7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A978D5" w14:textId="447A59B2" w:rsidR="00106B7A" w:rsidRPr="007C1308" w:rsidRDefault="00106B7A" w:rsidP="001927A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258,987</w:t>
            </w:r>
          </w:p>
        </w:tc>
        <w:tc>
          <w:tcPr>
            <w:tcW w:w="184" w:type="dxa"/>
          </w:tcPr>
          <w:p w14:paraId="6F8D562C" w14:textId="77777777" w:rsidR="00106B7A" w:rsidRPr="007C1308" w:rsidRDefault="00106B7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2FCB2D" w14:textId="34975DB9" w:rsidR="00106B7A" w:rsidRPr="007C1308" w:rsidRDefault="00EF4254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1,172,279</w:t>
            </w:r>
          </w:p>
        </w:tc>
        <w:tc>
          <w:tcPr>
            <w:tcW w:w="180" w:type="dxa"/>
          </w:tcPr>
          <w:p w14:paraId="7092341E" w14:textId="77777777" w:rsidR="00106B7A" w:rsidRPr="007C1308" w:rsidRDefault="00106B7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E65AA3" w14:textId="74879A92" w:rsidR="00106B7A" w:rsidRPr="007C1308" w:rsidRDefault="00106B7A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1,128,987</w:t>
            </w:r>
          </w:p>
        </w:tc>
      </w:tr>
      <w:tr w:rsidR="00106B7A" w:rsidRPr="007C1308" w14:paraId="0E0A6039" w14:textId="77777777" w:rsidTr="00AD5D6C">
        <w:tc>
          <w:tcPr>
            <w:tcW w:w="2699" w:type="dxa"/>
            <w:vAlign w:val="bottom"/>
            <w:hideMark/>
          </w:tcPr>
          <w:p w14:paraId="2564E7FB" w14:textId="27D85D4C" w:rsidR="00106B7A" w:rsidRPr="007C1308" w:rsidRDefault="00106B7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lastRenderedPageBreak/>
              <w:t>ประเภทของสินค้าและบริการหลัก</w:t>
            </w:r>
          </w:p>
        </w:tc>
        <w:tc>
          <w:tcPr>
            <w:tcW w:w="990" w:type="dxa"/>
            <w:vAlign w:val="bottom"/>
          </w:tcPr>
          <w:p w14:paraId="2B243CB6" w14:textId="77777777" w:rsidR="00106B7A" w:rsidRPr="007C1308" w:rsidRDefault="00106B7A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2839D242" w14:textId="77777777" w:rsidR="00106B7A" w:rsidRPr="007C1308" w:rsidRDefault="00106B7A" w:rsidP="001927A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vAlign w:val="bottom"/>
          </w:tcPr>
          <w:p w14:paraId="4D43F409" w14:textId="77777777" w:rsidR="00106B7A" w:rsidRPr="007C1308" w:rsidRDefault="00106B7A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4" w:type="dxa"/>
          </w:tcPr>
          <w:p w14:paraId="42F5D0BD" w14:textId="77777777" w:rsidR="00106B7A" w:rsidRPr="007C1308" w:rsidRDefault="00106B7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6B55C9D6" w14:textId="77777777" w:rsidR="00106B7A" w:rsidRPr="007C1308" w:rsidRDefault="00106B7A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2" w:type="dxa"/>
          </w:tcPr>
          <w:p w14:paraId="552CF527" w14:textId="77777777" w:rsidR="00106B7A" w:rsidRPr="007C1308" w:rsidRDefault="00106B7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38C5ADEA" w14:textId="77777777" w:rsidR="00106B7A" w:rsidRPr="007C1308" w:rsidRDefault="00106B7A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</w:tcPr>
          <w:p w14:paraId="12ADAE32" w14:textId="77777777" w:rsidR="00106B7A" w:rsidRPr="007C1308" w:rsidRDefault="00106B7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2C0072E1" w14:textId="77777777" w:rsidR="00106B7A" w:rsidRPr="007C1308" w:rsidRDefault="00106B7A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2843FCDA" w14:textId="77777777" w:rsidR="00106B7A" w:rsidRPr="007C1308" w:rsidRDefault="00106B7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53480C3D" w14:textId="77777777" w:rsidR="00106B7A" w:rsidRPr="007C1308" w:rsidRDefault="00106B7A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06B7A" w:rsidRPr="007C1308" w14:paraId="4B4E82B2" w14:textId="77777777" w:rsidTr="00AD5D6C">
        <w:tc>
          <w:tcPr>
            <w:tcW w:w="2699" w:type="dxa"/>
            <w:vAlign w:val="bottom"/>
            <w:hideMark/>
          </w:tcPr>
          <w:p w14:paraId="3F1A18F0" w14:textId="77777777" w:rsidR="00106B7A" w:rsidRPr="007C1308" w:rsidRDefault="00106B7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อุปกรณ์คอมพิวเตอร์และ</w:t>
            </w:r>
          </w:p>
        </w:tc>
        <w:tc>
          <w:tcPr>
            <w:tcW w:w="990" w:type="dxa"/>
            <w:vAlign w:val="bottom"/>
          </w:tcPr>
          <w:p w14:paraId="673B8BCC" w14:textId="77777777" w:rsidR="00106B7A" w:rsidRPr="007C1308" w:rsidRDefault="00106B7A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726EFE6D" w14:textId="77777777" w:rsidR="00106B7A" w:rsidRPr="007C1308" w:rsidRDefault="00106B7A" w:rsidP="001927A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vAlign w:val="bottom"/>
          </w:tcPr>
          <w:p w14:paraId="27239C54" w14:textId="77777777" w:rsidR="00106B7A" w:rsidRPr="007C1308" w:rsidRDefault="00106B7A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4" w:type="dxa"/>
          </w:tcPr>
          <w:p w14:paraId="1C30F864" w14:textId="77777777" w:rsidR="00106B7A" w:rsidRPr="007C1308" w:rsidRDefault="00106B7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1DB5DECF" w14:textId="77777777" w:rsidR="00106B7A" w:rsidRPr="007C1308" w:rsidRDefault="00106B7A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2" w:type="dxa"/>
          </w:tcPr>
          <w:p w14:paraId="653173CE" w14:textId="77777777" w:rsidR="00106B7A" w:rsidRPr="007C1308" w:rsidRDefault="00106B7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3534800D" w14:textId="77777777" w:rsidR="00106B7A" w:rsidRPr="007C1308" w:rsidRDefault="00106B7A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</w:tcPr>
          <w:p w14:paraId="3A2140E0" w14:textId="77777777" w:rsidR="00106B7A" w:rsidRPr="007C1308" w:rsidRDefault="00106B7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28C29629" w14:textId="77777777" w:rsidR="00106B7A" w:rsidRPr="007C1308" w:rsidRDefault="00106B7A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C0772FE" w14:textId="77777777" w:rsidR="00106B7A" w:rsidRPr="007C1308" w:rsidRDefault="00106B7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54D35AC8" w14:textId="77777777" w:rsidR="00106B7A" w:rsidRPr="007C1308" w:rsidRDefault="00106B7A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06B7A" w:rsidRPr="007C1308" w14:paraId="1CB70115" w14:textId="77777777" w:rsidTr="00484C8B">
        <w:tc>
          <w:tcPr>
            <w:tcW w:w="2699" w:type="dxa"/>
            <w:vAlign w:val="bottom"/>
            <w:hideMark/>
          </w:tcPr>
          <w:p w14:paraId="1DF8D0EA" w14:textId="77777777" w:rsidR="00106B7A" w:rsidRPr="007C1308" w:rsidRDefault="00106B7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C1308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ซอฟต์แวร์ที่เกี่ยวข้อง</w:t>
            </w:r>
          </w:p>
        </w:tc>
        <w:tc>
          <w:tcPr>
            <w:tcW w:w="990" w:type="dxa"/>
          </w:tcPr>
          <w:p w14:paraId="6D736A36" w14:textId="15744805" w:rsidR="00106B7A" w:rsidRPr="007C1308" w:rsidRDefault="00D96B69" w:rsidP="001927AE">
            <w:pPr>
              <w:pStyle w:val="acctfourfigures"/>
              <w:spacing w:line="240" w:lineRule="auto"/>
              <w:ind w:left="-114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811,33</w:t>
            </w:r>
            <w:r w:rsidR="00092EEE"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80" w:type="dxa"/>
          </w:tcPr>
          <w:p w14:paraId="7FBE8536" w14:textId="77777777" w:rsidR="00106B7A" w:rsidRPr="007C1308" w:rsidRDefault="00106B7A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</w:tcPr>
          <w:p w14:paraId="4B096286" w14:textId="3DE19521" w:rsidR="00106B7A" w:rsidRPr="007C1308" w:rsidRDefault="00106B7A" w:rsidP="001927AE">
            <w:pPr>
              <w:pStyle w:val="acctfourfigures"/>
              <w:spacing w:line="240" w:lineRule="auto"/>
              <w:ind w:left="-102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870,000</w:t>
            </w:r>
          </w:p>
        </w:tc>
        <w:tc>
          <w:tcPr>
            <w:tcW w:w="174" w:type="dxa"/>
          </w:tcPr>
          <w:p w14:paraId="42159CE6" w14:textId="77777777" w:rsidR="00106B7A" w:rsidRPr="007C1308" w:rsidRDefault="00106B7A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523104D0" w14:textId="5A28E766" w:rsidR="00106B7A" w:rsidRPr="007C1308" w:rsidRDefault="00D96B69" w:rsidP="001927AE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2" w:type="dxa"/>
          </w:tcPr>
          <w:p w14:paraId="3D92708F" w14:textId="77777777" w:rsidR="00106B7A" w:rsidRPr="007C1308" w:rsidRDefault="00106B7A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35F5055A" w14:textId="2A343758" w:rsidR="00106B7A" w:rsidRPr="007C1308" w:rsidRDefault="00106B7A" w:rsidP="001927AE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</w:tcPr>
          <w:p w14:paraId="13DB1AA6" w14:textId="77777777" w:rsidR="00106B7A" w:rsidRPr="007C1308" w:rsidRDefault="00106B7A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579A1AAF" w14:textId="586B5233" w:rsidR="00106B7A" w:rsidRPr="007C1308" w:rsidRDefault="00D96B69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811,33</w:t>
            </w:r>
            <w:r w:rsidR="00092EEE" w:rsidRPr="007C130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" w:type="dxa"/>
          </w:tcPr>
          <w:p w14:paraId="4DFE973F" w14:textId="77777777" w:rsidR="00106B7A" w:rsidRPr="007C1308" w:rsidRDefault="00106B7A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gridSpan w:val="2"/>
          </w:tcPr>
          <w:p w14:paraId="3AFD2667" w14:textId="1B41C29E" w:rsidR="00106B7A" w:rsidRPr="007C1308" w:rsidRDefault="00106B7A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870,000</w:t>
            </w:r>
          </w:p>
        </w:tc>
      </w:tr>
      <w:tr w:rsidR="00106B7A" w:rsidRPr="007C1308" w14:paraId="5A033CD1" w14:textId="77777777" w:rsidTr="00484C8B">
        <w:tc>
          <w:tcPr>
            <w:tcW w:w="2699" w:type="dxa"/>
            <w:vAlign w:val="bottom"/>
            <w:hideMark/>
          </w:tcPr>
          <w:p w14:paraId="553ACC14" w14:textId="525A7EED" w:rsidR="00106B7A" w:rsidRPr="007C1308" w:rsidRDefault="00106B7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บริการบำรุงรักษาและบริการอื่น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B409C9" w14:textId="6F63A724" w:rsidR="00106B7A" w:rsidRPr="007C1308" w:rsidRDefault="00D96B69" w:rsidP="001927AE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54E83AC9" w14:textId="77777777" w:rsidR="00106B7A" w:rsidRPr="007C1308" w:rsidRDefault="00106B7A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2417E5" w14:textId="61E9E6EB" w:rsidR="00106B7A" w:rsidRPr="007C1308" w:rsidRDefault="00106B7A" w:rsidP="001927AE">
            <w:pPr>
              <w:pStyle w:val="acctfourfigures"/>
              <w:tabs>
                <w:tab w:val="clear" w:pos="765"/>
                <w:tab w:val="decimal" w:pos="43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74" w:type="dxa"/>
          </w:tcPr>
          <w:p w14:paraId="3FB59517" w14:textId="77777777" w:rsidR="00106B7A" w:rsidRPr="007C1308" w:rsidRDefault="00106B7A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257896" w14:textId="44E11C1F" w:rsidR="00106B7A" w:rsidRPr="007C1308" w:rsidRDefault="00D96B69" w:rsidP="001927A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360,94</w:t>
            </w:r>
            <w:r w:rsidR="00092EEE" w:rsidRPr="007C1308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72" w:type="dxa"/>
          </w:tcPr>
          <w:p w14:paraId="1C8FD52E" w14:textId="77777777" w:rsidR="00106B7A" w:rsidRPr="007C1308" w:rsidRDefault="00106B7A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F21283" w14:textId="4BF5C547" w:rsidR="00106B7A" w:rsidRPr="007C1308" w:rsidRDefault="00106B7A" w:rsidP="001927A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258,987</w:t>
            </w:r>
          </w:p>
        </w:tc>
        <w:tc>
          <w:tcPr>
            <w:tcW w:w="184" w:type="dxa"/>
          </w:tcPr>
          <w:p w14:paraId="65BD0C65" w14:textId="77777777" w:rsidR="00106B7A" w:rsidRPr="007C1308" w:rsidRDefault="00106B7A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91729C" w14:textId="3B6E4778" w:rsidR="00106B7A" w:rsidRPr="007C1308" w:rsidRDefault="00D96B69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360,94</w:t>
            </w:r>
            <w:r w:rsidR="00092EEE" w:rsidRPr="007C1308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" w:type="dxa"/>
          </w:tcPr>
          <w:p w14:paraId="06E67E14" w14:textId="77777777" w:rsidR="00106B7A" w:rsidRPr="007C1308" w:rsidRDefault="00106B7A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7F699B" w14:textId="0F160E53" w:rsidR="00106B7A" w:rsidRPr="007C1308" w:rsidRDefault="00106B7A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258,987</w:t>
            </w:r>
          </w:p>
        </w:tc>
      </w:tr>
      <w:tr w:rsidR="00106B7A" w:rsidRPr="007C1308" w14:paraId="0D6A0153" w14:textId="77777777" w:rsidTr="00484C8B">
        <w:tc>
          <w:tcPr>
            <w:tcW w:w="2699" w:type="dxa"/>
            <w:vAlign w:val="bottom"/>
            <w:hideMark/>
          </w:tcPr>
          <w:p w14:paraId="49411224" w14:textId="77777777" w:rsidR="00106B7A" w:rsidRPr="007C1308" w:rsidRDefault="00106B7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7C13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61BE5A" w14:textId="5A2A9F44" w:rsidR="00106B7A" w:rsidRPr="007C1308" w:rsidRDefault="00D96B69" w:rsidP="001927AE">
            <w:pPr>
              <w:pStyle w:val="acctfourfigures"/>
              <w:spacing w:line="240" w:lineRule="auto"/>
              <w:ind w:left="-11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811,33</w:t>
            </w:r>
            <w:r w:rsidR="00092EEE"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20D06348" w14:textId="77777777" w:rsidR="00106B7A" w:rsidRPr="007C1308" w:rsidRDefault="00106B7A" w:rsidP="001927A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7D79CD" w14:textId="48BDFE31" w:rsidR="00106B7A" w:rsidRPr="007C1308" w:rsidRDefault="00106B7A" w:rsidP="001927AE">
            <w:pPr>
              <w:pStyle w:val="acctfourfigures"/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870,000</w:t>
            </w:r>
          </w:p>
        </w:tc>
        <w:tc>
          <w:tcPr>
            <w:tcW w:w="174" w:type="dxa"/>
          </w:tcPr>
          <w:p w14:paraId="69B69399" w14:textId="77777777" w:rsidR="00106B7A" w:rsidRPr="007C1308" w:rsidRDefault="00106B7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49449A" w14:textId="32FBBE44" w:rsidR="00106B7A" w:rsidRPr="007C1308" w:rsidRDefault="00D96B69" w:rsidP="001927A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360,94</w:t>
            </w:r>
            <w:r w:rsidR="00092EEE"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72" w:type="dxa"/>
          </w:tcPr>
          <w:p w14:paraId="41D990A0" w14:textId="77777777" w:rsidR="00106B7A" w:rsidRPr="007C1308" w:rsidRDefault="00106B7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8E2B4E" w14:textId="03982C84" w:rsidR="00106B7A" w:rsidRPr="007C1308" w:rsidRDefault="00106B7A" w:rsidP="001927A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258,987</w:t>
            </w:r>
          </w:p>
        </w:tc>
        <w:tc>
          <w:tcPr>
            <w:tcW w:w="184" w:type="dxa"/>
          </w:tcPr>
          <w:p w14:paraId="33203FBB" w14:textId="77777777" w:rsidR="00106B7A" w:rsidRPr="007C1308" w:rsidRDefault="00106B7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39AE17" w14:textId="30F4D46D" w:rsidR="00106B7A" w:rsidRPr="007C1308" w:rsidRDefault="00D96B69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1,172,279</w:t>
            </w:r>
          </w:p>
        </w:tc>
        <w:tc>
          <w:tcPr>
            <w:tcW w:w="180" w:type="dxa"/>
          </w:tcPr>
          <w:p w14:paraId="7AD89B4B" w14:textId="77777777" w:rsidR="00106B7A" w:rsidRPr="007C1308" w:rsidRDefault="00106B7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CA7EA9" w14:textId="436FCC85" w:rsidR="00106B7A" w:rsidRPr="007C1308" w:rsidRDefault="00106B7A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1,128,987</w:t>
            </w:r>
          </w:p>
        </w:tc>
      </w:tr>
      <w:tr w:rsidR="00106B7A" w:rsidRPr="007C1308" w14:paraId="5D1ED005" w14:textId="77777777" w:rsidTr="00484C8B">
        <w:tc>
          <w:tcPr>
            <w:tcW w:w="2699" w:type="dxa"/>
          </w:tcPr>
          <w:p w14:paraId="36C17E28" w14:textId="77777777" w:rsidR="00106B7A" w:rsidRPr="007C1308" w:rsidRDefault="00106B7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5"/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811966E" w14:textId="77777777" w:rsidR="00106B7A" w:rsidRPr="007C1308" w:rsidRDefault="00106B7A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15C4C1E5" w14:textId="77777777" w:rsidR="00106B7A" w:rsidRPr="007C1308" w:rsidRDefault="00106B7A" w:rsidP="001927A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9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84F300E" w14:textId="77777777" w:rsidR="00106B7A" w:rsidRPr="007C1308" w:rsidRDefault="00106B7A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4" w:type="dxa"/>
          </w:tcPr>
          <w:p w14:paraId="50F355F6" w14:textId="77777777" w:rsidR="00106B7A" w:rsidRPr="007C1308" w:rsidRDefault="00106B7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235A625" w14:textId="77777777" w:rsidR="00106B7A" w:rsidRPr="007C1308" w:rsidRDefault="00106B7A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2" w:type="dxa"/>
          </w:tcPr>
          <w:p w14:paraId="7F33A2DE" w14:textId="77777777" w:rsidR="00106B7A" w:rsidRPr="007C1308" w:rsidRDefault="00106B7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AFC1F26" w14:textId="77777777" w:rsidR="00106B7A" w:rsidRPr="007C1308" w:rsidRDefault="00106B7A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4" w:type="dxa"/>
          </w:tcPr>
          <w:p w14:paraId="3543E26D" w14:textId="77777777" w:rsidR="00106B7A" w:rsidRPr="007C1308" w:rsidRDefault="00106B7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8523F8D" w14:textId="77777777" w:rsidR="00106B7A" w:rsidRPr="007C1308" w:rsidRDefault="00106B7A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565CB06E" w14:textId="77777777" w:rsidR="00106B7A" w:rsidRPr="007C1308" w:rsidRDefault="00106B7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CE94C3F" w14:textId="77777777" w:rsidR="00106B7A" w:rsidRPr="007C1308" w:rsidRDefault="00106B7A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106B7A" w:rsidRPr="007C1308" w14:paraId="377C4EE5" w14:textId="77777777" w:rsidTr="00484C8B">
        <w:tc>
          <w:tcPr>
            <w:tcW w:w="2699" w:type="dxa"/>
            <w:hideMark/>
          </w:tcPr>
          <w:p w14:paraId="021F466F" w14:textId="0F9C8ABD" w:rsidR="00106B7A" w:rsidRPr="007C1308" w:rsidRDefault="00106B7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  <w:vAlign w:val="bottom"/>
          </w:tcPr>
          <w:p w14:paraId="04DDB20C" w14:textId="77777777" w:rsidR="00106B7A" w:rsidRPr="007C1308" w:rsidRDefault="00106B7A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8041FCC" w14:textId="77777777" w:rsidR="00106B7A" w:rsidRPr="007C1308" w:rsidRDefault="00106B7A" w:rsidP="001927A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vAlign w:val="bottom"/>
          </w:tcPr>
          <w:p w14:paraId="6144B0BC" w14:textId="77777777" w:rsidR="00106B7A" w:rsidRPr="007C1308" w:rsidRDefault="00106B7A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4" w:type="dxa"/>
          </w:tcPr>
          <w:p w14:paraId="233D12D6" w14:textId="77777777" w:rsidR="00106B7A" w:rsidRPr="007C1308" w:rsidRDefault="00106B7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7" w:type="dxa"/>
            <w:vAlign w:val="bottom"/>
          </w:tcPr>
          <w:p w14:paraId="79085CDA" w14:textId="77777777" w:rsidR="00106B7A" w:rsidRPr="007C1308" w:rsidRDefault="00106B7A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2" w:type="dxa"/>
          </w:tcPr>
          <w:p w14:paraId="50DF117A" w14:textId="77777777" w:rsidR="00106B7A" w:rsidRPr="007C1308" w:rsidRDefault="00106B7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18AE5FF2" w14:textId="77777777" w:rsidR="00106B7A" w:rsidRPr="007C1308" w:rsidRDefault="00106B7A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</w:tcPr>
          <w:p w14:paraId="74A38C98" w14:textId="77777777" w:rsidR="00106B7A" w:rsidRPr="007C1308" w:rsidRDefault="00106B7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4155A093" w14:textId="77777777" w:rsidR="00106B7A" w:rsidRPr="007C1308" w:rsidRDefault="00106B7A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0CFDFCE6" w14:textId="77777777" w:rsidR="00106B7A" w:rsidRPr="007C1308" w:rsidRDefault="00106B7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06DBC0B3" w14:textId="77777777" w:rsidR="00106B7A" w:rsidRPr="007C1308" w:rsidRDefault="00106B7A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06B7A" w:rsidRPr="007C1308" w14:paraId="5997060D" w14:textId="77777777" w:rsidTr="00484C8B">
        <w:tc>
          <w:tcPr>
            <w:tcW w:w="2699" w:type="dxa"/>
            <w:vAlign w:val="bottom"/>
            <w:hideMark/>
          </w:tcPr>
          <w:p w14:paraId="36EB860D" w14:textId="77777777" w:rsidR="00106B7A" w:rsidRPr="007C1308" w:rsidRDefault="00106B7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990" w:type="dxa"/>
          </w:tcPr>
          <w:p w14:paraId="048278EB" w14:textId="5A1D04DB" w:rsidR="00106B7A" w:rsidRPr="007C1308" w:rsidRDefault="005E6612" w:rsidP="001927AE">
            <w:pPr>
              <w:pStyle w:val="acctfourfigures"/>
              <w:spacing w:line="240" w:lineRule="auto"/>
              <w:ind w:left="-114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811,33</w:t>
            </w:r>
            <w:r w:rsidR="00092EEE"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80" w:type="dxa"/>
          </w:tcPr>
          <w:p w14:paraId="1C657AD5" w14:textId="77777777" w:rsidR="00106B7A" w:rsidRPr="007C1308" w:rsidRDefault="00106B7A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</w:tcPr>
          <w:p w14:paraId="7C25FE57" w14:textId="560EADC1" w:rsidR="00106B7A" w:rsidRPr="007C1308" w:rsidRDefault="00106B7A" w:rsidP="001927AE">
            <w:pPr>
              <w:pStyle w:val="acctfourfigures"/>
              <w:spacing w:line="240" w:lineRule="auto"/>
              <w:ind w:left="-102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870,000</w:t>
            </w:r>
          </w:p>
        </w:tc>
        <w:tc>
          <w:tcPr>
            <w:tcW w:w="174" w:type="dxa"/>
          </w:tcPr>
          <w:p w14:paraId="589B3BF3" w14:textId="77777777" w:rsidR="00106B7A" w:rsidRPr="007C1308" w:rsidRDefault="00106B7A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7" w:type="dxa"/>
          </w:tcPr>
          <w:p w14:paraId="5657CC4B" w14:textId="399C384E" w:rsidR="00106B7A" w:rsidRPr="007C1308" w:rsidRDefault="00105BDE" w:rsidP="001927A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237,18</w:t>
            </w:r>
            <w:r w:rsidR="009D3EA3" w:rsidRPr="007C130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2" w:type="dxa"/>
          </w:tcPr>
          <w:p w14:paraId="01452C1F" w14:textId="77777777" w:rsidR="00106B7A" w:rsidRPr="007C1308" w:rsidRDefault="00106B7A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55BA50B1" w14:textId="459E7A17" w:rsidR="00106B7A" w:rsidRPr="007C1308" w:rsidRDefault="00106B7A" w:rsidP="001927A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158,140</w:t>
            </w:r>
          </w:p>
        </w:tc>
        <w:tc>
          <w:tcPr>
            <w:tcW w:w="184" w:type="dxa"/>
          </w:tcPr>
          <w:p w14:paraId="67B66F51" w14:textId="77777777" w:rsidR="00106B7A" w:rsidRPr="007C1308" w:rsidRDefault="00106B7A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5CD953A3" w14:textId="7AC5BC88" w:rsidR="00106B7A" w:rsidRPr="007C1308" w:rsidRDefault="00701B4C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1,048,516</w:t>
            </w:r>
          </w:p>
        </w:tc>
        <w:tc>
          <w:tcPr>
            <w:tcW w:w="180" w:type="dxa"/>
          </w:tcPr>
          <w:p w14:paraId="186A6C8F" w14:textId="77777777" w:rsidR="00106B7A" w:rsidRPr="007C1308" w:rsidRDefault="00106B7A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gridSpan w:val="2"/>
          </w:tcPr>
          <w:p w14:paraId="45D36358" w14:textId="033FAD85" w:rsidR="00106B7A" w:rsidRPr="007C1308" w:rsidRDefault="00106B7A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1,028,140</w:t>
            </w:r>
          </w:p>
        </w:tc>
      </w:tr>
      <w:tr w:rsidR="00106B7A" w:rsidRPr="007C1308" w14:paraId="0E2804C7" w14:textId="77777777" w:rsidTr="00E02487">
        <w:tc>
          <w:tcPr>
            <w:tcW w:w="2699" w:type="dxa"/>
            <w:vAlign w:val="bottom"/>
            <w:hideMark/>
          </w:tcPr>
          <w:p w14:paraId="11D00DD2" w14:textId="77777777" w:rsidR="00106B7A" w:rsidRPr="007C1308" w:rsidRDefault="00106B7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AEF6BF" w14:textId="77D9EB62" w:rsidR="00106B7A" w:rsidRPr="007C1308" w:rsidRDefault="005E6612" w:rsidP="001927AE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543CE5D6" w14:textId="77777777" w:rsidR="00106B7A" w:rsidRPr="007C1308" w:rsidRDefault="00106B7A" w:rsidP="001927AE">
            <w:pPr>
              <w:tabs>
                <w:tab w:val="clear" w:pos="454"/>
                <w:tab w:val="decimal" w:pos="765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4A24AD" w14:textId="2A757ECD" w:rsidR="00106B7A" w:rsidRPr="007C1308" w:rsidRDefault="00106B7A" w:rsidP="001927AE">
            <w:pPr>
              <w:pStyle w:val="acctfourfigures"/>
              <w:tabs>
                <w:tab w:val="clear" w:pos="765"/>
                <w:tab w:val="decimal" w:pos="43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4" w:type="dxa"/>
          </w:tcPr>
          <w:p w14:paraId="1A6DC3D6" w14:textId="77777777" w:rsidR="00106B7A" w:rsidRPr="007C1308" w:rsidRDefault="00106B7A" w:rsidP="001927AE">
            <w:pPr>
              <w:tabs>
                <w:tab w:val="clear" w:pos="454"/>
                <w:tab w:val="decimal" w:pos="765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FEAB0D" w14:textId="7A1F22EC" w:rsidR="00106B7A" w:rsidRPr="007C1308" w:rsidRDefault="00473C08" w:rsidP="001927A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123,763</w:t>
            </w:r>
          </w:p>
        </w:tc>
        <w:tc>
          <w:tcPr>
            <w:tcW w:w="172" w:type="dxa"/>
          </w:tcPr>
          <w:p w14:paraId="67F50868" w14:textId="77777777" w:rsidR="00106B7A" w:rsidRPr="007C1308" w:rsidRDefault="00106B7A" w:rsidP="001927AE">
            <w:pPr>
              <w:tabs>
                <w:tab w:val="clear" w:pos="454"/>
                <w:tab w:val="decimal" w:pos="765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507332" w14:textId="0D9C1540" w:rsidR="00106B7A" w:rsidRPr="007C1308" w:rsidRDefault="00106B7A" w:rsidP="001927A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100,847</w:t>
            </w:r>
          </w:p>
        </w:tc>
        <w:tc>
          <w:tcPr>
            <w:tcW w:w="184" w:type="dxa"/>
          </w:tcPr>
          <w:p w14:paraId="2F6010D8" w14:textId="77777777" w:rsidR="00106B7A" w:rsidRPr="007C1308" w:rsidRDefault="00106B7A" w:rsidP="001927AE">
            <w:pPr>
              <w:tabs>
                <w:tab w:val="clear" w:pos="454"/>
                <w:tab w:val="decimal" w:pos="765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72F37B" w14:textId="115D1967" w:rsidR="00106B7A" w:rsidRPr="007C1308" w:rsidRDefault="003B0B7D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123,763</w:t>
            </w:r>
          </w:p>
        </w:tc>
        <w:tc>
          <w:tcPr>
            <w:tcW w:w="180" w:type="dxa"/>
          </w:tcPr>
          <w:p w14:paraId="3BF37453" w14:textId="77777777" w:rsidR="00106B7A" w:rsidRPr="007C1308" w:rsidRDefault="00106B7A" w:rsidP="001927AE">
            <w:pPr>
              <w:tabs>
                <w:tab w:val="clear" w:pos="454"/>
                <w:tab w:val="decimal" w:pos="765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C2684D" w14:textId="6F0B61C8" w:rsidR="00106B7A" w:rsidRPr="007C1308" w:rsidRDefault="00106B7A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100,847</w:t>
            </w:r>
          </w:p>
        </w:tc>
      </w:tr>
      <w:tr w:rsidR="00106B7A" w:rsidRPr="007C1308" w14:paraId="077CC0E8" w14:textId="77777777" w:rsidTr="00484C8B">
        <w:tc>
          <w:tcPr>
            <w:tcW w:w="2699" w:type="dxa"/>
            <w:hideMark/>
          </w:tcPr>
          <w:p w14:paraId="304BFF9D" w14:textId="77777777" w:rsidR="00106B7A" w:rsidRPr="007C1308" w:rsidRDefault="00106B7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9A0226" w14:textId="6BD9D1D4" w:rsidR="00106B7A" w:rsidRPr="007C1308" w:rsidRDefault="003B0B7D" w:rsidP="001927AE">
            <w:pPr>
              <w:pStyle w:val="acctfourfigures"/>
              <w:spacing w:line="240" w:lineRule="auto"/>
              <w:ind w:left="-11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811,33</w:t>
            </w:r>
            <w:r w:rsidR="00092EEE"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25515D06" w14:textId="77777777" w:rsidR="00106B7A" w:rsidRPr="007C1308" w:rsidRDefault="00106B7A" w:rsidP="001927A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6A7457" w14:textId="05078775" w:rsidR="00106B7A" w:rsidRPr="007C1308" w:rsidRDefault="00106B7A" w:rsidP="001927AE">
            <w:pPr>
              <w:pStyle w:val="acctfourfigures"/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870,000</w:t>
            </w:r>
          </w:p>
        </w:tc>
        <w:tc>
          <w:tcPr>
            <w:tcW w:w="174" w:type="dxa"/>
          </w:tcPr>
          <w:p w14:paraId="37FDFA2F" w14:textId="77777777" w:rsidR="00106B7A" w:rsidRPr="007C1308" w:rsidRDefault="00106B7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73A8FB" w14:textId="7D6E9188" w:rsidR="00106B7A" w:rsidRPr="007C1308" w:rsidRDefault="003B0B7D" w:rsidP="001927A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360,94</w:t>
            </w:r>
            <w:r w:rsidR="009D3EA3"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72" w:type="dxa"/>
          </w:tcPr>
          <w:p w14:paraId="612658BC" w14:textId="77777777" w:rsidR="00106B7A" w:rsidRPr="007C1308" w:rsidRDefault="00106B7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26FCF1" w14:textId="56D8156A" w:rsidR="00106B7A" w:rsidRPr="007C1308" w:rsidRDefault="00106B7A" w:rsidP="001927A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258,987</w:t>
            </w:r>
          </w:p>
        </w:tc>
        <w:tc>
          <w:tcPr>
            <w:tcW w:w="184" w:type="dxa"/>
          </w:tcPr>
          <w:p w14:paraId="4DC25875" w14:textId="77777777" w:rsidR="00106B7A" w:rsidRPr="007C1308" w:rsidRDefault="00106B7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C84F1B" w14:textId="248A5880" w:rsidR="00106B7A" w:rsidRPr="007C1308" w:rsidRDefault="003B0B7D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1,172,279</w:t>
            </w:r>
          </w:p>
        </w:tc>
        <w:tc>
          <w:tcPr>
            <w:tcW w:w="180" w:type="dxa"/>
          </w:tcPr>
          <w:p w14:paraId="268F870B" w14:textId="77777777" w:rsidR="00106B7A" w:rsidRPr="007C1308" w:rsidRDefault="00106B7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3C685E" w14:textId="4F3D3538" w:rsidR="00106B7A" w:rsidRPr="007C1308" w:rsidRDefault="00106B7A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1,128,987</w:t>
            </w:r>
          </w:p>
        </w:tc>
      </w:tr>
      <w:tr w:rsidR="00106B7A" w:rsidRPr="007C1308" w14:paraId="4B1142CE" w14:textId="77777777" w:rsidTr="00484C8B">
        <w:tc>
          <w:tcPr>
            <w:tcW w:w="2699" w:type="dxa"/>
          </w:tcPr>
          <w:p w14:paraId="58014757" w14:textId="77777777" w:rsidR="00106B7A" w:rsidRPr="007C1308" w:rsidRDefault="00106B7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1AC440" w14:textId="77777777" w:rsidR="00106B7A" w:rsidRPr="007C1308" w:rsidRDefault="00106B7A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51E79774" w14:textId="77777777" w:rsidR="00106B7A" w:rsidRPr="007C1308" w:rsidRDefault="00106B7A" w:rsidP="001927A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AA0C91" w14:textId="77777777" w:rsidR="00106B7A" w:rsidRPr="007C1308" w:rsidRDefault="00106B7A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74" w:type="dxa"/>
          </w:tcPr>
          <w:p w14:paraId="62B0DED4" w14:textId="77777777" w:rsidR="00106B7A" w:rsidRPr="007C1308" w:rsidRDefault="00106B7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616826" w14:textId="77777777" w:rsidR="00106B7A" w:rsidRPr="007C1308" w:rsidRDefault="00106B7A" w:rsidP="001927A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2" w:type="dxa"/>
          </w:tcPr>
          <w:p w14:paraId="51E53A51" w14:textId="77777777" w:rsidR="00106B7A" w:rsidRPr="007C1308" w:rsidRDefault="00106B7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FB1E53" w14:textId="77777777" w:rsidR="00106B7A" w:rsidRPr="007C1308" w:rsidRDefault="00106B7A" w:rsidP="001927A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4" w:type="dxa"/>
          </w:tcPr>
          <w:p w14:paraId="79C73B61" w14:textId="77777777" w:rsidR="00106B7A" w:rsidRPr="007C1308" w:rsidRDefault="00106B7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3DE149" w14:textId="77777777" w:rsidR="00106B7A" w:rsidRPr="007C1308" w:rsidRDefault="00106B7A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3FF8A0D6" w14:textId="77777777" w:rsidR="00106B7A" w:rsidRPr="007C1308" w:rsidRDefault="00106B7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3EFA33" w14:textId="77777777" w:rsidR="00106B7A" w:rsidRPr="007C1308" w:rsidRDefault="00106B7A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</w:tr>
      <w:tr w:rsidR="00106B7A" w:rsidRPr="007C1308" w14:paraId="71085424" w14:textId="77777777" w:rsidTr="00484C8B">
        <w:tc>
          <w:tcPr>
            <w:tcW w:w="2699" w:type="dxa"/>
            <w:vAlign w:val="bottom"/>
            <w:hideMark/>
          </w:tcPr>
          <w:p w14:paraId="703CAF3A" w14:textId="77777777" w:rsidR="00106B7A" w:rsidRPr="007C1308" w:rsidRDefault="00106B7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กำไร</w:t>
            </w:r>
            <w:r w:rsidRPr="007C13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ขั้นต้น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31B2E77" w14:textId="5F3570D8" w:rsidR="00106B7A" w:rsidRPr="007C1308" w:rsidRDefault="00277798" w:rsidP="001927AE">
            <w:pPr>
              <w:pStyle w:val="acctfourfigures"/>
              <w:spacing w:line="240" w:lineRule="auto"/>
              <w:ind w:left="-11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93,587</w:t>
            </w:r>
          </w:p>
        </w:tc>
        <w:tc>
          <w:tcPr>
            <w:tcW w:w="180" w:type="dxa"/>
          </w:tcPr>
          <w:p w14:paraId="24D288BD" w14:textId="77777777" w:rsidR="00106B7A" w:rsidRPr="007C1308" w:rsidRDefault="00106B7A" w:rsidP="001927A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BD477A7" w14:textId="2D7B11BC" w:rsidR="00106B7A" w:rsidRPr="007C1308" w:rsidRDefault="00106B7A" w:rsidP="001927AE">
            <w:pPr>
              <w:pStyle w:val="acctfourfigures"/>
              <w:spacing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116,720</w:t>
            </w:r>
          </w:p>
        </w:tc>
        <w:tc>
          <w:tcPr>
            <w:tcW w:w="174" w:type="dxa"/>
          </w:tcPr>
          <w:p w14:paraId="60FF15F6" w14:textId="77777777" w:rsidR="00106B7A" w:rsidRPr="007C1308" w:rsidRDefault="00106B7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4FA6578" w14:textId="5A0037FB" w:rsidR="00106B7A" w:rsidRPr="007C1308" w:rsidRDefault="00277798" w:rsidP="001927A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52,52</w:t>
            </w:r>
            <w:r w:rsidR="00536B02"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72" w:type="dxa"/>
          </w:tcPr>
          <w:p w14:paraId="0513840A" w14:textId="77777777" w:rsidR="00106B7A" w:rsidRPr="007C1308" w:rsidRDefault="00106B7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8BD2622" w14:textId="1C3F9E20" w:rsidR="00106B7A" w:rsidRPr="007C1308" w:rsidRDefault="00106B7A" w:rsidP="001927A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35,070</w:t>
            </w:r>
          </w:p>
        </w:tc>
        <w:tc>
          <w:tcPr>
            <w:tcW w:w="184" w:type="dxa"/>
          </w:tcPr>
          <w:p w14:paraId="6B6CD086" w14:textId="77777777" w:rsidR="00106B7A" w:rsidRPr="007C1308" w:rsidRDefault="00106B7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8888D48" w14:textId="5549280F" w:rsidR="00106B7A" w:rsidRPr="007C1308" w:rsidRDefault="00AF3CD7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146,11</w:t>
            </w:r>
            <w:r w:rsidR="00536B02"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39A0CC83" w14:textId="77777777" w:rsidR="00106B7A" w:rsidRPr="007C1308" w:rsidRDefault="00106B7A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8D290C2" w14:textId="0B7C9C42" w:rsidR="00106B7A" w:rsidRPr="007C1308" w:rsidRDefault="00106B7A" w:rsidP="001927A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151,790</w:t>
            </w:r>
          </w:p>
        </w:tc>
      </w:tr>
    </w:tbl>
    <w:p w14:paraId="58102972" w14:textId="77777777" w:rsidR="000833D2" w:rsidRPr="007C1308" w:rsidRDefault="000833D2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160451AA" w14:textId="7A66E87C" w:rsidR="00F14CC6" w:rsidRPr="007C1308" w:rsidRDefault="00F14CC6" w:rsidP="001927AE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C130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การกระทบยอด</w:t>
      </w:r>
      <w:r w:rsidR="00333131" w:rsidRPr="007C130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รายได้ กำไรหรือขาดทุนของส่วนงานที่รายงาน</w:t>
      </w:r>
    </w:p>
    <w:p w14:paraId="3EBDAB2B" w14:textId="77777777" w:rsidR="00D231BE" w:rsidRPr="007C1308" w:rsidRDefault="00D231BE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tbl>
      <w:tblPr>
        <w:tblW w:w="8855" w:type="dxa"/>
        <w:tblInd w:w="936" w:type="dxa"/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4284"/>
        <w:gridCol w:w="1082"/>
        <w:gridCol w:w="164"/>
        <w:gridCol w:w="998"/>
        <w:gridCol w:w="167"/>
        <w:gridCol w:w="998"/>
        <w:gridCol w:w="169"/>
        <w:gridCol w:w="993"/>
      </w:tblGrid>
      <w:tr w:rsidR="008B56ED" w:rsidRPr="007C1308" w14:paraId="73257B03" w14:textId="77777777" w:rsidTr="008B56ED">
        <w:trPr>
          <w:tblHeader/>
        </w:trPr>
        <w:tc>
          <w:tcPr>
            <w:tcW w:w="4284" w:type="dxa"/>
            <w:shd w:val="clear" w:color="auto" w:fill="auto"/>
          </w:tcPr>
          <w:p w14:paraId="0D5C643F" w14:textId="77777777" w:rsidR="008B56ED" w:rsidRPr="007C1308" w:rsidRDefault="008B56E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44" w:type="dxa"/>
            <w:gridSpan w:val="3"/>
            <w:shd w:val="clear" w:color="auto" w:fill="auto"/>
            <w:vAlign w:val="bottom"/>
          </w:tcPr>
          <w:p w14:paraId="0932EC9A" w14:textId="77777777" w:rsidR="008B56ED" w:rsidRPr="007C1308" w:rsidRDefault="008B56ED" w:rsidP="001927A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67" w:type="dxa"/>
            <w:shd w:val="clear" w:color="auto" w:fill="auto"/>
          </w:tcPr>
          <w:p w14:paraId="01AB7F14" w14:textId="77777777" w:rsidR="008B56ED" w:rsidRPr="007C1308" w:rsidRDefault="008B56E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shd w:val="clear" w:color="auto" w:fill="auto"/>
            <w:vAlign w:val="bottom"/>
          </w:tcPr>
          <w:p w14:paraId="2B36DF69" w14:textId="77777777" w:rsidR="008B56ED" w:rsidRPr="007C1308" w:rsidRDefault="008B56ED" w:rsidP="001927A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B56ED" w:rsidRPr="007C1308" w14:paraId="64ADF47C" w14:textId="77777777" w:rsidTr="00CC164C">
        <w:trPr>
          <w:tblHeader/>
        </w:trPr>
        <w:tc>
          <w:tcPr>
            <w:tcW w:w="4284" w:type="dxa"/>
            <w:shd w:val="clear" w:color="auto" w:fill="auto"/>
          </w:tcPr>
          <w:p w14:paraId="7FED17F3" w14:textId="77777777" w:rsidR="008B56ED" w:rsidRPr="007C1308" w:rsidRDefault="008B56E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2" w:type="dxa"/>
            <w:shd w:val="clear" w:color="auto" w:fill="auto"/>
          </w:tcPr>
          <w:p w14:paraId="7458A3CB" w14:textId="4EBDE242" w:rsidR="008B56ED" w:rsidRPr="007C1308" w:rsidRDefault="00C13B0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164" w:type="dxa"/>
            <w:shd w:val="clear" w:color="auto" w:fill="auto"/>
          </w:tcPr>
          <w:p w14:paraId="07908CD9" w14:textId="77777777" w:rsidR="008B56ED" w:rsidRPr="007C1308" w:rsidRDefault="008B56E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4F781C1A" w14:textId="47D7070A" w:rsidR="008B56ED" w:rsidRPr="007C1308" w:rsidRDefault="00C13B0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167" w:type="dxa"/>
            <w:shd w:val="clear" w:color="auto" w:fill="auto"/>
          </w:tcPr>
          <w:p w14:paraId="4DDADEEC" w14:textId="77777777" w:rsidR="008B56ED" w:rsidRPr="007C1308" w:rsidRDefault="008B56E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0A6D687" w14:textId="0D68609D" w:rsidR="008B56ED" w:rsidRPr="007C1308" w:rsidRDefault="00C13B0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169" w:type="dxa"/>
            <w:shd w:val="clear" w:color="auto" w:fill="auto"/>
          </w:tcPr>
          <w:p w14:paraId="7B80EE3A" w14:textId="77777777" w:rsidR="008B56ED" w:rsidRPr="007C1308" w:rsidRDefault="008B56E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1C402A92" w14:textId="7F85FAE4" w:rsidR="008B56ED" w:rsidRPr="007C1308" w:rsidRDefault="00C13B0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</w:tr>
      <w:tr w:rsidR="008B56ED" w:rsidRPr="007C1308" w14:paraId="11601B91" w14:textId="77777777" w:rsidTr="00CC164C">
        <w:trPr>
          <w:tblHeader/>
        </w:trPr>
        <w:tc>
          <w:tcPr>
            <w:tcW w:w="4284" w:type="dxa"/>
            <w:shd w:val="clear" w:color="auto" w:fill="auto"/>
          </w:tcPr>
          <w:p w14:paraId="008923E6" w14:textId="77777777" w:rsidR="008B56ED" w:rsidRPr="007C1308" w:rsidRDefault="008B56E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71" w:type="dxa"/>
            <w:gridSpan w:val="7"/>
            <w:shd w:val="clear" w:color="auto" w:fill="auto"/>
            <w:vAlign w:val="bottom"/>
          </w:tcPr>
          <w:p w14:paraId="4332DD49" w14:textId="77777777" w:rsidR="008B56ED" w:rsidRPr="007C1308" w:rsidRDefault="008B56ED" w:rsidP="001927A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8B56ED" w:rsidRPr="007C1308" w14:paraId="27ACD601" w14:textId="77777777" w:rsidTr="00CC164C">
        <w:tc>
          <w:tcPr>
            <w:tcW w:w="4284" w:type="dxa"/>
            <w:shd w:val="clear" w:color="auto" w:fill="auto"/>
          </w:tcPr>
          <w:p w14:paraId="2F0E43F9" w14:textId="77777777" w:rsidR="008B56ED" w:rsidRPr="007C1308" w:rsidRDefault="008B56ED" w:rsidP="001927AE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082" w:type="dxa"/>
            <w:shd w:val="clear" w:color="auto" w:fill="auto"/>
            <w:vAlign w:val="center"/>
          </w:tcPr>
          <w:p w14:paraId="6148FF8B" w14:textId="77777777" w:rsidR="008B56ED" w:rsidRPr="007C1308" w:rsidRDefault="008B56ED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" w:type="dxa"/>
            <w:shd w:val="clear" w:color="auto" w:fill="auto"/>
          </w:tcPr>
          <w:p w14:paraId="488067D0" w14:textId="77777777" w:rsidR="008B56ED" w:rsidRPr="007C1308" w:rsidRDefault="008B56ED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14:paraId="011B7B1F" w14:textId="77777777" w:rsidR="008B56ED" w:rsidRPr="007C1308" w:rsidRDefault="008B56ED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" w:type="dxa"/>
            <w:shd w:val="clear" w:color="auto" w:fill="auto"/>
          </w:tcPr>
          <w:p w14:paraId="164EFE99" w14:textId="77777777" w:rsidR="008B56ED" w:rsidRPr="007C1308" w:rsidRDefault="008B56E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14:paraId="6F89FF1C" w14:textId="77777777" w:rsidR="008B56ED" w:rsidRPr="007C1308" w:rsidRDefault="008B56ED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" w:type="dxa"/>
            <w:shd w:val="clear" w:color="auto" w:fill="auto"/>
          </w:tcPr>
          <w:p w14:paraId="1C0CBE1D" w14:textId="77777777" w:rsidR="008B56ED" w:rsidRPr="007C1308" w:rsidRDefault="008B56ED" w:rsidP="001927A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2FE60DD1" w14:textId="77777777" w:rsidR="008B56ED" w:rsidRPr="007C1308" w:rsidRDefault="008B56ED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3B08" w:rsidRPr="007C1308" w14:paraId="05956CC3" w14:textId="77777777" w:rsidTr="00CC164C">
        <w:trPr>
          <w:trHeight w:val="60"/>
        </w:trPr>
        <w:tc>
          <w:tcPr>
            <w:tcW w:w="4284" w:type="dxa"/>
            <w:shd w:val="clear" w:color="auto" w:fill="auto"/>
          </w:tcPr>
          <w:p w14:paraId="2C9ABE5B" w14:textId="77777777" w:rsidR="00C13B08" w:rsidRPr="007C1308" w:rsidRDefault="00C13B08" w:rsidP="001927AE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กำไรขั้นต้นตามส่วนงานที่รายงาน</w:t>
            </w:r>
          </w:p>
        </w:tc>
        <w:tc>
          <w:tcPr>
            <w:tcW w:w="1082" w:type="dxa"/>
            <w:shd w:val="clear" w:color="auto" w:fill="auto"/>
          </w:tcPr>
          <w:p w14:paraId="63191B7B" w14:textId="39F30652" w:rsidR="00C13B08" w:rsidRPr="007C1308" w:rsidRDefault="00D1342C" w:rsidP="001927A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404,722</w:t>
            </w:r>
          </w:p>
        </w:tc>
        <w:tc>
          <w:tcPr>
            <w:tcW w:w="164" w:type="dxa"/>
            <w:shd w:val="clear" w:color="auto" w:fill="auto"/>
          </w:tcPr>
          <w:p w14:paraId="55403305" w14:textId="77777777" w:rsidR="00C13B08" w:rsidRPr="007C1308" w:rsidRDefault="00C13B08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1AF231E4" w14:textId="6EBC1F4F" w:rsidR="00C13B08" w:rsidRPr="007C1308" w:rsidRDefault="00C13B08" w:rsidP="001927A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402,185</w:t>
            </w:r>
          </w:p>
        </w:tc>
        <w:tc>
          <w:tcPr>
            <w:tcW w:w="167" w:type="dxa"/>
            <w:shd w:val="clear" w:color="auto" w:fill="auto"/>
          </w:tcPr>
          <w:p w14:paraId="5870C0F5" w14:textId="77777777" w:rsidR="00C13B08" w:rsidRPr="007C1308" w:rsidRDefault="00C13B0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8A75BA1" w14:textId="2D0AE561" w:rsidR="00C13B08" w:rsidRPr="007C1308" w:rsidRDefault="00D74A68" w:rsidP="001927A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146,115</w:t>
            </w:r>
          </w:p>
        </w:tc>
        <w:tc>
          <w:tcPr>
            <w:tcW w:w="169" w:type="dxa"/>
            <w:shd w:val="clear" w:color="auto" w:fill="auto"/>
          </w:tcPr>
          <w:p w14:paraId="47732D84" w14:textId="77777777" w:rsidR="00C13B08" w:rsidRPr="007C1308" w:rsidRDefault="00C13B08" w:rsidP="001927A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28A60EE0" w14:textId="68C7DE1D" w:rsidR="00C13B08" w:rsidRPr="007C1308" w:rsidRDefault="00C13B08" w:rsidP="001927A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151,790</w:t>
            </w:r>
          </w:p>
        </w:tc>
      </w:tr>
      <w:tr w:rsidR="00C13B08" w:rsidRPr="007C1308" w14:paraId="479754DF" w14:textId="77777777" w:rsidTr="00CC164C">
        <w:tc>
          <w:tcPr>
            <w:tcW w:w="4284" w:type="dxa"/>
            <w:shd w:val="clear" w:color="auto" w:fill="auto"/>
          </w:tcPr>
          <w:p w14:paraId="507A2FF5" w14:textId="77777777" w:rsidR="00C13B08" w:rsidRPr="007C1308" w:rsidRDefault="00C13B08" w:rsidP="001927AE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1082" w:type="dxa"/>
            <w:shd w:val="clear" w:color="auto" w:fill="auto"/>
          </w:tcPr>
          <w:p w14:paraId="4EFF3252" w14:textId="77777777" w:rsidR="00C13B08" w:rsidRPr="007C1308" w:rsidRDefault="00C13B08" w:rsidP="001927A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4" w:type="dxa"/>
            <w:shd w:val="clear" w:color="auto" w:fill="auto"/>
          </w:tcPr>
          <w:p w14:paraId="2F3A41F1" w14:textId="77777777" w:rsidR="00C13B08" w:rsidRPr="007C1308" w:rsidRDefault="00C13B08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69007F55" w14:textId="77777777" w:rsidR="00C13B08" w:rsidRPr="007C1308" w:rsidRDefault="00C13B08" w:rsidP="001927A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7" w:type="dxa"/>
            <w:shd w:val="clear" w:color="auto" w:fill="auto"/>
          </w:tcPr>
          <w:p w14:paraId="5321D657" w14:textId="77777777" w:rsidR="00C13B08" w:rsidRPr="007C1308" w:rsidRDefault="00C13B0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428A81D" w14:textId="77777777" w:rsidR="00C13B08" w:rsidRPr="007C1308" w:rsidRDefault="00C13B08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0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9" w:type="dxa"/>
            <w:shd w:val="clear" w:color="auto" w:fill="auto"/>
          </w:tcPr>
          <w:p w14:paraId="36C63894" w14:textId="77777777" w:rsidR="00C13B08" w:rsidRPr="007C1308" w:rsidRDefault="00C13B08" w:rsidP="001927A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6D7549A6" w14:textId="77777777" w:rsidR="00C13B08" w:rsidRPr="007C1308" w:rsidRDefault="00C13B08" w:rsidP="001927A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13B08" w:rsidRPr="007C1308" w14:paraId="42B2905E" w14:textId="77777777" w:rsidTr="00CC164C">
        <w:tc>
          <w:tcPr>
            <w:tcW w:w="4284" w:type="dxa"/>
            <w:shd w:val="clear" w:color="auto" w:fill="auto"/>
          </w:tcPr>
          <w:p w14:paraId="139FDAB0" w14:textId="58924535" w:rsidR="00C13B08" w:rsidRPr="007C1308" w:rsidRDefault="00C13B08" w:rsidP="001927AE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82" w:type="dxa"/>
            <w:shd w:val="clear" w:color="auto" w:fill="auto"/>
          </w:tcPr>
          <w:p w14:paraId="57AEA404" w14:textId="3C182CDE" w:rsidR="00C13B08" w:rsidRPr="007C1308" w:rsidRDefault="00511EF9" w:rsidP="001927A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30,37</w:t>
            </w:r>
            <w:r w:rsidR="00877975"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64" w:type="dxa"/>
            <w:shd w:val="clear" w:color="auto" w:fill="auto"/>
          </w:tcPr>
          <w:p w14:paraId="61D70831" w14:textId="77777777" w:rsidR="00C13B08" w:rsidRPr="007C1308" w:rsidRDefault="00C13B08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1162185F" w14:textId="0C431980" w:rsidR="00C13B08" w:rsidRPr="007C1308" w:rsidRDefault="00C13B08" w:rsidP="001927A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20,511</w:t>
            </w:r>
          </w:p>
        </w:tc>
        <w:tc>
          <w:tcPr>
            <w:tcW w:w="167" w:type="dxa"/>
            <w:shd w:val="clear" w:color="auto" w:fill="auto"/>
          </w:tcPr>
          <w:p w14:paraId="7B4D9C72" w14:textId="77777777" w:rsidR="00C13B08" w:rsidRPr="007C1308" w:rsidRDefault="00C13B0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B77BA7F" w14:textId="68E6671D" w:rsidR="00C13B08" w:rsidRPr="007C1308" w:rsidRDefault="00DD79CE" w:rsidP="001927A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20,38</w:t>
            </w:r>
            <w:r w:rsidR="00517CB5"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69" w:type="dxa"/>
            <w:shd w:val="clear" w:color="auto" w:fill="auto"/>
          </w:tcPr>
          <w:p w14:paraId="6B3A885B" w14:textId="77777777" w:rsidR="00C13B08" w:rsidRPr="007C1308" w:rsidRDefault="00C13B08" w:rsidP="001927A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3F8DEC64" w14:textId="02F37F94" w:rsidR="00C13B08" w:rsidRPr="007C1308" w:rsidRDefault="00C13B08" w:rsidP="001927A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11,044</w:t>
            </w:r>
          </w:p>
        </w:tc>
      </w:tr>
      <w:tr w:rsidR="00C13B08" w:rsidRPr="007C1308" w14:paraId="1257B754" w14:textId="77777777" w:rsidTr="00CC164C">
        <w:tc>
          <w:tcPr>
            <w:tcW w:w="4284" w:type="dxa"/>
            <w:shd w:val="clear" w:color="auto" w:fill="auto"/>
          </w:tcPr>
          <w:p w14:paraId="57595065" w14:textId="77777777" w:rsidR="00C13B08" w:rsidRPr="007C1308" w:rsidRDefault="00C13B08" w:rsidP="001927AE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082" w:type="dxa"/>
            <w:shd w:val="clear" w:color="auto" w:fill="auto"/>
          </w:tcPr>
          <w:p w14:paraId="54252993" w14:textId="7996F25A" w:rsidR="00C13B08" w:rsidRPr="007C1308" w:rsidRDefault="000B3AD4" w:rsidP="001927A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(59,885)</w:t>
            </w:r>
          </w:p>
        </w:tc>
        <w:tc>
          <w:tcPr>
            <w:tcW w:w="164" w:type="dxa"/>
            <w:shd w:val="clear" w:color="auto" w:fill="auto"/>
          </w:tcPr>
          <w:p w14:paraId="30B8BFF3" w14:textId="77777777" w:rsidR="00C13B08" w:rsidRPr="007C1308" w:rsidRDefault="00C13B08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3AA8950F" w14:textId="02704513" w:rsidR="00C13B08" w:rsidRPr="007C1308" w:rsidRDefault="00C13B08" w:rsidP="001927A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(53,498)</w:t>
            </w:r>
          </w:p>
        </w:tc>
        <w:tc>
          <w:tcPr>
            <w:tcW w:w="167" w:type="dxa"/>
            <w:shd w:val="clear" w:color="auto" w:fill="auto"/>
          </w:tcPr>
          <w:p w14:paraId="706B3ABC" w14:textId="77777777" w:rsidR="00C13B08" w:rsidRPr="007C1308" w:rsidRDefault="00C13B0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CB939C7" w14:textId="2663813B" w:rsidR="00C13B08" w:rsidRPr="007C1308" w:rsidRDefault="0014776D" w:rsidP="001927A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(32,232)</w:t>
            </w:r>
          </w:p>
        </w:tc>
        <w:tc>
          <w:tcPr>
            <w:tcW w:w="169" w:type="dxa"/>
            <w:shd w:val="clear" w:color="auto" w:fill="auto"/>
          </w:tcPr>
          <w:p w14:paraId="48EA6E52" w14:textId="77777777" w:rsidR="00C13B08" w:rsidRPr="007C1308" w:rsidRDefault="00C13B08" w:rsidP="001927A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64971043" w14:textId="7D24B8A8" w:rsidR="00C13B08" w:rsidRPr="007C1308" w:rsidRDefault="00C13B08" w:rsidP="001927A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(26,665)</w:t>
            </w:r>
          </w:p>
        </w:tc>
      </w:tr>
      <w:tr w:rsidR="00C13B08" w:rsidRPr="007C1308" w14:paraId="36C6B8DE" w14:textId="77777777" w:rsidTr="00CC164C">
        <w:tc>
          <w:tcPr>
            <w:tcW w:w="4284" w:type="dxa"/>
            <w:shd w:val="clear" w:color="auto" w:fill="auto"/>
          </w:tcPr>
          <w:p w14:paraId="4A20D4F3" w14:textId="77777777" w:rsidR="00C13B08" w:rsidRPr="007C1308" w:rsidRDefault="00C13B08" w:rsidP="001927AE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082" w:type="dxa"/>
            <w:shd w:val="clear" w:color="auto" w:fill="auto"/>
          </w:tcPr>
          <w:p w14:paraId="6B16D903" w14:textId="0BF9DA5D" w:rsidR="00C13B08" w:rsidRPr="007C1308" w:rsidRDefault="000B3AD4" w:rsidP="001927A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(20</w:t>
            </w:r>
            <w:r w:rsidR="00517CB5"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ED478A"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  <w:r w:rsidR="00517CB5"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4" w:type="dxa"/>
            <w:shd w:val="clear" w:color="auto" w:fill="auto"/>
          </w:tcPr>
          <w:p w14:paraId="66903FC0" w14:textId="77777777" w:rsidR="00C13B08" w:rsidRPr="007C1308" w:rsidRDefault="00C13B08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46EA85BC" w14:textId="0583D0B8" w:rsidR="00C13B08" w:rsidRPr="007C1308" w:rsidRDefault="00C13B08" w:rsidP="001927A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(192,566)</w:t>
            </w:r>
          </w:p>
        </w:tc>
        <w:tc>
          <w:tcPr>
            <w:tcW w:w="167" w:type="dxa"/>
            <w:shd w:val="clear" w:color="auto" w:fill="auto"/>
          </w:tcPr>
          <w:p w14:paraId="2E196719" w14:textId="77777777" w:rsidR="00C13B08" w:rsidRPr="007C1308" w:rsidRDefault="00C13B0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F94EFD8" w14:textId="2EE7F911" w:rsidR="00C13B08" w:rsidRPr="007C1308" w:rsidRDefault="008B23AB" w:rsidP="001927A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242C0F"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74,432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9" w:type="dxa"/>
            <w:shd w:val="clear" w:color="auto" w:fill="auto"/>
          </w:tcPr>
          <w:p w14:paraId="2FC1E911" w14:textId="77777777" w:rsidR="00C13B08" w:rsidRPr="007C1308" w:rsidRDefault="00C13B08" w:rsidP="001927A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3D170279" w14:textId="48853E29" w:rsidR="00C13B08" w:rsidRPr="007C1308" w:rsidRDefault="00C13B08" w:rsidP="001927A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(64,535)</w:t>
            </w:r>
          </w:p>
        </w:tc>
      </w:tr>
      <w:tr w:rsidR="00C13B08" w:rsidRPr="007C1308" w14:paraId="11C0E899" w14:textId="77777777" w:rsidTr="00CC164C">
        <w:tc>
          <w:tcPr>
            <w:tcW w:w="4284" w:type="dxa"/>
            <w:shd w:val="clear" w:color="auto" w:fill="auto"/>
          </w:tcPr>
          <w:p w14:paraId="00AEFF7C" w14:textId="77777777" w:rsidR="00C13B08" w:rsidRPr="007C1308" w:rsidRDefault="00C13B08" w:rsidP="001927AE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082" w:type="dxa"/>
            <w:shd w:val="clear" w:color="auto" w:fill="auto"/>
          </w:tcPr>
          <w:p w14:paraId="147300E7" w14:textId="7C82E768" w:rsidR="00C13B08" w:rsidRPr="007C1308" w:rsidRDefault="00DE0E06" w:rsidP="001927A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(9,119)</w:t>
            </w:r>
          </w:p>
        </w:tc>
        <w:tc>
          <w:tcPr>
            <w:tcW w:w="164" w:type="dxa"/>
            <w:shd w:val="clear" w:color="auto" w:fill="auto"/>
          </w:tcPr>
          <w:p w14:paraId="1AF657D7" w14:textId="77777777" w:rsidR="00C13B08" w:rsidRPr="007C1308" w:rsidRDefault="00C13B08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7794963D" w14:textId="49748AB8" w:rsidR="00C13B08" w:rsidRPr="007C1308" w:rsidRDefault="00C13B08" w:rsidP="001927A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(7,717)</w:t>
            </w:r>
          </w:p>
        </w:tc>
        <w:tc>
          <w:tcPr>
            <w:tcW w:w="167" w:type="dxa"/>
            <w:shd w:val="clear" w:color="auto" w:fill="auto"/>
          </w:tcPr>
          <w:p w14:paraId="1A5498C6" w14:textId="77777777" w:rsidR="00C13B08" w:rsidRPr="007C1308" w:rsidRDefault="00C13B0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3A75AC16" w14:textId="24CDDEF7" w:rsidR="00C13B08" w:rsidRPr="007C1308" w:rsidRDefault="00E573C2" w:rsidP="001927A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D5702"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7,492)</w:t>
            </w:r>
          </w:p>
        </w:tc>
        <w:tc>
          <w:tcPr>
            <w:tcW w:w="169" w:type="dxa"/>
            <w:shd w:val="clear" w:color="auto" w:fill="auto"/>
          </w:tcPr>
          <w:p w14:paraId="4F579EC2" w14:textId="77777777" w:rsidR="00C13B08" w:rsidRPr="007C1308" w:rsidRDefault="00C13B08" w:rsidP="001927A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6F725F5A" w14:textId="55EFFD68" w:rsidR="00C13B08" w:rsidRPr="007C1308" w:rsidRDefault="00C13B08" w:rsidP="001927A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(6,405)</w:t>
            </w:r>
          </w:p>
        </w:tc>
      </w:tr>
      <w:tr w:rsidR="00C13B08" w:rsidRPr="007C1308" w14:paraId="5029EA2E" w14:textId="77777777" w:rsidTr="00CC164C">
        <w:tc>
          <w:tcPr>
            <w:tcW w:w="4284" w:type="dxa"/>
            <w:shd w:val="clear" w:color="auto" w:fill="auto"/>
          </w:tcPr>
          <w:p w14:paraId="397788DF" w14:textId="77777777" w:rsidR="008C109B" w:rsidRPr="007C1308" w:rsidRDefault="00825E96" w:rsidP="001927AE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970"/>
                <w:tab w:val="left" w:pos="1060"/>
              </w:tabs>
              <w:ind w:left="340" w:right="-106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hint="cs"/>
                <w:sz w:val="28"/>
                <w:szCs w:val="28"/>
                <w:cs/>
              </w:rPr>
              <w:t>กลับรายการขาดทุนจากการด้อยค่า</w:t>
            </w:r>
          </w:p>
          <w:p w14:paraId="12CF956A" w14:textId="4CBD0269" w:rsidR="00C13B08" w:rsidRPr="007C1308" w:rsidRDefault="00B2076D" w:rsidP="001927AE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532"/>
                <w:tab w:val="left" w:pos="970"/>
                <w:tab w:val="left" w:pos="1060"/>
              </w:tabs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hint="cs"/>
                <w:sz w:val="28"/>
                <w:szCs w:val="28"/>
                <w:cs/>
              </w:rPr>
              <w:t xml:space="preserve">           </w:t>
            </w:r>
            <w:r w:rsidR="00C13B08" w:rsidRPr="007C1308">
              <w:rPr>
                <w:rFonts w:asciiTheme="majorBidi" w:hAnsiTheme="majorBidi"/>
                <w:sz w:val="28"/>
                <w:szCs w:val="28"/>
                <w:cs/>
              </w:rPr>
              <w:t xml:space="preserve">ซึ่งเป็นไปตาม </w:t>
            </w:r>
            <w:r w:rsidR="00C13B08" w:rsidRPr="007C1308">
              <w:rPr>
                <w:rFonts w:asciiTheme="majorBidi" w:hAnsiTheme="majorBidi" w:cstheme="majorBidi"/>
                <w:sz w:val="28"/>
                <w:szCs w:val="28"/>
              </w:rPr>
              <w:t>TFRS 9</w:t>
            </w:r>
          </w:p>
        </w:tc>
        <w:tc>
          <w:tcPr>
            <w:tcW w:w="1082" w:type="dxa"/>
            <w:shd w:val="clear" w:color="auto" w:fill="auto"/>
          </w:tcPr>
          <w:p w14:paraId="7183F1F6" w14:textId="77777777" w:rsidR="00C13B08" w:rsidRPr="007C1308" w:rsidRDefault="00C13B08" w:rsidP="001927A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5649F8F" w14:textId="4745DED2" w:rsidR="00A073D1" w:rsidRPr="007C1308" w:rsidRDefault="00A04309" w:rsidP="001927A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9B5472"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,010</w:t>
            </w:r>
          </w:p>
        </w:tc>
        <w:tc>
          <w:tcPr>
            <w:tcW w:w="164" w:type="dxa"/>
            <w:shd w:val="clear" w:color="auto" w:fill="auto"/>
          </w:tcPr>
          <w:p w14:paraId="604A241D" w14:textId="77777777" w:rsidR="00C13B08" w:rsidRPr="007C1308" w:rsidRDefault="00C13B08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23C53252" w14:textId="77777777" w:rsidR="00C13B08" w:rsidRPr="007C1308" w:rsidRDefault="00C13B08" w:rsidP="001927A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7584D58" w14:textId="5F282DB5" w:rsidR="00C13B08" w:rsidRPr="007C1308" w:rsidRDefault="00C13B08" w:rsidP="001927A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809</w:t>
            </w:r>
          </w:p>
        </w:tc>
        <w:tc>
          <w:tcPr>
            <w:tcW w:w="167" w:type="dxa"/>
            <w:shd w:val="clear" w:color="auto" w:fill="auto"/>
          </w:tcPr>
          <w:p w14:paraId="319BF685" w14:textId="77777777" w:rsidR="00C13B08" w:rsidRPr="007C1308" w:rsidRDefault="00C13B0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873E22D" w14:textId="77777777" w:rsidR="001A578A" w:rsidRPr="007C1308" w:rsidRDefault="001A578A" w:rsidP="001927AE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74D2615" w14:textId="6C4970A9" w:rsidR="00C13B08" w:rsidRPr="007C1308" w:rsidRDefault="001A578A" w:rsidP="001927AE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9" w:type="dxa"/>
            <w:shd w:val="clear" w:color="auto" w:fill="auto"/>
          </w:tcPr>
          <w:p w14:paraId="75BABE54" w14:textId="77777777" w:rsidR="00C13B08" w:rsidRPr="007C1308" w:rsidRDefault="00C13B08" w:rsidP="001927A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16A28384" w14:textId="77777777" w:rsidR="00C13B08" w:rsidRPr="007C1308" w:rsidRDefault="00C13B08" w:rsidP="001927A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824A064" w14:textId="739C13ED" w:rsidR="00C13B08" w:rsidRPr="007C1308" w:rsidRDefault="00C13B08" w:rsidP="001927AE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C13B08" w:rsidRPr="007C1308" w14:paraId="38E9427A" w14:textId="77777777" w:rsidTr="00CC164C">
        <w:tc>
          <w:tcPr>
            <w:tcW w:w="4284" w:type="dxa"/>
            <w:shd w:val="clear" w:color="auto" w:fill="auto"/>
          </w:tcPr>
          <w:p w14:paraId="05687BEB" w14:textId="0152223F" w:rsidR="00C13B08" w:rsidRPr="007C1308" w:rsidRDefault="00C13B08" w:rsidP="001927AE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</w:t>
            </w:r>
            <w:r w:rsidRPr="007C130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กำไร 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จากเงินลงทุนใน</w:t>
            </w:r>
          </w:p>
          <w:p w14:paraId="7A59CE21" w14:textId="4B0CF6E7" w:rsidR="00C13B08" w:rsidRPr="007C1308" w:rsidRDefault="00C13B08" w:rsidP="001927AE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7C1308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82" w:type="dxa"/>
            <w:shd w:val="clear" w:color="auto" w:fill="auto"/>
          </w:tcPr>
          <w:p w14:paraId="0FDA93FB" w14:textId="77777777" w:rsidR="00C13B08" w:rsidRPr="007C1308" w:rsidRDefault="00C13B08" w:rsidP="001927A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66EFBF8" w14:textId="54E3BC61" w:rsidR="002F5F96" w:rsidRPr="007C1308" w:rsidRDefault="002F5F96" w:rsidP="001927A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(1,376)</w:t>
            </w:r>
          </w:p>
        </w:tc>
        <w:tc>
          <w:tcPr>
            <w:tcW w:w="164" w:type="dxa"/>
            <w:shd w:val="clear" w:color="auto" w:fill="auto"/>
          </w:tcPr>
          <w:p w14:paraId="0AC51C15" w14:textId="77777777" w:rsidR="00C13B08" w:rsidRPr="007C1308" w:rsidRDefault="00C13B08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5CBC27DC" w14:textId="77777777" w:rsidR="00C13B08" w:rsidRPr="007C1308" w:rsidRDefault="00C13B08" w:rsidP="001927A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6D313F1" w14:textId="3952115E" w:rsidR="00C13B08" w:rsidRPr="007C1308" w:rsidRDefault="00C13B08" w:rsidP="001927A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16,222</w:t>
            </w:r>
          </w:p>
        </w:tc>
        <w:tc>
          <w:tcPr>
            <w:tcW w:w="167" w:type="dxa"/>
            <w:shd w:val="clear" w:color="auto" w:fill="auto"/>
          </w:tcPr>
          <w:p w14:paraId="2AB0D4E0" w14:textId="77777777" w:rsidR="00C13B08" w:rsidRPr="007C1308" w:rsidRDefault="00C13B0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47A3C4CB" w14:textId="77777777" w:rsidR="00C13B08" w:rsidRPr="007C1308" w:rsidRDefault="00C13B08" w:rsidP="001927A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CE3646C" w14:textId="531DF123" w:rsidR="00C13B08" w:rsidRPr="007C1308" w:rsidRDefault="008C6A86" w:rsidP="001927A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64D77"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1,376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69" w:type="dxa"/>
            <w:shd w:val="clear" w:color="auto" w:fill="auto"/>
          </w:tcPr>
          <w:p w14:paraId="1A907547" w14:textId="77777777" w:rsidR="00C13B08" w:rsidRPr="007C1308" w:rsidRDefault="00C13B08" w:rsidP="001927A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588C8134" w14:textId="77777777" w:rsidR="00C13B08" w:rsidRPr="007C1308" w:rsidRDefault="00C13B08" w:rsidP="001927A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2EFE9CE" w14:textId="21458B8C" w:rsidR="00C13B08" w:rsidRPr="007C1308" w:rsidRDefault="00C13B08" w:rsidP="001927A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16,222</w:t>
            </w:r>
          </w:p>
        </w:tc>
      </w:tr>
      <w:tr w:rsidR="00C13B08" w:rsidRPr="007C1308" w14:paraId="012BBB07" w14:textId="77777777" w:rsidTr="00CC164C">
        <w:tc>
          <w:tcPr>
            <w:tcW w:w="4284" w:type="dxa"/>
            <w:shd w:val="clear" w:color="auto" w:fill="auto"/>
          </w:tcPr>
          <w:p w14:paraId="30A7F473" w14:textId="77777777" w:rsidR="00C13B08" w:rsidRPr="007C1308" w:rsidRDefault="00C13B08" w:rsidP="001927AE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ส่วนแบ่งกำไรจากเงินลงทุนในบริษัทย่อย</w:t>
            </w:r>
          </w:p>
        </w:tc>
        <w:tc>
          <w:tcPr>
            <w:tcW w:w="1082" w:type="dxa"/>
            <w:shd w:val="clear" w:color="auto" w:fill="auto"/>
          </w:tcPr>
          <w:p w14:paraId="27BA7C09" w14:textId="45AFC250" w:rsidR="00C13B08" w:rsidRPr="007C1308" w:rsidRDefault="0006145C" w:rsidP="001927AE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4" w:type="dxa"/>
            <w:shd w:val="clear" w:color="auto" w:fill="auto"/>
          </w:tcPr>
          <w:p w14:paraId="38351FB7" w14:textId="77777777" w:rsidR="00C13B08" w:rsidRPr="007C1308" w:rsidRDefault="00C13B08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690E7D07" w14:textId="38F0B8EA" w:rsidR="00C13B08" w:rsidRPr="007C1308" w:rsidRDefault="00C13B08" w:rsidP="001927AE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7" w:type="dxa"/>
            <w:shd w:val="clear" w:color="auto" w:fill="auto"/>
          </w:tcPr>
          <w:p w14:paraId="6BDF75AB" w14:textId="77777777" w:rsidR="00C13B08" w:rsidRPr="007C1308" w:rsidRDefault="00C13B0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6B2122F" w14:textId="78F08429" w:rsidR="00C13B08" w:rsidRPr="007C1308" w:rsidRDefault="008C6A86" w:rsidP="001927A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72,5</w:t>
            </w:r>
            <w:r w:rsidR="00517CB5"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</w:t>
            </w:r>
          </w:p>
        </w:tc>
        <w:tc>
          <w:tcPr>
            <w:tcW w:w="169" w:type="dxa"/>
            <w:shd w:val="clear" w:color="auto" w:fill="auto"/>
          </w:tcPr>
          <w:p w14:paraId="28709906" w14:textId="77777777" w:rsidR="00C13B08" w:rsidRPr="007C1308" w:rsidRDefault="00C13B08" w:rsidP="001927A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02AB5014" w14:textId="25BBA760" w:rsidR="00C13B08" w:rsidRPr="007C1308" w:rsidRDefault="00C13B08" w:rsidP="001927A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68,343</w:t>
            </w:r>
          </w:p>
        </w:tc>
      </w:tr>
      <w:tr w:rsidR="00C13B08" w:rsidRPr="007C1308" w14:paraId="6A9649A2" w14:textId="77777777" w:rsidTr="00CC164C">
        <w:tc>
          <w:tcPr>
            <w:tcW w:w="4284" w:type="dxa"/>
            <w:shd w:val="clear" w:color="auto" w:fill="auto"/>
          </w:tcPr>
          <w:p w14:paraId="05B2B206" w14:textId="77777777" w:rsidR="00C13B08" w:rsidRPr="007C1308" w:rsidRDefault="00C13B08" w:rsidP="001927AE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84733C" w14:textId="6DAF1F01" w:rsidR="00C13B08" w:rsidRPr="007C1308" w:rsidRDefault="00ED30A4" w:rsidP="001927A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96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164,72</w:t>
            </w:r>
            <w:r w:rsidR="00517CB5"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64" w:type="dxa"/>
            <w:shd w:val="clear" w:color="auto" w:fill="auto"/>
          </w:tcPr>
          <w:p w14:paraId="42459E7C" w14:textId="77777777" w:rsidR="00C13B08" w:rsidRPr="007C1308" w:rsidRDefault="00C13B08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DDE526" w14:textId="499D795F" w:rsidR="00C13B08" w:rsidRPr="007C1308" w:rsidRDefault="00C13B08" w:rsidP="001927A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185,946</w:t>
            </w:r>
          </w:p>
        </w:tc>
        <w:tc>
          <w:tcPr>
            <w:tcW w:w="167" w:type="dxa"/>
            <w:shd w:val="clear" w:color="auto" w:fill="auto"/>
          </w:tcPr>
          <w:p w14:paraId="72AC9E12" w14:textId="77777777" w:rsidR="00C13B08" w:rsidRPr="007C1308" w:rsidRDefault="00C13B0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390C60" w14:textId="487BA086" w:rsidR="00C13B08" w:rsidRPr="007C1308" w:rsidRDefault="00086DC1" w:rsidP="001927A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123,51</w:t>
            </w:r>
            <w:r w:rsidR="00517CB5"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69" w:type="dxa"/>
            <w:shd w:val="clear" w:color="auto" w:fill="auto"/>
          </w:tcPr>
          <w:p w14:paraId="1E9CB830" w14:textId="77777777" w:rsidR="00C13B08" w:rsidRPr="007C1308" w:rsidRDefault="00C13B08" w:rsidP="001927A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52BFD5" w14:textId="4273AAB4" w:rsidR="00C13B08" w:rsidRPr="007C1308" w:rsidRDefault="00C13B08" w:rsidP="001927A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149,794</w:t>
            </w:r>
          </w:p>
        </w:tc>
      </w:tr>
    </w:tbl>
    <w:p w14:paraId="67291FFC" w14:textId="77777777" w:rsidR="00B64E50" w:rsidRPr="007C1308" w:rsidRDefault="00B64E50" w:rsidP="001927AE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bookmarkStart w:id="19" w:name="_Hlk33139193"/>
      <w:r w:rsidRPr="007C130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ลูกค้ารายใหญ่</w:t>
      </w:r>
      <w:r w:rsidRPr="007C1308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</w:p>
    <w:p w14:paraId="2FBD034E" w14:textId="77777777" w:rsidR="00B64E50" w:rsidRPr="007C1308" w:rsidRDefault="00B64E50" w:rsidP="001927AE">
      <w:pPr>
        <w:ind w:left="540" w:right="-43"/>
        <w:jc w:val="thaiDistribute"/>
        <w:rPr>
          <w:rFonts w:asciiTheme="majorBidi" w:hAnsiTheme="majorBidi" w:cstheme="majorBidi"/>
          <w:snapToGrid w:val="0"/>
          <w:color w:val="000000"/>
          <w:sz w:val="20"/>
          <w:szCs w:val="20"/>
          <w:cs/>
          <w:lang w:eastAsia="th-TH"/>
        </w:rPr>
      </w:pPr>
    </w:p>
    <w:p w14:paraId="44DFE9FA" w14:textId="19CBA1CD" w:rsidR="00CD3571" w:rsidRPr="007C1308" w:rsidRDefault="00CD3571" w:rsidP="001927AE">
      <w:pPr>
        <w:tabs>
          <w:tab w:val="clear" w:pos="454"/>
          <w:tab w:val="clear" w:pos="680"/>
          <w:tab w:val="left" w:pos="1080"/>
          <w:tab w:val="left" w:pos="1170"/>
        </w:tabs>
        <w:ind w:left="990" w:right="-43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</w:pPr>
      <w:bookmarkStart w:id="20" w:name="_Hlk64367144"/>
      <w:r w:rsidRPr="007C1308">
        <w:rPr>
          <w:rFonts w:asciiTheme="majorBidi" w:hAnsiTheme="majorBidi" w:cstheme="majorBidi"/>
          <w:sz w:val="28"/>
          <w:szCs w:val="28"/>
          <w:cs/>
        </w:rPr>
        <w:t xml:space="preserve">รายได้จากลูกค้ารายใหญ่ </w:t>
      </w:r>
      <w:r w:rsidR="007E56DD" w:rsidRPr="007C1308">
        <w:rPr>
          <w:rFonts w:asciiTheme="majorBidi" w:hAnsiTheme="majorBidi" w:cstheme="majorBidi"/>
          <w:sz w:val="28"/>
          <w:szCs w:val="28"/>
        </w:rPr>
        <w:t>2</w:t>
      </w:r>
      <w:r w:rsidRPr="007C1308">
        <w:rPr>
          <w:rFonts w:asciiTheme="majorBidi" w:hAnsiTheme="majorBidi" w:cstheme="majorBidi"/>
          <w:sz w:val="28"/>
          <w:szCs w:val="28"/>
        </w:rPr>
        <w:t xml:space="preserve"> 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รายจากส่วนงานที่ </w:t>
      </w:r>
      <w:r w:rsidR="007E56DD" w:rsidRPr="007C1308">
        <w:rPr>
          <w:rFonts w:asciiTheme="majorBidi" w:hAnsiTheme="majorBidi" w:cstheme="majorBidi"/>
          <w:sz w:val="28"/>
          <w:szCs w:val="28"/>
        </w:rPr>
        <w:t>1</w:t>
      </w:r>
      <w:r w:rsidRPr="007C1308">
        <w:rPr>
          <w:rFonts w:asciiTheme="majorBidi" w:hAnsiTheme="majorBidi" w:cstheme="majorBidi"/>
          <w:sz w:val="28"/>
          <w:szCs w:val="28"/>
        </w:rPr>
        <w:t xml:space="preserve"> 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7E56DD" w:rsidRPr="007C1308">
        <w:rPr>
          <w:rFonts w:asciiTheme="majorBidi" w:hAnsiTheme="majorBidi" w:cstheme="majorBidi"/>
          <w:sz w:val="28"/>
          <w:szCs w:val="28"/>
        </w:rPr>
        <w:t>2</w:t>
      </w:r>
      <w:r w:rsidRPr="007C1308">
        <w:rPr>
          <w:rFonts w:asciiTheme="majorBidi" w:hAnsiTheme="majorBidi" w:cstheme="majorBidi"/>
          <w:sz w:val="28"/>
          <w:szCs w:val="28"/>
        </w:rPr>
        <w:t xml:space="preserve"> </w:t>
      </w:r>
      <w:r w:rsidRPr="007C1308">
        <w:rPr>
          <w:rFonts w:asciiTheme="majorBidi" w:hAnsiTheme="majorBidi" w:cstheme="majorBidi"/>
          <w:sz w:val="28"/>
          <w:szCs w:val="28"/>
          <w:cs/>
        </w:rPr>
        <w:t>ของกลุ่มบริษัทและบริษัทเป็นเงินประมาณ</w:t>
      </w:r>
      <w:r w:rsidR="00137283" w:rsidRPr="007C1308">
        <w:rPr>
          <w:rFonts w:asciiTheme="majorBidi" w:hAnsiTheme="majorBidi" w:cstheme="majorBidi"/>
          <w:sz w:val="28"/>
          <w:szCs w:val="28"/>
        </w:rPr>
        <w:t xml:space="preserve"> </w:t>
      </w:r>
      <w:r w:rsidR="001A2C87" w:rsidRPr="007C1308">
        <w:rPr>
          <w:rFonts w:asciiTheme="majorBidi" w:hAnsiTheme="majorBidi" w:cstheme="majorBidi"/>
          <w:sz w:val="28"/>
          <w:szCs w:val="28"/>
        </w:rPr>
        <w:t>319</w:t>
      </w:r>
      <w:r w:rsidR="00153671" w:rsidRPr="007C1308">
        <w:rPr>
          <w:rFonts w:asciiTheme="majorBidi" w:hAnsiTheme="majorBidi" w:cstheme="majorBidi"/>
          <w:sz w:val="28"/>
          <w:szCs w:val="28"/>
        </w:rPr>
        <w:t xml:space="preserve"> </w:t>
      </w:r>
      <w:r w:rsidRPr="007C1308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3C5842" w:rsidRPr="007C1308">
        <w:rPr>
          <w:rFonts w:asciiTheme="majorBidi" w:hAnsiTheme="majorBidi" w:cstheme="majorBidi"/>
          <w:sz w:val="28"/>
          <w:szCs w:val="28"/>
        </w:rPr>
        <w:t xml:space="preserve">        </w:t>
      </w:r>
      <w:r w:rsidR="005E4D6F" w:rsidRPr="007C1308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5E4D6F" w:rsidRPr="007C1308">
        <w:rPr>
          <w:rFonts w:asciiTheme="majorBidi" w:hAnsiTheme="majorBidi" w:cstheme="majorBidi"/>
          <w:sz w:val="28"/>
          <w:szCs w:val="28"/>
        </w:rPr>
        <w:t xml:space="preserve">314 </w:t>
      </w:r>
      <w:r w:rsidR="005E4D6F" w:rsidRPr="007C1308">
        <w:rPr>
          <w:rFonts w:asciiTheme="majorBidi" w:hAnsiTheme="majorBidi" w:cstheme="majorBidi" w:hint="cs"/>
          <w:sz w:val="28"/>
          <w:szCs w:val="28"/>
          <w:cs/>
        </w:rPr>
        <w:t>ล้านบาท ตามลำดับ</w:t>
      </w:r>
      <w:r w:rsidRPr="007C1308"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  <w:t xml:space="preserve"> </w:t>
      </w:r>
      <w:r w:rsidRPr="007C1308">
        <w:rPr>
          <w:rFonts w:asciiTheme="majorBidi" w:hAnsiTheme="majorBidi" w:cstheme="majorBidi"/>
          <w:i/>
          <w:iCs/>
          <w:snapToGrid w:val="0"/>
          <w:color w:val="000000"/>
          <w:sz w:val="28"/>
          <w:szCs w:val="28"/>
          <w:cs/>
          <w:lang w:eastAsia="th-TH"/>
        </w:rPr>
        <w:t>(</w:t>
      </w:r>
      <w:r w:rsidR="007E56DD" w:rsidRPr="007C1308">
        <w:rPr>
          <w:rFonts w:asciiTheme="majorBidi" w:hAnsiTheme="majorBidi" w:cstheme="majorBidi"/>
          <w:i/>
          <w:iCs/>
          <w:snapToGrid w:val="0"/>
          <w:color w:val="000000"/>
          <w:sz w:val="28"/>
          <w:szCs w:val="28"/>
          <w:lang w:eastAsia="th-TH"/>
        </w:rPr>
        <w:t>256</w:t>
      </w:r>
      <w:r w:rsidR="00C13B08" w:rsidRPr="007C1308">
        <w:rPr>
          <w:rFonts w:asciiTheme="majorBidi" w:hAnsiTheme="majorBidi" w:cstheme="majorBidi"/>
          <w:i/>
          <w:iCs/>
          <w:snapToGrid w:val="0"/>
          <w:color w:val="000000"/>
          <w:sz w:val="28"/>
          <w:szCs w:val="28"/>
          <w:lang w:eastAsia="th-TH"/>
        </w:rPr>
        <w:t>4</w:t>
      </w:r>
      <w:r w:rsidRPr="007C1308">
        <w:rPr>
          <w:rFonts w:asciiTheme="majorBidi" w:hAnsiTheme="majorBidi" w:cstheme="majorBidi"/>
          <w:i/>
          <w:iCs/>
          <w:snapToGrid w:val="0"/>
          <w:color w:val="000000"/>
          <w:sz w:val="28"/>
          <w:szCs w:val="28"/>
          <w:lang w:eastAsia="th-TH"/>
        </w:rPr>
        <w:t xml:space="preserve">: </w:t>
      </w:r>
      <w:r w:rsidR="009663F0" w:rsidRPr="007C1308">
        <w:rPr>
          <w:rFonts w:asciiTheme="majorBidi" w:hAnsiTheme="majorBidi" w:cstheme="majorBidi"/>
          <w:i/>
          <w:iCs/>
          <w:snapToGrid w:val="0"/>
          <w:color w:val="000000"/>
          <w:sz w:val="28"/>
          <w:szCs w:val="28"/>
          <w:lang w:eastAsia="th-TH"/>
        </w:rPr>
        <w:t>1</w:t>
      </w:r>
      <w:r w:rsidRPr="007C1308">
        <w:rPr>
          <w:rFonts w:asciiTheme="majorBidi" w:hAnsiTheme="majorBidi" w:cstheme="majorBidi"/>
          <w:i/>
          <w:iCs/>
          <w:snapToGrid w:val="0"/>
          <w:color w:val="000000"/>
          <w:sz w:val="28"/>
          <w:szCs w:val="28"/>
          <w:lang w:eastAsia="th-TH"/>
        </w:rPr>
        <w:t xml:space="preserve"> </w:t>
      </w:r>
      <w:r w:rsidRPr="007C1308">
        <w:rPr>
          <w:rFonts w:asciiTheme="majorBidi" w:hAnsiTheme="majorBidi" w:cstheme="majorBidi"/>
          <w:i/>
          <w:iCs/>
          <w:snapToGrid w:val="0"/>
          <w:color w:val="000000"/>
          <w:sz w:val="28"/>
          <w:szCs w:val="28"/>
          <w:cs/>
          <w:lang w:eastAsia="th-TH"/>
        </w:rPr>
        <w:t>ราย</w:t>
      </w:r>
      <w:r w:rsidRPr="007C1308">
        <w:rPr>
          <w:rFonts w:asciiTheme="majorBidi" w:hAnsiTheme="majorBidi" w:cstheme="majorBidi"/>
          <w:i/>
          <w:iCs/>
          <w:snapToGrid w:val="0"/>
          <w:color w:val="000000"/>
          <w:sz w:val="28"/>
          <w:szCs w:val="28"/>
          <w:lang w:eastAsia="th-TH"/>
        </w:rPr>
        <w:t xml:space="preserve"> </w:t>
      </w:r>
      <w:r w:rsidR="009663F0" w:rsidRPr="007C1308">
        <w:rPr>
          <w:rFonts w:asciiTheme="majorBidi" w:hAnsiTheme="majorBidi" w:cstheme="majorBidi"/>
          <w:i/>
          <w:iCs/>
          <w:snapToGrid w:val="0"/>
          <w:color w:val="000000"/>
          <w:sz w:val="28"/>
          <w:szCs w:val="28"/>
          <w:lang w:eastAsia="th-TH"/>
        </w:rPr>
        <w:t>482</w:t>
      </w:r>
      <w:r w:rsidRPr="007C1308">
        <w:rPr>
          <w:rFonts w:asciiTheme="majorBidi" w:hAnsiTheme="majorBidi" w:cstheme="majorBidi"/>
          <w:i/>
          <w:iCs/>
          <w:snapToGrid w:val="0"/>
          <w:color w:val="000000"/>
          <w:sz w:val="28"/>
          <w:szCs w:val="28"/>
          <w:lang w:eastAsia="th-TH"/>
        </w:rPr>
        <w:t xml:space="preserve"> </w:t>
      </w:r>
      <w:r w:rsidRPr="007C1308">
        <w:rPr>
          <w:rFonts w:asciiTheme="majorBidi" w:hAnsiTheme="majorBidi" w:cstheme="majorBidi"/>
          <w:i/>
          <w:iCs/>
          <w:snapToGrid w:val="0"/>
          <w:color w:val="000000"/>
          <w:sz w:val="28"/>
          <w:szCs w:val="28"/>
          <w:cs/>
          <w:lang w:eastAsia="th-TH"/>
        </w:rPr>
        <w:t>ล้าน</w:t>
      </w:r>
      <w:r w:rsidR="009663F0" w:rsidRPr="007C1308">
        <w:rPr>
          <w:rFonts w:asciiTheme="majorBidi" w:hAnsiTheme="majorBidi" w:cstheme="majorBidi" w:hint="cs"/>
          <w:i/>
          <w:iCs/>
          <w:snapToGrid w:val="0"/>
          <w:color w:val="000000"/>
          <w:sz w:val="28"/>
          <w:szCs w:val="28"/>
          <w:cs/>
          <w:lang w:eastAsia="th-TH"/>
        </w:rPr>
        <w:t>บาท</w:t>
      </w:r>
      <w:r w:rsidRPr="007C1308">
        <w:rPr>
          <w:rFonts w:asciiTheme="majorBidi" w:hAnsiTheme="majorBidi" w:cstheme="majorBidi"/>
          <w:i/>
          <w:iCs/>
          <w:snapToGrid w:val="0"/>
          <w:color w:val="000000"/>
          <w:sz w:val="28"/>
          <w:szCs w:val="28"/>
          <w:cs/>
          <w:lang w:eastAsia="th-TH"/>
        </w:rPr>
        <w:t>)</w:t>
      </w:r>
      <w:r w:rsidRPr="007C1308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eastAsia="th-TH"/>
        </w:rPr>
        <w:t xml:space="preserve"> จากรายได้รวมของกลุ่มบริษัทและบริษัท</w:t>
      </w:r>
    </w:p>
    <w:bookmarkEnd w:id="20"/>
    <w:p w14:paraId="435024D1" w14:textId="5EBABB00" w:rsidR="004A1BB9" w:rsidRPr="007C1308" w:rsidRDefault="004A1BB9" w:rsidP="001927AE">
      <w:pPr>
        <w:ind w:left="540" w:right="-43"/>
        <w:jc w:val="thaiDistribute"/>
        <w:rPr>
          <w:rFonts w:asciiTheme="majorBidi" w:hAnsiTheme="majorBidi" w:cstheme="majorBidi"/>
          <w:snapToGrid w:val="0"/>
          <w:color w:val="000000"/>
          <w:sz w:val="20"/>
          <w:szCs w:val="20"/>
          <w:cs/>
          <w:lang w:eastAsia="th-TH"/>
        </w:rPr>
      </w:pPr>
    </w:p>
    <w:p w14:paraId="19C6C156" w14:textId="7FF8BB3E" w:rsidR="00C44E4B" w:rsidRPr="007C1308" w:rsidRDefault="00C44E4B" w:rsidP="001927AE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C130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สิทธิประโยชน์จากการส่งเสริมการลงทุน</w:t>
      </w:r>
    </w:p>
    <w:p w14:paraId="3889D67A" w14:textId="1AF5D96B" w:rsidR="00C44E4B" w:rsidRPr="007C1308" w:rsidRDefault="00C44E4B" w:rsidP="001927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64A2A234" w14:textId="60E69C50" w:rsidR="00C44E4B" w:rsidRPr="007C1308" w:rsidRDefault="00C44E4B" w:rsidP="001927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  <w:cs/>
        </w:rPr>
      </w:pPr>
      <w:bookmarkStart w:id="21" w:name="_Hlk64331516"/>
      <w:r w:rsidRPr="007C1308">
        <w:rPr>
          <w:rFonts w:asciiTheme="majorBidi" w:hAnsiTheme="majorBidi" w:cstheme="majorBidi"/>
          <w:sz w:val="28"/>
          <w:szCs w:val="28"/>
          <w:cs/>
        </w:rPr>
        <w:t>กลุ่มบริษัทได้รับบัตรส่งเสริมการลงทุนจากสำนักงานคณะกรรมการส่งเสริมการลงทุน</w:t>
      </w:r>
      <w:r w:rsidR="0029429C" w:rsidRPr="007C1308">
        <w:rPr>
          <w:rFonts w:asciiTheme="majorBidi" w:hAnsiTheme="majorBidi" w:cstheme="majorBidi"/>
          <w:sz w:val="28"/>
          <w:szCs w:val="28"/>
          <w:cs/>
        </w:rPr>
        <w:t>สำหรับกิจการซอฟต์แวร์</w:t>
      </w:r>
      <w:r w:rsidRPr="007C1308">
        <w:rPr>
          <w:rFonts w:asciiTheme="majorBidi" w:hAnsiTheme="majorBidi" w:cstheme="majorBidi"/>
          <w:sz w:val="28"/>
          <w:szCs w:val="28"/>
          <w:cs/>
        </w:rPr>
        <w:t>จึงได้รับสิทธิประโยชน์หลายประการรวมถึงการยกเว้น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  <w:r w:rsidR="00825E96" w:rsidRPr="007C1308">
        <w:rPr>
          <w:rFonts w:asciiTheme="majorBidi" w:hAnsiTheme="majorBidi" w:cstheme="majorBidi"/>
          <w:sz w:val="28"/>
          <w:szCs w:val="28"/>
        </w:rPr>
        <w:t xml:space="preserve"> </w:t>
      </w:r>
      <w:r w:rsidR="00825E96" w:rsidRPr="007C1308">
        <w:rPr>
          <w:rFonts w:asciiTheme="majorBidi" w:hAnsiTheme="majorBidi" w:cstheme="majorBidi" w:hint="cs"/>
          <w:sz w:val="28"/>
          <w:szCs w:val="28"/>
          <w:cs/>
        </w:rPr>
        <w:t>ซึ่งบริษัทต้องถือปฏิบัติตาม</w:t>
      </w:r>
    </w:p>
    <w:p w14:paraId="4DF4B476" w14:textId="3FBC0103" w:rsidR="00A10B70" w:rsidRPr="007C1308" w:rsidRDefault="00A10B70" w:rsidP="001927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8910" w:type="dxa"/>
        <w:tblInd w:w="900" w:type="dxa"/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1651"/>
        <w:gridCol w:w="1048"/>
        <w:gridCol w:w="183"/>
        <w:gridCol w:w="1166"/>
        <w:gridCol w:w="167"/>
        <w:gridCol w:w="963"/>
        <w:gridCol w:w="6"/>
        <w:gridCol w:w="202"/>
        <w:gridCol w:w="1093"/>
        <w:gridCol w:w="166"/>
        <w:gridCol w:w="1093"/>
        <w:gridCol w:w="164"/>
        <w:gridCol w:w="1000"/>
        <w:gridCol w:w="8"/>
      </w:tblGrid>
      <w:tr w:rsidR="004E4DA8" w:rsidRPr="007C1308" w14:paraId="32615E8B" w14:textId="77777777" w:rsidTr="004835D7">
        <w:trPr>
          <w:gridAfter w:val="1"/>
          <w:wAfter w:w="8" w:type="dxa"/>
          <w:trHeight w:val="20"/>
          <w:tblHeader/>
        </w:trPr>
        <w:tc>
          <w:tcPr>
            <w:tcW w:w="1651" w:type="dxa"/>
          </w:tcPr>
          <w:p w14:paraId="7EB8205A" w14:textId="4129A0EE" w:rsidR="00A10B70" w:rsidRPr="007C1308" w:rsidRDefault="00A10B70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1" w:type="dxa"/>
            <w:gridSpan w:val="12"/>
          </w:tcPr>
          <w:p w14:paraId="78BE2A15" w14:textId="3AAAAFDE" w:rsidR="00A10B70" w:rsidRPr="007C1308" w:rsidRDefault="00A10B70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E4DA8" w:rsidRPr="007C1308" w14:paraId="26A7F02B" w14:textId="77777777" w:rsidTr="00C13B08">
        <w:trPr>
          <w:trHeight w:val="20"/>
          <w:tblHeader/>
        </w:trPr>
        <w:tc>
          <w:tcPr>
            <w:tcW w:w="1651" w:type="dxa"/>
          </w:tcPr>
          <w:p w14:paraId="5C74B829" w14:textId="77777777" w:rsidR="00A10B70" w:rsidRPr="007C1308" w:rsidRDefault="00A10B70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6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27" w:type="dxa"/>
            <w:gridSpan w:val="5"/>
          </w:tcPr>
          <w:p w14:paraId="04C9E98B" w14:textId="5AE3124F" w:rsidR="00A10B70" w:rsidRPr="007C1308" w:rsidRDefault="00C13B0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08" w:type="dxa"/>
            <w:gridSpan w:val="2"/>
          </w:tcPr>
          <w:p w14:paraId="51113B82" w14:textId="77777777" w:rsidR="00A10B70" w:rsidRPr="007C1308" w:rsidRDefault="00A10B70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24" w:type="dxa"/>
            <w:gridSpan w:val="6"/>
          </w:tcPr>
          <w:p w14:paraId="1D24C50B" w14:textId="431E3F61" w:rsidR="00A10B70" w:rsidRPr="007C1308" w:rsidRDefault="00C13B0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CD1CAB" w:rsidRPr="007C1308" w14:paraId="3C2458D1" w14:textId="77777777" w:rsidTr="00C13B08">
        <w:trPr>
          <w:gridAfter w:val="1"/>
          <w:wAfter w:w="8" w:type="dxa"/>
          <w:trHeight w:val="694"/>
          <w:tblHeader/>
        </w:trPr>
        <w:tc>
          <w:tcPr>
            <w:tcW w:w="1651" w:type="dxa"/>
          </w:tcPr>
          <w:p w14:paraId="13B56BCE" w14:textId="6D3159B0" w:rsidR="004E4DA8" w:rsidRPr="007C1308" w:rsidRDefault="004E4DA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6" w:right="-162" w:hanging="166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สำหรับปีสิ้นสุด</w:t>
            </w: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</w: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="007E56DD"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48" w:type="dxa"/>
            <w:vAlign w:val="bottom"/>
          </w:tcPr>
          <w:p w14:paraId="31F56A92" w14:textId="77777777" w:rsidR="004E4DA8" w:rsidRPr="007C1308" w:rsidRDefault="004E4DA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กิจการที่ได้รับการส่งเสริม</w:t>
            </w:r>
          </w:p>
        </w:tc>
        <w:tc>
          <w:tcPr>
            <w:tcW w:w="183" w:type="dxa"/>
            <w:vAlign w:val="bottom"/>
          </w:tcPr>
          <w:p w14:paraId="2F062760" w14:textId="77777777" w:rsidR="004E4DA8" w:rsidRPr="007C1308" w:rsidRDefault="004E4DA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1A215A87" w14:textId="77777777" w:rsidR="004E4DA8" w:rsidRPr="007C1308" w:rsidRDefault="004E4DA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กิจการที่ไม่ได้รับการส่งเสริม</w:t>
            </w:r>
          </w:p>
        </w:tc>
        <w:tc>
          <w:tcPr>
            <w:tcW w:w="167" w:type="dxa"/>
            <w:vAlign w:val="bottom"/>
          </w:tcPr>
          <w:p w14:paraId="0C9ABFEB" w14:textId="77777777" w:rsidR="004E4DA8" w:rsidRPr="007C1308" w:rsidRDefault="004E4DA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  <w:gridSpan w:val="2"/>
            <w:vAlign w:val="bottom"/>
          </w:tcPr>
          <w:p w14:paraId="27C149CD" w14:textId="77777777" w:rsidR="004E4DA8" w:rsidRPr="007C1308" w:rsidRDefault="004E4DA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D39167D" w14:textId="77777777" w:rsidR="004E4DA8" w:rsidRPr="007C1308" w:rsidRDefault="004E4DA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02" w:type="dxa"/>
            <w:vAlign w:val="bottom"/>
          </w:tcPr>
          <w:p w14:paraId="52208B28" w14:textId="77777777" w:rsidR="004E4DA8" w:rsidRPr="007C1308" w:rsidRDefault="004E4DA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vAlign w:val="bottom"/>
          </w:tcPr>
          <w:p w14:paraId="45875DE4" w14:textId="77777777" w:rsidR="004E4DA8" w:rsidRPr="007C1308" w:rsidRDefault="004E4DA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กิจการที่ได้รับการส่งเสริม</w:t>
            </w:r>
          </w:p>
        </w:tc>
        <w:tc>
          <w:tcPr>
            <w:tcW w:w="166" w:type="dxa"/>
            <w:vAlign w:val="bottom"/>
          </w:tcPr>
          <w:p w14:paraId="7529BDEE" w14:textId="77777777" w:rsidR="004E4DA8" w:rsidRPr="007C1308" w:rsidRDefault="004E4DA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vAlign w:val="bottom"/>
          </w:tcPr>
          <w:p w14:paraId="5D6845F3" w14:textId="77777777" w:rsidR="004E4DA8" w:rsidRPr="007C1308" w:rsidRDefault="004E4DA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</w:t>
            </w:r>
            <w:r w:rsidRPr="007C130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ไม่ได้รับการ</w:t>
            </w: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ส่งเสริม</w:t>
            </w:r>
          </w:p>
        </w:tc>
        <w:tc>
          <w:tcPr>
            <w:tcW w:w="164" w:type="dxa"/>
            <w:vAlign w:val="bottom"/>
          </w:tcPr>
          <w:p w14:paraId="04506A1A" w14:textId="77777777" w:rsidR="004E4DA8" w:rsidRPr="007C1308" w:rsidRDefault="004E4DA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1C030D5D" w14:textId="77777777" w:rsidR="004E4DA8" w:rsidRPr="007C1308" w:rsidRDefault="004E4DA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E4DA8" w:rsidRPr="007C1308" w14:paraId="0279F796" w14:textId="77777777" w:rsidTr="004835D7">
        <w:trPr>
          <w:gridAfter w:val="1"/>
          <w:wAfter w:w="8" w:type="dxa"/>
          <w:trHeight w:val="20"/>
          <w:tblHeader/>
        </w:trPr>
        <w:tc>
          <w:tcPr>
            <w:tcW w:w="1651" w:type="dxa"/>
          </w:tcPr>
          <w:p w14:paraId="59700DF6" w14:textId="77777777" w:rsidR="00A10B70" w:rsidRPr="007C1308" w:rsidRDefault="00A10B70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1" w:type="dxa"/>
            <w:gridSpan w:val="12"/>
          </w:tcPr>
          <w:p w14:paraId="3AD46D82" w14:textId="6DCD94C0" w:rsidR="00A10B70" w:rsidRPr="007C1308" w:rsidRDefault="00A10B70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13B08" w:rsidRPr="007C1308" w14:paraId="51851E3E" w14:textId="77777777" w:rsidTr="00C13B08">
        <w:trPr>
          <w:gridAfter w:val="1"/>
          <w:wAfter w:w="8" w:type="dxa"/>
          <w:trHeight w:val="20"/>
        </w:trPr>
        <w:tc>
          <w:tcPr>
            <w:tcW w:w="1651" w:type="dxa"/>
          </w:tcPr>
          <w:p w14:paraId="1C1BE36D" w14:textId="77777777" w:rsidR="00C13B08" w:rsidRPr="007C1308" w:rsidRDefault="00C13B0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ขายต่างประเทศ</w:t>
            </w:r>
          </w:p>
        </w:tc>
        <w:tc>
          <w:tcPr>
            <w:tcW w:w="1048" w:type="dxa"/>
          </w:tcPr>
          <w:p w14:paraId="74F08D56" w14:textId="18002985" w:rsidR="00C13B08" w:rsidRPr="007C1308" w:rsidRDefault="00E500C3" w:rsidP="001927AE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4B6B0AB0" w14:textId="77777777" w:rsidR="00C13B08" w:rsidRPr="007C1308" w:rsidRDefault="00C13B0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6485D1E2" w14:textId="0054F4D1" w:rsidR="00C13B08" w:rsidRPr="007C1308" w:rsidRDefault="00C830F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430,88</w:t>
            </w:r>
            <w:r w:rsidR="0078071E" w:rsidRPr="007C130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67" w:type="dxa"/>
          </w:tcPr>
          <w:p w14:paraId="7CD1C408" w14:textId="77777777" w:rsidR="00C13B08" w:rsidRPr="007C1308" w:rsidRDefault="00C13B0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  <w:gridSpan w:val="2"/>
          </w:tcPr>
          <w:p w14:paraId="165A6D8E" w14:textId="4AE2B28E" w:rsidR="00C13B08" w:rsidRPr="007C1308" w:rsidRDefault="00020102" w:rsidP="001927AE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430,88</w:t>
            </w:r>
            <w:r w:rsidR="0078071E" w:rsidRPr="007C130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02" w:type="dxa"/>
          </w:tcPr>
          <w:p w14:paraId="2629A3CC" w14:textId="77777777" w:rsidR="00C13B08" w:rsidRPr="007C1308" w:rsidRDefault="00C13B0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</w:tcPr>
          <w:p w14:paraId="267DA054" w14:textId="01CD51ED" w:rsidR="00C13B08" w:rsidRPr="007C1308" w:rsidRDefault="00C13B08" w:rsidP="001927AE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6" w:type="dxa"/>
          </w:tcPr>
          <w:p w14:paraId="3C7C7A7A" w14:textId="77777777" w:rsidR="00C13B08" w:rsidRPr="007C1308" w:rsidRDefault="00C13B0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</w:tcPr>
          <w:p w14:paraId="0E736A7F" w14:textId="3CCCB2F6" w:rsidR="00C13B08" w:rsidRPr="007C1308" w:rsidRDefault="00C13B0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361,036</w:t>
            </w:r>
          </w:p>
        </w:tc>
        <w:tc>
          <w:tcPr>
            <w:tcW w:w="164" w:type="dxa"/>
          </w:tcPr>
          <w:p w14:paraId="7CC94B3F" w14:textId="77777777" w:rsidR="00C13B08" w:rsidRPr="007C1308" w:rsidRDefault="00C13B0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</w:tcPr>
          <w:p w14:paraId="5158AA2B" w14:textId="13FA5440" w:rsidR="00C13B08" w:rsidRPr="007C1308" w:rsidRDefault="00C13B0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361,036</w:t>
            </w:r>
          </w:p>
        </w:tc>
      </w:tr>
      <w:tr w:rsidR="00C13B08" w:rsidRPr="007C1308" w14:paraId="763481C2" w14:textId="77777777" w:rsidTr="00C13B08">
        <w:trPr>
          <w:gridAfter w:val="1"/>
          <w:wAfter w:w="8" w:type="dxa"/>
          <w:trHeight w:val="20"/>
        </w:trPr>
        <w:tc>
          <w:tcPr>
            <w:tcW w:w="1651" w:type="dxa"/>
          </w:tcPr>
          <w:p w14:paraId="7AE61C91" w14:textId="77777777" w:rsidR="00C13B08" w:rsidRPr="007C1308" w:rsidRDefault="00C13B0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ขายในประเทศ</w:t>
            </w:r>
          </w:p>
        </w:tc>
        <w:tc>
          <w:tcPr>
            <w:tcW w:w="1048" w:type="dxa"/>
          </w:tcPr>
          <w:p w14:paraId="68E2E407" w14:textId="12FB5B23" w:rsidR="00C13B08" w:rsidRPr="007C1308" w:rsidRDefault="00E500C3" w:rsidP="001927A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47,642</w:t>
            </w:r>
          </w:p>
        </w:tc>
        <w:tc>
          <w:tcPr>
            <w:tcW w:w="183" w:type="dxa"/>
          </w:tcPr>
          <w:p w14:paraId="6352DC66" w14:textId="77777777" w:rsidR="00C13B08" w:rsidRPr="007C1308" w:rsidRDefault="00C13B0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</w:tcPr>
          <w:p w14:paraId="7CDE188E" w14:textId="14DE772F" w:rsidR="00C13B08" w:rsidRPr="007C1308" w:rsidRDefault="00963805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1,533,26</w:t>
            </w:r>
            <w:r w:rsidR="0078071E" w:rsidRPr="007C130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67" w:type="dxa"/>
          </w:tcPr>
          <w:p w14:paraId="6F61082D" w14:textId="77777777" w:rsidR="00C13B08" w:rsidRPr="007C1308" w:rsidRDefault="00C13B0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  <w:gridSpan w:val="2"/>
          </w:tcPr>
          <w:p w14:paraId="7883ABA4" w14:textId="5A0C7AA9" w:rsidR="00C13B08" w:rsidRPr="007C1308" w:rsidRDefault="00827776" w:rsidP="001927AE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1,580,90</w:t>
            </w:r>
            <w:r w:rsidR="0078071E"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02" w:type="dxa"/>
          </w:tcPr>
          <w:p w14:paraId="6E5CB82C" w14:textId="77777777" w:rsidR="00C13B08" w:rsidRPr="007C1308" w:rsidRDefault="00C13B0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</w:tcPr>
          <w:p w14:paraId="76126B17" w14:textId="057ECD4E" w:rsidR="00C13B08" w:rsidRPr="007C1308" w:rsidRDefault="00C13B0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62,734</w:t>
            </w:r>
          </w:p>
        </w:tc>
        <w:tc>
          <w:tcPr>
            <w:tcW w:w="166" w:type="dxa"/>
          </w:tcPr>
          <w:p w14:paraId="3BA33BFB" w14:textId="77777777" w:rsidR="00C13B08" w:rsidRPr="007C1308" w:rsidRDefault="00C13B0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</w:tcPr>
          <w:p w14:paraId="0040D1F2" w14:textId="6C96E9B2" w:rsidR="00C13B08" w:rsidRPr="007C1308" w:rsidRDefault="00C13B0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1,433,332</w:t>
            </w:r>
          </w:p>
        </w:tc>
        <w:tc>
          <w:tcPr>
            <w:tcW w:w="164" w:type="dxa"/>
          </w:tcPr>
          <w:p w14:paraId="51C2E883" w14:textId="77777777" w:rsidR="00C13B08" w:rsidRPr="007C1308" w:rsidRDefault="00C13B0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</w:tcPr>
          <w:p w14:paraId="3D5EBAE4" w14:textId="749052FD" w:rsidR="00C13B08" w:rsidRPr="007C1308" w:rsidRDefault="00C13B0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1,496,066</w:t>
            </w:r>
          </w:p>
        </w:tc>
      </w:tr>
      <w:tr w:rsidR="00C13B08" w:rsidRPr="007C1308" w14:paraId="67A4F9B1" w14:textId="77777777" w:rsidTr="00C13B08">
        <w:trPr>
          <w:gridAfter w:val="1"/>
          <w:wAfter w:w="8" w:type="dxa"/>
          <w:trHeight w:val="20"/>
        </w:trPr>
        <w:tc>
          <w:tcPr>
            <w:tcW w:w="1651" w:type="dxa"/>
          </w:tcPr>
          <w:p w14:paraId="5AAF7DEA" w14:textId="77777777" w:rsidR="00C13B08" w:rsidRPr="007C1308" w:rsidRDefault="00C13B0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</w:tcPr>
          <w:p w14:paraId="197E557F" w14:textId="58AA7BD9" w:rsidR="00C13B08" w:rsidRPr="007C1308" w:rsidRDefault="00E500C3" w:rsidP="001927A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47,642</w:t>
            </w:r>
          </w:p>
        </w:tc>
        <w:tc>
          <w:tcPr>
            <w:tcW w:w="183" w:type="dxa"/>
          </w:tcPr>
          <w:p w14:paraId="1EA2BAA9" w14:textId="77777777" w:rsidR="00C13B08" w:rsidRPr="007C1308" w:rsidRDefault="00C13B0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63DFB0D8" w14:textId="3043F15C" w:rsidR="00C13B08" w:rsidRPr="007C1308" w:rsidRDefault="00007FD1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1,964,15</w:t>
            </w:r>
            <w:r w:rsidR="00D222F4"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67" w:type="dxa"/>
          </w:tcPr>
          <w:p w14:paraId="17904B4D" w14:textId="77777777" w:rsidR="00C13B08" w:rsidRPr="007C1308" w:rsidRDefault="00C13B0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5A593FB" w14:textId="7C2946B6" w:rsidR="00C13B08" w:rsidRPr="007C1308" w:rsidRDefault="003E69C0" w:rsidP="001927AE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left="-196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2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7C1308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011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7C1308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79</w:t>
            </w:r>
            <w:r w:rsidR="00D222F4" w:rsidRPr="007C1308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02" w:type="dxa"/>
          </w:tcPr>
          <w:p w14:paraId="0C2AB0D8" w14:textId="77777777" w:rsidR="00C13B08" w:rsidRPr="007C1308" w:rsidRDefault="00C13B0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14:paraId="5CCF0BD5" w14:textId="5FCCA187" w:rsidR="00C13B08" w:rsidRPr="007C1308" w:rsidRDefault="00C13B0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62,734</w:t>
            </w:r>
          </w:p>
        </w:tc>
        <w:tc>
          <w:tcPr>
            <w:tcW w:w="166" w:type="dxa"/>
          </w:tcPr>
          <w:p w14:paraId="0E05E185" w14:textId="77777777" w:rsidR="00C13B08" w:rsidRPr="007C1308" w:rsidRDefault="00C13B0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14:paraId="12A95774" w14:textId="485DAE5B" w:rsidR="00C13B08" w:rsidRPr="007C1308" w:rsidRDefault="00C13B0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1,794,368</w:t>
            </w:r>
          </w:p>
        </w:tc>
        <w:tc>
          <w:tcPr>
            <w:tcW w:w="164" w:type="dxa"/>
          </w:tcPr>
          <w:p w14:paraId="058CB019" w14:textId="77777777" w:rsidR="00C13B08" w:rsidRPr="007C1308" w:rsidRDefault="00C13B0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</w:tcPr>
          <w:p w14:paraId="014C4FFB" w14:textId="4CF6ABA1" w:rsidR="00C13B08" w:rsidRPr="007C1308" w:rsidRDefault="00C13B0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1,857,102</w:t>
            </w:r>
          </w:p>
        </w:tc>
      </w:tr>
      <w:bookmarkEnd w:id="21"/>
    </w:tbl>
    <w:p w14:paraId="2A7FAA61" w14:textId="6686C5D9" w:rsidR="00A10B70" w:rsidRPr="007C1308" w:rsidRDefault="00A10B70" w:rsidP="001927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8909" w:type="dxa"/>
        <w:tblInd w:w="900" w:type="dxa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1604"/>
        <w:gridCol w:w="1094"/>
        <w:gridCol w:w="164"/>
        <w:gridCol w:w="1222"/>
        <w:gridCol w:w="164"/>
        <w:gridCol w:w="909"/>
        <w:gridCol w:w="170"/>
        <w:gridCol w:w="11"/>
        <w:gridCol w:w="1142"/>
        <w:gridCol w:w="164"/>
        <w:gridCol w:w="1148"/>
        <w:gridCol w:w="167"/>
        <w:gridCol w:w="950"/>
      </w:tblGrid>
      <w:tr w:rsidR="00A10B70" w:rsidRPr="007C1308" w14:paraId="48C88ED8" w14:textId="77777777" w:rsidTr="008B56ED">
        <w:trPr>
          <w:trHeight w:val="20"/>
        </w:trPr>
        <w:tc>
          <w:tcPr>
            <w:tcW w:w="1604" w:type="dxa"/>
          </w:tcPr>
          <w:p w14:paraId="31FF7DD6" w14:textId="763C5FB5" w:rsidR="00A10B70" w:rsidRPr="007C1308" w:rsidRDefault="00A10B70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7305" w:type="dxa"/>
            <w:gridSpan w:val="12"/>
          </w:tcPr>
          <w:p w14:paraId="318B51A9" w14:textId="05308FC7" w:rsidR="00A10B70" w:rsidRPr="007C1308" w:rsidRDefault="00A10B70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0B70" w:rsidRPr="007C1308" w14:paraId="246714D9" w14:textId="77777777" w:rsidTr="008B56ED">
        <w:trPr>
          <w:trHeight w:val="20"/>
        </w:trPr>
        <w:tc>
          <w:tcPr>
            <w:tcW w:w="1604" w:type="dxa"/>
          </w:tcPr>
          <w:p w14:paraId="511CD520" w14:textId="77777777" w:rsidR="00A10B70" w:rsidRPr="007C1308" w:rsidRDefault="00A10B70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6" w:hanging="16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53" w:type="dxa"/>
            <w:gridSpan w:val="5"/>
          </w:tcPr>
          <w:p w14:paraId="5A29129A" w14:textId="35A1A88D" w:rsidR="00A10B70" w:rsidRPr="007C1308" w:rsidRDefault="00C13B0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1" w:type="dxa"/>
            <w:gridSpan w:val="2"/>
          </w:tcPr>
          <w:p w14:paraId="74BB7FF3" w14:textId="77777777" w:rsidR="00A10B70" w:rsidRPr="007C1308" w:rsidRDefault="00A10B70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71" w:type="dxa"/>
            <w:gridSpan w:val="5"/>
          </w:tcPr>
          <w:p w14:paraId="58287D98" w14:textId="361783CF" w:rsidR="00A10B70" w:rsidRPr="007C1308" w:rsidRDefault="00C13B0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A10B70" w:rsidRPr="007C1308" w14:paraId="0BF708E1" w14:textId="77777777" w:rsidTr="008B56ED">
        <w:trPr>
          <w:trHeight w:val="80"/>
        </w:trPr>
        <w:tc>
          <w:tcPr>
            <w:tcW w:w="1604" w:type="dxa"/>
          </w:tcPr>
          <w:p w14:paraId="2197A080" w14:textId="49224ACE" w:rsidR="00A10B70" w:rsidRPr="007C1308" w:rsidRDefault="00A10B70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right="-162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สำหรับปีสิ้นสุด</w:t>
            </w: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</w:r>
            <w:r w:rsidR="004E4DA8"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="007E56DD"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94" w:type="dxa"/>
            <w:vAlign w:val="bottom"/>
          </w:tcPr>
          <w:p w14:paraId="50F515E8" w14:textId="1FB80A54" w:rsidR="00A10B70" w:rsidRPr="007C1308" w:rsidRDefault="00A10B70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กิจการที่ได้รับการส่งเสริม</w:t>
            </w:r>
          </w:p>
        </w:tc>
        <w:tc>
          <w:tcPr>
            <w:tcW w:w="164" w:type="dxa"/>
            <w:vAlign w:val="bottom"/>
          </w:tcPr>
          <w:p w14:paraId="65564317" w14:textId="77777777" w:rsidR="00A10B70" w:rsidRPr="007C1308" w:rsidRDefault="00A10B70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2" w:type="dxa"/>
            <w:vAlign w:val="bottom"/>
          </w:tcPr>
          <w:p w14:paraId="3958B314" w14:textId="710621D9" w:rsidR="00A10B70" w:rsidRPr="007C1308" w:rsidRDefault="00A10B70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กิจการที่ไม่ได้รับการส่งเสริม</w:t>
            </w:r>
          </w:p>
        </w:tc>
        <w:tc>
          <w:tcPr>
            <w:tcW w:w="164" w:type="dxa"/>
            <w:vAlign w:val="bottom"/>
          </w:tcPr>
          <w:p w14:paraId="1ADAEB6C" w14:textId="77777777" w:rsidR="00A10B70" w:rsidRPr="007C1308" w:rsidRDefault="00A10B70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0" w:right="-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vAlign w:val="bottom"/>
          </w:tcPr>
          <w:p w14:paraId="1E06F617" w14:textId="77777777" w:rsidR="00A10B70" w:rsidRPr="007C1308" w:rsidRDefault="00A10B70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B8649F3" w14:textId="0C1B913F" w:rsidR="00A10B70" w:rsidRPr="007C1308" w:rsidRDefault="00A10B70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70" w:type="dxa"/>
            <w:vAlign w:val="bottom"/>
          </w:tcPr>
          <w:p w14:paraId="49CFE690" w14:textId="77777777" w:rsidR="00A10B70" w:rsidRPr="007C1308" w:rsidRDefault="00A10B70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  <w:gridSpan w:val="2"/>
            <w:vAlign w:val="bottom"/>
          </w:tcPr>
          <w:p w14:paraId="47CD02BF" w14:textId="47EA5A8A" w:rsidR="00A10B70" w:rsidRPr="007C1308" w:rsidRDefault="00A10B70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กิจการที่ได้รับการส่งเสริม</w:t>
            </w:r>
          </w:p>
        </w:tc>
        <w:tc>
          <w:tcPr>
            <w:tcW w:w="164" w:type="dxa"/>
            <w:vAlign w:val="bottom"/>
          </w:tcPr>
          <w:p w14:paraId="1EEF2A76" w14:textId="77777777" w:rsidR="00A10B70" w:rsidRPr="007C1308" w:rsidRDefault="00A10B70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583CB8DF" w14:textId="146C39A5" w:rsidR="00A10B70" w:rsidRPr="007C1308" w:rsidRDefault="00A10B70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กิจการที่ไม่ได้รับการส่งเสริม</w:t>
            </w:r>
          </w:p>
        </w:tc>
        <w:tc>
          <w:tcPr>
            <w:tcW w:w="167" w:type="dxa"/>
            <w:vAlign w:val="bottom"/>
          </w:tcPr>
          <w:p w14:paraId="2C8D3235" w14:textId="77777777" w:rsidR="00A10B70" w:rsidRPr="007C1308" w:rsidRDefault="00A10B70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dxa"/>
            <w:vAlign w:val="bottom"/>
          </w:tcPr>
          <w:p w14:paraId="3FCBE402" w14:textId="7ECB53B1" w:rsidR="00A10B70" w:rsidRPr="007C1308" w:rsidRDefault="00A10B70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10B70" w:rsidRPr="007C1308" w14:paraId="4D343F29" w14:textId="77777777" w:rsidTr="008B56ED">
        <w:trPr>
          <w:trHeight w:val="80"/>
        </w:trPr>
        <w:tc>
          <w:tcPr>
            <w:tcW w:w="1604" w:type="dxa"/>
          </w:tcPr>
          <w:p w14:paraId="1F1C65A6" w14:textId="77777777" w:rsidR="00A10B70" w:rsidRPr="007C1308" w:rsidRDefault="00A10B70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05" w:type="dxa"/>
            <w:gridSpan w:val="12"/>
          </w:tcPr>
          <w:p w14:paraId="1F7456D7" w14:textId="482DBFDB" w:rsidR="00A10B70" w:rsidRPr="007C1308" w:rsidRDefault="00A10B70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0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A24C1" w:rsidRPr="007C1308" w14:paraId="0DB27D67" w14:textId="77777777" w:rsidTr="008B56ED">
        <w:trPr>
          <w:trHeight w:val="20"/>
        </w:trPr>
        <w:tc>
          <w:tcPr>
            <w:tcW w:w="1604" w:type="dxa"/>
          </w:tcPr>
          <w:p w14:paraId="6867E58E" w14:textId="559AD729" w:rsidR="00AA24C1" w:rsidRPr="007C1308" w:rsidRDefault="00AA24C1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ขายต่างประเทศ</w:t>
            </w:r>
          </w:p>
        </w:tc>
        <w:tc>
          <w:tcPr>
            <w:tcW w:w="1094" w:type="dxa"/>
          </w:tcPr>
          <w:p w14:paraId="1057ADE9" w14:textId="5DC32CAA" w:rsidR="00AA24C1" w:rsidRPr="007C1308" w:rsidRDefault="00AA24C1" w:rsidP="001927A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4" w:type="dxa"/>
          </w:tcPr>
          <w:p w14:paraId="0EB77E9E" w14:textId="77777777" w:rsidR="00AA24C1" w:rsidRPr="007C1308" w:rsidRDefault="00AA24C1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2" w:type="dxa"/>
          </w:tcPr>
          <w:p w14:paraId="65755447" w14:textId="123A86C8" w:rsidR="00AA24C1" w:rsidRPr="007C1308" w:rsidRDefault="00AA24C1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24,44</w:t>
            </w:r>
            <w:r w:rsidR="004A6444" w:rsidRPr="007C1308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64" w:type="dxa"/>
          </w:tcPr>
          <w:p w14:paraId="612F1B7B" w14:textId="77777777" w:rsidR="00AA24C1" w:rsidRPr="007C1308" w:rsidRDefault="00AA24C1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0" w:right="-10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</w:tcPr>
          <w:p w14:paraId="56B42359" w14:textId="51BBB0D4" w:rsidR="00AA24C1" w:rsidRPr="007C1308" w:rsidRDefault="00AA24C1" w:rsidP="001927AE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24,44</w:t>
            </w:r>
            <w:r w:rsidR="004A6444" w:rsidRPr="007C1308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70" w:type="dxa"/>
          </w:tcPr>
          <w:p w14:paraId="57BCE9B8" w14:textId="77777777" w:rsidR="00AA24C1" w:rsidRPr="007C1308" w:rsidRDefault="00AA24C1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  <w:gridSpan w:val="2"/>
          </w:tcPr>
          <w:p w14:paraId="2AFF9AB4" w14:textId="754E2024" w:rsidR="00AA24C1" w:rsidRPr="007C1308" w:rsidRDefault="00AA24C1" w:rsidP="001927AE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right="-83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4" w:type="dxa"/>
          </w:tcPr>
          <w:p w14:paraId="2ADEC65B" w14:textId="77777777" w:rsidR="00AA24C1" w:rsidRPr="007C1308" w:rsidRDefault="00AA24C1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</w:tcPr>
          <w:p w14:paraId="3A7F2B8F" w14:textId="5AD503ED" w:rsidR="00AA24C1" w:rsidRPr="007C1308" w:rsidRDefault="00AA24C1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54,668</w:t>
            </w:r>
          </w:p>
        </w:tc>
        <w:tc>
          <w:tcPr>
            <w:tcW w:w="167" w:type="dxa"/>
          </w:tcPr>
          <w:p w14:paraId="3BB6E0CB" w14:textId="77777777" w:rsidR="00AA24C1" w:rsidRPr="007C1308" w:rsidRDefault="00AA24C1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dxa"/>
          </w:tcPr>
          <w:p w14:paraId="6D87CC38" w14:textId="7D03B5F7" w:rsidR="00AA24C1" w:rsidRPr="007C1308" w:rsidRDefault="00AA24C1" w:rsidP="001927AE">
            <w:pPr>
              <w:pStyle w:val="acctfourfigures"/>
              <w:spacing w:line="240" w:lineRule="auto"/>
              <w:ind w:left="-196" w:right="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54,668</w:t>
            </w:r>
          </w:p>
        </w:tc>
      </w:tr>
      <w:tr w:rsidR="00AA24C1" w:rsidRPr="007C1308" w14:paraId="3145D908" w14:textId="77777777" w:rsidTr="008B56ED">
        <w:trPr>
          <w:trHeight w:val="20"/>
        </w:trPr>
        <w:tc>
          <w:tcPr>
            <w:tcW w:w="1604" w:type="dxa"/>
          </w:tcPr>
          <w:p w14:paraId="434B7943" w14:textId="77777777" w:rsidR="00AA24C1" w:rsidRPr="007C1308" w:rsidRDefault="00AA24C1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ขายในประเทศ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4177E578" w14:textId="23954D8A" w:rsidR="00AA24C1" w:rsidRPr="007C1308" w:rsidRDefault="00AA24C1" w:rsidP="001927A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4" w:type="dxa"/>
          </w:tcPr>
          <w:p w14:paraId="2FAAF62D" w14:textId="77777777" w:rsidR="00AA24C1" w:rsidRPr="007C1308" w:rsidRDefault="00AA24C1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4CB2DE0F" w14:textId="17334909" w:rsidR="00AA24C1" w:rsidRPr="007C1308" w:rsidRDefault="00AA24C1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1,147,83</w:t>
            </w:r>
            <w:r w:rsidR="004A6444" w:rsidRPr="007C130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64" w:type="dxa"/>
          </w:tcPr>
          <w:p w14:paraId="04FDCAC2" w14:textId="77777777" w:rsidR="00AA24C1" w:rsidRPr="007C1308" w:rsidRDefault="00AA24C1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0" w:right="-10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175817C5" w14:textId="27C531FD" w:rsidR="00AA24C1" w:rsidRPr="007C1308" w:rsidRDefault="00AA24C1" w:rsidP="001927AE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1,147,83</w:t>
            </w:r>
            <w:r w:rsidR="004A6444" w:rsidRPr="007C130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70" w:type="dxa"/>
          </w:tcPr>
          <w:p w14:paraId="2994A940" w14:textId="77777777" w:rsidR="00AA24C1" w:rsidRPr="007C1308" w:rsidRDefault="00AA24C1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  <w:gridSpan w:val="2"/>
            <w:tcBorders>
              <w:bottom w:val="single" w:sz="4" w:space="0" w:color="auto"/>
            </w:tcBorders>
          </w:tcPr>
          <w:p w14:paraId="472DB712" w14:textId="501AF69A" w:rsidR="00AA24C1" w:rsidRPr="007C1308" w:rsidRDefault="00AA24C1" w:rsidP="001927AE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right="-83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64" w:type="dxa"/>
          </w:tcPr>
          <w:p w14:paraId="3FD4F792" w14:textId="77777777" w:rsidR="00AA24C1" w:rsidRPr="007C1308" w:rsidRDefault="00AA24C1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682A6132" w14:textId="58327853" w:rsidR="00AA24C1" w:rsidRPr="007C1308" w:rsidRDefault="00AA24C1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1,074,319</w:t>
            </w:r>
          </w:p>
        </w:tc>
        <w:tc>
          <w:tcPr>
            <w:tcW w:w="167" w:type="dxa"/>
          </w:tcPr>
          <w:p w14:paraId="3CDFAE1B" w14:textId="77777777" w:rsidR="00AA24C1" w:rsidRPr="007C1308" w:rsidRDefault="00AA24C1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14:paraId="6C270DB5" w14:textId="42BD8D6A" w:rsidR="00AA24C1" w:rsidRPr="007C1308" w:rsidRDefault="00AA24C1" w:rsidP="001927AE">
            <w:pPr>
              <w:pStyle w:val="acctfourfigures"/>
              <w:spacing w:line="240" w:lineRule="auto"/>
              <w:ind w:left="-196" w:right="1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1,074,319</w:t>
            </w:r>
          </w:p>
        </w:tc>
      </w:tr>
      <w:tr w:rsidR="00C13B08" w:rsidRPr="007C1308" w14:paraId="6E2C9D85" w14:textId="77777777" w:rsidTr="008B56ED">
        <w:trPr>
          <w:trHeight w:val="20"/>
        </w:trPr>
        <w:tc>
          <w:tcPr>
            <w:tcW w:w="1604" w:type="dxa"/>
          </w:tcPr>
          <w:p w14:paraId="5FA3E08B" w14:textId="77777777" w:rsidR="00C13B08" w:rsidRPr="007C1308" w:rsidRDefault="00C13B0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14:paraId="2CEA3021" w14:textId="31CC65C6" w:rsidR="00C13B08" w:rsidRPr="007C1308" w:rsidRDefault="0033077F" w:rsidP="001927A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96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4" w:type="dxa"/>
          </w:tcPr>
          <w:p w14:paraId="2F453097" w14:textId="77777777" w:rsidR="00C13B08" w:rsidRPr="007C1308" w:rsidRDefault="00C13B0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</w:tcPr>
          <w:p w14:paraId="0C65D917" w14:textId="7B608356" w:rsidR="00C13B08" w:rsidRPr="007C1308" w:rsidRDefault="00FD73C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1,172,279</w:t>
            </w:r>
          </w:p>
        </w:tc>
        <w:tc>
          <w:tcPr>
            <w:tcW w:w="164" w:type="dxa"/>
          </w:tcPr>
          <w:p w14:paraId="3A45FEBA" w14:textId="77777777" w:rsidR="00C13B08" w:rsidRPr="007C1308" w:rsidRDefault="00C13B0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0" w:right="-10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2A4A0854" w14:textId="37A66C94" w:rsidR="00C13B08" w:rsidRPr="007C1308" w:rsidRDefault="00FD73C3" w:rsidP="001927AE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196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1,172,279</w:t>
            </w:r>
          </w:p>
        </w:tc>
        <w:tc>
          <w:tcPr>
            <w:tcW w:w="170" w:type="dxa"/>
          </w:tcPr>
          <w:p w14:paraId="752E416C" w14:textId="77777777" w:rsidR="00C13B08" w:rsidRPr="007C1308" w:rsidRDefault="00C13B0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A90D44F" w14:textId="21606484" w:rsidR="00C13B08" w:rsidRPr="007C1308" w:rsidRDefault="00C13B08" w:rsidP="001927AE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right="-83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64" w:type="dxa"/>
          </w:tcPr>
          <w:p w14:paraId="712D88C7" w14:textId="77777777" w:rsidR="00C13B08" w:rsidRPr="007C1308" w:rsidRDefault="00C13B0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7AE52F54" w14:textId="427C1339" w:rsidR="00C13B08" w:rsidRPr="007C1308" w:rsidRDefault="00C13B0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1,128,987</w:t>
            </w:r>
          </w:p>
        </w:tc>
        <w:tc>
          <w:tcPr>
            <w:tcW w:w="167" w:type="dxa"/>
          </w:tcPr>
          <w:p w14:paraId="45559F3A" w14:textId="77777777" w:rsidR="00C13B08" w:rsidRPr="007C1308" w:rsidRDefault="00C13B0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double" w:sz="4" w:space="0" w:color="auto"/>
            </w:tcBorders>
          </w:tcPr>
          <w:p w14:paraId="00CA5BB3" w14:textId="162EAE32" w:rsidR="00C13B08" w:rsidRPr="007C1308" w:rsidRDefault="00C13B08" w:rsidP="001927AE">
            <w:pPr>
              <w:pStyle w:val="acctfourfigures"/>
              <w:spacing w:line="240" w:lineRule="auto"/>
              <w:ind w:left="-196" w:right="1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1,128,987</w:t>
            </w:r>
          </w:p>
        </w:tc>
      </w:tr>
    </w:tbl>
    <w:p w14:paraId="2CC34267" w14:textId="77777777" w:rsidR="00A10B70" w:rsidRPr="007C1308" w:rsidRDefault="00A10B70" w:rsidP="001927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firstLine="706"/>
        <w:rPr>
          <w:rFonts w:asciiTheme="majorBidi" w:hAnsiTheme="majorBidi" w:cstheme="majorBidi"/>
          <w:sz w:val="20"/>
          <w:szCs w:val="20"/>
        </w:rPr>
      </w:pPr>
    </w:p>
    <w:p w14:paraId="6D57ACC7" w14:textId="77777777" w:rsidR="008B56ED" w:rsidRPr="007C1308" w:rsidRDefault="008B56ED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7C130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3E9BCF8F" w14:textId="05C839A2" w:rsidR="00432839" w:rsidRPr="007C1308" w:rsidRDefault="00432839" w:rsidP="001927AE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C130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ยอดคงเหลือของสัญญา</w:t>
      </w:r>
    </w:p>
    <w:p w14:paraId="03A659AB" w14:textId="11CFBBB6" w:rsidR="00432839" w:rsidRPr="007C1308" w:rsidRDefault="00432839" w:rsidP="001927AE">
      <w:pPr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tbl>
      <w:tblPr>
        <w:tblW w:w="8642" w:type="dxa"/>
        <w:tblInd w:w="90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080"/>
        <w:gridCol w:w="184"/>
        <w:gridCol w:w="990"/>
        <w:gridCol w:w="178"/>
        <w:gridCol w:w="1080"/>
        <w:gridCol w:w="180"/>
        <w:gridCol w:w="990"/>
      </w:tblGrid>
      <w:tr w:rsidR="004F75EB" w:rsidRPr="007C1308" w14:paraId="7BCCA489" w14:textId="77777777" w:rsidTr="00DB0DBA">
        <w:trPr>
          <w:tblHeader/>
        </w:trPr>
        <w:tc>
          <w:tcPr>
            <w:tcW w:w="3960" w:type="dxa"/>
          </w:tcPr>
          <w:p w14:paraId="316692B8" w14:textId="49A0A884" w:rsidR="004F75EB" w:rsidRPr="007C1308" w:rsidRDefault="004A5A2D" w:rsidP="001927AE">
            <w:pPr>
              <w:tabs>
                <w:tab w:val="clear" w:pos="2807"/>
                <w:tab w:val="left" w:pos="2643"/>
              </w:tabs>
              <w:ind w:right="-12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สินทรัพย์ที่เกิดจากสัญญา</w:t>
            </w:r>
          </w:p>
        </w:tc>
        <w:tc>
          <w:tcPr>
            <w:tcW w:w="2254" w:type="dxa"/>
            <w:gridSpan w:val="3"/>
            <w:hideMark/>
          </w:tcPr>
          <w:p w14:paraId="47175EDB" w14:textId="77777777" w:rsidR="004F75EB" w:rsidRPr="007C1308" w:rsidRDefault="004F75EB" w:rsidP="001927A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7C1308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669ED25F" w14:textId="77777777" w:rsidR="004F75EB" w:rsidRPr="007C1308" w:rsidRDefault="004F75EB" w:rsidP="001927A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250" w:type="dxa"/>
            <w:gridSpan w:val="3"/>
            <w:hideMark/>
          </w:tcPr>
          <w:p w14:paraId="75F9660B" w14:textId="77777777" w:rsidR="004F75EB" w:rsidRPr="007C1308" w:rsidRDefault="004F75EB" w:rsidP="001927A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7C1308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4F75EB" w:rsidRPr="007C1308" w14:paraId="5A649F24" w14:textId="77777777" w:rsidTr="00DB0DBA">
        <w:trPr>
          <w:trHeight w:val="103"/>
          <w:tblHeader/>
        </w:trPr>
        <w:tc>
          <w:tcPr>
            <w:tcW w:w="3960" w:type="dxa"/>
          </w:tcPr>
          <w:p w14:paraId="74D11560" w14:textId="77777777" w:rsidR="004F75EB" w:rsidRPr="007C1308" w:rsidRDefault="004F75EB" w:rsidP="001927AE">
            <w:pPr>
              <w:pStyle w:val="acctfourfigures"/>
              <w:tabs>
                <w:tab w:val="left" w:pos="2643"/>
              </w:tabs>
              <w:spacing w:line="240" w:lineRule="atLeast"/>
              <w:ind w:right="-126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080" w:type="dxa"/>
          </w:tcPr>
          <w:p w14:paraId="142DFC96" w14:textId="2B31B97C" w:rsidR="004F75EB" w:rsidRPr="007C1308" w:rsidRDefault="00C13B08" w:rsidP="001927AE">
            <w:pPr>
              <w:pStyle w:val="acctmergecolhdg"/>
              <w:spacing w:line="240" w:lineRule="atLeast"/>
              <w:ind w:left="-79" w:right="-78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</w:pPr>
            <w:r w:rsidRPr="007C1308">
              <w:rPr>
                <w:rFonts w:asciiTheme="majorBidi" w:hAnsiTheme="majorBidi" w:cstheme="majorBidi"/>
                <w:b w:val="0"/>
                <w:sz w:val="28"/>
                <w:szCs w:val="28"/>
                <w:lang w:val="en-US" w:eastAsia="en-GB" w:bidi="th-TH"/>
              </w:rPr>
              <w:t>2565</w:t>
            </w:r>
          </w:p>
        </w:tc>
        <w:tc>
          <w:tcPr>
            <w:tcW w:w="184" w:type="dxa"/>
          </w:tcPr>
          <w:p w14:paraId="433FD1F2" w14:textId="77777777" w:rsidR="004F75EB" w:rsidRPr="007C1308" w:rsidRDefault="004F75EB" w:rsidP="001927A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02660763" w14:textId="12E59B69" w:rsidR="004F75EB" w:rsidRPr="007C1308" w:rsidRDefault="00C13B08" w:rsidP="001927AE">
            <w:pPr>
              <w:pStyle w:val="acctmergecolhdg"/>
              <w:spacing w:line="240" w:lineRule="atLeast"/>
              <w:ind w:left="-84" w:right="-78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</w:pPr>
            <w:r w:rsidRPr="007C1308">
              <w:rPr>
                <w:rFonts w:asciiTheme="majorBidi" w:hAnsiTheme="majorBidi" w:cstheme="majorBidi"/>
                <w:b w:val="0"/>
                <w:sz w:val="28"/>
                <w:szCs w:val="28"/>
                <w:lang w:val="en-US" w:eastAsia="en-GB" w:bidi="th-TH"/>
              </w:rPr>
              <w:t>2564</w:t>
            </w:r>
          </w:p>
        </w:tc>
        <w:tc>
          <w:tcPr>
            <w:tcW w:w="178" w:type="dxa"/>
          </w:tcPr>
          <w:p w14:paraId="1F36059B" w14:textId="77777777" w:rsidR="004F75EB" w:rsidRPr="007C1308" w:rsidRDefault="004F75EB" w:rsidP="001927A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7681DE54" w14:textId="64AE8F40" w:rsidR="004F75EB" w:rsidRPr="007C1308" w:rsidRDefault="00C13B08" w:rsidP="001927AE">
            <w:pPr>
              <w:pStyle w:val="acctmergecolhdg"/>
              <w:spacing w:line="240" w:lineRule="atLeast"/>
              <w:ind w:left="-79" w:right="-8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7C1308">
              <w:rPr>
                <w:rFonts w:asciiTheme="majorBidi" w:hAnsiTheme="majorBidi" w:cstheme="majorBidi"/>
                <w:b w:val="0"/>
                <w:sz w:val="28"/>
                <w:szCs w:val="28"/>
                <w:lang w:val="en-US" w:eastAsia="en-GB" w:bidi="th-TH"/>
              </w:rPr>
              <w:t>2565</w:t>
            </w:r>
          </w:p>
        </w:tc>
        <w:tc>
          <w:tcPr>
            <w:tcW w:w="180" w:type="dxa"/>
          </w:tcPr>
          <w:p w14:paraId="6F3B373F" w14:textId="77777777" w:rsidR="004F75EB" w:rsidRPr="007C1308" w:rsidRDefault="004F75EB" w:rsidP="001927A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4DC35A1B" w14:textId="5EFFE280" w:rsidR="004F75EB" w:rsidRPr="007C1308" w:rsidRDefault="00C13B08" w:rsidP="001927AE">
            <w:pPr>
              <w:pStyle w:val="acctmergecolhdg"/>
              <w:spacing w:line="240" w:lineRule="atLeast"/>
              <w:ind w:left="-84" w:right="-78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7C1308">
              <w:rPr>
                <w:rFonts w:asciiTheme="majorBidi" w:hAnsiTheme="majorBidi" w:cstheme="majorBidi"/>
                <w:b w:val="0"/>
                <w:sz w:val="28"/>
                <w:szCs w:val="28"/>
                <w:lang w:val="en-US" w:eastAsia="en-GB" w:bidi="th-TH"/>
              </w:rPr>
              <w:t>2564</w:t>
            </w:r>
          </w:p>
        </w:tc>
      </w:tr>
      <w:tr w:rsidR="004F75EB" w:rsidRPr="007C1308" w14:paraId="403F361F" w14:textId="77777777" w:rsidTr="00DB0DBA">
        <w:trPr>
          <w:trHeight w:val="80"/>
          <w:tblHeader/>
        </w:trPr>
        <w:tc>
          <w:tcPr>
            <w:tcW w:w="3960" w:type="dxa"/>
          </w:tcPr>
          <w:p w14:paraId="613A000B" w14:textId="77777777" w:rsidR="004F75EB" w:rsidRPr="007C1308" w:rsidRDefault="004F75EB" w:rsidP="001927AE">
            <w:pPr>
              <w:tabs>
                <w:tab w:val="clear" w:pos="2807"/>
                <w:tab w:val="left" w:pos="2643"/>
              </w:tabs>
              <w:spacing w:line="240" w:lineRule="auto"/>
              <w:ind w:right="-12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4682" w:type="dxa"/>
            <w:gridSpan w:val="7"/>
            <w:hideMark/>
          </w:tcPr>
          <w:p w14:paraId="09208948" w14:textId="77777777" w:rsidR="004F75EB" w:rsidRPr="007C1308" w:rsidRDefault="004F75EB" w:rsidP="001927A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</w:pPr>
            <w:r w:rsidRPr="007C1308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(</w:t>
            </w:r>
            <w:r w:rsidRPr="007C130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พันบาท</w:t>
            </w:r>
            <w:r w:rsidRPr="007C1308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)</w:t>
            </w:r>
          </w:p>
        </w:tc>
      </w:tr>
      <w:tr w:rsidR="00C13B08" w:rsidRPr="007C1308" w14:paraId="57525754" w14:textId="77777777" w:rsidTr="00DB0DBA">
        <w:trPr>
          <w:cantSplit/>
        </w:trPr>
        <w:tc>
          <w:tcPr>
            <w:tcW w:w="3960" w:type="dxa"/>
          </w:tcPr>
          <w:p w14:paraId="540C081F" w14:textId="39867F06" w:rsidR="00C13B08" w:rsidRPr="007C1308" w:rsidRDefault="00C13B08" w:rsidP="001927A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สัญญาให้บริการ</w:t>
            </w:r>
          </w:p>
        </w:tc>
        <w:tc>
          <w:tcPr>
            <w:tcW w:w="1080" w:type="dxa"/>
          </w:tcPr>
          <w:p w14:paraId="6CA06453" w14:textId="601B9EF3" w:rsidR="00C13B08" w:rsidRPr="007C1308" w:rsidRDefault="000E1F18" w:rsidP="001927AE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135,</w:t>
            </w:r>
            <w:r w:rsidR="00134492" w:rsidRPr="007C1308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235</w:t>
            </w:r>
          </w:p>
        </w:tc>
        <w:tc>
          <w:tcPr>
            <w:tcW w:w="184" w:type="dxa"/>
          </w:tcPr>
          <w:p w14:paraId="6035C6E7" w14:textId="77777777" w:rsidR="00C13B08" w:rsidRPr="007C1308" w:rsidRDefault="00C13B08" w:rsidP="001927AE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0A1C6469" w14:textId="7090AC83" w:rsidR="00C13B08" w:rsidRPr="007C1308" w:rsidRDefault="00C13B08" w:rsidP="001927AE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149,986</w:t>
            </w:r>
          </w:p>
        </w:tc>
        <w:tc>
          <w:tcPr>
            <w:tcW w:w="178" w:type="dxa"/>
          </w:tcPr>
          <w:p w14:paraId="7E44D779" w14:textId="77777777" w:rsidR="00C13B08" w:rsidRPr="007C1308" w:rsidRDefault="00C13B08" w:rsidP="001927AE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320B3A2A" w14:textId="48A0078D" w:rsidR="00C13B08" w:rsidRPr="007C1308" w:rsidRDefault="00D066E9" w:rsidP="001927AE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98,175</w:t>
            </w:r>
          </w:p>
        </w:tc>
        <w:tc>
          <w:tcPr>
            <w:tcW w:w="180" w:type="dxa"/>
          </w:tcPr>
          <w:p w14:paraId="73C324D0" w14:textId="77777777" w:rsidR="00C13B08" w:rsidRPr="007C1308" w:rsidRDefault="00C13B08" w:rsidP="001927AE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20682B50" w14:textId="7A7F5BCF" w:rsidR="00C13B08" w:rsidRPr="007C1308" w:rsidRDefault="00C13B08" w:rsidP="001927AE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116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925</w:t>
            </w:r>
          </w:p>
        </w:tc>
      </w:tr>
      <w:tr w:rsidR="00C13B08" w:rsidRPr="007C1308" w14:paraId="0462E3F6" w14:textId="77777777" w:rsidTr="00DB0DBA">
        <w:trPr>
          <w:cantSplit/>
        </w:trPr>
        <w:tc>
          <w:tcPr>
            <w:tcW w:w="3960" w:type="dxa"/>
          </w:tcPr>
          <w:p w14:paraId="0CED255C" w14:textId="5AEC3F29" w:rsidR="00C13B08" w:rsidRPr="007C1308" w:rsidRDefault="00C13B08" w:rsidP="001927AE">
            <w:pPr>
              <w:tabs>
                <w:tab w:val="clear" w:pos="227"/>
                <w:tab w:val="clear" w:pos="3515"/>
              </w:tabs>
              <w:ind w:left="280" w:right="-78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>หัก</w:t>
            </w:r>
            <w:r w:rsidRPr="007C1308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</w:tcPr>
          <w:p w14:paraId="00BEE6DC" w14:textId="26856EDC" w:rsidR="00C13B08" w:rsidRPr="007C1308" w:rsidRDefault="00532778" w:rsidP="001927AE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-</w:t>
            </w:r>
          </w:p>
        </w:tc>
        <w:tc>
          <w:tcPr>
            <w:tcW w:w="184" w:type="dxa"/>
          </w:tcPr>
          <w:p w14:paraId="36AB2E62" w14:textId="77777777" w:rsidR="00C13B08" w:rsidRPr="007C1308" w:rsidRDefault="00C13B08" w:rsidP="001927AE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601F42BD" w14:textId="1408893C" w:rsidR="00C13B08" w:rsidRPr="007C1308" w:rsidRDefault="00532778" w:rsidP="001927AE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-</w:t>
            </w:r>
          </w:p>
        </w:tc>
        <w:tc>
          <w:tcPr>
            <w:tcW w:w="178" w:type="dxa"/>
          </w:tcPr>
          <w:p w14:paraId="2A50297F" w14:textId="77777777" w:rsidR="00C13B08" w:rsidRPr="007C1308" w:rsidRDefault="00C13B08" w:rsidP="001927AE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6054C8FF" w14:textId="60ED894C" w:rsidR="00C13B08" w:rsidRPr="007C1308" w:rsidRDefault="00D066E9" w:rsidP="001927AE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</w:tcPr>
          <w:p w14:paraId="2FAFD300" w14:textId="77777777" w:rsidR="00C13B08" w:rsidRPr="007C1308" w:rsidRDefault="00C13B08" w:rsidP="001927AE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073E8437" w14:textId="1DDCEFF5" w:rsidR="00C13B08" w:rsidRPr="007C1308" w:rsidRDefault="00C13B08" w:rsidP="001927AE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C13B08" w:rsidRPr="007C1308" w14:paraId="333E8188" w14:textId="77777777" w:rsidTr="00DB0DBA">
        <w:trPr>
          <w:cantSplit/>
        </w:trPr>
        <w:tc>
          <w:tcPr>
            <w:tcW w:w="3960" w:type="dxa"/>
          </w:tcPr>
          <w:p w14:paraId="7415530E" w14:textId="13CB179A" w:rsidR="00C13B08" w:rsidRPr="007C1308" w:rsidRDefault="00C13B08" w:rsidP="001927AE">
            <w:pPr>
              <w:tabs>
                <w:tab w:val="clear" w:pos="2807"/>
                <w:tab w:val="left" w:pos="2643"/>
              </w:tabs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12036B2" w14:textId="3E24AE69" w:rsidR="00C13B08" w:rsidRPr="007C1308" w:rsidRDefault="00532778" w:rsidP="001927AE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135,</w:t>
            </w:r>
            <w:r w:rsidR="00134492"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235</w:t>
            </w:r>
          </w:p>
        </w:tc>
        <w:tc>
          <w:tcPr>
            <w:tcW w:w="184" w:type="dxa"/>
          </w:tcPr>
          <w:p w14:paraId="7BDF392E" w14:textId="77777777" w:rsidR="00C13B08" w:rsidRPr="007C1308" w:rsidRDefault="00C13B08" w:rsidP="001927AE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DA196EB" w14:textId="5A93411E" w:rsidR="00C13B08" w:rsidRPr="007C1308" w:rsidRDefault="00C13B08" w:rsidP="001927AE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149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986</w:t>
            </w:r>
          </w:p>
        </w:tc>
        <w:tc>
          <w:tcPr>
            <w:tcW w:w="178" w:type="dxa"/>
          </w:tcPr>
          <w:p w14:paraId="7B277CED" w14:textId="77777777" w:rsidR="00C13B08" w:rsidRPr="007C1308" w:rsidRDefault="00C13B08" w:rsidP="001927AE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F07BD8" w14:textId="6809BF30" w:rsidR="00C13B08" w:rsidRPr="007C1308" w:rsidRDefault="00D066E9" w:rsidP="001927AE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98,175</w:t>
            </w:r>
          </w:p>
        </w:tc>
        <w:tc>
          <w:tcPr>
            <w:tcW w:w="180" w:type="dxa"/>
          </w:tcPr>
          <w:p w14:paraId="08CBEF1B" w14:textId="77777777" w:rsidR="00C13B08" w:rsidRPr="007C1308" w:rsidRDefault="00C13B08" w:rsidP="001927AE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2A085ED" w14:textId="34E6FBC3" w:rsidR="00C13B08" w:rsidRPr="007C1308" w:rsidRDefault="00C13B08" w:rsidP="001927AE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116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925</w:t>
            </w:r>
          </w:p>
        </w:tc>
      </w:tr>
      <w:tr w:rsidR="00C13B08" w:rsidRPr="007C1308" w14:paraId="6B1DA567" w14:textId="77777777" w:rsidTr="00DB0DBA">
        <w:trPr>
          <w:cantSplit/>
        </w:trPr>
        <w:tc>
          <w:tcPr>
            <w:tcW w:w="3960" w:type="dxa"/>
          </w:tcPr>
          <w:p w14:paraId="6EC42876" w14:textId="77777777" w:rsidR="00C13B08" w:rsidRPr="007C1308" w:rsidRDefault="00C13B08" w:rsidP="001927AE">
            <w:pPr>
              <w:tabs>
                <w:tab w:val="clear" w:pos="2807"/>
                <w:tab w:val="left" w:pos="2643"/>
              </w:tabs>
              <w:ind w:right="-12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65134AB" w14:textId="77777777" w:rsidR="00C13B08" w:rsidRPr="007C1308" w:rsidRDefault="00C13B08" w:rsidP="001927AE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184" w:type="dxa"/>
          </w:tcPr>
          <w:p w14:paraId="245E836D" w14:textId="77777777" w:rsidR="00C13B08" w:rsidRPr="007C1308" w:rsidRDefault="00C13B08" w:rsidP="001927AE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8E4B773" w14:textId="77777777" w:rsidR="00C13B08" w:rsidRPr="007C1308" w:rsidRDefault="00C13B08" w:rsidP="001927AE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178" w:type="dxa"/>
          </w:tcPr>
          <w:p w14:paraId="595EA239" w14:textId="77777777" w:rsidR="00C13B08" w:rsidRPr="007C1308" w:rsidRDefault="00C13B08" w:rsidP="001927AE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E8250AE" w14:textId="77777777" w:rsidR="00C13B08" w:rsidRPr="007C1308" w:rsidRDefault="00C13B08" w:rsidP="001927AE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180" w:type="dxa"/>
          </w:tcPr>
          <w:p w14:paraId="085DF33D" w14:textId="77777777" w:rsidR="00C13B08" w:rsidRPr="007C1308" w:rsidRDefault="00C13B08" w:rsidP="001927AE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7491E57" w14:textId="77777777" w:rsidR="00C13B08" w:rsidRPr="007C1308" w:rsidRDefault="00C13B08" w:rsidP="001927AE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</w:tr>
      <w:tr w:rsidR="00C13B08" w:rsidRPr="007C1308" w14:paraId="7310B02E" w14:textId="77777777" w:rsidTr="00DB0DBA">
        <w:trPr>
          <w:cantSplit/>
        </w:trPr>
        <w:tc>
          <w:tcPr>
            <w:tcW w:w="3960" w:type="dxa"/>
          </w:tcPr>
          <w:p w14:paraId="6A6552F9" w14:textId="0BC4B51D" w:rsidR="00C13B08" w:rsidRPr="007C1308" w:rsidRDefault="00C13B08" w:rsidP="001927AE">
            <w:pPr>
              <w:tabs>
                <w:tab w:val="clear" w:pos="2807"/>
                <w:tab w:val="left" w:pos="2643"/>
              </w:tabs>
              <w:ind w:left="180" w:right="-126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รายการเคลื่อนไหวที่มีสาระสำคัญ</w:t>
            </w:r>
            <w:r w:rsidRPr="007C1308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eastAsia="en-GB"/>
              </w:rPr>
              <w:t xml:space="preserve"> </w:t>
            </w:r>
          </w:p>
          <w:p w14:paraId="30D49DBF" w14:textId="5CB87C29" w:rsidR="00C13B08" w:rsidRPr="007C1308" w:rsidRDefault="00030D55" w:rsidP="001927AE">
            <w:pPr>
              <w:tabs>
                <w:tab w:val="clear" w:pos="2807"/>
                <w:tab w:val="left" w:pos="2643"/>
              </w:tabs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  <w:t xml:space="preserve">   </w:t>
            </w:r>
            <w:r w:rsidR="00C13B08"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 xml:space="preserve">สำหรับปีสิ้นสุดวันที่ </w:t>
            </w:r>
            <w:r w:rsidR="00C13B08"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  <w:t>31</w:t>
            </w:r>
            <w:r w:rsidR="00C13B08"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 xml:space="preserve"> ธันวาคม</w:t>
            </w:r>
          </w:p>
        </w:tc>
        <w:tc>
          <w:tcPr>
            <w:tcW w:w="1080" w:type="dxa"/>
          </w:tcPr>
          <w:p w14:paraId="67B4775C" w14:textId="77777777" w:rsidR="00C13B08" w:rsidRPr="007C1308" w:rsidRDefault="00C13B08" w:rsidP="001927AE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84" w:type="dxa"/>
          </w:tcPr>
          <w:p w14:paraId="1153EF7F" w14:textId="77777777" w:rsidR="00C13B08" w:rsidRPr="007C1308" w:rsidRDefault="00C13B08" w:rsidP="001927AE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5C17A444" w14:textId="77777777" w:rsidR="00C13B08" w:rsidRPr="007C1308" w:rsidRDefault="00C13B08" w:rsidP="001927AE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78" w:type="dxa"/>
          </w:tcPr>
          <w:p w14:paraId="1205A956" w14:textId="77777777" w:rsidR="00C13B08" w:rsidRPr="007C1308" w:rsidRDefault="00C13B08" w:rsidP="001927AE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7E3DF98B" w14:textId="77777777" w:rsidR="00C13B08" w:rsidRPr="007C1308" w:rsidRDefault="00C13B08" w:rsidP="001927AE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</w:tcPr>
          <w:p w14:paraId="2A9B3745" w14:textId="77777777" w:rsidR="00C13B08" w:rsidRPr="007C1308" w:rsidRDefault="00C13B08" w:rsidP="001927AE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1FA40997" w14:textId="77777777" w:rsidR="00C13B08" w:rsidRPr="007C1308" w:rsidRDefault="00C13B08" w:rsidP="001927AE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</w:tr>
      <w:tr w:rsidR="00C13B08" w:rsidRPr="007C1308" w14:paraId="79968E85" w14:textId="77777777" w:rsidTr="00DB0DBA">
        <w:trPr>
          <w:cantSplit/>
        </w:trPr>
        <w:tc>
          <w:tcPr>
            <w:tcW w:w="3960" w:type="dxa"/>
          </w:tcPr>
          <w:p w14:paraId="0297D219" w14:textId="3AC0F857" w:rsidR="00C13B08" w:rsidRPr="007C1308" w:rsidRDefault="00C13B08" w:rsidP="001927AE">
            <w:pPr>
              <w:tabs>
                <w:tab w:val="clear" w:pos="2807"/>
                <w:tab w:val="left" w:pos="2643"/>
              </w:tabs>
              <w:ind w:right="-126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โอนออกไปลูกหนี้การค้า</w:t>
            </w:r>
          </w:p>
        </w:tc>
        <w:tc>
          <w:tcPr>
            <w:tcW w:w="1080" w:type="dxa"/>
          </w:tcPr>
          <w:p w14:paraId="1563B020" w14:textId="465E216C" w:rsidR="00C13B08" w:rsidRPr="007C1308" w:rsidRDefault="00503F5C" w:rsidP="001927AE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</w:t>
            </w:r>
            <w:r w:rsidR="00BC1D7A" w:rsidRPr="007C1308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155,727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84" w:type="dxa"/>
          </w:tcPr>
          <w:p w14:paraId="2C686F77" w14:textId="77777777" w:rsidR="00C13B08" w:rsidRPr="007C1308" w:rsidRDefault="00C13B08" w:rsidP="001927AE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90" w:type="dxa"/>
          </w:tcPr>
          <w:p w14:paraId="3D88F67E" w14:textId="0B3F7AAC" w:rsidR="00C13B08" w:rsidRPr="007C1308" w:rsidRDefault="00BC1D7A" w:rsidP="001927AE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7C1308">
              <w:rPr>
                <w:rFonts w:asciiTheme="majorBidi" w:hAnsiTheme="majorBidi"/>
                <w:sz w:val="28"/>
                <w:szCs w:val="28"/>
                <w:cs/>
                <w:lang w:val="en-US" w:eastAsia="en-GB" w:bidi="th-TH"/>
              </w:rPr>
              <w:t>(238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7C1308">
              <w:rPr>
                <w:rFonts w:asciiTheme="majorBidi" w:hAnsiTheme="majorBidi"/>
                <w:sz w:val="28"/>
                <w:szCs w:val="28"/>
                <w:cs/>
                <w:lang w:val="en-US" w:eastAsia="en-GB" w:bidi="th-TH"/>
              </w:rPr>
              <w:t>655)</w:t>
            </w:r>
          </w:p>
        </w:tc>
        <w:tc>
          <w:tcPr>
            <w:tcW w:w="178" w:type="dxa"/>
          </w:tcPr>
          <w:p w14:paraId="4A652231" w14:textId="77777777" w:rsidR="00C13B08" w:rsidRPr="007C1308" w:rsidRDefault="00C13B08" w:rsidP="001927AE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24DD8EDD" w14:textId="29E0D487" w:rsidR="00C13B08" w:rsidRPr="007C1308" w:rsidRDefault="002A265E" w:rsidP="001927AE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="00BC1D7A" w:rsidRPr="007C1308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</w:t>
            </w:r>
            <w:r w:rsidR="00090A52" w:rsidRPr="007C1308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25,</w:t>
            </w:r>
            <w:r w:rsidR="00BC1D7A" w:rsidRPr="007C1308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17</w:t>
            </w:r>
            <w:r w:rsidR="00090A52" w:rsidRPr="007C1308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180" w:type="dxa"/>
          </w:tcPr>
          <w:p w14:paraId="62BE7EB0" w14:textId="77777777" w:rsidR="00C13B08" w:rsidRPr="007C1308" w:rsidRDefault="00C13B08" w:rsidP="001927AE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410F0DF0" w14:textId="7B55E392" w:rsidR="00C13B08" w:rsidRPr="007C1308" w:rsidRDefault="00BC1D7A" w:rsidP="001927AE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(51,190)</w:t>
            </w:r>
          </w:p>
        </w:tc>
      </w:tr>
      <w:tr w:rsidR="00C13B08" w:rsidRPr="007C1308" w14:paraId="1D645542" w14:textId="77777777" w:rsidTr="00DB0DBA">
        <w:trPr>
          <w:cantSplit/>
        </w:trPr>
        <w:tc>
          <w:tcPr>
            <w:tcW w:w="3960" w:type="dxa"/>
          </w:tcPr>
          <w:p w14:paraId="4BE78507" w14:textId="29F877C4" w:rsidR="00C13B08" w:rsidRPr="007C1308" w:rsidRDefault="00C13B08" w:rsidP="001927AE">
            <w:pPr>
              <w:tabs>
                <w:tab w:val="clear" w:pos="2807"/>
                <w:tab w:val="left" w:pos="2643"/>
              </w:tabs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รับรู้เป็นรายได้ในระหว่างปี</w:t>
            </w:r>
          </w:p>
        </w:tc>
        <w:tc>
          <w:tcPr>
            <w:tcW w:w="1080" w:type="dxa"/>
          </w:tcPr>
          <w:p w14:paraId="0BE728D9" w14:textId="7392EF4C" w:rsidR="00C13B08" w:rsidRPr="007C1308" w:rsidRDefault="00213ED0" w:rsidP="001927AE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140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,976</w:t>
            </w:r>
          </w:p>
        </w:tc>
        <w:tc>
          <w:tcPr>
            <w:tcW w:w="184" w:type="dxa"/>
          </w:tcPr>
          <w:p w14:paraId="3E16D55D" w14:textId="77777777" w:rsidR="00C13B08" w:rsidRPr="007C1308" w:rsidRDefault="00C13B08" w:rsidP="001927AE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90" w:type="dxa"/>
          </w:tcPr>
          <w:p w14:paraId="0D042409" w14:textId="51397128" w:rsidR="00C13B08" w:rsidRPr="007C1308" w:rsidRDefault="00C13B08" w:rsidP="001927AE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355,185</w:t>
            </w:r>
          </w:p>
        </w:tc>
        <w:tc>
          <w:tcPr>
            <w:tcW w:w="178" w:type="dxa"/>
          </w:tcPr>
          <w:p w14:paraId="72E7192D" w14:textId="77777777" w:rsidR="00C13B08" w:rsidRPr="007C1308" w:rsidRDefault="00C13B08" w:rsidP="001927AE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26BDBE1F" w14:textId="4B29EB16" w:rsidR="00C13B08" w:rsidRPr="007C1308" w:rsidRDefault="00AE2633" w:rsidP="001927AE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106,422</w:t>
            </w:r>
          </w:p>
        </w:tc>
        <w:tc>
          <w:tcPr>
            <w:tcW w:w="180" w:type="dxa"/>
          </w:tcPr>
          <w:p w14:paraId="58337EF5" w14:textId="77777777" w:rsidR="00C13B08" w:rsidRPr="007C1308" w:rsidRDefault="00C13B08" w:rsidP="001927AE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4A9A52B9" w14:textId="1B06E2B9" w:rsidR="00C13B08" w:rsidRPr="007C1308" w:rsidRDefault="00C13B08" w:rsidP="001927AE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160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389</w:t>
            </w:r>
          </w:p>
        </w:tc>
      </w:tr>
      <w:tr w:rsidR="00C13B08" w:rsidRPr="007C1308" w14:paraId="3EF68674" w14:textId="77777777" w:rsidTr="00DB0DBA">
        <w:trPr>
          <w:cantSplit/>
        </w:trPr>
        <w:tc>
          <w:tcPr>
            <w:tcW w:w="3960" w:type="dxa"/>
            <w:shd w:val="clear" w:color="auto" w:fill="auto"/>
          </w:tcPr>
          <w:p w14:paraId="5BD15DD3" w14:textId="77777777" w:rsidR="00C13B08" w:rsidRPr="007C1308" w:rsidRDefault="00C13B08" w:rsidP="001927AE">
            <w:pPr>
              <w:tabs>
                <w:tab w:val="clear" w:pos="2807"/>
                <w:tab w:val="left" w:pos="2643"/>
              </w:tabs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โอนค่าเผื่อผลขาดทุนด้านเครดิตที่คาดว่าจะเกิดขึ้น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08B83C80" w14:textId="435F28A0" w:rsidR="00C13B08" w:rsidRPr="007C1308" w:rsidRDefault="00C13B08" w:rsidP="001927AE">
            <w:pPr>
              <w:tabs>
                <w:tab w:val="clear" w:pos="2807"/>
                <w:tab w:val="left" w:pos="2643"/>
              </w:tabs>
              <w:ind w:right="-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7C1308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ไป</w:t>
            </w:r>
            <w:r w:rsidRPr="007C1308">
              <w:rPr>
                <w:rFonts w:asciiTheme="majorBidi" w:hAnsiTheme="majorBidi" w:hint="cs"/>
                <w:sz w:val="28"/>
                <w:szCs w:val="28"/>
                <w:cs/>
              </w:rPr>
              <w:t>ลูกหนี้ตามสัญญาปรับโครงสร้างหนี้</w:t>
            </w:r>
          </w:p>
        </w:tc>
        <w:tc>
          <w:tcPr>
            <w:tcW w:w="1080" w:type="dxa"/>
          </w:tcPr>
          <w:p w14:paraId="79C5FAAF" w14:textId="77777777" w:rsidR="00A077CF" w:rsidRPr="007C1308" w:rsidRDefault="00A077CF" w:rsidP="001927AE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1EF5AA88" w14:textId="529D5B57" w:rsidR="00C13B08" w:rsidRPr="007C1308" w:rsidRDefault="00A077CF" w:rsidP="001927AE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4" w:type="dxa"/>
          </w:tcPr>
          <w:p w14:paraId="519BE771" w14:textId="77777777" w:rsidR="00C13B08" w:rsidRPr="007C1308" w:rsidRDefault="00C13B08" w:rsidP="001927AE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990" w:type="dxa"/>
          </w:tcPr>
          <w:p w14:paraId="14D07B88" w14:textId="77777777" w:rsidR="00C13B08" w:rsidRPr="007C1308" w:rsidRDefault="00C13B08" w:rsidP="001927AE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  <w:p w14:paraId="650AB131" w14:textId="1D1FD0C6" w:rsidR="00C13B08" w:rsidRPr="007C1308" w:rsidRDefault="00C13B08" w:rsidP="001927AE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3,804</w:t>
            </w:r>
          </w:p>
        </w:tc>
        <w:tc>
          <w:tcPr>
            <w:tcW w:w="178" w:type="dxa"/>
          </w:tcPr>
          <w:p w14:paraId="663C8827" w14:textId="77777777" w:rsidR="00C13B08" w:rsidRPr="007C1308" w:rsidRDefault="00C13B08" w:rsidP="001927AE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195062DA" w14:textId="77777777" w:rsidR="00C13B08" w:rsidRPr="007C1308" w:rsidRDefault="00C13B08" w:rsidP="001927AE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3B403AD4" w14:textId="3E5FA02D" w:rsidR="00C42385" w:rsidRPr="007C1308" w:rsidRDefault="00C42385" w:rsidP="001927AE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</w:tcPr>
          <w:p w14:paraId="2A1D97C1" w14:textId="77777777" w:rsidR="00C13B08" w:rsidRPr="007C1308" w:rsidRDefault="00C13B08" w:rsidP="001927AE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70B0EDAE" w14:textId="77777777" w:rsidR="00C13B08" w:rsidRPr="007C1308" w:rsidRDefault="00C13B08" w:rsidP="001927AE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4C539E8E" w14:textId="4E9B1BEE" w:rsidR="00C13B08" w:rsidRPr="007C1308" w:rsidRDefault="00C13B08" w:rsidP="001927AE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80" w:right="-89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507</w:t>
            </w:r>
          </w:p>
        </w:tc>
      </w:tr>
    </w:tbl>
    <w:p w14:paraId="64389B3A" w14:textId="77777777" w:rsidR="00667682" w:rsidRPr="007C1308" w:rsidRDefault="00667682" w:rsidP="001927AE">
      <w:pPr>
        <w:tabs>
          <w:tab w:val="clear" w:pos="454"/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ajorBidi"/>
          <w:sz w:val="20"/>
          <w:szCs w:val="20"/>
          <w:lang w:val="en-AU"/>
        </w:rPr>
      </w:pPr>
    </w:p>
    <w:p w14:paraId="615D4959" w14:textId="03AADB07" w:rsidR="004A5A2D" w:rsidRPr="007C1308" w:rsidRDefault="004A5A2D" w:rsidP="001927AE">
      <w:pPr>
        <w:tabs>
          <w:tab w:val="clear" w:pos="454"/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7C1308">
        <w:rPr>
          <w:rFonts w:asciiTheme="majorBidi" w:hAnsiTheme="majorBidi" w:cstheme="majorBidi"/>
          <w:sz w:val="28"/>
          <w:szCs w:val="28"/>
          <w:cs/>
          <w:lang w:val="en-AU"/>
        </w:rPr>
        <w:t>สินทรัพย์ที่เกิดจากสัญญาประกอบด้วยลูกหนี้การค้าที่ยังไม่เรียกเก็บ โดยส่วนใหญ่แสดงถึงสิท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ธิของกลุ่มบริษัทในการได้รับสิ่งตอบแทนจากงานบริการบำรุงรักษา บริการเกี่ยวกับระบบรักษาความปลอดภัยทางคอมพิวเตอร์และระบบเครือข่าย และบริการอื่น เพื่อเป็นการแลกเปลี่ยนกับงานที่ทำเสร็จ แต่ยังไม่ได้เรียกชำระ ณ วันที่รายงาน สินทรัพย์ที่เกิดจากสัญญาจะโอนไปเป็นลูกหนี้เมื่อกลุ่มบริษัทมีสิทธิในการได้รับสิ่งตอบแทนโดยไม่มีเงื่อนไข ซึ่งโดยทั่วไปเกิดขึ้นเมื่อออกใบแจ้งหนี้ </w:t>
      </w:r>
    </w:p>
    <w:p w14:paraId="396D80DD" w14:textId="5E3896A3" w:rsidR="00431954" w:rsidRPr="007C1308" w:rsidRDefault="00431954" w:rsidP="001927AE">
      <w:pPr>
        <w:tabs>
          <w:tab w:val="clear" w:pos="454"/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8640" w:type="dxa"/>
        <w:tblInd w:w="90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080"/>
        <w:gridCol w:w="270"/>
        <w:gridCol w:w="990"/>
        <w:gridCol w:w="270"/>
        <w:gridCol w:w="1080"/>
        <w:gridCol w:w="180"/>
        <w:gridCol w:w="990"/>
      </w:tblGrid>
      <w:tr w:rsidR="00431954" w:rsidRPr="007C1308" w14:paraId="13A087B9" w14:textId="77777777" w:rsidTr="00DB0DBA">
        <w:trPr>
          <w:tblHeader/>
        </w:trPr>
        <w:tc>
          <w:tcPr>
            <w:tcW w:w="3780" w:type="dxa"/>
          </w:tcPr>
          <w:p w14:paraId="510AA62F" w14:textId="6F6CF755" w:rsidR="00431954" w:rsidRPr="007C1308" w:rsidRDefault="00431954" w:rsidP="001927AE">
            <w:pPr>
              <w:tabs>
                <w:tab w:val="clear" w:pos="2807"/>
                <w:tab w:val="left" w:pos="2643"/>
              </w:tabs>
              <w:ind w:right="-12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7C130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หนี้สินที่เกิดจากสัญญา</w:t>
            </w:r>
          </w:p>
        </w:tc>
        <w:tc>
          <w:tcPr>
            <w:tcW w:w="2340" w:type="dxa"/>
            <w:gridSpan w:val="3"/>
            <w:hideMark/>
          </w:tcPr>
          <w:p w14:paraId="20962C19" w14:textId="77777777" w:rsidR="00431954" w:rsidRPr="007C1308" w:rsidRDefault="00431954" w:rsidP="001927A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7C1308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3C267873" w14:textId="77777777" w:rsidR="00431954" w:rsidRPr="007C1308" w:rsidRDefault="00431954" w:rsidP="001927A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250" w:type="dxa"/>
            <w:gridSpan w:val="3"/>
            <w:hideMark/>
          </w:tcPr>
          <w:p w14:paraId="2AE7A48D" w14:textId="77777777" w:rsidR="00431954" w:rsidRPr="007C1308" w:rsidRDefault="00431954" w:rsidP="001927A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7C1308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431954" w:rsidRPr="007C1308" w14:paraId="60017748" w14:textId="77777777" w:rsidTr="00DB0DBA">
        <w:trPr>
          <w:trHeight w:val="103"/>
          <w:tblHeader/>
        </w:trPr>
        <w:tc>
          <w:tcPr>
            <w:tcW w:w="3780" w:type="dxa"/>
          </w:tcPr>
          <w:p w14:paraId="10837729" w14:textId="77777777" w:rsidR="00431954" w:rsidRPr="007C1308" w:rsidRDefault="00431954" w:rsidP="001927AE">
            <w:pPr>
              <w:pStyle w:val="acctfourfigures"/>
              <w:tabs>
                <w:tab w:val="left" w:pos="2643"/>
              </w:tabs>
              <w:spacing w:line="240" w:lineRule="atLeast"/>
              <w:ind w:right="-126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080" w:type="dxa"/>
          </w:tcPr>
          <w:p w14:paraId="1E7F2727" w14:textId="334D2C70" w:rsidR="00431954" w:rsidRPr="007C1308" w:rsidRDefault="00C13B08" w:rsidP="001927AE">
            <w:pPr>
              <w:pStyle w:val="acctmergecolhdg"/>
              <w:spacing w:line="240" w:lineRule="atLeast"/>
              <w:ind w:left="-79" w:right="-78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</w:pPr>
            <w:r w:rsidRPr="007C1308">
              <w:rPr>
                <w:rFonts w:asciiTheme="majorBidi" w:hAnsiTheme="majorBidi" w:cstheme="majorBidi"/>
                <w:b w:val="0"/>
                <w:sz w:val="28"/>
                <w:szCs w:val="28"/>
                <w:lang w:val="en-US" w:eastAsia="en-GB" w:bidi="th-TH"/>
              </w:rPr>
              <w:t>2565</w:t>
            </w:r>
          </w:p>
        </w:tc>
        <w:tc>
          <w:tcPr>
            <w:tcW w:w="270" w:type="dxa"/>
          </w:tcPr>
          <w:p w14:paraId="0F0DD30B" w14:textId="77777777" w:rsidR="00431954" w:rsidRPr="007C1308" w:rsidRDefault="00431954" w:rsidP="001927A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2066189A" w14:textId="56B85065" w:rsidR="00431954" w:rsidRPr="007C1308" w:rsidRDefault="00C13B08" w:rsidP="001927AE">
            <w:pPr>
              <w:pStyle w:val="acctmergecolhdg"/>
              <w:spacing w:line="240" w:lineRule="atLeast"/>
              <w:ind w:left="-84" w:right="-78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</w:pPr>
            <w:r w:rsidRPr="007C1308">
              <w:rPr>
                <w:rFonts w:asciiTheme="majorBidi" w:hAnsiTheme="majorBidi" w:cstheme="majorBidi"/>
                <w:b w:val="0"/>
                <w:sz w:val="28"/>
                <w:szCs w:val="28"/>
                <w:lang w:val="en-US" w:eastAsia="en-GB" w:bidi="th-TH"/>
              </w:rPr>
              <w:t>2564</w:t>
            </w:r>
          </w:p>
        </w:tc>
        <w:tc>
          <w:tcPr>
            <w:tcW w:w="270" w:type="dxa"/>
          </w:tcPr>
          <w:p w14:paraId="07CA89FD" w14:textId="77777777" w:rsidR="00431954" w:rsidRPr="007C1308" w:rsidRDefault="00431954" w:rsidP="001927A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001C71AD" w14:textId="49830132" w:rsidR="00431954" w:rsidRPr="007C1308" w:rsidRDefault="00C13B08" w:rsidP="001927AE">
            <w:pPr>
              <w:pStyle w:val="acctmergecolhdg"/>
              <w:spacing w:line="240" w:lineRule="atLeast"/>
              <w:ind w:left="-79" w:right="-8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7C1308">
              <w:rPr>
                <w:rFonts w:asciiTheme="majorBidi" w:hAnsiTheme="majorBidi" w:cstheme="majorBidi"/>
                <w:b w:val="0"/>
                <w:sz w:val="28"/>
                <w:szCs w:val="28"/>
                <w:lang w:val="en-US" w:eastAsia="en-GB" w:bidi="th-TH"/>
              </w:rPr>
              <w:t>2565</w:t>
            </w:r>
          </w:p>
        </w:tc>
        <w:tc>
          <w:tcPr>
            <w:tcW w:w="180" w:type="dxa"/>
          </w:tcPr>
          <w:p w14:paraId="5E41A741" w14:textId="77777777" w:rsidR="00431954" w:rsidRPr="007C1308" w:rsidRDefault="00431954" w:rsidP="001927A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17BA454E" w14:textId="3581B799" w:rsidR="00431954" w:rsidRPr="007C1308" w:rsidRDefault="00C13B08" w:rsidP="001927AE">
            <w:pPr>
              <w:pStyle w:val="acctmergecolhdg"/>
              <w:spacing w:line="240" w:lineRule="atLeast"/>
              <w:ind w:left="-84" w:right="-78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7C1308">
              <w:rPr>
                <w:rFonts w:asciiTheme="majorBidi" w:hAnsiTheme="majorBidi" w:cstheme="majorBidi"/>
                <w:b w:val="0"/>
                <w:sz w:val="28"/>
                <w:szCs w:val="28"/>
                <w:lang w:val="en-US" w:eastAsia="en-GB" w:bidi="th-TH"/>
              </w:rPr>
              <w:t>2564</w:t>
            </w:r>
          </w:p>
        </w:tc>
      </w:tr>
      <w:tr w:rsidR="00431954" w:rsidRPr="007C1308" w14:paraId="4DBD5A5A" w14:textId="77777777" w:rsidTr="00DB0DBA">
        <w:trPr>
          <w:trHeight w:val="80"/>
          <w:tblHeader/>
        </w:trPr>
        <w:tc>
          <w:tcPr>
            <w:tcW w:w="3780" w:type="dxa"/>
          </w:tcPr>
          <w:p w14:paraId="3349FCF8" w14:textId="77777777" w:rsidR="00431954" w:rsidRPr="007C1308" w:rsidRDefault="00431954" w:rsidP="001927AE">
            <w:pPr>
              <w:tabs>
                <w:tab w:val="clear" w:pos="2807"/>
                <w:tab w:val="left" w:pos="2643"/>
              </w:tabs>
              <w:spacing w:line="240" w:lineRule="auto"/>
              <w:ind w:right="-12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4860" w:type="dxa"/>
            <w:gridSpan w:val="7"/>
            <w:hideMark/>
          </w:tcPr>
          <w:p w14:paraId="387A7A94" w14:textId="77777777" w:rsidR="00431954" w:rsidRPr="007C1308" w:rsidRDefault="00431954" w:rsidP="001927A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  <w:r w:rsidRPr="007C1308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(</w:t>
            </w:r>
            <w:r w:rsidRPr="007C130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พันบาท</w:t>
            </w:r>
            <w:r w:rsidRPr="007C1308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)</w:t>
            </w:r>
          </w:p>
        </w:tc>
      </w:tr>
      <w:tr w:rsidR="00C13B08" w:rsidRPr="007C1308" w14:paraId="2178CF62" w14:textId="77777777" w:rsidTr="00DB0DBA">
        <w:trPr>
          <w:cantSplit/>
        </w:trPr>
        <w:tc>
          <w:tcPr>
            <w:tcW w:w="3780" w:type="dxa"/>
          </w:tcPr>
          <w:p w14:paraId="5FF91D89" w14:textId="6B65DC06" w:rsidR="00C13B08" w:rsidRPr="007C1308" w:rsidRDefault="00C13B08" w:rsidP="001927A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เงินรับล่วงหน้า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2EEF58C" w14:textId="32278397" w:rsidR="00C13B08" w:rsidRPr="007C1308" w:rsidRDefault="000A110F" w:rsidP="001927AE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83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156,</w:t>
            </w:r>
            <w:r w:rsidR="00517CB5"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648</w:t>
            </w:r>
          </w:p>
        </w:tc>
        <w:tc>
          <w:tcPr>
            <w:tcW w:w="270" w:type="dxa"/>
          </w:tcPr>
          <w:p w14:paraId="544EE176" w14:textId="77777777" w:rsidR="00C13B08" w:rsidRPr="007C1308" w:rsidRDefault="00C13B08" w:rsidP="001927A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12C5164" w14:textId="713895C2" w:rsidR="00C13B08" w:rsidRPr="007C1308" w:rsidRDefault="00C13B08" w:rsidP="001927AE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163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354</w:t>
            </w:r>
          </w:p>
        </w:tc>
        <w:tc>
          <w:tcPr>
            <w:tcW w:w="270" w:type="dxa"/>
          </w:tcPr>
          <w:p w14:paraId="4C3B6E40" w14:textId="77777777" w:rsidR="00C13B08" w:rsidRPr="007C1308" w:rsidRDefault="00C13B08" w:rsidP="001927A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F017015" w14:textId="5FF60EEA" w:rsidR="00C13B08" w:rsidRPr="007C1308" w:rsidRDefault="005F685A" w:rsidP="001927AE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78,</w:t>
            </w:r>
            <w:r w:rsidR="000D69F2"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8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60</w:t>
            </w:r>
          </w:p>
        </w:tc>
        <w:tc>
          <w:tcPr>
            <w:tcW w:w="180" w:type="dxa"/>
          </w:tcPr>
          <w:p w14:paraId="15359F83" w14:textId="77777777" w:rsidR="00C13B08" w:rsidRPr="007C1308" w:rsidRDefault="00C13B08" w:rsidP="001927A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5351BD0" w14:textId="14F0A24D" w:rsidR="00C13B08" w:rsidRPr="007C1308" w:rsidRDefault="00C13B08" w:rsidP="001927AE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83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792</w:t>
            </w:r>
          </w:p>
        </w:tc>
      </w:tr>
    </w:tbl>
    <w:p w14:paraId="35911C1F" w14:textId="2E9F7943" w:rsidR="00431954" w:rsidRPr="007C1308" w:rsidRDefault="00431954" w:rsidP="001927AE">
      <w:pPr>
        <w:tabs>
          <w:tab w:val="clear" w:pos="454"/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ajorBidi"/>
          <w:sz w:val="20"/>
          <w:szCs w:val="20"/>
        </w:rPr>
      </w:pPr>
    </w:p>
    <w:p w14:paraId="0C5FF4EF" w14:textId="6F38BEDF" w:rsidR="00431954" w:rsidRPr="007C1308" w:rsidRDefault="00431954" w:rsidP="001927AE">
      <w:pPr>
        <w:tabs>
          <w:tab w:val="clear" w:pos="454"/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7C1308">
        <w:rPr>
          <w:rFonts w:asciiTheme="majorBidi" w:hAnsiTheme="majorBidi" w:cstheme="majorBidi"/>
          <w:sz w:val="28"/>
          <w:szCs w:val="28"/>
          <w:cs/>
        </w:rPr>
        <w:t>หนี้สินที่เกิดจากสัญญาประกอบด้วยรายได้รับล่วงหน้า โดยส่วนใหญ่เกิดจากสิ่งตอบแทนที่ได้รับล่วงหน้าจากลูกค้าสำหรับการขายสินค้าและบริการ โดยกลุ่มบริษัทจะรับรู้หนี้สินที่เกิดจากสัญญาดังกล่าวเป็นรายได้เมื่อส่งมอบการควบคุมสินค้าให้กับลูกค้า และสิ่งตอบแทนที่ได้รับซึ่งปันส่วนให้การบริการ</w:t>
      </w:r>
      <w:r w:rsidR="00854572" w:rsidRPr="007C1308">
        <w:rPr>
          <w:rFonts w:asciiTheme="majorBidi" w:hAnsiTheme="majorBidi" w:cstheme="majorBidi" w:hint="cs"/>
          <w:sz w:val="28"/>
          <w:szCs w:val="28"/>
          <w:cs/>
        </w:rPr>
        <w:t>บำรุงรักษาที่</w:t>
      </w:r>
      <w:r w:rsidRPr="007C1308">
        <w:rPr>
          <w:rFonts w:asciiTheme="majorBidi" w:hAnsiTheme="majorBidi" w:cstheme="majorBidi"/>
          <w:sz w:val="28"/>
          <w:szCs w:val="28"/>
          <w:cs/>
        </w:rPr>
        <w:t>ยังให้บริการไม่เสร็จสิ้น โดยจะรับรู้เป็นรายได้ด้วยวิธีเส้นตรงตลอดระยะเวลา</w:t>
      </w:r>
      <w:r w:rsidR="00854572" w:rsidRPr="007C1308">
        <w:rPr>
          <w:rFonts w:asciiTheme="majorBidi" w:hAnsiTheme="majorBidi" w:cstheme="majorBidi"/>
          <w:sz w:val="28"/>
          <w:szCs w:val="28"/>
          <w:cs/>
        </w:rPr>
        <w:t>การบริการ</w:t>
      </w:r>
      <w:r w:rsidR="00854572" w:rsidRPr="007C1308">
        <w:rPr>
          <w:rFonts w:asciiTheme="majorBidi" w:hAnsiTheme="majorBidi" w:cstheme="majorBidi" w:hint="cs"/>
          <w:sz w:val="28"/>
          <w:szCs w:val="28"/>
          <w:cs/>
        </w:rPr>
        <w:t>บำรุงรักษา</w:t>
      </w:r>
      <w:r w:rsidRPr="007C1308">
        <w:rPr>
          <w:rFonts w:asciiTheme="majorBidi" w:hAnsiTheme="majorBidi" w:cstheme="majorBidi"/>
          <w:sz w:val="28"/>
          <w:szCs w:val="28"/>
          <w:cs/>
        </w:rPr>
        <w:t>นั้น</w:t>
      </w:r>
    </w:p>
    <w:p w14:paraId="04DA7F9A" w14:textId="1575F090" w:rsidR="00091C1E" w:rsidRPr="007C1308" w:rsidRDefault="00091C1E" w:rsidP="001927AE">
      <w:pPr>
        <w:tabs>
          <w:tab w:val="clear" w:pos="454"/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ajorBidi"/>
          <w:sz w:val="20"/>
          <w:szCs w:val="20"/>
        </w:rPr>
      </w:pPr>
    </w:p>
    <w:p w14:paraId="689A6EA5" w14:textId="37C9647C" w:rsidR="00091C1E" w:rsidRPr="007C1308" w:rsidRDefault="00091C1E" w:rsidP="001927AE">
      <w:pPr>
        <w:tabs>
          <w:tab w:val="clear" w:pos="454"/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7C1308">
        <w:rPr>
          <w:rFonts w:asciiTheme="majorBidi" w:hAnsiTheme="majorBidi" w:cstheme="majorBidi"/>
          <w:sz w:val="28"/>
          <w:szCs w:val="28"/>
          <w:cs/>
        </w:rPr>
        <w:t>หนี้สินที่เกิดจากสัญญาของกลุ่มบริษั</w:t>
      </w:r>
      <w:r w:rsidRPr="007C1308">
        <w:rPr>
          <w:rFonts w:asciiTheme="majorBidi" w:hAnsiTheme="majorBidi" w:cstheme="majorBidi" w:hint="cs"/>
          <w:sz w:val="28"/>
          <w:szCs w:val="28"/>
          <w:cs/>
        </w:rPr>
        <w:t>ท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และบริษัท ณ วันที่ </w:t>
      </w:r>
      <w:r w:rsidR="007E56DD" w:rsidRPr="007C1308">
        <w:rPr>
          <w:rFonts w:asciiTheme="majorBidi" w:hAnsiTheme="majorBidi" w:cstheme="majorBidi"/>
          <w:sz w:val="28"/>
          <w:szCs w:val="28"/>
        </w:rPr>
        <w:t>31</w:t>
      </w:r>
      <w:r w:rsidRPr="007C1308">
        <w:rPr>
          <w:rFonts w:asciiTheme="majorBidi" w:hAnsiTheme="majorBidi" w:cstheme="majorBidi"/>
          <w:sz w:val="28"/>
          <w:szCs w:val="28"/>
        </w:rPr>
        <w:t xml:space="preserve"> 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E56DD" w:rsidRPr="007C1308">
        <w:rPr>
          <w:rFonts w:asciiTheme="majorBidi" w:hAnsiTheme="majorBidi" w:cstheme="majorBidi"/>
          <w:sz w:val="28"/>
          <w:szCs w:val="28"/>
        </w:rPr>
        <w:t>256</w:t>
      </w:r>
      <w:r w:rsidR="00A169A5" w:rsidRPr="007C1308">
        <w:rPr>
          <w:rFonts w:asciiTheme="majorBidi" w:hAnsiTheme="majorBidi" w:cstheme="majorBidi"/>
          <w:sz w:val="28"/>
          <w:szCs w:val="28"/>
        </w:rPr>
        <w:t>4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 จำนวน </w:t>
      </w:r>
      <w:r w:rsidR="00286F28" w:rsidRPr="007C1308">
        <w:rPr>
          <w:rFonts w:asciiTheme="majorBidi" w:hAnsiTheme="majorBidi" w:cstheme="majorBidi"/>
          <w:sz w:val="28"/>
          <w:szCs w:val="28"/>
        </w:rPr>
        <w:t>132.46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 ล้านบาทและ</w:t>
      </w:r>
      <w:r w:rsidR="00C74C35" w:rsidRPr="007C1308">
        <w:rPr>
          <w:rFonts w:asciiTheme="majorBidi" w:hAnsiTheme="majorBidi" w:cstheme="majorBidi"/>
          <w:sz w:val="28"/>
          <w:szCs w:val="28"/>
        </w:rPr>
        <w:t xml:space="preserve"> </w:t>
      </w:r>
      <w:r w:rsidR="008D391E" w:rsidRPr="007C1308">
        <w:rPr>
          <w:rFonts w:asciiTheme="majorBidi" w:hAnsiTheme="majorBidi" w:cstheme="majorBidi"/>
          <w:sz w:val="28"/>
          <w:szCs w:val="28"/>
        </w:rPr>
        <w:t>65.64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ล้านบาท ตามลำดับถูกรับรู้เป็นรายได้ในระหว่างปี </w:t>
      </w:r>
      <w:r w:rsidR="007E56DD" w:rsidRPr="007C1308">
        <w:rPr>
          <w:rFonts w:asciiTheme="majorBidi" w:hAnsiTheme="majorBidi" w:cstheme="majorBidi"/>
          <w:sz w:val="28"/>
          <w:szCs w:val="28"/>
        </w:rPr>
        <w:t>256</w:t>
      </w:r>
      <w:r w:rsidR="00A169A5" w:rsidRPr="007C1308">
        <w:rPr>
          <w:rFonts w:asciiTheme="majorBidi" w:hAnsiTheme="majorBidi" w:cstheme="majorBidi"/>
          <w:sz w:val="28"/>
          <w:szCs w:val="28"/>
        </w:rPr>
        <w:t>5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C1308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7E56DD" w:rsidRPr="007C1308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A169A5" w:rsidRPr="007C1308"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7C1308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A169A5" w:rsidRPr="007C1308">
        <w:rPr>
          <w:rFonts w:asciiTheme="majorBidi" w:hAnsiTheme="majorBidi" w:cstheme="majorBidi"/>
          <w:i/>
          <w:iCs/>
          <w:sz w:val="28"/>
          <w:szCs w:val="28"/>
        </w:rPr>
        <w:t>173.71</w:t>
      </w:r>
      <w:r w:rsidRPr="007C1308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7C1308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ล้านบาทและ </w:t>
      </w:r>
      <w:r w:rsidR="00A169A5" w:rsidRPr="007C1308">
        <w:rPr>
          <w:rFonts w:asciiTheme="majorBidi" w:hAnsiTheme="majorBidi" w:cstheme="majorBidi"/>
          <w:i/>
          <w:iCs/>
          <w:sz w:val="28"/>
          <w:szCs w:val="28"/>
        </w:rPr>
        <w:t>125.07</w:t>
      </w:r>
      <w:r w:rsidRPr="007C1308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7C1308">
        <w:rPr>
          <w:rFonts w:asciiTheme="majorBidi" w:hAnsiTheme="majorBidi" w:cstheme="majorBidi"/>
          <w:i/>
          <w:iCs/>
          <w:sz w:val="28"/>
          <w:szCs w:val="28"/>
          <w:cs/>
        </w:rPr>
        <w:t>ล้านบาท ตามลำดับ)</w:t>
      </w:r>
    </w:p>
    <w:p w14:paraId="20ED4FAD" w14:textId="311B4DFC" w:rsidR="006C7D3C" w:rsidRPr="007C1308" w:rsidRDefault="006C7D3C" w:rsidP="001927AE">
      <w:pPr>
        <w:ind w:left="540" w:right="-43"/>
        <w:jc w:val="thaiDistribute"/>
        <w:rPr>
          <w:rFonts w:asciiTheme="majorBidi" w:hAnsiTheme="majorBidi" w:cstheme="majorBidi"/>
          <w:snapToGrid w:val="0"/>
          <w:color w:val="000000"/>
          <w:sz w:val="20"/>
          <w:szCs w:val="20"/>
          <w:lang w:eastAsia="th-TH"/>
        </w:rPr>
      </w:pPr>
    </w:p>
    <w:p w14:paraId="4C34B519" w14:textId="77777777" w:rsidR="004D1492" w:rsidRPr="007C1308" w:rsidRDefault="004D1492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7C130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15A96C56" w14:textId="047D0BA7" w:rsidR="00DA7A6F" w:rsidRPr="007C1308" w:rsidRDefault="0026307A" w:rsidP="001927AE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C130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รายได้ที่คาดว่าจะรับรู้ในอนาคตจากภาระที่ยังปฏิบัติไม่เสร็จสิ้น</w:t>
      </w:r>
    </w:p>
    <w:p w14:paraId="7A0FC791" w14:textId="77777777" w:rsidR="0026307A" w:rsidRPr="007C1308" w:rsidRDefault="0026307A" w:rsidP="001927AE">
      <w:pPr>
        <w:ind w:left="540" w:right="-43"/>
        <w:jc w:val="thaiDistribute"/>
        <w:rPr>
          <w:rFonts w:asciiTheme="majorBidi" w:hAnsiTheme="majorBidi" w:cstheme="majorBidi"/>
          <w:snapToGrid w:val="0"/>
          <w:color w:val="000000"/>
          <w:sz w:val="20"/>
          <w:szCs w:val="20"/>
          <w:lang w:eastAsia="th-TH"/>
        </w:rPr>
      </w:pPr>
    </w:p>
    <w:tbl>
      <w:tblPr>
        <w:tblW w:w="864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2249"/>
        <w:gridCol w:w="808"/>
        <w:gridCol w:w="270"/>
        <w:gridCol w:w="999"/>
        <w:gridCol w:w="263"/>
        <w:gridCol w:w="724"/>
        <w:gridCol w:w="270"/>
        <w:gridCol w:w="805"/>
        <w:gridCol w:w="270"/>
        <w:gridCol w:w="978"/>
        <w:gridCol w:w="238"/>
        <w:gridCol w:w="766"/>
      </w:tblGrid>
      <w:tr w:rsidR="004A1BB9" w:rsidRPr="007C1308" w14:paraId="5409B3E4" w14:textId="77777777" w:rsidTr="00DB0DBA">
        <w:trPr>
          <w:tblHeader/>
        </w:trPr>
        <w:tc>
          <w:tcPr>
            <w:tcW w:w="1302" w:type="pct"/>
            <w:vMerge w:val="restart"/>
            <w:vAlign w:val="bottom"/>
          </w:tcPr>
          <w:p w14:paraId="54E263C5" w14:textId="77777777" w:rsidR="004A1BB9" w:rsidRPr="007C1308" w:rsidRDefault="004A1BB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9" w:hanging="159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bookmarkStart w:id="22" w:name="_Hlk33325711"/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รายได้ที่คาดว่าจะรับรู้ในอนาคตจากภาระที่ยังปฏิบัติไม่เสร็จสิ้น</w:t>
            </w:r>
            <w:r w:rsidRPr="007C1308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  <w:t xml:space="preserve"> </w:t>
            </w:r>
            <w:bookmarkEnd w:id="22"/>
          </w:p>
        </w:tc>
        <w:tc>
          <w:tcPr>
            <w:tcW w:w="1773" w:type="pct"/>
            <w:gridSpan w:val="5"/>
          </w:tcPr>
          <w:p w14:paraId="0C1A7115" w14:textId="5376D23F" w:rsidR="004A1BB9" w:rsidRPr="007C1308" w:rsidRDefault="004A1BB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6" w:type="pct"/>
          </w:tcPr>
          <w:p w14:paraId="6D70F769" w14:textId="77777777" w:rsidR="004A1BB9" w:rsidRPr="007C1308" w:rsidRDefault="004A1BB9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9" w:type="pct"/>
            <w:gridSpan w:val="5"/>
          </w:tcPr>
          <w:p w14:paraId="21D06D9C" w14:textId="7314A4B9" w:rsidR="004A1BB9" w:rsidRPr="007C1308" w:rsidRDefault="004A1BB9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778B" w:rsidRPr="007C1308" w14:paraId="102B30CA" w14:textId="77777777" w:rsidTr="00A927F7">
        <w:trPr>
          <w:trHeight w:val="794"/>
          <w:tblHeader/>
        </w:trPr>
        <w:tc>
          <w:tcPr>
            <w:tcW w:w="1302" w:type="pct"/>
            <w:vMerge/>
          </w:tcPr>
          <w:p w14:paraId="134710D7" w14:textId="77777777" w:rsidR="00D5778B" w:rsidRPr="007C1308" w:rsidRDefault="00D5778B" w:rsidP="001927AE">
            <w:pPr>
              <w:ind w:left="166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68" w:type="pct"/>
            <w:vAlign w:val="bottom"/>
          </w:tcPr>
          <w:p w14:paraId="285DC7DF" w14:textId="77777777" w:rsidR="00D5778B" w:rsidRPr="007C1308" w:rsidRDefault="00D5778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</w:p>
          <w:p w14:paraId="30C97F98" w14:textId="65AB7439" w:rsidR="00D5778B" w:rsidRPr="007C1308" w:rsidRDefault="007E56D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7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5778B" w:rsidRPr="007C130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5778B"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6" w:type="pct"/>
            <w:vAlign w:val="bottom"/>
          </w:tcPr>
          <w:p w14:paraId="3D30ABEE" w14:textId="77777777" w:rsidR="00D5778B" w:rsidRPr="007C1308" w:rsidRDefault="00D5778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8" w:type="pct"/>
            <w:vAlign w:val="bottom"/>
          </w:tcPr>
          <w:p w14:paraId="0F40AEC4" w14:textId="171A6555" w:rsidR="00D5778B" w:rsidRPr="007C1308" w:rsidRDefault="00D5778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E56DD" w:rsidRPr="007C130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  <w:p w14:paraId="3543FAB3" w14:textId="77777777" w:rsidR="00D5778B" w:rsidRPr="007C1308" w:rsidRDefault="00D5778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แต่ไม่เกิน</w:t>
            </w:r>
          </w:p>
          <w:p w14:paraId="3F7D5EDC" w14:textId="1AA19A3A" w:rsidR="00D5778B" w:rsidRPr="007C1308" w:rsidRDefault="007E56D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D5778B" w:rsidRPr="007C130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5778B"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2" w:type="pct"/>
            <w:vAlign w:val="bottom"/>
          </w:tcPr>
          <w:p w14:paraId="47ACE69A" w14:textId="77777777" w:rsidR="00D5778B" w:rsidRPr="007C1308" w:rsidRDefault="00D5778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19" w:type="pct"/>
            <w:vAlign w:val="bottom"/>
          </w:tcPr>
          <w:p w14:paraId="63366626" w14:textId="77777777" w:rsidR="00D5778B" w:rsidRPr="007C1308" w:rsidRDefault="00D5778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</w:t>
            </w:r>
          </w:p>
          <w:p w14:paraId="4F178320" w14:textId="40FBF4DC" w:rsidR="00D5778B" w:rsidRPr="007C1308" w:rsidRDefault="007E56D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D5778B" w:rsidRPr="007C130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5778B"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6" w:type="pct"/>
            <w:vAlign w:val="bottom"/>
          </w:tcPr>
          <w:p w14:paraId="540E5304" w14:textId="77777777" w:rsidR="00D5778B" w:rsidRPr="007C1308" w:rsidRDefault="00D5778B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6" w:type="pct"/>
            <w:vAlign w:val="bottom"/>
          </w:tcPr>
          <w:p w14:paraId="6B5C3681" w14:textId="77777777" w:rsidR="00D5778B" w:rsidRPr="007C1308" w:rsidRDefault="00D5778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</w:p>
          <w:p w14:paraId="70396265" w14:textId="34008037" w:rsidR="00D5778B" w:rsidRPr="007C1308" w:rsidRDefault="007E56DD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5778B" w:rsidRPr="007C130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5778B"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6" w:type="pct"/>
            <w:vAlign w:val="bottom"/>
          </w:tcPr>
          <w:p w14:paraId="6480AEF5" w14:textId="77777777" w:rsidR="00D5778B" w:rsidRPr="007C1308" w:rsidRDefault="00D5778B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6" w:type="pct"/>
            <w:vAlign w:val="bottom"/>
          </w:tcPr>
          <w:p w14:paraId="37C4C6FE" w14:textId="4640E3AB" w:rsidR="00D5778B" w:rsidRPr="007C1308" w:rsidRDefault="00D5778B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E56DD" w:rsidRPr="007C130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  <w:p w14:paraId="4CCC43E5" w14:textId="77777777" w:rsidR="00D5778B" w:rsidRPr="007C1308" w:rsidRDefault="00D5778B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แต่ไม่เกิน</w:t>
            </w:r>
          </w:p>
          <w:p w14:paraId="1312DDE3" w14:textId="5F24507B" w:rsidR="00D5778B" w:rsidRPr="007C1308" w:rsidRDefault="007E56DD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D5778B" w:rsidRPr="007C130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5778B"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38" w:type="pct"/>
            <w:vAlign w:val="bottom"/>
          </w:tcPr>
          <w:p w14:paraId="55D6F83F" w14:textId="77777777" w:rsidR="00D5778B" w:rsidRPr="007C1308" w:rsidRDefault="00D5778B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3" w:type="pct"/>
            <w:vAlign w:val="bottom"/>
          </w:tcPr>
          <w:p w14:paraId="32FE7E3A" w14:textId="77777777" w:rsidR="00D5778B" w:rsidRPr="007C1308" w:rsidRDefault="00D5778B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</w:t>
            </w:r>
          </w:p>
          <w:p w14:paraId="683D3BC7" w14:textId="4FD75AC9" w:rsidR="00D5778B" w:rsidRPr="007C1308" w:rsidRDefault="007E56DD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D5778B" w:rsidRPr="007C130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5778B"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4A1BB9" w:rsidRPr="007C1308" w14:paraId="0263DDDE" w14:textId="77777777" w:rsidTr="00DB0DBA">
        <w:trPr>
          <w:tblHeader/>
        </w:trPr>
        <w:tc>
          <w:tcPr>
            <w:tcW w:w="1302" w:type="pct"/>
          </w:tcPr>
          <w:p w14:paraId="63FB73A5" w14:textId="30CFF73F" w:rsidR="004A1BB9" w:rsidRPr="007C1308" w:rsidRDefault="004A1BB9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6" w:right="-131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98" w:type="pct"/>
            <w:gridSpan w:val="11"/>
          </w:tcPr>
          <w:p w14:paraId="40907EF9" w14:textId="3F8A7F88" w:rsidR="004A1BB9" w:rsidRPr="007C1308" w:rsidRDefault="004A1BB9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261242" w:rsidRPr="007C130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</w:t>
            </w:r>
            <w:r w:rsidRPr="007C130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4A1BB9" w:rsidRPr="007C1308" w14:paraId="692B5234" w14:textId="77777777" w:rsidTr="00DB0DBA">
        <w:trPr>
          <w:tblHeader/>
        </w:trPr>
        <w:tc>
          <w:tcPr>
            <w:tcW w:w="1302" w:type="pct"/>
          </w:tcPr>
          <w:p w14:paraId="4C434518" w14:textId="2048C0A5" w:rsidR="004A1BB9" w:rsidRPr="007C1308" w:rsidRDefault="004A1BB9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6" w:right="-131" w:hanging="180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7E56DD"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7E56DD"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C91C6F"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3698" w:type="pct"/>
            <w:gridSpan w:val="11"/>
          </w:tcPr>
          <w:p w14:paraId="4BBE9372" w14:textId="77777777" w:rsidR="004A1BB9" w:rsidRPr="007C1308" w:rsidRDefault="004A1BB9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D5778B" w:rsidRPr="007C1308" w14:paraId="41081858" w14:textId="77777777" w:rsidTr="00A927F7">
        <w:trPr>
          <w:trHeight w:val="68"/>
        </w:trPr>
        <w:tc>
          <w:tcPr>
            <w:tcW w:w="1302" w:type="pct"/>
          </w:tcPr>
          <w:p w14:paraId="4B723EB6" w14:textId="25A9E6A4" w:rsidR="00916B50" w:rsidRPr="007C1308" w:rsidRDefault="00916B50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การขายลิขสิทธิ์ซอฟต์แวร์</w:t>
            </w:r>
          </w:p>
        </w:tc>
        <w:tc>
          <w:tcPr>
            <w:tcW w:w="468" w:type="pct"/>
          </w:tcPr>
          <w:p w14:paraId="78DCA0DC" w14:textId="4B1AE93E" w:rsidR="00916B50" w:rsidRPr="007C1308" w:rsidRDefault="009551CC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7"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2,815</w:t>
            </w:r>
          </w:p>
        </w:tc>
        <w:tc>
          <w:tcPr>
            <w:tcW w:w="156" w:type="pct"/>
          </w:tcPr>
          <w:p w14:paraId="43140278" w14:textId="77777777" w:rsidR="00916B50" w:rsidRPr="007C1308" w:rsidRDefault="00916B50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7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71AF9AD2" w14:textId="0B460CE3" w:rsidR="00916B50" w:rsidRPr="007C1308" w:rsidRDefault="00116621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7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2,002</w:t>
            </w:r>
          </w:p>
        </w:tc>
        <w:tc>
          <w:tcPr>
            <w:tcW w:w="152" w:type="pct"/>
          </w:tcPr>
          <w:p w14:paraId="78D35356" w14:textId="77777777" w:rsidR="00916B50" w:rsidRPr="007C1308" w:rsidRDefault="00916B50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7"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9" w:type="pct"/>
          </w:tcPr>
          <w:p w14:paraId="5E30FD8E" w14:textId="2B29C9B4" w:rsidR="00916B50" w:rsidRPr="007C1308" w:rsidRDefault="002C0EE9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after="0"/>
              <w:ind w:left="-107" w:right="-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6" w:type="pct"/>
          </w:tcPr>
          <w:p w14:paraId="187C1F68" w14:textId="77777777" w:rsidR="00916B50" w:rsidRPr="007C1308" w:rsidRDefault="00916B50" w:rsidP="001927AE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6" w:type="pct"/>
          </w:tcPr>
          <w:p w14:paraId="6CCDA50E" w14:textId="4AC183FC" w:rsidR="00916B50" w:rsidRPr="007C1308" w:rsidRDefault="002B6C6E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after="0"/>
              <w:ind w:left="-107" w:right="-11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156" w:type="pct"/>
          </w:tcPr>
          <w:p w14:paraId="284206D8" w14:textId="77777777" w:rsidR="00916B50" w:rsidRPr="007C1308" w:rsidRDefault="00916B50" w:rsidP="001927AE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66" w:type="pct"/>
          </w:tcPr>
          <w:p w14:paraId="080D5095" w14:textId="0B800E2F" w:rsidR="00916B50" w:rsidRPr="007C1308" w:rsidRDefault="00125C68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after="0"/>
              <w:ind w:left="-107" w:right="-11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138" w:type="pct"/>
          </w:tcPr>
          <w:p w14:paraId="01D91BE1" w14:textId="77777777" w:rsidR="00916B50" w:rsidRPr="007C1308" w:rsidRDefault="00916B50" w:rsidP="001927AE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3" w:type="pct"/>
          </w:tcPr>
          <w:p w14:paraId="010F3F9D" w14:textId="70A177B0" w:rsidR="00916B50" w:rsidRPr="007C1308" w:rsidRDefault="00A927F7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1"/>
              </w:tabs>
              <w:ind w:right="-16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BA009F" w:rsidRPr="007C1308" w14:paraId="37551C93" w14:textId="77777777" w:rsidTr="00A927F7">
        <w:trPr>
          <w:trHeight w:val="68"/>
        </w:trPr>
        <w:tc>
          <w:tcPr>
            <w:tcW w:w="1302" w:type="pct"/>
          </w:tcPr>
          <w:p w14:paraId="64BBED2A" w14:textId="77777777" w:rsidR="00BA009F" w:rsidRPr="007C1308" w:rsidRDefault="00BA009F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การบริการ</w:t>
            </w:r>
            <w:r w:rsidRPr="007C1308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บำรุงรักษา</w:t>
            </w:r>
          </w:p>
          <w:p w14:paraId="5486D4AA" w14:textId="361DA8A1" w:rsidR="00BA009F" w:rsidRPr="007C1308" w:rsidRDefault="00BA009F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และบริการอื่น</w:t>
            </w:r>
          </w:p>
        </w:tc>
        <w:tc>
          <w:tcPr>
            <w:tcW w:w="468" w:type="pct"/>
          </w:tcPr>
          <w:p w14:paraId="4C3125DF" w14:textId="77777777" w:rsidR="00106BB4" w:rsidRPr="007C1308" w:rsidRDefault="00106BB4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7" w:right="-1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399526D" w14:textId="550DA156" w:rsidR="006E5A8A" w:rsidRPr="007C1308" w:rsidRDefault="001369A1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7"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3464DD" w:rsidRPr="007C1308">
              <w:rPr>
                <w:rFonts w:asciiTheme="majorBidi" w:hAnsiTheme="majorBidi" w:cstheme="majorBidi"/>
                <w:sz w:val="28"/>
                <w:szCs w:val="28"/>
              </w:rPr>
              <w:t>7,867</w:t>
            </w:r>
          </w:p>
        </w:tc>
        <w:tc>
          <w:tcPr>
            <w:tcW w:w="156" w:type="pct"/>
          </w:tcPr>
          <w:p w14:paraId="3BFC032E" w14:textId="77777777" w:rsidR="00BA009F" w:rsidRPr="007C1308" w:rsidRDefault="00BA009F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7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71036124" w14:textId="77777777" w:rsidR="000E0356" w:rsidRPr="007C1308" w:rsidRDefault="000E0356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7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E12BE8C" w14:textId="4E48E3C4" w:rsidR="00116621" w:rsidRPr="007C1308" w:rsidRDefault="00E72627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7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62,895</w:t>
            </w:r>
          </w:p>
        </w:tc>
        <w:tc>
          <w:tcPr>
            <w:tcW w:w="152" w:type="pct"/>
          </w:tcPr>
          <w:p w14:paraId="4024DB99" w14:textId="77777777" w:rsidR="00BA009F" w:rsidRPr="007C1308" w:rsidRDefault="00BA009F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7"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9" w:type="pct"/>
          </w:tcPr>
          <w:p w14:paraId="13E29A54" w14:textId="77777777" w:rsidR="00692984" w:rsidRPr="007C1308" w:rsidRDefault="00692984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after="0"/>
              <w:ind w:left="-107" w:right="-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61095525" w14:textId="01D17A09" w:rsidR="002C0EE9" w:rsidRPr="007C1308" w:rsidRDefault="002C0EE9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after="0"/>
              <w:ind w:left="-107" w:right="-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1,069</w:t>
            </w:r>
          </w:p>
        </w:tc>
        <w:tc>
          <w:tcPr>
            <w:tcW w:w="156" w:type="pct"/>
          </w:tcPr>
          <w:p w14:paraId="3E14611B" w14:textId="77777777" w:rsidR="00BA009F" w:rsidRPr="007C1308" w:rsidRDefault="00BA009F" w:rsidP="001927AE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6" w:type="pct"/>
          </w:tcPr>
          <w:p w14:paraId="38F22146" w14:textId="77777777" w:rsidR="00BA009F" w:rsidRPr="007C1308" w:rsidRDefault="00BA009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14:paraId="2EDE1B88" w14:textId="2C7D5D95" w:rsidR="00F425A7" w:rsidRPr="007C1308" w:rsidRDefault="008818A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60,929</w:t>
            </w:r>
          </w:p>
        </w:tc>
        <w:tc>
          <w:tcPr>
            <w:tcW w:w="156" w:type="pct"/>
          </w:tcPr>
          <w:p w14:paraId="19D2F844" w14:textId="77777777" w:rsidR="00BA009F" w:rsidRPr="007C1308" w:rsidRDefault="00BA009F" w:rsidP="001927AE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6" w:type="pct"/>
          </w:tcPr>
          <w:p w14:paraId="26BA0C19" w14:textId="77777777" w:rsidR="00BA009F" w:rsidRPr="007C1308" w:rsidRDefault="00BA009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14:paraId="4D8B0399" w14:textId="33EC8527" w:rsidR="000C3443" w:rsidRPr="007C1308" w:rsidRDefault="00CF5FDE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17,931</w:t>
            </w:r>
          </w:p>
        </w:tc>
        <w:tc>
          <w:tcPr>
            <w:tcW w:w="138" w:type="pct"/>
          </w:tcPr>
          <w:p w14:paraId="6915D594" w14:textId="77777777" w:rsidR="00BA009F" w:rsidRPr="007C1308" w:rsidRDefault="00BA009F" w:rsidP="001927AE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3" w:type="pct"/>
          </w:tcPr>
          <w:p w14:paraId="7D799B23" w14:textId="77777777" w:rsidR="00A927F7" w:rsidRPr="007C1308" w:rsidRDefault="00A927F7" w:rsidP="001927AE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05AF762C" w14:textId="3D4185D3" w:rsidR="00BA009F" w:rsidRPr="007C1308" w:rsidRDefault="00A927F7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after="0"/>
              <w:ind w:left="-107" w:right="-1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BA009F" w:rsidRPr="007C1308" w14:paraId="5BB2CCFE" w14:textId="77777777" w:rsidTr="00A927F7">
        <w:tc>
          <w:tcPr>
            <w:tcW w:w="1302" w:type="pct"/>
          </w:tcPr>
          <w:p w14:paraId="476858CD" w14:textId="77777777" w:rsidR="00BA009F" w:rsidRPr="007C1308" w:rsidRDefault="00BA009F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68" w:type="pct"/>
            <w:tcBorders>
              <w:top w:val="single" w:sz="4" w:space="0" w:color="auto"/>
              <w:bottom w:val="double" w:sz="4" w:space="0" w:color="auto"/>
            </w:tcBorders>
          </w:tcPr>
          <w:p w14:paraId="092383B9" w14:textId="610B6192" w:rsidR="00BA009F" w:rsidRPr="007C1308" w:rsidRDefault="000A51DF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7" w:right="-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90,</w:t>
            </w:r>
            <w:r w:rsidR="003464DD"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682</w:t>
            </w:r>
          </w:p>
        </w:tc>
        <w:tc>
          <w:tcPr>
            <w:tcW w:w="156" w:type="pct"/>
          </w:tcPr>
          <w:p w14:paraId="3280FC1E" w14:textId="77777777" w:rsidR="00BA009F" w:rsidRPr="007C1308" w:rsidRDefault="00BA009F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7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1954CF50" w14:textId="7DEB819E" w:rsidR="00BA009F" w:rsidRPr="007C1308" w:rsidRDefault="007A734A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7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64,897</w:t>
            </w:r>
          </w:p>
        </w:tc>
        <w:tc>
          <w:tcPr>
            <w:tcW w:w="152" w:type="pct"/>
          </w:tcPr>
          <w:p w14:paraId="65A1DD51" w14:textId="77777777" w:rsidR="00BA009F" w:rsidRPr="007C1308" w:rsidRDefault="00BA009F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7"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9" w:type="pct"/>
            <w:tcBorders>
              <w:top w:val="single" w:sz="4" w:space="0" w:color="auto"/>
              <w:bottom w:val="double" w:sz="4" w:space="0" w:color="auto"/>
            </w:tcBorders>
          </w:tcPr>
          <w:p w14:paraId="0DB4618B" w14:textId="381F59FE" w:rsidR="00BA009F" w:rsidRPr="007C1308" w:rsidRDefault="002C0EE9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after="0"/>
              <w:ind w:left="-107" w:right="-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1,069</w:t>
            </w:r>
          </w:p>
        </w:tc>
        <w:tc>
          <w:tcPr>
            <w:tcW w:w="156" w:type="pct"/>
          </w:tcPr>
          <w:p w14:paraId="5C0EC14D" w14:textId="77777777" w:rsidR="00BA009F" w:rsidRPr="007C1308" w:rsidRDefault="00BA009F" w:rsidP="001927AE">
            <w:pPr>
              <w:pStyle w:val="acctfourfigures"/>
              <w:tabs>
                <w:tab w:val="clear" w:pos="765"/>
                <w:tab w:val="left" w:pos="40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6" w:type="pct"/>
            <w:tcBorders>
              <w:top w:val="single" w:sz="4" w:space="0" w:color="auto"/>
              <w:bottom w:val="double" w:sz="4" w:space="0" w:color="auto"/>
            </w:tcBorders>
          </w:tcPr>
          <w:p w14:paraId="3D1A7C77" w14:textId="0AA3CC3C" w:rsidR="00BA009F" w:rsidRPr="007C1308" w:rsidRDefault="008818A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sz w:val="28"/>
                <w:szCs w:val="28"/>
              </w:rPr>
              <w:t>60,929</w:t>
            </w:r>
          </w:p>
        </w:tc>
        <w:tc>
          <w:tcPr>
            <w:tcW w:w="156" w:type="pct"/>
          </w:tcPr>
          <w:p w14:paraId="3C25C4BC" w14:textId="77777777" w:rsidR="00BA009F" w:rsidRPr="007C1308" w:rsidRDefault="00BA009F" w:rsidP="001927AE">
            <w:pPr>
              <w:pStyle w:val="acctfourfigures"/>
              <w:tabs>
                <w:tab w:val="clear" w:pos="765"/>
                <w:tab w:val="left" w:pos="40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0FF94288" w14:textId="2C2FA7E5" w:rsidR="00BA009F" w:rsidRPr="007C1308" w:rsidRDefault="00CF5FDE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/>
                <w:sz w:val="28"/>
                <w:szCs w:val="28"/>
              </w:rPr>
              <w:t>17,931</w:t>
            </w:r>
          </w:p>
        </w:tc>
        <w:tc>
          <w:tcPr>
            <w:tcW w:w="138" w:type="pct"/>
          </w:tcPr>
          <w:p w14:paraId="687A13E6" w14:textId="77777777" w:rsidR="00BA009F" w:rsidRPr="007C1308" w:rsidRDefault="00BA009F" w:rsidP="001927AE">
            <w:pPr>
              <w:pStyle w:val="acctfourfigures"/>
              <w:tabs>
                <w:tab w:val="clear" w:pos="765"/>
                <w:tab w:val="left" w:pos="40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43" w:type="pct"/>
            <w:tcBorders>
              <w:top w:val="single" w:sz="4" w:space="0" w:color="auto"/>
              <w:bottom w:val="double" w:sz="4" w:space="0" w:color="auto"/>
            </w:tcBorders>
          </w:tcPr>
          <w:p w14:paraId="2E5A5D1C" w14:textId="15B7D017" w:rsidR="00BA009F" w:rsidRPr="007C1308" w:rsidRDefault="00A927F7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after="0"/>
              <w:ind w:left="-107" w:right="-1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-</w:t>
            </w:r>
          </w:p>
        </w:tc>
      </w:tr>
    </w:tbl>
    <w:p w14:paraId="756F1399" w14:textId="322F2FE7" w:rsidR="004A1BB9" w:rsidRPr="007C1308" w:rsidRDefault="004A1BB9" w:rsidP="001927A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864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2249"/>
        <w:gridCol w:w="808"/>
        <w:gridCol w:w="270"/>
        <w:gridCol w:w="999"/>
        <w:gridCol w:w="263"/>
        <w:gridCol w:w="724"/>
        <w:gridCol w:w="270"/>
        <w:gridCol w:w="805"/>
        <w:gridCol w:w="270"/>
        <w:gridCol w:w="978"/>
        <w:gridCol w:w="238"/>
        <w:gridCol w:w="766"/>
      </w:tblGrid>
      <w:tr w:rsidR="004F75EB" w:rsidRPr="007C1308" w14:paraId="45611A05" w14:textId="77777777" w:rsidTr="00DB0DBA">
        <w:trPr>
          <w:tblHeader/>
        </w:trPr>
        <w:tc>
          <w:tcPr>
            <w:tcW w:w="1302" w:type="pct"/>
          </w:tcPr>
          <w:p w14:paraId="4707433A" w14:textId="579692F4" w:rsidR="004F75EB" w:rsidRPr="007C1308" w:rsidRDefault="004F75EB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6" w:right="-131" w:hanging="180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7E56DD"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7E56DD"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C91C6F"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3698" w:type="pct"/>
            <w:gridSpan w:val="11"/>
          </w:tcPr>
          <w:p w14:paraId="7CAAF40A" w14:textId="77777777" w:rsidR="004F75EB" w:rsidRPr="007C1308" w:rsidRDefault="004F75EB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C91C6F" w:rsidRPr="007C1308" w14:paraId="31260474" w14:textId="77777777" w:rsidTr="00560956">
        <w:trPr>
          <w:trHeight w:val="68"/>
        </w:trPr>
        <w:tc>
          <w:tcPr>
            <w:tcW w:w="1302" w:type="pct"/>
          </w:tcPr>
          <w:p w14:paraId="39300B5B" w14:textId="77777777" w:rsidR="00C91C6F" w:rsidRPr="007C1308" w:rsidRDefault="00C91C6F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การขายลิขสิทธิ์ซอฟต์แวร์</w:t>
            </w:r>
          </w:p>
        </w:tc>
        <w:tc>
          <w:tcPr>
            <w:tcW w:w="468" w:type="pct"/>
          </w:tcPr>
          <w:p w14:paraId="03307E39" w14:textId="37682C21" w:rsidR="00C91C6F" w:rsidRPr="007C1308" w:rsidRDefault="00C91C6F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7"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4,991</w:t>
            </w:r>
          </w:p>
        </w:tc>
        <w:tc>
          <w:tcPr>
            <w:tcW w:w="156" w:type="pct"/>
          </w:tcPr>
          <w:p w14:paraId="76671437" w14:textId="77777777" w:rsidR="00C91C6F" w:rsidRPr="007C1308" w:rsidRDefault="00C91C6F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7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6B7F7512" w14:textId="3271B09A" w:rsidR="00C91C6F" w:rsidRPr="007C1308" w:rsidRDefault="00C91C6F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7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3,172</w:t>
            </w:r>
          </w:p>
        </w:tc>
        <w:tc>
          <w:tcPr>
            <w:tcW w:w="152" w:type="pct"/>
          </w:tcPr>
          <w:p w14:paraId="13BB2476" w14:textId="77777777" w:rsidR="00C91C6F" w:rsidRPr="007C1308" w:rsidRDefault="00C91C6F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7"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9" w:type="pct"/>
          </w:tcPr>
          <w:p w14:paraId="0D726C28" w14:textId="4E90C9C7" w:rsidR="00C91C6F" w:rsidRPr="007C1308" w:rsidRDefault="00C91C6F" w:rsidP="001927AE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6" w:type="pct"/>
          </w:tcPr>
          <w:p w14:paraId="79ABF13A" w14:textId="77777777" w:rsidR="00C91C6F" w:rsidRPr="007C1308" w:rsidRDefault="00C91C6F" w:rsidP="001927AE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6" w:type="pct"/>
          </w:tcPr>
          <w:p w14:paraId="54522ED6" w14:textId="2399BC39" w:rsidR="00C91C6F" w:rsidRPr="007C1308" w:rsidRDefault="00C91C6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1,107</w:t>
            </w:r>
          </w:p>
        </w:tc>
        <w:tc>
          <w:tcPr>
            <w:tcW w:w="156" w:type="pct"/>
          </w:tcPr>
          <w:p w14:paraId="6FDBAFD1" w14:textId="77777777" w:rsidR="00C91C6F" w:rsidRPr="007C1308" w:rsidRDefault="00C91C6F" w:rsidP="001927AE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6" w:type="pct"/>
          </w:tcPr>
          <w:p w14:paraId="59F4CA3A" w14:textId="5BD6A3E2" w:rsidR="00C91C6F" w:rsidRPr="007C1308" w:rsidRDefault="00C91C6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1,107</w:t>
            </w:r>
          </w:p>
        </w:tc>
        <w:tc>
          <w:tcPr>
            <w:tcW w:w="138" w:type="pct"/>
          </w:tcPr>
          <w:p w14:paraId="1EFF0317" w14:textId="77777777" w:rsidR="00C91C6F" w:rsidRPr="007C1308" w:rsidRDefault="00C91C6F" w:rsidP="001927AE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3" w:type="pct"/>
          </w:tcPr>
          <w:p w14:paraId="38265209" w14:textId="77777777" w:rsidR="00C91C6F" w:rsidRPr="007C1308" w:rsidRDefault="00C91C6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1"/>
              </w:tabs>
              <w:ind w:right="-16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C91C6F" w:rsidRPr="007C1308" w14:paraId="1E52A3C4" w14:textId="77777777" w:rsidTr="00560956">
        <w:trPr>
          <w:trHeight w:val="68"/>
        </w:trPr>
        <w:tc>
          <w:tcPr>
            <w:tcW w:w="1302" w:type="pct"/>
          </w:tcPr>
          <w:p w14:paraId="1A85A02C" w14:textId="77777777" w:rsidR="00C91C6F" w:rsidRPr="007C1308" w:rsidRDefault="00C91C6F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การบริการ</w:t>
            </w:r>
            <w:r w:rsidRPr="007C1308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บำรุงรักษา</w:t>
            </w:r>
          </w:p>
          <w:p w14:paraId="135E7D25" w14:textId="77777777" w:rsidR="00C91C6F" w:rsidRPr="007C1308" w:rsidRDefault="00C91C6F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และบริการอื่น</w:t>
            </w:r>
          </w:p>
        </w:tc>
        <w:tc>
          <w:tcPr>
            <w:tcW w:w="468" w:type="pct"/>
          </w:tcPr>
          <w:p w14:paraId="5459F263" w14:textId="77777777" w:rsidR="00C91C6F" w:rsidRPr="007C1308" w:rsidRDefault="00C91C6F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7" w:right="-1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440A8B8" w14:textId="19B49F47" w:rsidR="00C91C6F" w:rsidRPr="007C1308" w:rsidRDefault="00C91C6F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7"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123,482</w:t>
            </w:r>
          </w:p>
        </w:tc>
        <w:tc>
          <w:tcPr>
            <w:tcW w:w="156" w:type="pct"/>
          </w:tcPr>
          <w:p w14:paraId="1F9574C3" w14:textId="77777777" w:rsidR="00C91C6F" w:rsidRPr="007C1308" w:rsidRDefault="00C91C6F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7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</w:tcPr>
          <w:p w14:paraId="414F1C11" w14:textId="77777777" w:rsidR="00C91C6F" w:rsidRPr="007C1308" w:rsidRDefault="00C91C6F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7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129C72A" w14:textId="12F497A3" w:rsidR="00C91C6F" w:rsidRPr="007C1308" w:rsidRDefault="00C91C6F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7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31,666</w:t>
            </w:r>
          </w:p>
        </w:tc>
        <w:tc>
          <w:tcPr>
            <w:tcW w:w="152" w:type="pct"/>
          </w:tcPr>
          <w:p w14:paraId="1ACA8B39" w14:textId="77777777" w:rsidR="00C91C6F" w:rsidRPr="007C1308" w:rsidRDefault="00C91C6F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7"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9" w:type="pct"/>
          </w:tcPr>
          <w:p w14:paraId="4C6A0B6D" w14:textId="77777777" w:rsidR="00C91C6F" w:rsidRPr="007C1308" w:rsidRDefault="00C91C6F" w:rsidP="001927AE">
            <w:pPr>
              <w:pStyle w:val="acctfourfigures"/>
              <w:tabs>
                <w:tab w:val="clear" w:pos="765"/>
                <w:tab w:val="decimal" w:pos="49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62C1C1EC" w14:textId="1B452BD1" w:rsidR="00C91C6F" w:rsidRPr="007C1308" w:rsidRDefault="00C91C6F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after="0"/>
              <w:ind w:left="-107" w:right="-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43</w:t>
            </w:r>
          </w:p>
        </w:tc>
        <w:tc>
          <w:tcPr>
            <w:tcW w:w="156" w:type="pct"/>
          </w:tcPr>
          <w:p w14:paraId="3E395D7E" w14:textId="77777777" w:rsidR="00C91C6F" w:rsidRPr="007C1308" w:rsidRDefault="00C91C6F" w:rsidP="001927AE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6" w:type="pct"/>
          </w:tcPr>
          <w:p w14:paraId="47AEB4E3" w14:textId="77777777" w:rsidR="00C91C6F" w:rsidRPr="007C1308" w:rsidRDefault="00C91C6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14:paraId="3FB0B448" w14:textId="145E38A4" w:rsidR="00C91C6F" w:rsidRPr="007C1308" w:rsidRDefault="00C91C6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65,311</w:t>
            </w:r>
          </w:p>
        </w:tc>
        <w:tc>
          <w:tcPr>
            <w:tcW w:w="156" w:type="pct"/>
          </w:tcPr>
          <w:p w14:paraId="79010299" w14:textId="77777777" w:rsidR="00C91C6F" w:rsidRPr="007C1308" w:rsidRDefault="00C91C6F" w:rsidP="001927AE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6" w:type="pct"/>
          </w:tcPr>
          <w:p w14:paraId="7DAFACB0" w14:textId="77777777" w:rsidR="00C91C6F" w:rsidRPr="007C1308" w:rsidRDefault="00C91C6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14:paraId="08FE4F1D" w14:textId="5780D638" w:rsidR="00C91C6F" w:rsidRPr="007C1308" w:rsidRDefault="00C91C6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16,267</w:t>
            </w:r>
          </w:p>
        </w:tc>
        <w:tc>
          <w:tcPr>
            <w:tcW w:w="138" w:type="pct"/>
          </w:tcPr>
          <w:p w14:paraId="1F2DCCBA" w14:textId="77777777" w:rsidR="00C91C6F" w:rsidRPr="007C1308" w:rsidRDefault="00C91C6F" w:rsidP="001927AE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3" w:type="pct"/>
          </w:tcPr>
          <w:p w14:paraId="3B13B018" w14:textId="77777777" w:rsidR="00C91C6F" w:rsidRPr="007C1308" w:rsidRDefault="00C91C6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1"/>
              </w:tabs>
              <w:ind w:right="-16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7D576F38" w14:textId="77777777" w:rsidR="00C91C6F" w:rsidRPr="007C1308" w:rsidRDefault="00C91C6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1"/>
              </w:tabs>
              <w:ind w:right="-16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C91C6F" w:rsidRPr="007C1308" w14:paraId="0BD8F952" w14:textId="77777777" w:rsidTr="00560956">
        <w:tc>
          <w:tcPr>
            <w:tcW w:w="1302" w:type="pct"/>
          </w:tcPr>
          <w:p w14:paraId="7186BAC3" w14:textId="77777777" w:rsidR="00C91C6F" w:rsidRPr="007C1308" w:rsidRDefault="00C91C6F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68" w:type="pct"/>
            <w:tcBorders>
              <w:top w:val="single" w:sz="4" w:space="0" w:color="auto"/>
              <w:bottom w:val="double" w:sz="4" w:space="0" w:color="auto"/>
            </w:tcBorders>
          </w:tcPr>
          <w:p w14:paraId="58B7C7BE" w14:textId="04A70CF8" w:rsidR="00C91C6F" w:rsidRPr="007C1308" w:rsidRDefault="00C91C6F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7" w:right="-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128,473</w:t>
            </w:r>
          </w:p>
        </w:tc>
        <w:tc>
          <w:tcPr>
            <w:tcW w:w="156" w:type="pct"/>
          </w:tcPr>
          <w:p w14:paraId="1D76BC70" w14:textId="77777777" w:rsidR="00C91C6F" w:rsidRPr="007C1308" w:rsidRDefault="00C91C6F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7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6F27C431" w14:textId="17A94BC8" w:rsidR="00C91C6F" w:rsidRPr="007C1308" w:rsidRDefault="00C91C6F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7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34,838</w:t>
            </w:r>
          </w:p>
        </w:tc>
        <w:tc>
          <w:tcPr>
            <w:tcW w:w="152" w:type="pct"/>
          </w:tcPr>
          <w:p w14:paraId="639E6BC8" w14:textId="77777777" w:rsidR="00C91C6F" w:rsidRPr="007C1308" w:rsidRDefault="00C91C6F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7"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9" w:type="pct"/>
            <w:tcBorders>
              <w:top w:val="single" w:sz="4" w:space="0" w:color="auto"/>
              <w:bottom w:val="double" w:sz="4" w:space="0" w:color="auto"/>
            </w:tcBorders>
          </w:tcPr>
          <w:p w14:paraId="4F99CBB8" w14:textId="54CCE849" w:rsidR="00C91C6F" w:rsidRPr="007C1308" w:rsidRDefault="00C91C6F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after="0"/>
              <w:ind w:left="-107" w:right="-1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43</w:t>
            </w:r>
          </w:p>
        </w:tc>
        <w:tc>
          <w:tcPr>
            <w:tcW w:w="156" w:type="pct"/>
          </w:tcPr>
          <w:p w14:paraId="5A29398B" w14:textId="77777777" w:rsidR="00C91C6F" w:rsidRPr="007C1308" w:rsidRDefault="00C91C6F" w:rsidP="001927AE">
            <w:pPr>
              <w:pStyle w:val="acctfourfigures"/>
              <w:tabs>
                <w:tab w:val="clear" w:pos="765"/>
                <w:tab w:val="left" w:pos="40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6" w:type="pct"/>
            <w:tcBorders>
              <w:top w:val="single" w:sz="4" w:space="0" w:color="auto"/>
              <w:bottom w:val="double" w:sz="4" w:space="0" w:color="auto"/>
            </w:tcBorders>
          </w:tcPr>
          <w:p w14:paraId="7A917251" w14:textId="53F80DF0" w:rsidR="00C91C6F" w:rsidRPr="007C1308" w:rsidRDefault="00C91C6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sz w:val="28"/>
                <w:szCs w:val="28"/>
              </w:rPr>
              <w:t>66,418</w:t>
            </w:r>
          </w:p>
        </w:tc>
        <w:tc>
          <w:tcPr>
            <w:tcW w:w="156" w:type="pct"/>
          </w:tcPr>
          <w:p w14:paraId="38DB920D" w14:textId="77777777" w:rsidR="00C91C6F" w:rsidRPr="007C1308" w:rsidRDefault="00C91C6F" w:rsidP="001927AE">
            <w:pPr>
              <w:pStyle w:val="acctfourfigures"/>
              <w:tabs>
                <w:tab w:val="clear" w:pos="765"/>
                <w:tab w:val="left" w:pos="40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5A7EC3AE" w14:textId="6E3B8CB9" w:rsidR="00C91C6F" w:rsidRPr="007C1308" w:rsidRDefault="00C91C6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sz w:val="28"/>
                <w:szCs w:val="28"/>
              </w:rPr>
              <w:t>17,374</w:t>
            </w:r>
          </w:p>
        </w:tc>
        <w:tc>
          <w:tcPr>
            <w:tcW w:w="138" w:type="pct"/>
          </w:tcPr>
          <w:p w14:paraId="4C25C493" w14:textId="77777777" w:rsidR="00C91C6F" w:rsidRPr="007C1308" w:rsidRDefault="00C91C6F" w:rsidP="001927AE">
            <w:pPr>
              <w:pStyle w:val="acctfourfigures"/>
              <w:tabs>
                <w:tab w:val="clear" w:pos="765"/>
                <w:tab w:val="left" w:pos="40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43" w:type="pct"/>
            <w:tcBorders>
              <w:top w:val="single" w:sz="4" w:space="0" w:color="auto"/>
              <w:bottom w:val="double" w:sz="4" w:space="0" w:color="auto"/>
            </w:tcBorders>
          </w:tcPr>
          <w:p w14:paraId="5FF3177D" w14:textId="77777777" w:rsidR="00C91C6F" w:rsidRPr="007C1308" w:rsidRDefault="00C91C6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1"/>
              </w:tabs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-</w:t>
            </w:r>
          </w:p>
        </w:tc>
      </w:tr>
    </w:tbl>
    <w:p w14:paraId="724CB19D" w14:textId="77777777" w:rsidR="000A4AB8" w:rsidRPr="007C1308" w:rsidRDefault="000A4AB8" w:rsidP="001927AE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14FC0EE" w14:textId="20F501A4" w:rsidR="004A1BB9" w:rsidRPr="007C1308" w:rsidRDefault="004A1BB9" w:rsidP="001927AE">
      <w:pPr>
        <w:tabs>
          <w:tab w:val="clear" w:pos="454"/>
        </w:tabs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7C1308">
        <w:rPr>
          <w:rFonts w:asciiTheme="majorBidi" w:hAnsiTheme="majorBidi" w:cstheme="majorBidi"/>
          <w:sz w:val="28"/>
          <w:szCs w:val="28"/>
          <w:cs/>
        </w:rPr>
        <w:t>จำนวนที่แสดงข้างต้นได้รวมสิ่งตอบแทนทั้งหมดตามสัญญาที่ทำกับลูกค้า</w:t>
      </w:r>
    </w:p>
    <w:p w14:paraId="2BA9371D" w14:textId="77777777" w:rsidR="004A1BB9" w:rsidRPr="007C1308" w:rsidRDefault="004A1BB9" w:rsidP="001927AE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98BFB9E" w14:textId="577CB97D" w:rsidR="004A1BB9" w:rsidRPr="007C1308" w:rsidRDefault="004A1BB9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C1308">
        <w:rPr>
          <w:rFonts w:asciiTheme="majorBidi" w:hAnsiTheme="majorBidi" w:cstheme="majorBidi"/>
          <w:sz w:val="28"/>
          <w:szCs w:val="28"/>
          <w:cs/>
        </w:rPr>
        <w:t>กลุ่มบริษัทเลือกใช้ข้อผ่อนปรนในทางปฏิบัติในการไม่เปิดเผยรายได้ที่คาดว่าจะรับรู้ในอนาคตจากภาระที่ยังปฏิบัติไม่เสร็จสิ้น</w:t>
      </w:r>
      <w:r w:rsidRPr="007C1308">
        <w:rPr>
          <w:rFonts w:asciiTheme="majorBidi" w:hAnsiTheme="majorBidi" w:cstheme="majorBidi"/>
          <w:sz w:val="28"/>
          <w:szCs w:val="28"/>
        </w:rPr>
        <w:t xml:space="preserve"> 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7E56DD" w:rsidRPr="007C1308">
        <w:rPr>
          <w:rFonts w:asciiTheme="majorBidi" w:hAnsiTheme="majorBidi" w:cstheme="majorBidi"/>
          <w:sz w:val="28"/>
          <w:szCs w:val="28"/>
        </w:rPr>
        <w:t>31</w:t>
      </w:r>
      <w:r w:rsidRPr="007C1308">
        <w:rPr>
          <w:rFonts w:asciiTheme="majorBidi" w:hAnsiTheme="majorBidi" w:cstheme="majorBidi"/>
          <w:sz w:val="28"/>
          <w:szCs w:val="28"/>
        </w:rPr>
        <w:t xml:space="preserve"> 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E56DD" w:rsidRPr="007C1308">
        <w:rPr>
          <w:rFonts w:asciiTheme="majorBidi" w:hAnsiTheme="majorBidi" w:cstheme="majorBidi"/>
          <w:sz w:val="28"/>
          <w:szCs w:val="28"/>
        </w:rPr>
        <w:t>256</w:t>
      </w:r>
      <w:r w:rsidR="00825E96" w:rsidRPr="007C1308">
        <w:rPr>
          <w:rFonts w:asciiTheme="majorBidi" w:hAnsiTheme="majorBidi" w:cstheme="majorBidi"/>
          <w:sz w:val="28"/>
          <w:szCs w:val="28"/>
        </w:rPr>
        <w:t xml:space="preserve">5 </w:t>
      </w:r>
      <w:r w:rsidR="00825E96" w:rsidRPr="007C1308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825E96" w:rsidRPr="007C1308">
        <w:rPr>
          <w:rFonts w:asciiTheme="majorBidi" w:hAnsiTheme="majorBidi" w:cstheme="majorBidi"/>
          <w:sz w:val="28"/>
          <w:szCs w:val="28"/>
        </w:rPr>
        <w:t>2564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 หากคาดการณ์เมื่อเริ่มแรกว่าสัญญามีอายุหนึ่งปีหรือ</w:t>
      </w:r>
      <w:r w:rsidR="00825E96" w:rsidRPr="007C1308">
        <w:rPr>
          <w:rFonts w:asciiTheme="majorBidi" w:hAnsiTheme="majorBidi" w:cstheme="majorBidi"/>
          <w:sz w:val="28"/>
          <w:szCs w:val="28"/>
        </w:rPr>
        <w:br/>
      </w:r>
      <w:r w:rsidRPr="007C1308">
        <w:rPr>
          <w:rFonts w:asciiTheme="majorBidi" w:hAnsiTheme="majorBidi" w:cstheme="majorBidi"/>
          <w:sz w:val="28"/>
          <w:szCs w:val="28"/>
          <w:cs/>
        </w:rPr>
        <w:t>น้อยกว่า</w:t>
      </w:r>
      <w:r w:rsidRPr="007C1308">
        <w:rPr>
          <w:rFonts w:asciiTheme="majorBidi" w:hAnsiTheme="majorBidi" w:cstheme="majorBidi"/>
          <w:sz w:val="28"/>
          <w:szCs w:val="28"/>
        </w:rPr>
        <w:t xml:space="preserve"> </w:t>
      </w:r>
    </w:p>
    <w:p w14:paraId="226BD6B3" w14:textId="2784A2D4" w:rsidR="00311B51" w:rsidRPr="007C1308" w:rsidRDefault="00311B51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</w:pPr>
    </w:p>
    <w:bookmarkEnd w:id="19"/>
    <w:p w14:paraId="01C9F583" w14:textId="3EDDD37D" w:rsidR="00942AAC" w:rsidRPr="007C1308" w:rsidRDefault="007E56DD" w:rsidP="001927AE">
      <w:pPr>
        <w:pStyle w:val="Heading6"/>
        <w:ind w:left="540" w:right="-45" w:hanging="540"/>
        <w:jc w:val="thaiDistribute"/>
        <w:rPr>
          <w:rFonts w:ascii="Angsana New" w:eastAsia="MS Mincho" w:hAnsi="Angsana New"/>
          <w:sz w:val="28"/>
          <w:szCs w:val="28"/>
        </w:rPr>
      </w:pPr>
      <w:r w:rsidRPr="007C1308">
        <w:rPr>
          <w:rFonts w:asciiTheme="majorBidi" w:eastAsia="MS Mincho" w:hAnsiTheme="majorBidi" w:cstheme="majorBidi"/>
          <w:sz w:val="28"/>
          <w:szCs w:val="28"/>
          <w:lang w:val="en-US"/>
        </w:rPr>
        <w:t>22</w:t>
      </w:r>
      <w:r w:rsidR="003F66C1" w:rsidRPr="007C1308">
        <w:rPr>
          <w:rFonts w:asciiTheme="majorBidi" w:eastAsia="MS Mincho" w:hAnsiTheme="majorBidi" w:cstheme="majorBidi"/>
          <w:sz w:val="28"/>
          <w:szCs w:val="28"/>
          <w:lang w:val="en-US"/>
        </w:rPr>
        <w:tab/>
      </w:r>
      <w:r w:rsidR="00942AAC" w:rsidRPr="007C1308">
        <w:rPr>
          <w:rFonts w:asciiTheme="majorBidi" w:eastAsia="MS Mincho" w:hAnsiTheme="majorBidi" w:cstheme="majorBidi"/>
          <w:sz w:val="28"/>
          <w:szCs w:val="28"/>
          <w:cs/>
          <w:lang w:val="en-US"/>
        </w:rPr>
        <w:t>ค่าใช้จ่ายตามลักษณะ</w:t>
      </w:r>
    </w:p>
    <w:p w14:paraId="3BDC6234" w14:textId="77777777" w:rsidR="00942AAC" w:rsidRPr="007C1308" w:rsidRDefault="00942AAC" w:rsidP="001927AE">
      <w:pPr>
        <w:rPr>
          <w:rFonts w:asciiTheme="majorBidi" w:hAnsiTheme="majorBidi" w:cstheme="majorBidi"/>
          <w:sz w:val="28"/>
          <w:szCs w:val="28"/>
          <w:lang w:eastAsia="x-none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990"/>
        <w:gridCol w:w="990"/>
        <w:gridCol w:w="262"/>
        <w:gridCol w:w="998"/>
        <w:gridCol w:w="262"/>
        <w:gridCol w:w="998"/>
        <w:gridCol w:w="270"/>
        <w:gridCol w:w="990"/>
      </w:tblGrid>
      <w:tr w:rsidR="00A66FBA" w:rsidRPr="007C1308" w14:paraId="231E1F49" w14:textId="77777777" w:rsidTr="00DB0DBA">
        <w:trPr>
          <w:tblHeader/>
        </w:trPr>
        <w:tc>
          <w:tcPr>
            <w:tcW w:w="3330" w:type="dxa"/>
            <w:shd w:val="clear" w:color="auto" w:fill="auto"/>
          </w:tcPr>
          <w:p w14:paraId="10B046E7" w14:textId="77777777" w:rsidR="00A66FBA" w:rsidRPr="007C1308" w:rsidRDefault="00A66FB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559CC683" w14:textId="77777777" w:rsidR="00A66FBA" w:rsidRPr="007C1308" w:rsidRDefault="00A66FB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7A786B13" w14:textId="77777777" w:rsidR="00A66FBA" w:rsidRPr="007C1308" w:rsidRDefault="00A66FBA" w:rsidP="001927A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78B0AFC9" w14:textId="77777777" w:rsidR="00A66FBA" w:rsidRPr="007C1308" w:rsidRDefault="00A66FB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14:paraId="2D54A3D6" w14:textId="77777777" w:rsidR="00A66FBA" w:rsidRPr="007C1308" w:rsidRDefault="00A66FBA" w:rsidP="001927A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8733A" w:rsidRPr="007C1308" w14:paraId="75DDDF95" w14:textId="77777777" w:rsidTr="00DB0DBA">
        <w:trPr>
          <w:tblHeader/>
        </w:trPr>
        <w:tc>
          <w:tcPr>
            <w:tcW w:w="3330" w:type="dxa"/>
            <w:shd w:val="clear" w:color="auto" w:fill="auto"/>
          </w:tcPr>
          <w:p w14:paraId="55A3057D" w14:textId="77777777" w:rsidR="0088733A" w:rsidRPr="007C1308" w:rsidRDefault="008873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6A1681AC" w14:textId="77777777" w:rsidR="0088733A" w:rsidRPr="007C1308" w:rsidRDefault="0088733A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90" w:type="dxa"/>
            <w:shd w:val="clear" w:color="auto" w:fill="auto"/>
          </w:tcPr>
          <w:p w14:paraId="7C798796" w14:textId="78FA225F" w:rsidR="0088733A" w:rsidRPr="007C1308" w:rsidRDefault="00C91C6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62" w:type="dxa"/>
            <w:shd w:val="clear" w:color="auto" w:fill="auto"/>
          </w:tcPr>
          <w:p w14:paraId="5D53791B" w14:textId="77777777" w:rsidR="0088733A" w:rsidRPr="007C1308" w:rsidRDefault="008873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659E523" w14:textId="5E0A61D0" w:rsidR="0088733A" w:rsidRPr="007C1308" w:rsidRDefault="00C91C6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62" w:type="dxa"/>
            <w:shd w:val="clear" w:color="auto" w:fill="auto"/>
          </w:tcPr>
          <w:p w14:paraId="21B851E0" w14:textId="77777777" w:rsidR="0088733A" w:rsidRPr="007C1308" w:rsidRDefault="008873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3729AFE7" w14:textId="7C431234" w:rsidR="0088733A" w:rsidRPr="007C1308" w:rsidRDefault="00C91C6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554E0D3B" w14:textId="77777777" w:rsidR="0088733A" w:rsidRPr="007C1308" w:rsidRDefault="008873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E5E61E2" w14:textId="5A1DA1EB" w:rsidR="0088733A" w:rsidRPr="007C1308" w:rsidRDefault="00C91C6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</w:tr>
      <w:tr w:rsidR="0088733A" w:rsidRPr="007C1308" w14:paraId="63ECE42D" w14:textId="77777777" w:rsidTr="00DB0DBA">
        <w:trPr>
          <w:tblHeader/>
        </w:trPr>
        <w:tc>
          <w:tcPr>
            <w:tcW w:w="3330" w:type="dxa"/>
            <w:shd w:val="clear" w:color="auto" w:fill="auto"/>
          </w:tcPr>
          <w:p w14:paraId="5BD75814" w14:textId="77777777" w:rsidR="0088733A" w:rsidRPr="007C1308" w:rsidRDefault="008873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6F5AE854" w14:textId="77777777" w:rsidR="0088733A" w:rsidRPr="007C1308" w:rsidRDefault="008873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0D8FE265" w14:textId="77777777" w:rsidR="0088733A" w:rsidRPr="007C1308" w:rsidRDefault="0088733A" w:rsidP="001927A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91C6F" w:rsidRPr="007C1308" w14:paraId="26370755" w14:textId="77777777" w:rsidTr="00DB0DBA">
        <w:tc>
          <w:tcPr>
            <w:tcW w:w="3330" w:type="dxa"/>
            <w:shd w:val="clear" w:color="auto" w:fill="auto"/>
          </w:tcPr>
          <w:p w14:paraId="4BFE3E39" w14:textId="77777777" w:rsidR="00C91C6F" w:rsidRPr="007C1308" w:rsidRDefault="00C91C6F" w:rsidP="001927A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ซื้อบริการ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73A5F33C" w14:textId="77777777" w:rsidR="00C91C6F" w:rsidRPr="007C1308" w:rsidRDefault="00C91C6F" w:rsidP="001927AE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0713F88" w14:textId="347E53CB" w:rsidR="00C91C6F" w:rsidRPr="007C1308" w:rsidRDefault="005D052F" w:rsidP="001927A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462,885</w:t>
            </w:r>
          </w:p>
        </w:tc>
        <w:tc>
          <w:tcPr>
            <w:tcW w:w="262" w:type="dxa"/>
            <w:shd w:val="clear" w:color="auto" w:fill="auto"/>
          </w:tcPr>
          <w:p w14:paraId="539F0C43" w14:textId="77777777" w:rsidR="00C91C6F" w:rsidRPr="007C1308" w:rsidRDefault="00C91C6F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17A64799" w14:textId="3705F6AC" w:rsidR="00C91C6F" w:rsidRPr="007C1308" w:rsidRDefault="00C91C6F" w:rsidP="001927A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315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323</w:t>
            </w:r>
          </w:p>
        </w:tc>
        <w:tc>
          <w:tcPr>
            <w:tcW w:w="262" w:type="dxa"/>
            <w:shd w:val="clear" w:color="auto" w:fill="auto"/>
          </w:tcPr>
          <w:p w14:paraId="61158994" w14:textId="77777777" w:rsidR="00C91C6F" w:rsidRPr="007C1308" w:rsidRDefault="00C91C6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24BDA2B" w14:textId="4DE45782" w:rsidR="00C91C6F" w:rsidRPr="007C1308" w:rsidRDefault="00CB4728" w:rsidP="001927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293</w:t>
            </w:r>
            <w:r w:rsidR="0017198E" w:rsidRPr="007C1308">
              <w:rPr>
                <w:rFonts w:asciiTheme="majorBidi" w:hAnsiTheme="majorBidi" w:cstheme="majorBidi"/>
                <w:sz w:val="28"/>
                <w:szCs w:val="28"/>
              </w:rPr>
              <w:t>,42</w:t>
            </w:r>
            <w:r w:rsidR="00D157C5" w:rsidRPr="007C1308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02FD7094" w14:textId="77777777" w:rsidR="00C91C6F" w:rsidRPr="007C1308" w:rsidRDefault="00C91C6F" w:rsidP="001927A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FD47FC8" w14:textId="3F138A1F" w:rsidR="00C91C6F" w:rsidRPr="007C1308" w:rsidRDefault="00C91C6F" w:rsidP="001927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158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266</w:t>
            </w:r>
          </w:p>
        </w:tc>
      </w:tr>
      <w:tr w:rsidR="00C91C6F" w:rsidRPr="007C1308" w14:paraId="398EDE7D" w14:textId="77777777" w:rsidTr="00DB0DBA">
        <w:tc>
          <w:tcPr>
            <w:tcW w:w="3330" w:type="dxa"/>
            <w:shd w:val="clear" w:color="auto" w:fill="auto"/>
          </w:tcPr>
          <w:p w14:paraId="28211309" w14:textId="77777777" w:rsidR="00C91C6F" w:rsidRPr="007C1308" w:rsidRDefault="00C91C6F" w:rsidP="001927A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ค่าใช้จ่ายเกี่ยวกับบุคลากร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17E3FADE" w14:textId="57C5FE2F" w:rsidR="00C91C6F" w:rsidRPr="007C1308" w:rsidRDefault="00C91C6F" w:rsidP="001927AE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01BCBC6" w14:textId="31DC3F8E" w:rsidR="00C91C6F" w:rsidRPr="007C1308" w:rsidRDefault="00B66478" w:rsidP="001927A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242,916</w:t>
            </w:r>
          </w:p>
        </w:tc>
        <w:tc>
          <w:tcPr>
            <w:tcW w:w="262" w:type="dxa"/>
            <w:shd w:val="clear" w:color="auto" w:fill="auto"/>
          </w:tcPr>
          <w:p w14:paraId="65653C73" w14:textId="77777777" w:rsidR="00C91C6F" w:rsidRPr="007C1308" w:rsidRDefault="00C91C6F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77CCF997" w14:textId="57C32C9C" w:rsidR="00C91C6F" w:rsidRPr="007C1308" w:rsidRDefault="00C91C6F" w:rsidP="001927A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236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,77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62" w:type="dxa"/>
            <w:shd w:val="clear" w:color="auto" w:fill="auto"/>
          </w:tcPr>
          <w:p w14:paraId="0D9012B0" w14:textId="77777777" w:rsidR="00C91C6F" w:rsidRPr="007C1308" w:rsidRDefault="00C91C6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B29B517" w14:textId="47A8B286" w:rsidR="00C91C6F" w:rsidRPr="007C1308" w:rsidRDefault="00E63E45" w:rsidP="001927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81,</w:t>
            </w:r>
            <w:r w:rsidR="00111EA7" w:rsidRPr="007C1308">
              <w:rPr>
                <w:rFonts w:asciiTheme="majorBidi" w:hAnsiTheme="majorBidi" w:cstheme="majorBidi"/>
                <w:sz w:val="28"/>
                <w:szCs w:val="28"/>
              </w:rPr>
              <w:t>817</w:t>
            </w:r>
          </w:p>
        </w:tc>
        <w:tc>
          <w:tcPr>
            <w:tcW w:w="270" w:type="dxa"/>
            <w:shd w:val="clear" w:color="auto" w:fill="auto"/>
          </w:tcPr>
          <w:p w14:paraId="3A151450" w14:textId="77777777" w:rsidR="00C91C6F" w:rsidRPr="007C1308" w:rsidRDefault="00C91C6F" w:rsidP="001927A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5B91CB3" w14:textId="7353EA8B" w:rsidR="00C91C6F" w:rsidRPr="007C1308" w:rsidRDefault="00C91C6F" w:rsidP="001927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599</w:t>
            </w:r>
          </w:p>
        </w:tc>
      </w:tr>
      <w:tr w:rsidR="00C91C6F" w:rsidRPr="007C1308" w14:paraId="0EB64866" w14:textId="77777777" w:rsidTr="00DB0DBA">
        <w:tc>
          <w:tcPr>
            <w:tcW w:w="3330" w:type="dxa"/>
            <w:shd w:val="clear" w:color="auto" w:fill="auto"/>
          </w:tcPr>
          <w:p w14:paraId="5A5712A9" w14:textId="67443C37" w:rsidR="00C91C6F" w:rsidRPr="007C1308" w:rsidRDefault="00C91C6F" w:rsidP="001927A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5973B18A" w14:textId="49095ABD" w:rsidR="00C91C6F" w:rsidRPr="007C1308" w:rsidRDefault="00C91C6F" w:rsidP="001927AE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12, 13, 15</w:t>
            </w:r>
          </w:p>
        </w:tc>
        <w:tc>
          <w:tcPr>
            <w:tcW w:w="990" w:type="dxa"/>
            <w:shd w:val="clear" w:color="auto" w:fill="auto"/>
          </w:tcPr>
          <w:p w14:paraId="466ED44C" w14:textId="69B5BBCF" w:rsidR="00C91C6F" w:rsidRPr="007C1308" w:rsidRDefault="005D28B5" w:rsidP="001927A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25,0</w:t>
            </w:r>
            <w:r w:rsidR="002F76E5" w:rsidRPr="007C1308">
              <w:rPr>
                <w:rFonts w:asciiTheme="majorBidi" w:hAnsiTheme="majorBidi" w:cstheme="majorBidi"/>
                <w:sz w:val="28"/>
                <w:szCs w:val="28"/>
              </w:rPr>
              <w:t>07</w:t>
            </w:r>
          </w:p>
        </w:tc>
        <w:tc>
          <w:tcPr>
            <w:tcW w:w="262" w:type="dxa"/>
            <w:shd w:val="clear" w:color="auto" w:fill="auto"/>
          </w:tcPr>
          <w:p w14:paraId="24D3474B" w14:textId="77777777" w:rsidR="00C91C6F" w:rsidRPr="007C1308" w:rsidRDefault="00C91C6F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5862E05C" w14:textId="2B6B5397" w:rsidR="00C91C6F" w:rsidRPr="007C1308" w:rsidRDefault="00C91C6F" w:rsidP="001927A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580</w:t>
            </w:r>
          </w:p>
        </w:tc>
        <w:tc>
          <w:tcPr>
            <w:tcW w:w="262" w:type="dxa"/>
            <w:shd w:val="clear" w:color="auto" w:fill="auto"/>
          </w:tcPr>
          <w:p w14:paraId="64461AA3" w14:textId="77777777" w:rsidR="00C91C6F" w:rsidRPr="007C1308" w:rsidRDefault="00C91C6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078CAA9" w14:textId="0609B063" w:rsidR="00C91C6F" w:rsidRPr="007C1308" w:rsidRDefault="00682963" w:rsidP="001927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6,132</w:t>
            </w:r>
          </w:p>
        </w:tc>
        <w:tc>
          <w:tcPr>
            <w:tcW w:w="270" w:type="dxa"/>
            <w:shd w:val="clear" w:color="auto" w:fill="auto"/>
          </w:tcPr>
          <w:p w14:paraId="6503A15D" w14:textId="77777777" w:rsidR="00C91C6F" w:rsidRPr="007C1308" w:rsidRDefault="00C91C6F" w:rsidP="001927A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752633F" w14:textId="12C7E031" w:rsidR="00C91C6F" w:rsidRPr="007C1308" w:rsidRDefault="00C91C6F" w:rsidP="001927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565</w:t>
            </w:r>
          </w:p>
        </w:tc>
      </w:tr>
      <w:tr w:rsidR="00C91C6F" w:rsidRPr="007C1308" w14:paraId="7D04CB81" w14:textId="77777777" w:rsidTr="00DB0DBA">
        <w:trPr>
          <w:trHeight w:val="227"/>
        </w:trPr>
        <w:tc>
          <w:tcPr>
            <w:tcW w:w="3330" w:type="dxa"/>
            <w:shd w:val="clear" w:color="auto" w:fill="auto"/>
          </w:tcPr>
          <w:p w14:paraId="38FA249F" w14:textId="77777777" w:rsidR="00C91C6F" w:rsidRPr="007C1308" w:rsidRDefault="00C91C6F" w:rsidP="001927A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ค่าธรรมเนียมวิชาชีพและค่าที่ปรึกษา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6F5BBEFA" w14:textId="77777777" w:rsidR="00C91C6F" w:rsidRPr="007C1308" w:rsidRDefault="00C91C6F" w:rsidP="001927AE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DBA6725" w14:textId="1ED8F0A6" w:rsidR="00C91C6F" w:rsidRPr="007C1308" w:rsidRDefault="001C5CAF" w:rsidP="001927A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8,678</w:t>
            </w:r>
          </w:p>
        </w:tc>
        <w:tc>
          <w:tcPr>
            <w:tcW w:w="262" w:type="dxa"/>
            <w:shd w:val="clear" w:color="auto" w:fill="auto"/>
          </w:tcPr>
          <w:p w14:paraId="6313C6B0" w14:textId="77777777" w:rsidR="00C91C6F" w:rsidRPr="007C1308" w:rsidRDefault="00C91C6F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08BA3C63" w14:textId="7B3F0081" w:rsidR="00C91C6F" w:rsidRPr="007C1308" w:rsidRDefault="00C91C6F" w:rsidP="001927A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210</w:t>
            </w:r>
          </w:p>
        </w:tc>
        <w:tc>
          <w:tcPr>
            <w:tcW w:w="262" w:type="dxa"/>
            <w:shd w:val="clear" w:color="auto" w:fill="auto"/>
          </w:tcPr>
          <w:p w14:paraId="6BAB4B66" w14:textId="77777777" w:rsidR="00C91C6F" w:rsidRPr="007C1308" w:rsidRDefault="00C91C6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2578730E" w14:textId="57A6A4EA" w:rsidR="00C91C6F" w:rsidRPr="007C1308" w:rsidRDefault="00682963" w:rsidP="001927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6,960</w:t>
            </w:r>
          </w:p>
        </w:tc>
        <w:tc>
          <w:tcPr>
            <w:tcW w:w="270" w:type="dxa"/>
            <w:shd w:val="clear" w:color="auto" w:fill="auto"/>
          </w:tcPr>
          <w:p w14:paraId="18E2A240" w14:textId="77777777" w:rsidR="00C91C6F" w:rsidRPr="007C1308" w:rsidRDefault="00C91C6F" w:rsidP="001927A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97733A3" w14:textId="5A72D2E9" w:rsidR="00C91C6F" w:rsidRPr="007C1308" w:rsidRDefault="00C91C6F" w:rsidP="001927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592</w:t>
            </w:r>
          </w:p>
        </w:tc>
      </w:tr>
      <w:tr w:rsidR="00C91C6F" w:rsidRPr="007C1308" w14:paraId="78DFA886" w14:textId="77777777" w:rsidTr="00DB0DBA">
        <w:trPr>
          <w:trHeight w:val="227"/>
        </w:trPr>
        <w:tc>
          <w:tcPr>
            <w:tcW w:w="3330" w:type="dxa"/>
            <w:shd w:val="clear" w:color="auto" w:fill="auto"/>
          </w:tcPr>
          <w:p w14:paraId="3401C797" w14:textId="564C76B1" w:rsidR="00C91C6F" w:rsidRPr="007C1308" w:rsidRDefault="00C91C6F" w:rsidP="001927A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ค่าใช้จ่ายส่งเสริมการขาย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4352A95F" w14:textId="77777777" w:rsidR="00C91C6F" w:rsidRPr="007C1308" w:rsidRDefault="00C91C6F" w:rsidP="001927AE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5388038" w14:textId="42066020" w:rsidR="00C91C6F" w:rsidRPr="007C1308" w:rsidRDefault="005D28B5" w:rsidP="001927A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6,670</w:t>
            </w:r>
          </w:p>
        </w:tc>
        <w:tc>
          <w:tcPr>
            <w:tcW w:w="262" w:type="dxa"/>
            <w:shd w:val="clear" w:color="auto" w:fill="auto"/>
          </w:tcPr>
          <w:p w14:paraId="739BD4F5" w14:textId="77777777" w:rsidR="00C91C6F" w:rsidRPr="007C1308" w:rsidRDefault="00C91C6F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3C45BB6E" w14:textId="0B86EC0B" w:rsidR="00C91C6F" w:rsidRPr="007C1308" w:rsidRDefault="00C91C6F" w:rsidP="001927A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089</w:t>
            </w:r>
          </w:p>
        </w:tc>
        <w:tc>
          <w:tcPr>
            <w:tcW w:w="262" w:type="dxa"/>
            <w:shd w:val="clear" w:color="auto" w:fill="auto"/>
          </w:tcPr>
          <w:p w14:paraId="5A3451B0" w14:textId="77777777" w:rsidR="00C91C6F" w:rsidRPr="007C1308" w:rsidRDefault="00C91C6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242EA7E7" w14:textId="6850D4DA" w:rsidR="00C91C6F" w:rsidRPr="007C1308" w:rsidRDefault="00682963" w:rsidP="001927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4,733</w:t>
            </w:r>
          </w:p>
        </w:tc>
        <w:tc>
          <w:tcPr>
            <w:tcW w:w="270" w:type="dxa"/>
            <w:shd w:val="clear" w:color="auto" w:fill="auto"/>
          </w:tcPr>
          <w:p w14:paraId="2CEC1007" w14:textId="77777777" w:rsidR="00C91C6F" w:rsidRPr="007C1308" w:rsidRDefault="00C91C6F" w:rsidP="001927A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72F9E7A" w14:textId="0DC78E6C" w:rsidR="00C91C6F" w:rsidRPr="007C1308" w:rsidRDefault="00C91C6F" w:rsidP="001927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687</w:t>
            </w:r>
          </w:p>
        </w:tc>
      </w:tr>
      <w:tr w:rsidR="00C91C6F" w:rsidRPr="007C1308" w14:paraId="65FF6918" w14:textId="77777777" w:rsidTr="000C134F">
        <w:tc>
          <w:tcPr>
            <w:tcW w:w="3330" w:type="dxa"/>
            <w:shd w:val="clear" w:color="auto" w:fill="auto"/>
          </w:tcPr>
          <w:p w14:paraId="0E498BAA" w14:textId="77777777" w:rsidR="00C91C6F" w:rsidRPr="007C1308" w:rsidRDefault="00C91C6F" w:rsidP="001927AE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ค่าเช่าสำนักงาน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อุปกรณ์และค่าบริการ  </w:t>
            </w:r>
          </w:p>
          <w:p w14:paraId="367FAA23" w14:textId="77777777" w:rsidR="00C91C6F" w:rsidRPr="007C1308" w:rsidRDefault="00C91C6F" w:rsidP="001927A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สำนักงาน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5AAECF17" w14:textId="77777777" w:rsidR="00C91C6F" w:rsidRPr="007C1308" w:rsidRDefault="00C91C6F" w:rsidP="001927AE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C28E96B" w14:textId="77777777" w:rsidR="00C91C6F" w:rsidRPr="007C1308" w:rsidRDefault="00C91C6F" w:rsidP="001927AE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E55B319" w14:textId="1D16E56F" w:rsidR="00C91C6F" w:rsidRPr="007C1308" w:rsidRDefault="00494D81" w:rsidP="001927AE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1,855</w:t>
            </w:r>
          </w:p>
        </w:tc>
        <w:tc>
          <w:tcPr>
            <w:tcW w:w="262" w:type="dxa"/>
            <w:shd w:val="clear" w:color="auto" w:fill="auto"/>
          </w:tcPr>
          <w:p w14:paraId="08C4815B" w14:textId="77777777" w:rsidR="00C91C6F" w:rsidRPr="007C1308" w:rsidRDefault="00C91C6F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61956454" w14:textId="77777777" w:rsidR="00C91C6F" w:rsidRPr="007C1308" w:rsidRDefault="00C91C6F" w:rsidP="001927AE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  <w:p w14:paraId="0F2295C9" w14:textId="3B36D72A" w:rsidR="00C91C6F" w:rsidRPr="007C1308" w:rsidRDefault="00C91C6F" w:rsidP="001927AE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1,021</w:t>
            </w:r>
          </w:p>
        </w:tc>
        <w:tc>
          <w:tcPr>
            <w:tcW w:w="262" w:type="dxa"/>
            <w:shd w:val="clear" w:color="auto" w:fill="auto"/>
          </w:tcPr>
          <w:p w14:paraId="3CD8E88E" w14:textId="77777777" w:rsidR="00C91C6F" w:rsidRPr="007C1308" w:rsidRDefault="00C91C6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F8EAA90" w14:textId="77777777" w:rsidR="00C91C6F" w:rsidRPr="007C1308" w:rsidRDefault="00C91C6F" w:rsidP="001927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A891A8E" w14:textId="70F5EC79" w:rsidR="00C91C6F" w:rsidRPr="007C1308" w:rsidRDefault="00682963" w:rsidP="001927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1,165</w:t>
            </w:r>
          </w:p>
        </w:tc>
        <w:tc>
          <w:tcPr>
            <w:tcW w:w="270" w:type="dxa"/>
            <w:shd w:val="clear" w:color="auto" w:fill="auto"/>
          </w:tcPr>
          <w:p w14:paraId="48CC777A" w14:textId="77777777" w:rsidR="00C91C6F" w:rsidRPr="007C1308" w:rsidRDefault="00C91C6F" w:rsidP="001927A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0D41EE5" w14:textId="77777777" w:rsidR="00C91C6F" w:rsidRPr="007C1308" w:rsidRDefault="00C91C6F" w:rsidP="001927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A067D3C" w14:textId="74B222B6" w:rsidR="00C91C6F" w:rsidRPr="007C1308" w:rsidRDefault="00C91C6F" w:rsidP="001927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836</w:t>
            </w:r>
          </w:p>
        </w:tc>
      </w:tr>
    </w:tbl>
    <w:p w14:paraId="27852523" w14:textId="20CBD09F" w:rsidR="001D297E" w:rsidRPr="007C1308" w:rsidRDefault="001D297E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39EBA7BE" w14:textId="39297F63" w:rsidR="00E90D4C" w:rsidRPr="007C1308" w:rsidRDefault="00E90D4C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C1308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="007E56DD" w:rsidRPr="007C1308">
        <w:rPr>
          <w:rFonts w:asciiTheme="majorBidi" w:hAnsiTheme="majorBidi" w:cstheme="majorBidi"/>
          <w:sz w:val="28"/>
          <w:szCs w:val="28"/>
        </w:rPr>
        <w:t>256</w:t>
      </w:r>
      <w:r w:rsidR="00C91C6F" w:rsidRPr="007C1308">
        <w:rPr>
          <w:rFonts w:asciiTheme="majorBidi" w:hAnsiTheme="majorBidi" w:cstheme="majorBidi"/>
          <w:sz w:val="28"/>
          <w:szCs w:val="28"/>
        </w:rPr>
        <w:t>5</w:t>
      </w:r>
      <w:r w:rsidRPr="007C1308">
        <w:rPr>
          <w:rFonts w:asciiTheme="majorBidi" w:hAnsiTheme="majorBidi" w:cstheme="majorBidi"/>
          <w:sz w:val="28"/>
          <w:szCs w:val="28"/>
        </w:rPr>
        <w:t xml:space="preserve"> </w:t>
      </w:r>
      <w:r w:rsidRPr="007C1308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กลุ่มบริษัทและบริษัทจ่ายเงินสมทบกองทุนสำรองเลี้ยงชีพสำหรับพนักงานของกลุ่มบริษัท</w:t>
      </w:r>
      <w:r w:rsidRPr="007C1308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บริษัทเป็นจำนวน </w:t>
      </w:r>
      <w:r w:rsidR="00F62015" w:rsidRPr="007C1308">
        <w:rPr>
          <w:rFonts w:asciiTheme="majorBidi" w:hAnsiTheme="majorBidi" w:cstheme="majorBidi"/>
          <w:sz w:val="28"/>
          <w:szCs w:val="28"/>
        </w:rPr>
        <w:t>3.98</w:t>
      </w:r>
      <w:r w:rsidRPr="007C1308">
        <w:rPr>
          <w:rFonts w:asciiTheme="majorBidi" w:hAnsiTheme="majorBidi" w:cstheme="majorBidi"/>
          <w:sz w:val="28"/>
          <w:szCs w:val="28"/>
        </w:rPr>
        <w:t xml:space="preserve"> 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ล้านบาทและ </w:t>
      </w:r>
      <w:r w:rsidR="00031BC2" w:rsidRPr="007C1308">
        <w:rPr>
          <w:rFonts w:asciiTheme="majorBidi" w:hAnsiTheme="majorBidi" w:cstheme="majorBidi"/>
          <w:sz w:val="28"/>
          <w:szCs w:val="28"/>
        </w:rPr>
        <w:t>1.3</w:t>
      </w:r>
      <w:r w:rsidR="005F1C32" w:rsidRPr="007C1308">
        <w:rPr>
          <w:rFonts w:asciiTheme="majorBidi" w:hAnsiTheme="majorBidi" w:cstheme="majorBidi"/>
          <w:sz w:val="28"/>
          <w:szCs w:val="28"/>
        </w:rPr>
        <w:t>8</w:t>
      </w:r>
      <w:r w:rsidRPr="007C1308">
        <w:rPr>
          <w:rFonts w:asciiTheme="majorBidi" w:hAnsiTheme="majorBidi" w:cstheme="majorBidi"/>
          <w:sz w:val="28"/>
          <w:szCs w:val="28"/>
        </w:rPr>
        <w:t xml:space="preserve"> 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ล้านบาท ตามลำดับ </w:t>
      </w:r>
      <w:r w:rsidRPr="007C1308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7E56DD" w:rsidRPr="007C1308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C91C6F" w:rsidRPr="007C1308"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7C1308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Pr="007C1308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จำนวน </w:t>
      </w:r>
      <w:r w:rsidR="00F9790F" w:rsidRPr="007C1308">
        <w:rPr>
          <w:rFonts w:asciiTheme="majorBidi" w:hAnsiTheme="majorBidi" w:cstheme="majorBidi"/>
          <w:i/>
          <w:iCs/>
          <w:sz w:val="28"/>
          <w:szCs w:val="28"/>
        </w:rPr>
        <w:t>4.34</w:t>
      </w:r>
      <w:r w:rsidRPr="007C1308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7C1308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ล้านบาทและ </w:t>
      </w:r>
      <w:r w:rsidR="00F9790F" w:rsidRPr="007C1308">
        <w:rPr>
          <w:rFonts w:asciiTheme="majorBidi" w:hAnsiTheme="majorBidi" w:cstheme="majorBidi"/>
          <w:i/>
          <w:iCs/>
          <w:sz w:val="28"/>
          <w:szCs w:val="28"/>
        </w:rPr>
        <w:t>1.29</w:t>
      </w:r>
      <w:r w:rsidR="00095B17" w:rsidRPr="007C1308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7C1308">
        <w:rPr>
          <w:rFonts w:asciiTheme="majorBidi" w:hAnsiTheme="majorBidi" w:cstheme="majorBidi"/>
          <w:i/>
          <w:iCs/>
          <w:sz w:val="28"/>
          <w:szCs w:val="28"/>
          <w:cs/>
        </w:rPr>
        <w:t>ล้านบาท ตามลำดับ)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 ซึ่งแสดงเป็นส่วนหนึ่งของค่าใช้จ่ายผลประโยชน์ของพนักงาน</w:t>
      </w:r>
    </w:p>
    <w:p w14:paraId="0512B663" w14:textId="6BD636AF" w:rsidR="006C7D3C" w:rsidRPr="007C1308" w:rsidRDefault="006C7D3C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sz w:val="28"/>
          <w:szCs w:val="28"/>
          <w:lang w:eastAsia="x-none"/>
        </w:rPr>
      </w:pPr>
    </w:p>
    <w:p w14:paraId="0233A687" w14:textId="0BDD684C" w:rsidR="004B5B07" w:rsidRPr="007C1308" w:rsidRDefault="007E56DD" w:rsidP="001927AE">
      <w:pPr>
        <w:pStyle w:val="Heading6"/>
        <w:ind w:left="540" w:hanging="540"/>
        <w:jc w:val="thaiDistribute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7C1308">
        <w:rPr>
          <w:rFonts w:asciiTheme="majorBidi" w:eastAsia="MS Mincho" w:hAnsiTheme="majorBidi" w:cstheme="majorBidi"/>
          <w:sz w:val="28"/>
          <w:szCs w:val="28"/>
          <w:lang w:val="en-US"/>
        </w:rPr>
        <w:t>23</w:t>
      </w:r>
      <w:r w:rsidR="009939E6" w:rsidRPr="007C1308">
        <w:rPr>
          <w:rFonts w:asciiTheme="majorBidi" w:eastAsia="MS Mincho" w:hAnsiTheme="majorBidi" w:cstheme="majorBidi"/>
          <w:sz w:val="28"/>
          <w:szCs w:val="28"/>
          <w:lang w:val="en-US"/>
        </w:rPr>
        <w:t xml:space="preserve">       </w:t>
      </w:r>
      <w:r w:rsidR="00A75F2E" w:rsidRPr="007C1308">
        <w:rPr>
          <w:rFonts w:asciiTheme="majorBidi" w:eastAsia="MS Mincho" w:hAnsiTheme="majorBidi" w:cstheme="majorBidi"/>
          <w:sz w:val="28"/>
          <w:szCs w:val="28"/>
          <w:lang w:val="en-US"/>
        </w:rPr>
        <w:tab/>
      </w:r>
      <w:r w:rsidR="004B5B07" w:rsidRPr="007C1308">
        <w:rPr>
          <w:rFonts w:asciiTheme="majorBidi" w:eastAsia="MS Mincho" w:hAnsiTheme="majorBidi" w:cstheme="majorBidi"/>
          <w:sz w:val="28"/>
          <w:szCs w:val="28"/>
          <w:cs/>
          <w:lang w:val="en-US"/>
        </w:rPr>
        <w:t>ภาษีเงินได้</w:t>
      </w:r>
    </w:p>
    <w:p w14:paraId="3F138F69" w14:textId="5FCDA5A5" w:rsidR="0089797B" w:rsidRPr="007C1308" w:rsidRDefault="0089797B" w:rsidP="001927AE">
      <w:pPr>
        <w:rPr>
          <w:rFonts w:asciiTheme="majorBidi" w:hAnsiTheme="majorBidi" w:cstheme="majorBidi"/>
          <w:sz w:val="20"/>
          <w:szCs w:val="20"/>
          <w:lang w:eastAsia="x-none"/>
        </w:rPr>
      </w:pPr>
    </w:p>
    <w:tbl>
      <w:tblPr>
        <w:tblW w:w="905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26"/>
        <w:gridCol w:w="924"/>
        <w:gridCol w:w="1064"/>
        <w:gridCol w:w="249"/>
        <w:gridCol w:w="1066"/>
        <w:gridCol w:w="248"/>
        <w:gridCol w:w="1064"/>
        <w:gridCol w:w="248"/>
        <w:gridCol w:w="1069"/>
      </w:tblGrid>
      <w:tr w:rsidR="0089797B" w:rsidRPr="007C1308" w14:paraId="002505B8" w14:textId="77777777" w:rsidTr="00DB0DBA">
        <w:trPr>
          <w:tblHeader/>
        </w:trPr>
        <w:tc>
          <w:tcPr>
            <w:tcW w:w="4050" w:type="dxa"/>
            <w:gridSpan w:val="2"/>
          </w:tcPr>
          <w:p w14:paraId="1D51F701" w14:textId="77777777" w:rsidR="0089797B" w:rsidRPr="007C1308" w:rsidRDefault="0089797B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bookmarkStart w:id="23" w:name="_Hlk33311720"/>
            <w:r w:rsidRPr="007C1308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379" w:type="dxa"/>
            <w:gridSpan w:val="3"/>
          </w:tcPr>
          <w:p w14:paraId="6C7DA46C" w14:textId="388A40CF" w:rsidR="0089797B" w:rsidRPr="007C1308" w:rsidRDefault="0089797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8" w:type="dxa"/>
          </w:tcPr>
          <w:p w14:paraId="2B19B2E1" w14:textId="77777777" w:rsidR="0089797B" w:rsidRPr="007C1308" w:rsidRDefault="0089797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81" w:type="dxa"/>
            <w:gridSpan w:val="3"/>
          </w:tcPr>
          <w:p w14:paraId="13F02E18" w14:textId="45A0788C" w:rsidR="0089797B" w:rsidRPr="007C1308" w:rsidRDefault="0089797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8733A" w:rsidRPr="007C1308" w14:paraId="09A7F627" w14:textId="77777777" w:rsidTr="00DB0DBA">
        <w:trPr>
          <w:tblHeader/>
        </w:trPr>
        <w:tc>
          <w:tcPr>
            <w:tcW w:w="3126" w:type="dxa"/>
          </w:tcPr>
          <w:p w14:paraId="275923C2" w14:textId="77777777" w:rsidR="0088733A" w:rsidRPr="007C1308" w:rsidRDefault="0088733A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24" w:type="dxa"/>
          </w:tcPr>
          <w:p w14:paraId="21BDA0FF" w14:textId="29BB06DF" w:rsidR="0088733A" w:rsidRPr="007C1308" w:rsidRDefault="0088733A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</w:tcPr>
          <w:p w14:paraId="02D61E7F" w14:textId="23A6B264" w:rsidR="0088733A" w:rsidRPr="007C1308" w:rsidRDefault="00C91C6F" w:rsidP="001927A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249" w:type="dxa"/>
            <w:shd w:val="clear" w:color="auto" w:fill="auto"/>
          </w:tcPr>
          <w:p w14:paraId="6B5CA907" w14:textId="77777777" w:rsidR="0088733A" w:rsidRPr="007C1308" w:rsidRDefault="0088733A" w:rsidP="001927A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shd w:val="clear" w:color="auto" w:fill="auto"/>
          </w:tcPr>
          <w:p w14:paraId="5CCD68E8" w14:textId="125807FD" w:rsidR="0088733A" w:rsidRPr="007C1308" w:rsidRDefault="00C91C6F" w:rsidP="001927A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248" w:type="dxa"/>
            <w:shd w:val="clear" w:color="auto" w:fill="auto"/>
          </w:tcPr>
          <w:p w14:paraId="4F3E6452" w14:textId="77777777" w:rsidR="0088733A" w:rsidRPr="007C1308" w:rsidRDefault="0088733A" w:rsidP="001927A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</w:tcPr>
          <w:p w14:paraId="279B880A" w14:textId="1747E3B1" w:rsidR="0088733A" w:rsidRPr="007C1308" w:rsidRDefault="00C91C6F" w:rsidP="001927A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248" w:type="dxa"/>
            <w:shd w:val="clear" w:color="auto" w:fill="auto"/>
          </w:tcPr>
          <w:p w14:paraId="14BEB0D7" w14:textId="77777777" w:rsidR="0088733A" w:rsidRPr="007C1308" w:rsidRDefault="0088733A" w:rsidP="001927A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</w:tcPr>
          <w:p w14:paraId="7292ED56" w14:textId="0E8E1AAD" w:rsidR="0088733A" w:rsidRPr="007C1308" w:rsidRDefault="00C91C6F" w:rsidP="001927A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2564</w:t>
            </w:r>
          </w:p>
        </w:tc>
      </w:tr>
      <w:tr w:rsidR="0088733A" w:rsidRPr="007C1308" w14:paraId="66D0EAF9" w14:textId="77777777" w:rsidTr="00DB0DBA">
        <w:trPr>
          <w:tblHeader/>
        </w:trPr>
        <w:tc>
          <w:tcPr>
            <w:tcW w:w="3126" w:type="dxa"/>
          </w:tcPr>
          <w:p w14:paraId="0B9AFE07" w14:textId="77777777" w:rsidR="0088733A" w:rsidRPr="007C1308" w:rsidRDefault="0088733A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24" w:type="dxa"/>
          </w:tcPr>
          <w:p w14:paraId="54100D70" w14:textId="77777777" w:rsidR="0088733A" w:rsidRPr="007C1308" w:rsidRDefault="0088733A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5008" w:type="dxa"/>
            <w:gridSpan w:val="7"/>
          </w:tcPr>
          <w:p w14:paraId="06E052B0" w14:textId="27C41DE1" w:rsidR="0088733A" w:rsidRPr="007C1308" w:rsidRDefault="008873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8733A" w:rsidRPr="007C1308" w14:paraId="2B96B6B3" w14:textId="77777777" w:rsidTr="00DB0DBA">
        <w:tc>
          <w:tcPr>
            <w:tcW w:w="4050" w:type="dxa"/>
            <w:gridSpan w:val="2"/>
          </w:tcPr>
          <w:p w14:paraId="77D345C5" w14:textId="24AA0D29" w:rsidR="0088733A" w:rsidRPr="007C1308" w:rsidRDefault="0088733A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ภาษีเงินได้ของงวดปัจจุบัน</w:t>
            </w:r>
            <w:r w:rsidRPr="007C1308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064" w:type="dxa"/>
            <w:vAlign w:val="bottom"/>
          </w:tcPr>
          <w:p w14:paraId="7F28854F" w14:textId="77777777" w:rsidR="0088733A" w:rsidRPr="007C1308" w:rsidRDefault="0088733A" w:rsidP="001927A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</w:tcPr>
          <w:p w14:paraId="508F1385" w14:textId="77777777" w:rsidR="0088733A" w:rsidRPr="007C1308" w:rsidRDefault="008873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6" w:type="dxa"/>
            <w:vAlign w:val="bottom"/>
          </w:tcPr>
          <w:p w14:paraId="1BECBDD8" w14:textId="77777777" w:rsidR="0088733A" w:rsidRPr="007C1308" w:rsidRDefault="0088733A" w:rsidP="001927A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643BC9DA" w14:textId="77777777" w:rsidR="0088733A" w:rsidRPr="007C1308" w:rsidRDefault="008873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64BBADD9" w14:textId="77777777" w:rsidR="0088733A" w:rsidRPr="007C1308" w:rsidRDefault="0088733A" w:rsidP="001927A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0F094F20" w14:textId="77777777" w:rsidR="0088733A" w:rsidRPr="007C1308" w:rsidRDefault="008873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732D4AAD" w14:textId="77777777" w:rsidR="0088733A" w:rsidRPr="007C1308" w:rsidRDefault="0088733A" w:rsidP="001927A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1C6F" w:rsidRPr="007C1308" w14:paraId="22472820" w14:textId="77777777" w:rsidTr="00DB0DBA">
        <w:tc>
          <w:tcPr>
            <w:tcW w:w="3126" w:type="dxa"/>
          </w:tcPr>
          <w:p w14:paraId="4FEBC193" w14:textId="77777777" w:rsidR="00C91C6F" w:rsidRPr="007C1308" w:rsidRDefault="00C91C6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สำหรับงวดปัจจุบัน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24" w:type="dxa"/>
          </w:tcPr>
          <w:p w14:paraId="226E085C" w14:textId="77777777" w:rsidR="00C91C6F" w:rsidRPr="007C1308" w:rsidRDefault="00C91C6F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724370BC" w14:textId="4E43DF74" w:rsidR="00C91C6F" w:rsidRPr="007C1308" w:rsidRDefault="00867439" w:rsidP="001927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26,904</w:t>
            </w:r>
          </w:p>
        </w:tc>
        <w:tc>
          <w:tcPr>
            <w:tcW w:w="249" w:type="dxa"/>
          </w:tcPr>
          <w:p w14:paraId="2048C8CC" w14:textId="77777777" w:rsidR="00C91C6F" w:rsidRPr="007C1308" w:rsidRDefault="00C91C6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6" w:type="dxa"/>
            <w:vAlign w:val="bottom"/>
          </w:tcPr>
          <w:p w14:paraId="234BEE30" w14:textId="653ABA60" w:rsidR="00C91C6F" w:rsidRPr="007C1308" w:rsidRDefault="00C91C6F" w:rsidP="001927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29,311</w:t>
            </w:r>
          </w:p>
        </w:tc>
        <w:tc>
          <w:tcPr>
            <w:tcW w:w="248" w:type="dxa"/>
          </w:tcPr>
          <w:p w14:paraId="32FD6421" w14:textId="77777777" w:rsidR="00C91C6F" w:rsidRPr="007C1308" w:rsidRDefault="00C91C6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3DF724C6" w14:textId="44912C69" w:rsidR="00C91C6F" w:rsidRPr="007C1308" w:rsidRDefault="007A4AF2" w:rsidP="001927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8,734</w:t>
            </w:r>
          </w:p>
        </w:tc>
        <w:tc>
          <w:tcPr>
            <w:tcW w:w="248" w:type="dxa"/>
          </w:tcPr>
          <w:p w14:paraId="4D4A9127" w14:textId="77777777" w:rsidR="00C91C6F" w:rsidRPr="007C1308" w:rsidRDefault="00C91C6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40AF5B1C" w14:textId="2D22E8AB" w:rsidR="00C91C6F" w:rsidRPr="007C1308" w:rsidRDefault="00C91C6F" w:rsidP="001927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13,572</w:t>
            </w:r>
          </w:p>
        </w:tc>
      </w:tr>
      <w:tr w:rsidR="00C91C6F" w:rsidRPr="007C1308" w14:paraId="68EB2264" w14:textId="77777777" w:rsidTr="00DB0DBA">
        <w:tc>
          <w:tcPr>
            <w:tcW w:w="3126" w:type="dxa"/>
          </w:tcPr>
          <w:p w14:paraId="65531024" w14:textId="77777777" w:rsidR="00C91C6F" w:rsidRPr="007C1308" w:rsidRDefault="00C91C6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24" w:type="dxa"/>
          </w:tcPr>
          <w:p w14:paraId="3E9F1A4F" w14:textId="77777777" w:rsidR="00C91C6F" w:rsidRPr="007C1308" w:rsidRDefault="00C91C6F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14:paraId="78C10B62" w14:textId="2BD38566" w:rsidR="00C91C6F" w:rsidRPr="007C1308" w:rsidRDefault="00C91C6F" w:rsidP="001927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49" w:type="dxa"/>
          </w:tcPr>
          <w:p w14:paraId="20DEA1C5" w14:textId="77777777" w:rsidR="00C91C6F" w:rsidRPr="007C1308" w:rsidRDefault="00C91C6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66" w:type="dxa"/>
            <w:vAlign w:val="bottom"/>
          </w:tcPr>
          <w:p w14:paraId="17F0BD17" w14:textId="441D1C4D" w:rsidR="00C91C6F" w:rsidRPr="007C1308" w:rsidRDefault="00C91C6F" w:rsidP="001927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48" w:type="dxa"/>
          </w:tcPr>
          <w:p w14:paraId="0992C984" w14:textId="77777777" w:rsidR="00C91C6F" w:rsidRPr="007C1308" w:rsidRDefault="00C91C6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14:paraId="5F497C3B" w14:textId="62BB3CEC" w:rsidR="00C91C6F" w:rsidRPr="007C1308" w:rsidRDefault="00C91C6F" w:rsidP="001927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48" w:type="dxa"/>
          </w:tcPr>
          <w:p w14:paraId="212FD4E1" w14:textId="77777777" w:rsidR="00C91C6F" w:rsidRPr="007C1308" w:rsidRDefault="00C91C6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69" w:type="dxa"/>
            <w:vAlign w:val="bottom"/>
          </w:tcPr>
          <w:p w14:paraId="43066F5D" w14:textId="56CF1DE8" w:rsidR="00C91C6F" w:rsidRPr="007C1308" w:rsidRDefault="00C91C6F" w:rsidP="001927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C91C6F" w:rsidRPr="007C1308" w14:paraId="664D1250" w14:textId="77777777" w:rsidTr="00DB0DBA">
        <w:tc>
          <w:tcPr>
            <w:tcW w:w="4050" w:type="dxa"/>
            <w:gridSpan w:val="2"/>
            <w:shd w:val="clear" w:color="auto" w:fill="auto"/>
          </w:tcPr>
          <w:p w14:paraId="1F934DD7" w14:textId="5B392912" w:rsidR="00C91C6F" w:rsidRPr="007C1308" w:rsidRDefault="00C91C6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711E0014" w14:textId="77777777" w:rsidR="00C91C6F" w:rsidRPr="007C1308" w:rsidRDefault="00C91C6F" w:rsidP="001927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9" w:type="dxa"/>
            <w:shd w:val="clear" w:color="auto" w:fill="auto"/>
          </w:tcPr>
          <w:p w14:paraId="26F5EA57" w14:textId="77777777" w:rsidR="00C91C6F" w:rsidRPr="007C1308" w:rsidRDefault="00C91C6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432BD4CF" w14:textId="77777777" w:rsidR="00C91C6F" w:rsidRPr="007C1308" w:rsidRDefault="00C91C6F" w:rsidP="001927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038FF4CD" w14:textId="77777777" w:rsidR="00C91C6F" w:rsidRPr="007C1308" w:rsidRDefault="00C91C6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44AF09A8" w14:textId="77777777" w:rsidR="00C91C6F" w:rsidRPr="007C1308" w:rsidRDefault="00C91C6F" w:rsidP="001927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0A1239D1" w14:textId="77777777" w:rsidR="00C91C6F" w:rsidRPr="007C1308" w:rsidRDefault="00C91C6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7840BAD9" w14:textId="77777777" w:rsidR="00C91C6F" w:rsidRPr="007C1308" w:rsidRDefault="00C91C6F" w:rsidP="001927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C91C6F" w:rsidRPr="007C1308" w14:paraId="75D46123" w14:textId="77777777" w:rsidTr="00DB0DBA">
        <w:tc>
          <w:tcPr>
            <w:tcW w:w="3126" w:type="dxa"/>
            <w:shd w:val="clear" w:color="auto" w:fill="auto"/>
          </w:tcPr>
          <w:p w14:paraId="35C46E17" w14:textId="77777777" w:rsidR="00C91C6F" w:rsidRPr="007C1308" w:rsidRDefault="00C91C6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การเปลี่ยนแปลงของผลต่างชั่วคราว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</w:p>
        </w:tc>
        <w:tc>
          <w:tcPr>
            <w:tcW w:w="924" w:type="dxa"/>
            <w:shd w:val="clear" w:color="auto" w:fill="auto"/>
          </w:tcPr>
          <w:p w14:paraId="4BC038D4" w14:textId="77777777" w:rsidR="00C91C6F" w:rsidRPr="007C1308" w:rsidRDefault="00C91C6F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2850FA01" w14:textId="7C58886F" w:rsidR="00C91C6F" w:rsidRPr="007C1308" w:rsidRDefault="00E549BB" w:rsidP="001927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767</w:t>
            </w:r>
          </w:p>
        </w:tc>
        <w:tc>
          <w:tcPr>
            <w:tcW w:w="249" w:type="dxa"/>
            <w:shd w:val="clear" w:color="auto" w:fill="auto"/>
          </w:tcPr>
          <w:p w14:paraId="4593BBCC" w14:textId="77777777" w:rsidR="00C91C6F" w:rsidRPr="007C1308" w:rsidRDefault="00C91C6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4F986D3B" w14:textId="58EE0656" w:rsidR="00C91C6F" w:rsidRPr="007C1308" w:rsidRDefault="00C91C6F" w:rsidP="001927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8,946</w:t>
            </w:r>
          </w:p>
        </w:tc>
        <w:tc>
          <w:tcPr>
            <w:tcW w:w="248" w:type="dxa"/>
            <w:shd w:val="clear" w:color="auto" w:fill="auto"/>
          </w:tcPr>
          <w:p w14:paraId="25A34E65" w14:textId="77777777" w:rsidR="00C91C6F" w:rsidRPr="007C1308" w:rsidRDefault="00C91C6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050349FE" w14:textId="75F50CD7" w:rsidR="00C91C6F" w:rsidRPr="007C1308" w:rsidRDefault="00164BB0" w:rsidP="001927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2,874</w:t>
            </w:r>
          </w:p>
        </w:tc>
        <w:tc>
          <w:tcPr>
            <w:tcW w:w="248" w:type="dxa"/>
            <w:shd w:val="clear" w:color="auto" w:fill="auto"/>
          </w:tcPr>
          <w:p w14:paraId="6A3A4BD2" w14:textId="77777777" w:rsidR="00C91C6F" w:rsidRPr="007C1308" w:rsidRDefault="00C91C6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597B9A1E" w14:textId="7A866BA5" w:rsidR="00C91C6F" w:rsidRPr="007C1308" w:rsidRDefault="00C91C6F" w:rsidP="001927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9,682</w:t>
            </w:r>
          </w:p>
        </w:tc>
      </w:tr>
      <w:tr w:rsidR="00C91C6F" w:rsidRPr="007C1308" w14:paraId="3B8E7675" w14:textId="77777777" w:rsidTr="00DB0DBA">
        <w:tc>
          <w:tcPr>
            <w:tcW w:w="3126" w:type="dxa"/>
            <w:shd w:val="clear" w:color="auto" w:fill="auto"/>
          </w:tcPr>
          <w:p w14:paraId="29FECBB7" w14:textId="77777777" w:rsidR="00C91C6F" w:rsidRPr="007C1308" w:rsidRDefault="00C91C6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รวมภาษีเงินได้</w:t>
            </w:r>
          </w:p>
        </w:tc>
        <w:tc>
          <w:tcPr>
            <w:tcW w:w="924" w:type="dxa"/>
            <w:shd w:val="clear" w:color="auto" w:fill="auto"/>
          </w:tcPr>
          <w:p w14:paraId="2ED9FC2E" w14:textId="77777777" w:rsidR="00C91C6F" w:rsidRPr="007C1308" w:rsidRDefault="00C91C6F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AC3C3C" w14:textId="4A3172F0" w:rsidR="00C91C6F" w:rsidRPr="007C1308" w:rsidRDefault="00CF0B04" w:rsidP="001927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27,671</w:t>
            </w:r>
          </w:p>
        </w:tc>
        <w:tc>
          <w:tcPr>
            <w:tcW w:w="249" w:type="dxa"/>
            <w:shd w:val="clear" w:color="auto" w:fill="auto"/>
          </w:tcPr>
          <w:p w14:paraId="198FCD99" w14:textId="77777777" w:rsidR="00C91C6F" w:rsidRPr="007C1308" w:rsidRDefault="00C91C6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CF2D8A" w14:textId="5009F0CC" w:rsidR="00C91C6F" w:rsidRPr="007C1308" w:rsidRDefault="00C91C6F" w:rsidP="001927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38,257</w:t>
            </w:r>
          </w:p>
        </w:tc>
        <w:tc>
          <w:tcPr>
            <w:tcW w:w="248" w:type="dxa"/>
            <w:shd w:val="clear" w:color="auto" w:fill="auto"/>
          </w:tcPr>
          <w:p w14:paraId="7312E17E" w14:textId="77777777" w:rsidR="00C91C6F" w:rsidRPr="007C1308" w:rsidRDefault="00C91C6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61A139" w14:textId="1056D29D" w:rsidR="00C91C6F" w:rsidRPr="007C1308" w:rsidRDefault="003E775D" w:rsidP="001927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11,608</w:t>
            </w:r>
          </w:p>
        </w:tc>
        <w:tc>
          <w:tcPr>
            <w:tcW w:w="248" w:type="dxa"/>
            <w:shd w:val="clear" w:color="auto" w:fill="auto"/>
          </w:tcPr>
          <w:p w14:paraId="5A72EAB0" w14:textId="77777777" w:rsidR="00C91C6F" w:rsidRPr="007C1308" w:rsidRDefault="00C91C6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A239C2" w14:textId="58C35CFA" w:rsidR="00C91C6F" w:rsidRPr="007C1308" w:rsidRDefault="00C91C6F" w:rsidP="001927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23,254</w:t>
            </w:r>
          </w:p>
        </w:tc>
      </w:tr>
      <w:bookmarkEnd w:id="23"/>
    </w:tbl>
    <w:p w14:paraId="60A86CAC" w14:textId="4524AF42" w:rsidR="00F45C37" w:rsidRPr="007C1308" w:rsidRDefault="00F45C37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lang w:eastAsia="x-none"/>
        </w:rPr>
      </w:pPr>
    </w:p>
    <w:tbl>
      <w:tblPr>
        <w:tblW w:w="909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36"/>
        <w:gridCol w:w="1114"/>
        <w:gridCol w:w="236"/>
        <w:gridCol w:w="1024"/>
        <w:gridCol w:w="236"/>
        <w:gridCol w:w="1018"/>
        <w:gridCol w:w="6"/>
      </w:tblGrid>
      <w:tr w:rsidR="00A223EA" w:rsidRPr="007C1308" w14:paraId="1374BA1F" w14:textId="77777777" w:rsidTr="00DB0DBA">
        <w:trPr>
          <w:gridAfter w:val="1"/>
          <w:wAfter w:w="6" w:type="dxa"/>
          <w:tblHeader/>
        </w:trPr>
        <w:tc>
          <w:tcPr>
            <w:tcW w:w="4140" w:type="dxa"/>
            <w:shd w:val="clear" w:color="auto" w:fill="auto"/>
          </w:tcPr>
          <w:p w14:paraId="687CD2E4" w14:textId="2A56C9FA" w:rsidR="00A223EA" w:rsidRPr="007C1308" w:rsidRDefault="00A223E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การกระทบยอดเพื่อหา</w:t>
            </w:r>
            <w:r w:rsidR="007009AE"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อัตราภาษีที่แท้จริง</w:t>
            </w:r>
          </w:p>
        </w:tc>
        <w:tc>
          <w:tcPr>
            <w:tcW w:w="4944" w:type="dxa"/>
            <w:gridSpan w:val="7"/>
            <w:shd w:val="clear" w:color="auto" w:fill="auto"/>
          </w:tcPr>
          <w:p w14:paraId="17B3538A" w14:textId="45980AB6" w:rsidR="00A223EA" w:rsidRPr="007C1308" w:rsidRDefault="00A223E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223EA" w:rsidRPr="007C1308" w14:paraId="0C688753" w14:textId="77777777" w:rsidTr="00DB0DBA">
        <w:trPr>
          <w:tblHeader/>
        </w:trPr>
        <w:tc>
          <w:tcPr>
            <w:tcW w:w="4140" w:type="dxa"/>
            <w:shd w:val="clear" w:color="auto" w:fill="auto"/>
          </w:tcPr>
          <w:p w14:paraId="0015044B" w14:textId="7F7443B7" w:rsidR="00A223EA" w:rsidRPr="007C1308" w:rsidRDefault="00A223E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41525A3B" w14:textId="7216F05C" w:rsidR="00A223EA" w:rsidRPr="007C1308" w:rsidRDefault="00C91C6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0F5C70FD" w14:textId="77777777" w:rsidR="00A223EA" w:rsidRPr="007C1308" w:rsidRDefault="00A223E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84" w:type="dxa"/>
            <w:gridSpan w:val="4"/>
            <w:shd w:val="clear" w:color="auto" w:fill="auto"/>
          </w:tcPr>
          <w:p w14:paraId="68675C12" w14:textId="798E549A" w:rsidR="00A223EA" w:rsidRPr="007C1308" w:rsidRDefault="00C91C6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</w:tr>
      <w:tr w:rsidR="00A223EA" w:rsidRPr="007C1308" w14:paraId="243D2A19" w14:textId="77777777" w:rsidTr="00DB0DBA">
        <w:trPr>
          <w:tblHeader/>
        </w:trPr>
        <w:tc>
          <w:tcPr>
            <w:tcW w:w="4140" w:type="dxa"/>
            <w:shd w:val="clear" w:color="auto" w:fill="auto"/>
          </w:tcPr>
          <w:p w14:paraId="211C2530" w14:textId="77777777" w:rsidR="00A223EA" w:rsidRPr="007C1308" w:rsidRDefault="00A223EA" w:rsidP="001927A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FCB7874" w14:textId="77777777" w:rsidR="00A223EA" w:rsidRPr="007C1308" w:rsidRDefault="00A223EA" w:rsidP="001927AE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4BD8E80F" w14:textId="77777777" w:rsidR="00A223EA" w:rsidRPr="007C1308" w:rsidRDefault="00A223EA" w:rsidP="001927AE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5B4B7332" w14:textId="77777777" w:rsidR="00A223EA" w:rsidRPr="007C1308" w:rsidRDefault="00A223E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788F26A5" w14:textId="77777777" w:rsidR="00A223EA" w:rsidRPr="007C1308" w:rsidRDefault="00A223EA" w:rsidP="001927AE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  <w:p w14:paraId="26CA6DD9" w14:textId="03C3EF5A" w:rsidR="00A223EA" w:rsidRPr="007C1308" w:rsidRDefault="00A223EA" w:rsidP="001927AE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236" w:type="dxa"/>
            <w:shd w:val="clear" w:color="auto" w:fill="auto"/>
          </w:tcPr>
          <w:p w14:paraId="3EE4D282" w14:textId="77777777" w:rsidR="00A223EA" w:rsidRPr="007C1308" w:rsidRDefault="00A223E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6B6C934D" w14:textId="77777777" w:rsidR="00A223EA" w:rsidRPr="007C1308" w:rsidRDefault="00A223EA" w:rsidP="001927AE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3F5BD527" w14:textId="77777777" w:rsidR="00A223EA" w:rsidRPr="007C1308" w:rsidRDefault="00A223EA" w:rsidP="001927AE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410D0D76" w14:textId="77777777" w:rsidR="00A223EA" w:rsidRPr="007C1308" w:rsidRDefault="00A223E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bottom w:val="nil"/>
            </w:tcBorders>
            <w:shd w:val="clear" w:color="auto" w:fill="auto"/>
          </w:tcPr>
          <w:p w14:paraId="2CCA4EF8" w14:textId="77777777" w:rsidR="00A223EA" w:rsidRPr="007C1308" w:rsidRDefault="00A223EA" w:rsidP="001927AE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8445788" w14:textId="7928B33E" w:rsidR="00A223EA" w:rsidRPr="007C1308" w:rsidRDefault="00A223EA" w:rsidP="001927AE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91C6F" w:rsidRPr="007C1308" w14:paraId="36FE8F85" w14:textId="77777777" w:rsidTr="00DB0DBA">
        <w:tc>
          <w:tcPr>
            <w:tcW w:w="4140" w:type="dxa"/>
            <w:shd w:val="clear" w:color="auto" w:fill="auto"/>
          </w:tcPr>
          <w:p w14:paraId="5984D6B9" w14:textId="070B118F" w:rsidR="00C91C6F" w:rsidRPr="007C1308" w:rsidRDefault="00C91C6F" w:rsidP="001927A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กำไรก่อนภาษีเงินได้รวม</w:t>
            </w:r>
          </w:p>
        </w:tc>
        <w:tc>
          <w:tcPr>
            <w:tcW w:w="1080" w:type="dxa"/>
            <w:shd w:val="clear" w:color="auto" w:fill="auto"/>
          </w:tcPr>
          <w:p w14:paraId="582E68A6" w14:textId="77777777" w:rsidR="00C91C6F" w:rsidRPr="007C1308" w:rsidRDefault="00C91C6F" w:rsidP="001927A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771824C" w14:textId="77777777" w:rsidR="00C91C6F" w:rsidRPr="007C1308" w:rsidRDefault="00C91C6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28A056DB" w14:textId="515E7384" w:rsidR="00C91C6F" w:rsidRPr="007C1308" w:rsidRDefault="00543991" w:rsidP="001927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164,72</w:t>
            </w:r>
            <w:r w:rsidR="00517CB5"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2A30E0B5" w14:textId="77777777" w:rsidR="00C91C6F" w:rsidRPr="007C1308" w:rsidRDefault="00C91C6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30294EBB" w14:textId="77777777" w:rsidR="00C91C6F" w:rsidRPr="007C1308" w:rsidRDefault="00C91C6F" w:rsidP="001927A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BBE20A5" w14:textId="77777777" w:rsidR="00C91C6F" w:rsidRPr="007C1308" w:rsidRDefault="00C91C6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7F72313" w14:textId="33B51397" w:rsidR="00C91C6F" w:rsidRPr="007C1308" w:rsidRDefault="00C91C6F" w:rsidP="001927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185,946</w:t>
            </w:r>
          </w:p>
        </w:tc>
      </w:tr>
      <w:tr w:rsidR="00C91C6F" w:rsidRPr="007C1308" w14:paraId="5D9E6097" w14:textId="77777777" w:rsidTr="00DB0DBA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5ED4AEDE" w14:textId="77777777" w:rsidR="00C91C6F" w:rsidRPr="007C1308" w:rsidRDefault="00C91C6F" w:rsidP="001927A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045546A" w14:textId="7954D9D2" w:rsidR="00C91C6F" w:rsidRPr="007C1308" w:rsidRDefault="00380CED" w:rsidP="001927AE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EC43137" w14:textId="77777777" w:rsidR="00C91C6F" w:rsidRPr="007C1308" w:rsidRDefault="00C91C6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7A0C220" w14:textId="2242219C" w:rsidR="00C91C6F" w:rsidRPr="007C1308" w:rsidRDefault="00380CED" w:rsidP="001927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32,9</w:t>
            </w:r>
            <w:r w:rsidR="005622A2"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D4439D7" w14:textId="77777777" w:rsidR="00C91C6F" w:rsidRPr="007C1308" w:rsidRDefault="00C91C6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5D6BBC61" w14:textId="5C2E7734" w:rsidR="00C91C6F" w:rsidRPr="007C1308" w:rsidRDefault="00C91C6F" w:rsidP="001927AE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926B5D3" w14:textId="77777777" w:rsidR="00C91C6F" w:rsidRPr="007C1308" w:rsidRDefault="00C91C6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D1A184D" w14:textId="44BD5089" w:rsidR="00C91C6F" w:rsidRPr="007C1308" w:rsidRDefault="00C91C6F" w:rsidP="001927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189</w:t>
            </w:r>
          </w:p>
        </w:tc>
      </w:tr>
      <w:tr w:rsidR="00C91C6F" w:rsidRPr="007C1308" w14:paraId="63B85975" w14:textId="77777777" w:rsidTr="00DB0DBA">
        <w:tc>
          <w:tcPr>
            <w:tcW w:w="4140" w:type="dxa"/>
            <w:shd w:val="clear" w:color="auto" w:fill="auto"/>
          </w:tcPr>
          <w:p w14:paraId="00D1DC67" w14:textId="3CA65A1B" w:rsidR="00C91C6F" w:rsidRPr="007C1308" w:rsidRDefault="00E94E1B" w:rsidP="001927AE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="Angsana New" w:hAnsi="Angsana New"/>
                <w:sz w:val="28"/>
                <w:szCs w:val="28"/>
                <w:cs/>
              </w:rPr>
              <w:t>ส่วนแบ่ง</w:t>
            </w:r>
            <w:r w:rsidR="003464DD" w:rsidRPr="007C1308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7C1308">
              <w:rPr>
                <w:rFonts w:ascii="Angsana New" w:hAnsi="Angsana New"/>
                <w:sz w:val="28"/>
                <w:szCs w:val="28"/>
                <w:cs/>
              </w:rPr>
              <w:t>ของบริษัทร่วมที่ใช้วิธี</w:t>
            </w:r>
            <w:r w:rsidRPr="007C1308">
              <w:rPr>
                <w:rFonts w:ascii="Angsana New" w:hAnsi="Angsana New"/>
                <w:sz w:val="28"/>
                <w:szCs w:val="28"/>
                <w:cs/>
              </w:rPr>
              <w:br/>
              <w:t>ส่วนได้เสีย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13B5246F" w14:textId="77777777" w:rsidR="00C91C6F" w:rsidRPr="007C1308" w:rsidRDefault="00C91C6F" w:rsidP="001927AE">
            <w:pP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  <w:p w14:paraId="0E010289" w14:textId="152A52BF" w:rsidR="00C91C6F" w:rsidRPr="007C1308" w:rsidRDefault="00C91C6F" w:rsidP="001927AE">
            <w:pP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57CAEE34" w14:textId="77777777" w:rsidR="00C91C6F" w:rsidRPr="007C1308" w:rsidRDefault="00C91C6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27A78D81" w14:textId="77777777" w:rsidR="00C91C6F" w:rsidRPr="007C1308" w:rsidRDefault="00C91C6F" w:rsidP="001927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41DF8BA" w14:textId="0539254B" w:rsidR="00C91C6F" w:rsidRPr="007C1308" w:rsidRDefault="00E15002" w:rsidP="001927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275</w:t>
            </w:r>
          </w:p>
        </w:tc>
        <w:tc>
          <w:tcPr>
            <w:tcW w:w="236" w:type="dxa"/>
            <w:shd w:val="clear" w:color="auto" w:fill="auto"/>
          </w:tcPr>
          <w:p w14:paraId="1CDBD90E" w14:textId="77777777" w:rsidR="00C91C6F" w:rsidRPr="007C1308" w:rsidRDefault="00C91C6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3922ADA0" w14:textId="77777777" w:rsidR="00C91C6F" w:rsidRPr="007C1308" w:rsidRDefault="00C91C6F" w:rsidP="001927A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26BAE2B" w14:textId="77777777" w:rsidR="00C91C6F" w:rsidRPr="007C1308" w:rsidRDefault="00C91C6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19DDAFA2" w14:textId="77777777" w:rsidR="00E94E1B" w:rsidRPr="007C1308" w:rsidRDefault="00E94E1B" w:rsidP="001927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EC1540F" w14:textId="0E27B4CE" w:rsidR="00C91C6F" w:rsidRPr="007C1308" w:rsidRDefault="00C91C6F" w:rsidP="001927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A552A"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EA552A"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244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C91C6F" w:rsidRPr="007C1308" w14:paraId="205C6152" w14:textId="77777777" w:rsidTr="00DB0DBA">
        <w:tc>
          <w:tcPr>
            <w:tcW w:w="4140" w:type="dxa"/>
            <w:shd w:val="clear" w:color="auto" w:fill="auto"/>
          </w:tcPr>
          <w:p w14:paraId="7DA0B671" w14:textId="7E4CF99D" w:rsidR="00B87FDC" w:rsidRPr="007C1308" w:rsidRDefault="00B87FDC" w:rsidP="001927AE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ผลกระทบทางภาษีของรายได้และค่าใช้จ่าย</w:t>
            </w:r>
          </w:p>
          <w:p w14:paraId="11B9F2AC" w14:textId="33EBBD57" w:rsidR="00C91C6F" w:rsidRPr="007C1308" w:rsidRDefault="00B87FDC" w:rsidP="001927AE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7C1308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ที่ไม่ถือเป็นรายได้หรือค่าใช้จ่ายทางภาษี</w:t>
            </w: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7C130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59F593F" w14:textId="77777777" w:rsidR="00C91C6F" w:rsidRPr="007C1308" w:rsidRDefault="00C91C6F" w:rsidP="001927AE">
            <w:pP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6D2F9888" w14:textId="77777777" w:rsidR="00C91C6F" w:rsidRPr="007C1308" w:rsidRDefault="00C91C6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2908FE9C" w14:textId="77777777" w:rsidR="0002524B" w:rsidRPr="007C1308" w:rsidRDefault="0002524B" w:rsidP="001927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5FB80A8" w14:textId="29A248E1" w:rsidR="00C91C6F" w:rsidRPr="007C1308" w:rsidRDefault="0033363D" w:rsidP="001927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3464DD"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5,549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C839290" w14:textId="77777777" w:rsidR="00C91C6F" w:rsidRPr="007C1308" w:rsidRDefault="00C91C6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4E9A5682" w14:textId="77777777" w:rsidR="00C91C6F" w:rsidRPr="007C1308" w:rsidRDefault="00C91C6F" w:rsidP="001927A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1F59BE9" w14:textId="77777777" w:rsidR="00C91C6F" w:rsidRPr="007C1308" w:rsidRDefault="00C91C6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23CF2B23" w14:textId="77777777" w:rsidR="0002524B" w:rsidRPr="007C1308" w:rsidRDefault="0002524B" w:rsidP="001927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66AF597" w14:textId="670E1F2F" w:rsidR="00C91C6F" w:rsidRPr="007C1308" w:rsidRDefault="00AC08C4" w:rsidP="001927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 w:rsidR="0040022F" w:rsidRPr="007C13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,312</w:t>
            </w:r>
          </w:p>
        </w:tc>
      </w:tr>
      <w:tr w:rsidR="00C91C6F" w:rsidRPr="007C1308" w14:paraId="40A672B3" w14:textId="77777777" w:rsidTr="00DB0DBA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1E653E10" w14:textId="77777777" w:rsidR="00C91C6F" w:rsidRPr="007C1308" w:rsidRDefault="00C91C6F" w:rsidP="001927AE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D0AABA7" w14:textId="072A62D0" w:rsidR="00C91C6F" w:rsidRPr="007C1308" w:rsidRDefault="00974561" w:rsidP="001927AE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D67F638" w14:textId="77777777" w:rsidR="00C91C6F" w:rsidRPr="007C1308" w:rsidRDefault="00C91C6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5D7FEF" w14:textId="739758B0" w:rsidR="00C91C6F" w:rsidRPr="007C1308" w:rsidRDefault="00E15002" w:rsidP="001927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27,671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601D980" w14:textId="77777777" w:rsidR="00C91C6F" w:rsidRPr="007C1308" w:rsidRDefault="00C91C6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001EFFE" w14:textId="6B808584" w:rsidR="00C91C6F" w:rsidRPr="007C1308" w:rsidRDefault="00C91C6F" w:rsidP="001927AE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560E414" w14:textId="77777777" w:rsidR="00C91C6F" w:rsidRPr="007C1308" w:rsidRDefault="00C91C6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1A9008" w14:textId="0CA575A6" w:rsidR="00C91C6F" w:rsidRPr="007C1308" w:rsidRDefault="00C91C6F" w:rsidP="001927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38,257</w:t>
            </w:r>
          </w:p>
        </w:tc>
      </w:tr>
    </w:tbl>
    <w:p w14:paraId="52C32CD8" w14:textId="0578086B" w:rsidR="0038120B" w:rsidRPr="007C1308" w:rsidRDefault="0038120B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  <w:lang w:eastAsia="x-none"/>
        </w:rPr>
      </w:pPr>
    </w:p>
    <w:tbl>
      <w:tblPr>
        <w:tblW w:w="909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36"/>
        <w:gridCol w:w="1114"/>
        <w:gridCol w:w="240"/>
        <w:gridCol w:w="1020"/>
        <w:gridCol w:w="236"/>
        <w:gridCol w:w="1024"/>
      </w:tblGrid>
      <w:tr w:rsidR="00A223EA" w:rsidRPr="007C1308" w14:paraId="3F8CEA74" w14:textId="77777777" w:rsidTr="00DB0DBA">
        <w:trPr>
          <w:tblHeader/>
        </w:trPr>
        <w:tc>
          <w:tcPr>
            <w:tcW w:w="4140" w:type="dxa"/>
            <w:shd w:val="clear" w:color="auto" w:fill="auto"/>
          </w:tcPr>
          <w:p w14:paraId="7FDC0CB3" w14:textId="463A8DD3" w:rsidR="00A223EA" w:rsidRPr="007C1308" w:rsidRDefault="007009AE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4950" w:type="dxa"/>
            <w:gridSpan w:val="7"/>
          </w:tcPr>
          <w:p w14:paraId="54D9B8A1" w14:textId="77777777" w:rsidR="00A223EA" w:rsidRPr="007C1308" w:rsidRDefault="00A223E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</w:tr>
      <w:tr w:rsidR="00A223EA" w:rsidRPr="007C1308" w14:paraId="68E9087A" w14:textId="77777777" w:rsidTr="00DB0DBA">
        <w:trPr>
          <w:tblHeader/>
        </w:trPr>
        <w:tc>
          <w:tcPr>
            <w:tcW w:w="4140" w:type="dxa"/>
            <w:shd w:val="clear" w:color="auto" w:fill="auto"/>
          </w:tcPr>
          <w:p w14:paraId="1C0B488C" w14:textId="0F106AA4" w:rsidR="00A223EA" w:rsidRPr="007C1308" w:rsidRDefault="00A223E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2DC257F7" w14:textId="5A77FB37" w:rsidR="00A223EA" w:rsidRPr="007C1308" w:rsidRDefault="00C91C6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40" w:type="dxa"/>
          </w:tcPr>
          <w:p w14:paraId="13B57C05" w14:textId="77777777" w:rsidR="00A223EA" w:rsidRPr="007C1308" w:rsidRDefault="00A223E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80" w:type="dxa"/>
            <w:gridSpan w:val="3"/>
          </w:tcPr>
          <w:p w14:paraId="346384C3" w14:textId="28D85523" w:rsidR="00A223EA" w:rsidRPr="007C1308" w:rsidRDefault="00C91C6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</w:tr>
      <w:tr w:rsidR="00A223EA" w:rsidRPr="007C1308" w14:paraId="21D553BB" w14:textId="77777777" w:rsidTr="00DB0DBA">
        <w:trPr>
          <w:tblHeader/>
        </w:trPr>
        <w:tc>
          <w:tcPr>
            <w:tcW w:w="4140" w:type="dxa"/>
            <w:shd w:val="clear" w:color="auto" w:fill="auto"/>
          </w:tcPr>
          <w:p w14:paraId="4EF70FC7" w14:textId="77777777" w:rsidR="00A223EA" w:rsidRPr="007C1308" w:rsidRDefault="00A223EA" w:rsidP="001927A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00A52251" w14:textId="77777777" w:rsidR="00A223EA" w:rsidRPr="007C1308" w:rsidRDefault="00A223EA" w:rsidP="001927A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5A2232C6" w14:textId="77777777" w:rsidR="00A223EA" w:rsidRPr="007C1308" w:rsidRDefault="00A223EA" w:rsidP="001927A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6D02BC5B" w14:textId="77777777" w:rsidR="00A223EA" w:rsidRPr="007C1308" w:rsidRDefault="00A223EA" w:rsidP="001927A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14" w:type="dxa"/>
            <w:tcBorders>
              <w:bottom w:val="nil"/>
            </w:tcBorders>
          </w:tcPr>
          <w:p w14:paraId="1D00DFFA" w14:textId="77777777" w:rsidR="00A223EA" w:rsidRPr="007C1308" w:rsidRDefault="00A223EA" w:rsidP="001927A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  <w:p w14:paraId="459D4978" w14:textId="77777777" w:rsidR="00A223EA" w:rsidRPr="007C1308" w:rsidRDefault="00A223EA" w:rsidP="001927A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240" w:type="dxa"/>
            <w:tcBorders>
              <w:bottom w:val="nil"/>
            </w:tcBorders>
          </w:tcPr>
          <w:p w14:paraId="3E185DA8" w14:textId="77777777" w:rsidR="00A223EA" w:rsidRPr="007C1308" w:rsidRDefault="00A223EA" w:rsidP="001927A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tcBorders>
              <w:bottom w:val="nil"/>
            </w:tcBorders>
          </w:tcPr>
          <w:p w14:paraId="47CDC06F" w14:textId="77777777" w:rsidR="00A223EA" w:rsidRPr="007C1308" w:rsidRDefault="00A223EA" w:rsidP="001927A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3B5C4A53" w14:textId="77777777" w:rsidR="00A223EA" w:rsidRPr="007C1308" w:rsidRDefault="00A223EA" w:rsidP="001927A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5E9C307C" w14:textId="77777777" w:rsidR="00A223EA" w:rsidRPr="007C1308" w:rsidRDefault="00A223EA" w:rsidP="001927A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4" w:type="dxa"/>
            <w:tcBorders>
              <w:bottom w:val="nil"/>
            </w:tcBorders>
          </w:tcPr>
          <w:p w14:paraId="28FCF930" w14:textId="77777777" w:rsidR="00A223EA" w:rsidRPr="007C1308" w:rsidRDefault="00A223EA" w:rsidP="001927A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BF06EBF" w14:textId="77777777" w:rsidR="00A223EA" w:rsidRPr="007C1308" w:rsidRDefault="00A223EA" w:rsidP="001927A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91C6F" w:rsidRPr="007C1308" w14:paraId="621FFDB2" w14:textId="77777777" w:rsidTr="00DB0DBA">
        <w:tc>
          <w:tcPr>
            <w:tcW w:w="4140" w:type="dxa"/>
            <w:shd w:val="clear" w:color="auto" w:fill="auto"/>
          </w:tcPr>
          <w:p w14:paraId="0FF9E535" w14:textId="77777777" w:rsidR="00C91C6F" w:rsidRPr="007C1308" w:rsidRDefault="00C91C6F" w:rsidP="001927A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กำไรก่อนภาษีเงินได้รวม</w:t>
            </w:r>
          </w:p>
        </w:tc>
        <w:tc>
          <w:tcPr>
            <w:tcW w:w="1080" w:type="dxa"/>
            <w:tcBorders>
              <w:bottom w:val="nil"/>
            </w:tcBorders>
          </w:tcPr>
          <w:p w14:paraId="5A461526" w14:textId="77777777" w:rsidR="00C91C6F" w:rsidRPr="007C1308" w:rsidRDefault="00C91C6F" w:rsidP="001927A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DA64080" w14:textId="77777777" w:rsidR="00C91C6F" w:rsidRPr="007C1308" w:rsidRDefault="00C91C6F" w:rsidP="001927A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7E054557" w14:textId="396B2060" w:rsidR="00C91C6F" w:rsidRPr="007C1308" w:rsidRDefault="00C55101" w:rsidP="001927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123</w:t>
            </w:r>
            <w:r w:rsidR="00DF4C22" w:rsidRPr="007C13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,51</w:t>
            </w:r>
            <w:r w:rsidR="00517CB5" w:rsidRPr="007C13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</w:p>
        </w:tc>
        <w:tc>
          <w:tcPr>
            <w:tcW w:w="240" w:type="dxa"/>
            <w:tcBorders>
              <w:bottom w:val="nil"/>
            </w:tcBorders>
          </w:tcPr>
          <w:p w14:paraId="2B420874" w14:textId="77777777" w:rsidR="00C91C6F" w:rsidRPr="007C1308" w:rsidRDefault="00C91C6F" w:rsidP="001927A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bottom w:val="nil"/>
            </w:tcBorders>
          </w:tcPr>
          <w:p w14:paraId="1F4B08B5" w14:textId="77777777" w:rsidR="00C91C6F" w:rsidRPr="007C1308" w:rsidRDefault="00C91C6F" w:rsidP="001927A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C99D4EF" w14:textId="77777777" w:rsidR="00C91C6F" w:rsidRPr="007C1308" w:rsidRDefault="00C91C6F" w:rsidP="001927A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548A8BBF" w14:textId="19BC954A" w:rsidR="00C91C6F" w:rsidRPr="007C1308" w:rsidRDefault="00C91C6F" w:rsidP="001927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149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794</w:t>
            </w:r>
          </w:p>
        </w:tc>
      </w:tr>
      <w:tr w:rsidR="00C91C6F" w:rsidRPr="007C1308" w14:paraId="3E62F5C5" w14:textId="77777777" w:rsidTr="0043555C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0054714E" w14:textId="77777777" w:rsidR="00C91C6F" w:rsidRPr="007C1308" w:rsidRDefault="00C91C6F" w:rsidP="001927A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A03A7BB" w14:textId="7E2778D0" w:rsidR="00C91C6F" w:rsidRPr="007C1308" w:rsidRDefault="00995CCC" w:rsidP="001927A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9468322" w14:textId="77777777" w:rsidR="00C91C6F" w:rsidRPr="007C1308" w:rsidRDefault="00C91C6F" w:rsidP="001927A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nil"/>
            </w:tcBorders>
          </w:tcPr>
          <w:p w14:paraId="71216CCA" w14:textId="14C57E8B" w:rsidR="00C91C6F" w:rsidRPr="007C1308" w:rsidRDefault="00CF0C46" w:rsidP="001927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="00CE3825" w:rsidRPr="007C13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</w:t>
            </w:r>
            <w:r w:rsidR="00081696" w:rsidRPr="007C13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70</w:t>
            </w:r>
            <w:r w:rsidR="005455DE" w:rsidRPr="007C13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2A577F7D" w14:textId="77777777" w:rsidR="00C91C6F" w:rsidRPr="007C1308" w:rsidRDefault="00C91C6F" w:rsidP="001927A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79C2ACDB" w14:textId="096ED8DE" w:rsidR="00C91C6F" w:rsidRPr="007C1308" w:rsidRDefault="00C91C6F" w:rsidP="001927AE">
            <w:pPr>
              <w:pStyle w:val="acctfourfigures"/>
              <w:tabs>
                <w:tab w:val="clear" w:pos="765"/>
                <w:tab w:val="left" w:pos="320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C6E5494" w14:textId="77777777" w:rsidR="00C91C6F" w:rsidRPr="007C1308" w:rsidRDefault="00C91C6F" w:rsidP="001927A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nil"/>
            </w:tcBorders>
          </w:tcPr>
          <w:p w14:paraId="6FAF97E4" w14:textId="72B7E450" w:rsidR="00C91C6F" w:rsidRPr="007C1308" w:rsidRDefault="00C91C6F" w:rsidP="001927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959</w:t>
            </w:r>
          </w:p>
        </w:tc>
      </w:tr>
      <w:tr w:rsidR="00825E96" w:rsidRPr="007C1308" w14:paraId="7C3F2012" w14:textId="77777777" w:rsidTr="0043555C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5E140413" w14:textId="41244106" w:rsidR="00825E96" w:rsidRPr="007C1308" w:rsidRDefault="00825E96" w:rsidP="001927AE">
            <w:pPr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7C1308">
              <w:rPr>
                <w:rFonts w:ascii="Angsana New" w:hAnsi="Angsana New"/>
                <w:sz w:val="28"/>
                <w:szCs w:val="28"/>
                <w:cs/>
              </w:rPr>
              <w:t>ส่วนแบ่งกำไรของบริษัทย่อย และบริษัทร่วมที่ใช้วิธี</w:t>
            </w:r>
            <w:r w:rsidRPr="007C1308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7C1308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7C1308">
              <w:rPr>
                <w:rFonts w:ascii="Angsana New" w:hAnsi="Angsana New"/>
                <w:sz w:val="28"/>
                <w:szCs w:val="28"/>
                <w:cs/>
              </w:rPr>
              <w:t>ส่วนได้เสีย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0ED3068" w14:textId="77777777" w:rsidR="00825E96" w:rsidRPr="007C1308" w:rsidRDefault="00825E96" w:rsidP="001927A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666E803" w14:textId="77777777" w:rsidR="00825E96" w:rsidRPr="007C1308" w:rsidRDefault="00825E96" w:rsidP="001927A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14:paraId="46EA8DCC" w14:textId="77777777" w:rsidR="00825E96" w:rsidRPr="007C1308" w:rsidRDefault="00825E96" w:rsidP="001927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4DF99F4" w14:textId="7C9DE056" w:rsidR="00825E96" w:rsidRPr="007C1308" w:rsidRDefault="00E2625C" w:rsidP="001927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(14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C1308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235)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6121D777" w14:textId="77777777" w:rsidR="00825E96" w:rsidRPr="007C1308" w:rsidRDefault="00825E96" w:rsidP="001927A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42CAC54A" w14:textId="77777777" w:rsidR="00825E96" w:rsidRPr="007C1308" w:rsidRDefault="00825E96" w:rsidP="001927AE">
            <w:pPr>
              <w:pStyle w:val="acctfourfigures"/>
              <w:tabs>
                <w:tab w:val="clear" w:pos="765"/>
                <w:tab w:val="left" w:pos="320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A53E86A" w14:textId="0349D706" w:rsidR="00825E96" w:rsidRPr="007C1308" w:rsidRDefault="00825E96" w:rsidP="001927AE">
            <w:pPr>
              <w:pStyle w:val="acctfourfigures"/>
              <w:tabs>
                <w:tab w:val="clear" w:pos="765"/>
                <w:tab w:val="left" w:pos="320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00811D6" w14:textId="77777777" w:rsidR="00825E96" w:rsidRPr="007C1308" w:rsidRDefault="00825E96" w:rsidP="001927A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</w:tcPr>
          <w:p w14:paraId="44EAE6A2" w14:textId="77777777" w:rsidR="00856A24" w:rsidRPr="007C1308" w:rsidRDefault="00856A24" w:rsidP="001927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  <w:p w14:paraId="40A104BA" w14:textId="41A9E0D2" w:rsidR="00825E96" w:rsidRPr="007C1308" w:rsidRDefault="00856A24" w:rsidP="001927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(1</w:t>
            </w:r>
            <w:r w:rsidR="0024473A" w:rsidRPr="007C1308">
              <w:rPr>
                <w:rFonts w:asciiTheme="majorBidi" w:hAnsiTheme="majorBidi"/>
                <w:sz w:val="28"/>
                <w:szCs w:val="28"/>
                <w:lang w:val="en-US" w:bidi="th-TH"/>
              </w:rPr>
              <w:t>6,</w:t>
            </w:r>
            <w:r w:rsidR="00DE726C" w:rsidRPr="007C1308">
              <w:rPr>
                <w:rFonts w:asciiTheme="majorBidi" w:hAnsiTheme="majorBidi"/>
                <w:sz w:val="28"/>
                <w:szCs w:val="28"/>
                <w:lang w:val="en-US" w:bidi="th-TH"/>
              </w:rPr>
              <w:t>913</w:t>
            </w:r>
            <w:r w:rsidRPr="007C1308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C91C6F" w:rsidRPr="007C1308" w14:paraId="1D3CD398" w14:textId="77777777" w:rsidTr="00DB0DBA">
        <w:tc>
          <w:tcPr>
            <w:tcW w:w="4140" w:type="dxa"/>
            <w:shd w:val="clear" w:color="auto" w:fill="auto"/>
          </w:tcPr>
          <w:p w14:paraId="6C086442" w14:textId="042C462C" w:rsidR="00AB2531" w:rsidRPr="007C1308" w:rsidRDefault="00AB2531" w:rsidP="001927AE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/>
                <w:sz w:val="28"/>
                <w:szCs w:val="28"/>
              </w:rPr>
            </w:pPr>
            <w:r w:rsidRPr="007C1308">
              <w:rPr>
                <w:rFonts w:asciiTheme="majorBidi" w:hAnsiTheme="majorBidi" w:hint="cs"/>
                <w:sz w:val="28"/>
                <w:szCs w:val="28"/>
                <w:cs/>
              </w:rPr>
              <w:t>ผลกระทบทางภาษีของรายได้และค่าใช้จ่าย</w:t>
            </w:r>
          </w:p>
          <w:p w14:paraId="757B6ECA" w14:textId="18FB254D" w:rsidR="00C91C6F" w:rsidRPr="007C1308" w:rsidRDefault="00AB2531" w:rsidP="001927AE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/>
                <w:sz w:val="28"/>
                <w:szCs w:val="28"/>
                <w:cs/>
              </w:rPr>
              <w:t xml:space="preserve">   </w:t>
            </w:r>
            <w:r w:rsidRPr="007C1308">
              <w:rPr>
                <w:rFonts w:asciiTheme="majorBidi" w:hAnsiTheme="majorBidi" w:hint="cs"/>
                <w:sz w:val="28"/>
                <w:szCs w:val="28"/>
                <w:cs/>
              </w:rPr>
              <w:t>ที่ไม่ถือเป็นรายได้หรือค่าใช้จ่ายทางภาษี</w:t>
            </w:r>
            <w:r w:rsidRPr="007C1308">
              <w:rPr>
                <w:rFonts w:asciiTheme="majorBidi" w:hAnsiTheme="majorBidi"/>
                <w:sz w:val="28"/>
                <w:szCs w:val="28"/>
                <w:cs/>
              </w:rPr>
              <w:t xml:space="preserve"> - </w:t>
            </w:r>
            <w:r w:rsidRPr="007C1308">
              <w:rPr>
                <w:rFonts w:asciiTheme="majorBidi" w:hAnsi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nil"/>
            </w:tcBorders>
          </w:tcPr>
          <w:p w14:paraId="4ED67E69" w14:textId="77777777" w:rsidR="00C91C6F" w:rsidRPr="007C1308" w:rsidRDefault="00C91C6F" w:rsidP="001927A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5BC54A5" w14:textId="77777777" w:rsidR="00C91C6F" w:rsidRPr="007C1308" w:rsidRDefault="00C91C6F" w:rsidP="001927A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128987D" w14:textId="77777777" w:rsidR="00C937A1" w:rsidRPr="007C1308" w:rsidRDefault="00C937A1" w:rsidP="001927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83533BA" w14:textId="34707431" w:rsidR="00C91C6F" w:rsidRPr="007C1308" w:rsidRDefault="00715BDF" w:rsidP="001927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</w:t>
            </w:r>
            <w:r w:rsidR="005455DE"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</w:t>
            </w:r>
          </w:p>
        </w:tc>
        <w:tc>
          <w:tcPr>
            <w:tcW w:w="240" w:type="dxa"/>
            <w:tcBorders>
              <w:bottom w:val="nil"/>
            </w:tcBorders>
          </w:tcPr>
          <w:p w14:paraId="3C0E3924" w14:textId="77777777" w:rsidR="00C91C6F" w:rsidRPr="007C1308" w:rsidRDefault="00C91C6F" w:rsidP="001927A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bottom w:val="nil"/>
            </w:tcBorders>
          </w:tcPr>
          <w:p w14:paraId="08B2FA5D" w14:textId="77777777" w:rsidR="00C91C6F" w:rsidRPr="007C1308" w:rsidRDefault="00C91C6F" w:rsidP="001927AE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553B84EC" w14:textId="77777777" w:rsidR="00C91C6F" w:rsidRPr="007C1308" w:rsidRDefault="00C91C6F" w:rsidP="001927A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E1589D0" w14:textId="77777777" w:rsidR="00C937A1" w:rsidRPr="007C1308" w:rsidRDefault="00C937A1" w:rsidP="001927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F795849" w14:textId="4D6EC8AE" w:rsidR="00C91C6F" w:rsidRPr="007C1308" w:rsidRDefault="00DE726C" w:rsidP="001927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10,</w:t>
            </w:r>
            <w:r w:rsidR="00C24364" w:rsidRPr="007C13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208</w:t>
            </w:r>
          </w:p>
        </w:tc>
      </w:tr>
      <w:tr w:rsidR="00C91C6F" w:rsidRPr="007C1308" w14:paraId="4858D405" w14:textId="77777777" w:rsidTr="00DB0DBA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418E376D" w14:textId="77777777" w:rsidR="00C91C6F" w:rsidRPr="007C1308" w:rsidRDefault="00C91C6F" w:rsidP="001927AE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14:paraId="022E48B6" w14:textId="0B7B9678" w:rsidR="00C91C6F" w:rsidRPr="007C1308" w:rsidRDefault="00780709" w:rsidP="001927A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4A82CE8" w14:textId="77777777" w:rsidR="00C91C6F" w:rsidRPr="007C1308" w:rsidRDefault="00C91C6F" w:rsidP="001927A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02CFA25E" w14:textId="7A8C0EF5" w:rsidR="00C91C6F" w:rsidRPr="007C1308" w:rsidRDefault="00A51B9E" w:rsidP="001927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11,608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7294B1B5" w14:textId="77777777" w:rsidR="00C91C6F" w:rsidRPr="007C1308" w:rsidRDefault="00C91C6F" w:rsidP="001927A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bottom w:val="double" w:sz="4" w:space="0" w:color="auto"/>
            </w:tcBorders>
          </w:tcPr>
          <w:p w14:paraId="4D726A7C" w14:textId="5D16C0C4" w:rsidR="00C91C6F" w:rsidRPr="007C1308" w:rsidRDefault="00C91C6F" w:rsidP="001927AE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96C0006" w14:textId="77777777" w:rsidR="00C91C6F" w:rsidRPr="007C1308" w:rsidRDefault="00C91C6F" w:rsidP="001927A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7F49AC02" w14:textId="5A734156" w:rsidR="00C91C6F" w:rsidRPr="007C1308" w:rsidRDefault="00C91C6F" w:rsidP="001927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23,254</w:t>
            </w:r>
          </w:p>
        </w:tc>
      </w:tr>
    </w:tbl>
    <w:p w14:paraId="09C22E01" w14:textId="77777777" w:rsidR="00F12CE0" w:rsidRPr="007C1308" w:rsidRDefault="00F12CE0" w:rsidP="001927AE">
      <w:pPr>
        <w:rPr>
          <w:rFonts w:asciiTheme="majorBidi" w:hAnsiTheme="majorBidi" w:cstheme="majorBidi"/>
          <w:sz w:val="20"/>
          <w:szCs w:val="20"/>
          <w:lang w:eastAsia="x-none"/>
        </w:rPr>
      </w:pPr>
    </w:p>
    <w:tbl>
      <w:tblPr>
        <w:tblW w:w="909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36"/>
        <w:gridCol w:w="1114"/>
        <w:gridCol w:w="236"/>
        <w:gridCol w:w="1024"/>
        <w:gridCol w:w="236"/>
        <w:gridCol w:w="1024"/>
      </w:tblGrid>
      <w:tr w:rsidR="00FD29F9" w:rsidRPr="007C1308" w14:paraId="497BEAFA" w14:textId="77777777" w:rsidTr="00DB0DBA">
        <w:trPr>
          <w:tblHeader/>
        </w:trPr>
        <w:tc>
          <w:tcPr>
            <w:tcW w:w="4140" w:type="dxa"/>
            <w:shd w:val="clear" w:color="auto" w:fill="auto"/>
          </w:tcPr>
          <w:p w14:paraId="3CA0C07F" w14:textId="77777777" w:rsidR="00FD29F9" w:rsidRPr="007C1308" w:rsidRDefault="00FD29F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950" w:type="dxa"/>
            <w:gridSpan w:val="7"/>
            <w:shd w:val="clear" w:color="auto" w:fill="auto"/>
            <w:vAlign w:val="bottom"/>
          </w:tcPr>
          <w:p w14:paraId="7E05A9EA" w14:textId="1972BC63" w:rsidR="00FD29F9" w:rsidRPr="007C1308" w:rsidRDefault="00FD29F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D29F9" w:rsidRPr="007C1308" w14:paraId="3ECB8DD0" w14:textId="77777777" w:rsidTr="00DB0DBA">
        <w:trPr>
          <w:tblHeader/>
        </w:trPr>
        <w:tc>
          <w:tcPr>
            <w:tcW w:w="4140" w:type="dxa"/>
            <w:shd w:val="clear" w:color="auto" w:fill="auto"/>
          </w:tcPr>
          <w:p w14:paraId="31F24EEA" w14:textId="77777777" w:rsidR="00FD29F9" w:rsidRPr="007C1308" w:rsidRDefault="00FD29F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37CA3589" w14:textId="77777777" w:rsidR="00FD29F9" w:rsidRPr="007C1308" w:rsidRDefault="00FD29F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36" w:type="dxa"/>
            <w:shd w:val="clear" w:color="auto" w:fill="auto"/>
          </w:tcPr>
          <w:p w14:paraId="63748A08" w14:textId="77777777" w:rsidR="00FD29F9" w:rsidRPr="007C1308" w:rsidRDefault="00FD29F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84" w:type="dxa"/>
            <w:gridSpan w:val="3"/>
            <w:shd w:val="clear" w:color="auto" w:fill="auto"/>
          </w:tcPr>
          <w:p w14:paraId="08E036C4" w14:textId="77777777" w:rsidR="00FD29F9" w:rsidRPr="007C1308" w:rsidRDefault="00FD29F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88733A" w:rsidRPr="007C1308" w14:paraId="2E44E8FB" w14:textId="77777777" w:rsidTr="00DB0DBA">
        <w:trPr>
          <w:tblHeader/>
        </w:trPr>
        <w:tc>
          <w:tcPr>
            <w:tcW w:w="4140" w:type="dxa"/>
            <w:shd w:val="clear" w:color="auto" w:fill="auto"/>
          </w:tcPr>
          <w:p w14:paraId="220C35DD" w14:textId="1D9BB5F4" w:rsidR="0088733A" w:rsidRPr="007C1308" w:rsidRDefault="008873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7E56DD"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</w:tcPr>
          <w:p w14:paraId="497B15D5" w14:textId="4082ECC2" w:rsidR="0088733A" w:rsidRPr="007C1308" w:rsidRDefault="00C91C6F" w:rsidP="001927A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12016F36" w14:textId="77777777" w:rsidR="0088733A" w:rsidRPr="007C1308" w:rsidRDefault="008873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shd w:val="clear" w:color="auto" w:fill="auto"/>
          </w:tcPr>
          <w:p w14:paraId="5C14347F" w14:textId="589D0F82" w:rsidR="0088733A" w:rsidRPr="007C1308" w:rsidRDefault="00C91C6F" w:rsidP="001927A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0E2EC9BA" w14:textId="77777777" w:rsidR="0088733A" w:rsidRPr="007C1308" w:rsidRDefault="008873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shd w:val="clear" w:color="auto" w:fill="auto"/>
          </w:tcPr>
          <w:p w14:paraId="33FD9307" w14:textId="0DB288AB" w:rsidR="0088733A" w:rsidRPr="007C1308" w:rsidRDefault="00C91C6F" w:rsidP="001927A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21FE3EB3" w14:textId="77777777" w:rsidR="0088733A" w:rsidRPr="007C1308" w:rsidRDefault="008873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shd w:val="clear" w:color="auto" w:fill="auto"/>
          </w:tcPr>
          <w:p w14:paraId="31B8139F" w14:textId="52B57446" w:rsidR="0088733A" w:rsidRPr="007C1308" w:rsidRDefault="00C91C6F" w:rsidP="001927A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2564</w:t>
            </w:r>
          </w:p>
        </w:tc>
      </w:tr>
      <w:tr w:rsidR="0088733A" w:rsidRPr="007C1308" w14:paraId="74B627BB" w14:textId="77777777" w:rsidTr="00DB0DBA">
        <w:trPr>
          <w:tblHeader/>
        </w:trPr>
        <w:tc>
          <w:tcPr>
            <w:tcW w:w="4140" w:type="dxa"/>
            <w:shd w:val="clear" w:color="auto" w:fill="auto"/>
          </w:tcPr>
          <w:p w14:paraId="446A97C5" w14:textId="77777777" w:rsidR="0088733A" w:rsidRPr="007C1308" w:rsidRDefault="008873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7"/>
            <w:shd w:val="clear" w:color="auto" w:fill="auto"/>
          </w:tcPr>
          <w:p w14:paraId="6904B58F" w14:textId="18CADB22" w:rsidR="0088733A" w:rsidRPr="007C1308" w:rsidRDefault="0088733A" w:rsidP="001927A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C130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91C6F" w:rsidRPr="007C1308" w14:paraId="2BE33A3C" w14:textId="77777777" w:rsidTr="00DB0DBA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65B9A366" w14:textId="77777777" w:rsidR="00C91C6F" w:rsidRPr="007C1308" w:rsidRDefault="00C91C6F" w:rsidP="001927A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1DBE5E18" w14:textId="2F06FBE4" w:rsidR="00C91C6F" w:rsidRPr="007C1308" w:rsidRDefault="009F535B" w:rsidP="001927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11,371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B2C709F" w14:textId="77777777" w:rsidR="00C91C6F" w:rsidRPr="007C1308" w:rsidRDefault="00C91C6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62E95C8D" w14:textId="03D5DAF4" w:rsidR="00C91C6F" w:rsidRPr="007C1308" w:rsidRDefault="00C91C6F" w:rsidP="001927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12,263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D90706E" w14:textId="77777777" w:rsidR="00C91C6F" w:rsidRPr="007C1308" w:rsidRDefault="00C91C6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1935F252" w14:textId="7FA483FA" w:rsidR="00C91C6F" w:rsidRPr="007C1308" w:rsidRDefault="00942DB4" w:rsidP="001927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(209)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59DFCC5" w14:textId="77777777" w:rsidR="00C91C6F" w:rsidRPr="007C1308" w:rsidRDefault="00C91C6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58F6E842" w14:textId="42674974" w:rsidR="00C91C6F" w:rsidRPr="007C1308" w:rsidRDefault="00C91C6F" w:rsidP="001927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334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C91C6F" w:rsidRPr="007C1308" w14:paraId="5BACF070" w14:textId="77777777" w:rsidTr="00DB0DBA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473DCA04" w14:textId="39B4F9BB" w:rsidR="00C91C6F" w:rsidRPr="007C1308" w:rsidRDefault="00C91C6F" w:rsidP="001927AE">
            <w:pPr>
              <w:spacing w:line="240" w:lineRule="auto"/>
              <w:ind w:right="-122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การหักกลบรายการของภาษี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7BDA77" w14:textId="1FE7F149" w:rsidR="00C91C6F" w:rsidRPr="007C1308" w:rsidRDefault="009F535B" w:rsidP="001927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(209)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278C6FF" w14:textId="77777777" w:rsidR="00C91C6F" w:rsidRPr="007C1308" w:rsidRDefault="00C91C6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76EE37" w14:textId="5739AAF3" w:rsidR="00C91C6F" w:rsidRPr="007C1308" w:rsidRDefault="00C91C6F" w:rsidP="001927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334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39D9C0F" w14:textId="77777777" w:rsidR="00C91C6F" w:rsidRPr="007C1308" w:rsidRDefault="00C91C6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78AA64" w14:textId="3BB9795D" w:rsidR="00C91C6F" w:rsidRPr="007C1308" w:rsidRDefault="00942DB4" w:rsidP="001927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209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02D87FB" w14:textId="77777777" w:rsidR="00C91C6F" w:rsidRPr="007C1308" w:rsidRDefault="00C91C6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C69739" w14:textId="4DD044A3" w:rsidR="00C91C6F" w:rsidRPr="007C1308" w:rsidRDefault="00C91C6F" w:rsidP="001927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334</w:t>
            </w:r>
          </w:p>
        </w:tc>
      </w:tr>
      <w:tr w:rsidR="00C91C6F" w:rsidRPr="007C1308" w14:paraId="7490E9BD" w14:textId="77777777" w:rsidTr="00DB0DBA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1490DEBE" w14:textId="5A2CD6BD" w:rsidR="00C91C6F" w:rsidRPr="007C1308" w:rsidRDefault="00C91C6F" w:rsidP="001927AE">
            <w:pPr>
              <w:spacing w:line="240" w:lineRule="auto"/>
              <w:ind w:left="157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85F00C" w14:textId="57E9EC8B" w:rsidR="00C91C6F" w:rsidRPr="007C1308" w:rsidRDefault="00B16D6A" w:rsidP="001927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11,162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456E149" w14:textId="77777777" w:rsidR="00C91C6F" w:rsidRPr="007C1308" w:rsidRDefault="00C91C6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E899BC" w14:textId="30BABFDD" w:rsidR="00C91C6F" w:rsidRPr="007C1308" w:rsidRDefault="00C91C6F" w:rsidP="001927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11,929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B5EA09B" w14:textId="77777777" w:rsidR="00C91C6F" w:rsidRPr="007C1308" w:rsidRDefault="00C91C6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D66460" w14:textId="60D4988F" w:rsidR="00C91C6F" w:rsidRPr="007C1308" w:rsidRDefault="00F90E8C" w:rsidP="001927AE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AD57A17" w14:textId="77777777" w:rsidR="00C91C6F" w:rsidRPr="007C1308" w:rsidRDefault="00C91C6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D25C93" w14:textId="6912CAD3" w:rsidR="00C91C6F" w:rsidRPr="007C1308" w:rsidRDefault="00C91C6F" w:rsidP="001927AE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724CEE3E" w14:textId="77777777" w:rsidR="0035039E" w:rsidRPr="007C1308" w:rsidRDefault="0035039E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lang w:eastAsia="x-none"/>
        </w:rPr>
      </w:pPr>
    </w:p>
    <w:tbl>
      <w:tblPr>
        <w:tblW w:w="909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36"/>
        <w:gridCol w:w="1114"/>
        <w:gridCol w:w="240"/>
        <w:gridCol w:w="1020"/>
        <w:gridCol w:w="236"/>
        <w:gridCol w:w="1018"/>
        <w:gridCol w:w="6"/>
      </w:tblGrid>
      <w:tr w:rsidR="0035039E" w:rsidRPr="007C1308" w14:paraId="73077469" w14:textId="77777777" w:rsidTr="00DB0DBA">
        <w:trPr>
          <w:gridAfter w:val="1"/>
          <w:wAfter w:w="6" w:type="dxa"/>
          <w:tblHeader/>
        </w:trPr>
        <w:tc>
          <w:tcPr>
            <w:tcW w:w="4140" w:type="dxa"/>
            <w:shd w:val="clear" w:color="auto" w:fill="auto"/>
          </w:tcPr>
          <w:p w14:paraId="096C4D78" w14:textId="77777777" w:rsidR="0035039E" w:rsidRPr="007C1308" w:rsidRDefault="0035039E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944" w:type="dxa"/>
            <w:gridSpan w:val="7"/>
            <w:vAlign w:val="bottom"/>
          </w:tcPr>
          <w:p w14:paraId="769CA8DF" w14:textId="77777777" w:rsidR="0035039E" w:rsidRPr="007C1308" w:rsidRDefault="0035039E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5039E" w:rsidRPr="007C1308" w14:paraId="312C2016" w14:textId="77777777" w:rsidTr="00DB0DBA">
        <w:trPr>
          <w:tblHeader/>
        </w:trPr>
        <w:tc>
          <w:tcPr>
            <w:tcW w:w="4140" w:type="dxa"/>
            <w:shd w:val="clear" w:color="auto" w:fill="auto"/>
          </w:tcPr>
          <w:p w14:paraId="0009D4AA" w14:textId="77777777" w:rsidR="0035039E" w:rsidRPr="007C1308" w:rsidRDefault="0035039E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430" w:type="dxa"/>
            <w:gridSpan w:val="3"/>
          </w:tcPr>
          <w:p w14:paraId="26B0F7F0" w14:textId="77777777" w:rsidR="0035039E" w:rsidRPr="007C1308" w:rsidRDefault="0035039E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40" w:type="dxa"/>
          </w:tcPr>
          <w:p w14:paraId="6E2484AE" w14:textId="77777777" w:rsidR="0035039E" w:rsidRPr="007C1308" w:rsidRDefault="0035039E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80" w:type="dxa"/>
            <w:gridSpan w:val="4"/>
          </w:tcPr>
          <w:p w14:paraId="0A0306E4" w14:textId="77777777" w:rsidR="0035039E" w:rsidRPr="007C1308" w:rsidRDefault="0035039E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C91C6F" w:rsidRPr="007C1308" w14:paraId="371E5CAF" w14:textId="77777777" w:rsidTr="00DB0DBA">
        <w:trPr>
          <w:tblHeader/>
        </w:trPr>
        <w:tc>
          <w:tcPr>
            <w:tcW w:w="4140" w:type="dxa"/>
            <w:shd w:val="clear" w:color="auto" w:fill="auto"/>
          </w:tcPr>
          <w:p w14:paraId="04D7BBDF" w14:textId="0FEE3FF9" w:rsidR="00C91C6F" w:rsidRPr="007C1308" w:rsidRDefault="00C91C6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</w:tcPr>
          <w:p w14:paraId="54A62A73" w14:textId="3CD33E2A" w:rsidR="00C91C6F" w:rsidRPr="007C1308" w:rsidRDefault="00C91C6F" w:rsidP="001927A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05B76076" w14:textId="77777777" w:rsidR="00C91C6F" w:rsidRPr="007C1308" w:rsidRDefault="00C91C6F" w:rsidP="001927A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14" w:type="dxa"/>
            <w:shd w:val="clear" w:color="auto" w:fill="auto"/>
          </w:tcPr>
          <w:p w14:paraId="66FC4ACF" w14:textId="4191EAD7" w:rsidR="00C91C6F" w:rsidRPr="007C1308" w:rsidRDefault="00C91C6F" w:rsidP="001927A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240" w:type="dxa"/>
            <w:shd w:val="clear" w:color="auto" w:fill="auto"/>
          </w:tcPr>
          <w:p w14:paraId="77CECD06" w14:textId="77777777" w:rsidR="00C91C6F" w:rsidRPr="007C1308" w:rsidRDefault="00C91C6F" w:rsidP="001927A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shd w:val="clear" w:color="auto" w:fill="auto"/>
          </w:tcPr>
          <w:p w14:paraId="539C599D" w14:textId="75DF02CA" w:rsidR="00C91C6F" w:rsidRPr="007C1308" w:rsidRDefault="00C91C6F" w:rsidP="001927A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3026AE62" w14:textId="77777777" w:rsidR="00C91C6F" w:rsidRPr="007C1308" w:rsidRDefault="00C91C6F" w:rsidP="001927A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56FCB0FA" w14:textId="1580A5AC" w:rsidR="00C91C6F" w:rsidRPr="007C1308" w:rsidRDefault="00C91C6F" w:rsidP="001927A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2564</w:t>
            </w:r>
          </w:p>
        </w:tc>
      </w:tr>
      <w:tr w:rsidR="0088733A" w:rsidRPr="007C1308" w14:paraId="41C76A40" w14:textId="77777777" w:rsidTr="00DB0DBA">
        <w:trPr>
          <w:tblHeader/>
        </w:trPr>
        <w:tc>
          <w:tcPr>
            <w:tcW w:w="4140" w:type="dxa"/>
            <w:shd w:val="clear" w:color="auto" w:fill="auto"/>
          </w:tcPr>
          <w:p w14:paraId="203CFEBD" w14:textId="77777777" w:rsidR="0088733A" w:rsidRPr="007C1308" w:rsidRDefault="008873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8"/>
            <w:tcBorders>
              <w:bottom w:val="nil"/>
            </w:tcBorders>
          </w:tcPr>
          <w:p w14:paraId="0284F569" w14:textId="175F90AE" w:rsidR="0088733A" w:rsidRPr="007C1308" w:rsidRDefault="0088733A" w:rsidP="001927A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C130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91C6F" w:rsidRPr="007C1308" w14:paraId="36E451CF" w14:textId="77777777" w:rsidTr="00DB0DBA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22D674B3" w14:textId="77777777" w:rsidR="00C91C6F" w:rsidRPr="007C1308" w:rsidRDefault="00C91C6F" w:rsidP="001927A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bottom w:val="nil"/>
            </w:tcBorders>
          </w:tcPr>
          <w:p w14:paraId="27C84374" w14:textId="041B1011" w:rsidR="00C91C6F" w:rsidRPr="007C1308" w:rsidRDefault="004936DB" w:rsidP="001927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7,814</w:t>
            </w:r>
          </w:p>
        </w:tc>
        <w:tc>
          <w:tcPr>
            <w:tcW w:w="236" w:type="dxa"/>
            <w:tcBorders>
              <w:bottom w:val="nil"/>
            </w:tcBorders>
          </w:tcPr>
          <w:p w14:paraId="48D0736F" w14:textId="77777777" w:rsidR="00C91C6F" w:rsidRPr="007C1308" w:rsidRDefault="00C91C6F" w:rsidP="001927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14" w:type="dxa"/>
            <w:tcBorders>
              <w:bottom w:val="nil"/>
            </w:tcBorders>
          </w:tcPr>
          <w:p w14:paraId="7FE94F4C" w14:textId="5ADBF673" w:rsidR="00C91C6F" w:rsidRPr="007C1308" w:rsidRDefault="00C91C6F" w:rsidP="001927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10,688</w:t>
            </w:r>
          </w:p>
        </w:tc>
        <w:tc>
          <w:tcPr>
            <w:tcW w:w="240" w:type="dxa"/>
            <w:tcBorders>
              <w:bottom w:val="nil"/>
            </w:tcBorders>
          </w:tcPr>
          <w:p w14:paraId="34941EFB" w14:textId="77777777" w:rsidR="00C91C6F" w:rsidRPr="007C1308" w:rsidRDefault="00C91C6F" w:rsidP="001927A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bottom w:val="nil"/>
            </w:tcBorders>
          </w:tcPr>
          <w:p w14:paraId="31754D24" w14:textId="31E04B4E" w:rsidR="00C91C6F" w:rsidRPr="007C1308" w:rsidRDefault="00CB121F" w:rsidP="001927AE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7C1D1C44" w14:textId="77777777" w:rsidR="00C91C6F" w:rsidRPr="007C1308" w:rsidRDefault="00C91C6F" w:rsidP="001927A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bottom w:val="nil"/>
            </w:tcBorders>
          </w:tcPr>
          <w:p w14:paraId="03D253C5" w14:textId="77777777" w:rsidR="00C91C6F" w:rsidRPr="007C1308" w:rsidRDefault="00C91C6F" w:rsidP="001927AE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91C6F" w:rsidRPr="007C1308" w14:paraId="1B47FA7E" w14:textId="77777777" w:rsidTr="00DB0DBA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7023303D" w14:textId="77777777" w:rsidR="00C91C6F" w:rsidRPr="007C1308" w:rsidRDefault="00C91C6F" w:rsidP="001927AE">
            <w:pPr>
              <w:spacing w:line="240" w:lineRule="auto"/>
              <w:ind w:right="-122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การหักกลบรายการของภาษี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4498756B" w14:textId="65CDBE91" w:rsidR="00C91C6F" w:rsidRPr="007C1308" w:rsidRDefault="00874A01" w:rsidP="001927AE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7DD6E20" w14:textId="77777777" w:rsidR="00C91C6F" w:rsidRPr="007C1308" w:rsidRDefault="00C91C6F" w:rsidP="001927A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bottom w:val="single" w:sz="4" w:space="0" w:color="auto"/>
            </w:tcBorders>
          </w:tcPr>
          <w:p w14:paraId="74D69CCF" w14:textId="32095FFE" w:rsidR="00C91C6F" w:rsidRPr="007C1308" w:rsidRDefault="00C91C6F" w:rsidP="001927AE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684AB393" w14:textId="77777777" w:rsidR="00C91C6F" w:rsidRPr="007C1308" w:rsidRDefault="00C91C6F" w:rsidP="001927A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</w:tcPr>
          <w:p w14:paraId="14D7EA58" w14:textId="04B5C595" w:rsidR="00C91C6F" w:rsidRPr="007C1308" w:rsidRDefault="00CB121F" w:rsidP="001927AE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A45E093" w14:textId="77777777" w:rsidR="00C91C6F" w:rsidRPr="007C1308" w:rsidRDefault="00C91C6F" w:rsidP="001927A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top w:val="nil"/>
              <w:bottom w:val="single" w:sz="4" w:space="0" w:color="auto"/>
            </w:tcBorders>
          </w:tcPr>
          <w:p w14:paraId="25C5407E" w14:textId="77777777" w:rsidR="00C91C6F" w:rsidRPr="007C1308" w:rsidRDefault="00C91C6F" w:rsidP="001927AE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91C6F" w:rsidRPr="007C1308" w14:paraId="5BCB8420" w14:textId="77777777" w:rsidTr="001D297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336169A6" w14:textId="793232E1" w:rsidR="00C91C6F" w:rsidRPr="007C1308" w:rsidRDefault="00C91C6F" w:rsidP="001927AE">
            <w:pPr>
              <w:spacing w:line="240" w:lineRule="auto"/>
              <w:ind w:left="157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29191B3" w14:textId="6FC4902B" w:rsidR="00C91C6F" w:rsidRPr="007C1308" w:rsidRDefault="004936DB" w:rsidP="001927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7,814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58F59B8" w14:textId="77777777" w:rsidR="00C91C6F" w:rsidRPr="007C1308" w:rsidRDefault="00C91C6F" w:rsidP="001927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3ED02E66" w14:textId="2071A738" w:rsidR="00C91C6F" w:rsidRPr="007C1308" w:rsidRDefault="00C91C6F" w:rsidP="001927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10,688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5390CC88" w14:textId="77777777" w:rsidR="00C91C6F" w:rsidRPr="007C1308" w:rsidRDefault="00C91C6F" w:rsidP="001927A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1B28A9B8" w14:textId="4C699B3A" w:rsidR="00C91C6F" w:rsidRPr="007C1308" w:rsidRDefault="00CB121F" w:rsidP="001927AE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203AE9F" w14:textId="77777777" w:rsidR="00C91C6F" w:rsidRPr="007C1308" w:rsidRDefault="00C91C6F" w:rsidP="001927A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079CD74" w14:textId="3E047CCD" w:rsidR="00C91C6F" w:rsidRPr="007C1308" w:rsidRDefault="00C91C6F" w:rsidP="001927AE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3AF4CEE4" w14:textId="3C2FC00C" w:rsidR="007009AE" w:rsidRPr="007C1308" w:rsidRDefault="00261242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lang w:eastAsia="x-none"/>
        </w:rPr>
      </w:pPr>
      <w:r w:rsidRPr="007C1308">
        <w:rPr>
          <w:rFonts w:asciiTheme="majorBidi" w:hAnsiTheme="majorBidi" w:cstheme="majorBidi"/>
          <w:sz w:val="2"/>
          <w:szCs w:val="2"/>
          <w:cs/>
          <w:lang w:eastAsia="x-none"/>
        </w:rPr>
        <w:t>ฃ</w:t>
      </w:r>
    </w:p>
    <w:p w14:paraId="305C49AC" w14:textId="77777777" w:rsidR="00560956" w:rsidRPr="007C1308" w:rsidRDefault="00560956" w:rsidP="001927AE">
      <w:r w:rsidRPr="007C1308">
        <w:br w:type="page"/>
      </w: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990"/>
        <w:gridCol w:w="262"/>
        <w:gridCol w:w="908"/>
        <w:gridCol w:w="262"/>
        <w:gridCol w:w="992"/>
        <w:gridCol w:w="6"/>
        <w:gridCol w:w="264"/>
        <w:gridCol w:w="6"/>
        <w:gridCol w:w="984"/>
        <w:gridCol w:w="6"/>
      </w:tblGrid>
      <w:tr w:rsidR="00751359" w:rsidRPr="007C1308" w14:paraId="45EAEBCA" w14:textId="77777777" w:rsidTr="009277F8">
        <w:trPr>
          <w:gridAfter w:val="1"/>
          <w:wAfter w:w="6" w:type="dxa"/>
          <w:trHeight w:val="137"/>
          <w:tblHeader/>
        </w:trPr>
        <w:tc>
          <w:tcPr>
            <w:tcW w:w="4770" w:type="dxa"/>
            <w:shd w:val="clear" w:color="auto" w:fill="auto"/>
          </w:tcPr>
          <w:p w14:paraId="6CDA180A" w14:textId="29189D6E" w:rsidR="00751359" w:rsidRPr="007C1308" w:rsidRDefault="00751359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674" w:type="dxa"/>
            <w:gridSpan w:val="9"/>
            <w:shd w:val="clear" w:color="auto" w:fill="auto"/>
          </w:tcPr>
          <w:p w14:paraId="552D4CDF" w14:textId="0B3F2C03" w:rsidR="00751359" w:rsidRPr="007C1308" w:rsidRDefault="0075135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51359" w:rsidRPr="007C1308" w14:paraId="06152793" w14:textId="77777777" w:rsidTr="009277F8">
        <w:trPr>
          <w:gridAfter w:val="1"/>
          <w:wAfter w:w="6" w:type="dxa"/>
          <w:trHeight w:val="68"/>
          <w:tblHeader/>
        </w:trPr>
        <w:tc>
          <w:tcPr>
            <w:tcW w:w="4770" w:type="dxa"/>
            <w:shd w:val="clear" w:color="auto" w:fill="auto"/>
          </w:tcPr>
          <w:p w14:paraId="2C5BCEF4" w14:textId="77777777" w:rsidR="00751359" w:rsidRPr="007C1308" w:rsidRDefault="00751359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91F35B0" w14:textId="77777777" w:rsidR="00751359" w:rsidRPr="007C1308" w:rsidRDefault="0075135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2" w:type="dxa"/>
          </w:tcPr>
          <w:p w14:paraId="1D5B92FB" w14:textId="77777777" w:rsidR="00751359" w:rsidRPr="007C1308" w:rsidRDefault="0075135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16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AA982E" w14:textId="77777777" w:rsidR="00751359" w:rsidRPr="007C1308" w:rsidRDefault="0075135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บันทึกเป็น 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รายจ่าย)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 xml:space="preserve"> / </w:t>
            </w:r>
          </w:p>
          <w:p w14:paraId="10304AFC" w14:textId="009D1460" w:rsidR="00751359" w:rsidRPr="007C1308" w:rsidRDefault="0075135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รายได้ใน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7B9585A" w14:textId="77777777" w:rsidR="00751359" w:rsidRPr="007C1308" w:rsidRDefault="0075135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0C7F2E05" w14:textId="77777777" w:rsidR="00751359" w:rsidRPr="007C1308" w:rsidRDefault="0075135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751359" w:rsidRPr="007C1308" w14:paraId="67483388" w14:textId="77777777" w:rsidTr="009277F8">
        <w:trPr>
          <w:trHeight w:val="58"/>
          <w:tblHeader/>
        </w:trPr>
        <w:tc>
          <w:tcPr>
            <w:tcW w:w="4770" w:type="dxa"/>
            <w:shd w:val="clear" w:color="auto" w:fill="auto"/>
          </w:tcPr>
          <w:p w14:paraId="03CF9047" w14:textId="77777777" w:rsidR="00751359" w:rsidRPr="007C1308" w:rsidRDefault="00751359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CDEB85A" w14:textId="7AFCB6A4" w:rsidR="00751359" w:rsidRPr="007C1308" w:rsidRDefault="0075135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62" w:type="dxa"/>
          </w:tcPr>
          <w:p w14:paraId="0B5FD135" w14:textId="77777777" w:rsidR="00751359" w:rsidRPr="007C1308" w:rsidRDefault="0075135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8" w:type="dxa"/>
            <w:shd w:val="clear" w:color="auto" w:fill="auto"/>
          </w:tcPr>
          <w:p w14:paraId="6E55221E" w14:textId="77777777" w:rsidR="00751359" w:rsidRPr="007C1308" w:rsidRDefault="0075135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62" w:type="dxa"/>
            <w:shd w:val="clear" w:color="auto" w:fill="auto"/>
          </w:tcPr>
          <w:p w14:paraId="530AD62D" w14:textId="77777777" w:rsidR="00751359" w:rsidRPr="007C1308" w:rsidRDefault="0075135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61C77129" w14:textId="77777777" w:rsidR="00751359" w:rsidRPr="007C1308" w:rsidRDefault="0075135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B4D128D" w14:textId="77777777" w:rsidR="00751359" w:rsidRPr="007C1308" w:rsidRDefault="0075135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16CD9134" w14:textId="439DF561" w:rsidR="00751359" w:rsidRPr="007C1308" w:rsidRDefault="0075135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751359" w:rsidRPr="007C1308" w14:paraId="5D14340F" w14:textId="77777777" w:rsidTr="009277F8">
        <w:trPr>
          <w:tblHeader/>
        </w:trPr>
        <w:tc>
          <w:tcPr>
            <w:tcW w:w="4770" w:type="dxa"/>
            <w:shd w:val="clear" w:color="auto" w:fill="auto"/>
          </w:tcPr>
          <w:p w14:paraId="5AA015C2" w14:textId="6928F307" w:rsidR="00751359" w:rsidRPr="007C1308" w:rsidRDefault="00751359" w:rsidP="001927AE">
            <w:pPr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4A6FAA8A" w14:textId="308A7B51" w:rsidR="00751359" w:rsidRPr="007C1308" w:rsidRDefault="007E56D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751359"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62" w:type="dxa"/>
          </w:tcPr>
          <w:p w14:paraId="1BCACD25" w14:textId="77777777" w:rsidR="00751359" w:rsidRPr="007C1308" w:rsidRDefault="0075135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8" w:type="dxa"/>
            <w:shd w:val="clear" w:color="auto" w:fill="auto"/>
          </w:tcPr>
          <w:p w14:paraId="26739FD5" w14:textId="77777777" w:rsidR="00751359" w:rsidRPr="007C1308" w:rsidRDefault="0075135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262" w:type="dxa"/>
            <w:shd w:val="clear" w:color="auto" w:fill="auto"/>
          </w:tcPr>
          <w:p w14:paraId="3CC77543" w14:textId="77777777" w:rsidR="00751359" w:rsidRPr="007C1308" w:rsidRDefault="0075135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4AEA5EBC" w14:textId="77777777" w:rsidR="00751359" w:rsidRPr="007C1308" w:rsidRDefault="0075135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C413282" w14:textId="77777777" w:rsidR="00751359" w:rsidRPr="007C1308" w:rsidRDefault="0075135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0C3B6166" w14:textId="60C42A79" w:rsidR="00751359" w:rsidRPr="007C1308" w:rsidRDefault="007E56D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751359"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751359"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751359" w:rsidRPr="007C1308" w14:paraId="7D3EBE27" w14:textId="77777777" w:rsidTr="009277F8">
        <w:trPr>
          <w:gridAfter w:val="1"/>
          <w:wAfter w:w="6" w:type="dxa"/>
          <w:trHeight w:val="68"/>
          <w:tblHeader/>
        </w:trPr>
        <w:tc>
          <w:tcPr>
            <w:tcW w:w="4770" w:type="dxa"/>
            <w:shd w:val="clear" w:color="auto" w:fill="auto"/>
          </w:tcPr>
          <w:p w14:paraId="6ABB5A52" w14:textId="4CEF4E0F" w:rsidR="00751359" w:rsidRPr="007C1308" w:rsidRDefault="00751359" w:rsidP="001927A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674" w:type="dxa"/>
            <w:gridSpan w:val="9"/>
            <w:shd w:val="clear" w:color="auto" w:fill="auto"/>
          </w:tcPr>
          <w:p w14:paraId="22A05DE4" w14:textId="45ED636C" w:rsidR="00751359" w:rsidRPr="007C1308" w:rsidRDefault="00751359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751359" w:rsidRPr="007C1308" w14:paraId="0B8287D8" w14:textId="77777777" w:rsidTr="00560956">
        <w:trPr>
          <w:trHeight w:val="68"/>
        </w:trPr>
        <w:tc>
          <w:tcPr>
            <w:tcW w:w="4770" w:type="dxa"/>
            <w:shd w:val="clear" w:color="auto" w:fill="auto"/>
          </w:tcPr>
          <w:p w14:paraId="02DF6A2A" w14:textId="567B825C" w:rsidR="00751359" w:rsidRPr="007C1308" w:rsidRDefault="007E56DD" w:rsidP="001927A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9277F8"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990" w:type="dxa"/>
            <w:shd w:val="clear" w:color="auto" w:fill="auto"/>
          </w:tcPr>
          <w:p w14:paraId="4FF88681" w14:textId="77777777" w:rsidR="00751359" w:rsidRPr="007C1308" w:rsidRDefault="00751359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0C4CD404" w14:textId="77777777" w:rsidR="00751359" w:rsidRPr="007C1308" w:rsidRDefault="00751359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3852D007" w14:textId="77777777" w:rsidR="00751359" w:rsidRPr="007C1308" w:rsidRDefault="00751359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5C03812C" w14:textId="77777777" w:rsidR="00751359" w:rsidRPr="007C1308" w:rsidRDefault="0075135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0D7F4CA7" w14:textId="77777777" w:rsidR="00751359" w:rsidRPr="007C1308" w:rsidRDefault="00751359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7AC6A13" w14:textId="77777777" w:rsidR="00751359" w:rsidRPr="007C1308" w:rsidRDefault="0075135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5C6E38B6" w14:textId="77777777" w:rsidR="00751359" w:rsidRPr="007C1308" w:rsidRDefault="00751359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1359" w:rsidRPr="007C1308" w14:paraId="32B54F49" w14:textId="77777777" w:rsidTr="00560956">
        <w:trPr>
          <w:trHeight w:val="68"/>
        </w:trPr>
        <w:tc>
          <w:tcPr>
            <w:tcW w:w="4770" w:type="dxa"/>
            <w:shd w:val="clear" w:color="auto" w:fill="auto"/>
          </w:tcPr>
          <w:p w14:paraId="55DD6CA7" w14:textId="13926660" w:rsidR="00751359" w:rsidRPr="007C1308" w:rsidRDefault="00751359" w:rsidP="001927A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2A9E2FEA" w14:textId="77777777" w:rsidR="00751359" w:rsidRPr="007C1308" w:rsidRDefault="00751359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11A0F768" w14:textId="77777777" w:rsidR="00751359" w:rsidRPr="007C1308" w:rsidRDefault="00751359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3EDBC767" w14:textId="77777777" w:rsidR="00751359" w:rsidRPr="007C1308" w:rsidRDefault="00751359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107D8221" w14:textId="77777777" w:rsidR="00751359" w:rsidRPr="007C1308" w:rsidRDefault="0075135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39F5D8F2" w14:textId="77777777" w:rsidR="00751359" w:rsidRPr="007C1308" w:rsidRDefault="00751359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7909528" w14:textId="77777777" w:rsidR="00751359" w:rsidRPr="007C1308" w:rsidRDefault="0075135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70B6DFD1" w14:textId="77777777" w:rsidR="00751359" w:rsidRPr="007C1308" w:rsidRDefault="00751359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059C6" w:rsidRPr="007C1308" w14:paraId="640E917F" w14:textId="77777777" w:rsidTr="00560956">
        <w:trPr>
          <w:trHeight w:val="80"/>
        </w:trPr>
        <w:tc>
          <w:tcPr>
            <w:tcW w:w="4770" w:type="dxa"/>
            <w:shd w:val="clear" w:color="auto" w:fill="auto"/>
          </w:tcPr>
          <w:p w14:paraId="28A0A7D8" w14:textId="109681B7" w:rsidR="00E059C6" w:rsidRPr="007C1308" w:rsidRDefault="00E059C6" w:rsidP="001927A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653DDEA" w14:textId="229517A9" w:rsidR="00E059C6" w:rsidRPr="007C1308" w:rsidRDefault="00E059C6" w:rsidP="001927A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887</w:t>
            </w:r>
          </w:p>
        </w:tc>
        <w:tc>
          <w:tcPr>
            <w:tcW w:w="262" w:type="dxa"/>
          </w:tcPr>
          <w:p w14:paraId="5199175E" w14:textId="77777777" w:rsidR="00E059C6" w:rsidRPr="007C1308" w:rsidRDefault="00E059C6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0BA690C7" w14:textId="115A2611" w:rsidR="00E059C6" w:rsidRPr="007C1308" w:rsidRDefault="007A2538" w:rsidP="001927AE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918</w:t>
            </w:r>
          </w:p>
        </w:tc>
        <w:tc>
          <w:tcPr>
            <w:tcW w:w="262" w:type="dxa"/>
            <w:shd w:val="clear" w:color="auto" w:fill="auto"/>
          </w:tcPr>
          <w:p w14:paraId="100CD58C" w14:textId="77777777" w:rsidR="00E059C6" w:rsidRPr="007C1308" w:rsidRDefault="00E059C6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576918A0" w14:textId="0DC56230" w:rsidR="00E059C6" w:rsidRPr="007C1308" w:rsidRDefault="00E059C6" w:rsidP="001927A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5E297E0" w14:textId="77777777" w:rsidR="00E059C6" w:rsidRPr="007C1308" w:rsidRDefault="00E059C6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10E95FD8" w14:textId="4F147FA9" w:rsidR="00E059C6" w:rsidRPr="007C1308" w:rsidRDefault="00EF096F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FF6CE9" w:rsidRPr="007C1308">
              <w:rPr>
                <w:rFonts w:asciiTheme="majorBidi" w:hAnsiTheme="majorBidi" w:cstheme="majorBidi"/>
                <w:sz w:val="28"/>
                <w:szCs w:val="28"/>
              </w:rPr>
              <w:t>805</w:t>
            </w:r>
          </w:p>
        </w:tc>
      </w:tr>
      <w:tr w:rsidR="00E059C6" w:rsidRPr="007C1308" w14:paraId="207619D0" w14:textId="77777777" w:rsidTr="00560956">
        <w:trPr>
          <w:trHeight w:val="80"/>
        </w:trPr>
        <w:tc>
          <w:tcPr>
            <w:tcW w:w="4770" w:type="dxa"/>
            <w:shd w:val="clear" w:color="auto" w:fill="auto"/>
          </w:tcPr>
          <w:p w14:paraId="332521EA" w14:textId="39D33095" w:rsidR="00E059C6" w:rsidRPr="007C1308" w:rsidRDefault="00E059C6" w:rsidP="001927A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990" w:type="dxa"/>
            <w:shd w:val="clear" w:color="auto" w:fill="auto"/>
          </w:tcPr>
          <w:p w14:paraId="3292CB00" w14:textId="4CB97A39" w:rsidR="00E059C6" w:rsidRPr="007C1308" w:rsidRDefault="00E059C6" w:rsidP="001927A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331</w:t>
            </w:r>
          </w:p>
        </w:tc>
        <w:tc>
          <w:tcPr>
            <w:tcW w:w="262" w:type="dxa"/>
          </w:tcPr>
          <w:p w14:paraId="35C5C503" w14:textId="77777777" w:rsidR="00E059C6" w:rsidRPr="007C1308" w:rsidRDefault="00E059C6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60598B59" w14:textId="3C62E7EA" w:rsidR="00E059C6" w:rsidRPr="007C1308" w:rsidRDefault="007A2538" w:rsidP="001927AE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  <w:tc>
          <w:tcPr>
            <w:tcW w:w="262" w:type="dxa"/>
            <w:shd w:val="clear" w:color="auto" w:fill="auto"/>
          </w:tcPr>
          <w:p w14:paraId="6643ACC5" w14:textId="77777777" w:rsidR="00E059C6" w:rsidRPr="007C1308" w:rsidRDefault="00E059C6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4D4800CB" w14:textId="685483B5" w:rsidR="00E059C6" w:rsidRPr="007C1308" w:rsidRDefault="00E059C6" w:rsidP="001927A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E5355EB" w14:textId="77777777" w:rsidR="00E059C6" w:rsidRPr="007C1308" w:rsidRDefault="00E059C6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3E1400F9" w14:textId="332DA9EF" w:rsidR="00E059C6" w:rsidRPr="007C1308" w:rsidRDefault="00E059C6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</w:t>
            </w:r>
            <w:r w:rsidR="001C5C14"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</w:tr>
      <w:tr w:rsidR="00E059C6" w:rsidRPr="007C1308" w14:paraId="69E897FC" w14:textId="77777777" w:rsidTr="00C87324">
        <w:trPr>
          <w:trHeight w:val="80"/>
        </w:trPr>
        <w:tc>
          <w:tcPr>
            <w:tcW w:w="4770" w:type="dxa"/>
            <w:shd w:val="clear" w:color="auto" w:fill="auto"/>
          </w:tcPr>
          <w:p w14:paraId="5606DE99" w14:textId="58520958" w:rsidR="00E059C6" w:rsidRPr="007C1308" w:rsidRDefault="00E059C6" w:rsidP="001927A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990" w:type="dxa"/>
            <w:shd w:val="clear" w:color="auto" w:fill="auto"/>
          </w:tcPr>
          <w:p w14:paraId="6096828D" w14:textId="0292AFA8" w:rsidR="00E059C6" w:rsidRPr="007C1308" w:rsidRDefault="00E059C6" w:rsidP="001927A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6,843</w:t>
            </w:r>
          </w:p>
        </w:tc>
        <w:tc>
          <w:tcPr>
            <w:tcW w:w="262" w:type="dxa"/>
          </w:tcPr>
          <w:p w14:paraId="1B98E112" w14:textId="77777777" w:rsidR="00E059C6" w:rsidRPr="007C1308" w:rsidRDefault="00E059C6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73DDD7D6" w14:textId="42AABD9F" w:rsidR="00E059C6" w:rsidRPr="007C1308" w:rsidRDefault="00E059C6" w:rsidP="001927AE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(156)</w:t>
            </w:r>
          </w:p>
        </w:tc>
        <w:tc>
          <w:tcPr>
            <w:tcW w:w="262" w:type="dxa"/>
            <w:shd w:val="clear" w:color="auto" w:fill="auto"/>
          </w:tcPr>
          <w:p w14:paraId="20AE17E4" w14:textId="77777777" w:rsidR="00E059C6" w:rsidRPr="007C1308" w:rsidRDefault="00E059C6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51D75613" w14:textId="03CA855A" w:rsidR="00E059C6" w:rsidRPr="007C1308" w:rsidRDefault="00E059C6" w:rsidP="001927A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D0E0559" w14:textId="77777777" w:rsidR="00E059C6" w:rsidRPr="007C1308" w:rsidRDefault="00E059C6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2DEFF722" w14:textId="75BD14F6" w:rsidR="00E059C6" w:rsidRPr="007C1308" w:rsidRDefault="00801441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6,687</w:t>
            </w:r>
          </w:p>
        </w:tc>
      </w:tr>
      <w:tr w:rsidR="00E059C6" w:rsidRPr="007C1308" w14:paraId="2FCC7233" w14:textId="77777777" w:rsidTr="00560956">
        <w:tc>
          <w:tcPr>
            <w:tcW w:w="4770" w:type="dxa"/>
          </w:tcPr>
          <w:p w14:paraId="0A19A64B" w14:textId="04E061A1" w:rsidR="00E059C6" w:rsidRPr="007C1308" w:rsidRDefault="00E059C6" w:rsidP="001927A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990" w:type="dxa"/>
            <w:shd w:val="clear" w:color="auto" w:fill="auto"/>
          </w:tcPr>
          <w:p w14:paraId="150D3C2D" w14:textId="5069766E" w:rsidR="00E059C6" w:rsidRPr="007C1308" w:rsidRDefault="00E059C6" w:rsidP="001927A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1,763</w:t>
            </w:r>
          </w:p>
        </w:tc>
        <w:tc>
          <w:tcPr>
            <w:tcW w:w="262" w:type="dxa"/>
          </w:tcPr>
          <w:p w14:paraId="220E9532" w14:textId="77777777" w:rsidR="00E059C6" w:rsidRPr="007C1308" w:rsidRDefault="00E059C6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683650D8" w14:textId="286ED8D3" w:rsidR="00E059C6" w:rsidRPr="007C1308" w:rsidRDefault="00E059C6" w:rsidP="001927AE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(949)</w:t>
            </w:r>
          </w:p>
        </w:tc>
        <w:tc>
          <w:tcPr>
            <w:tcW w:w="262" w:type="dxa"/>
            <w:shd w:val="clear" w:color="auto" w:fill="auto"/>
          </w:tcPr>
          <w:p w14:paraId="06C85653" w14:textId="77777777" w:rsidR="00E059C6" w:rsidRPr="007C1308" w:rsidRDefault="00E059C6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4EA45830" w14:textId="0B6A90E9" w:rsidR="00E059C6" w:rsidRPr="007C1308" w:rsidRDefault="00E059C6" w:rsidP="001927A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1D7FF75" w14:textId="77777777" w:rsidR="00E059C6" w:rsidRPr="007C1308" w:rsidRDefault="00E059C6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266FF310" w14:textId="2A165FF1" w:rsidR="00E059C6" w:rsidRPr="007C1308" w:rsidRDefault="00801441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814</w:t>
            </w:r>
          </w:p>
        </w:tc>
      </w:tr>
      <w:tr w:rsidR="009277F8" w:rsidRPr="007C1308" w14:paraId="2ED3DD35" w14:textId="77777777" w:rsidTr="00560956">
        <w:trPr>
          <w:trHeight w:val="68"/>
        </w:trPr>
        <w:tc>
          <w:tcPr>
            <w:tcW w:w="4770" w:type="dxa"/>
          </w:tcPr>
          <w:p w14:paraId="4A6DD870" w14:textId="55079D13" w:rsidR="009277F8" w:rsidRPr="007C1308" w:rsidRDefault="009277F8" w:rsidP="001927A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990" w:type="dxa"/>
            <w:shd w:val="clear" w:color="auto" w:fill="auto"/>
          </w:tcPr>
          <w:p w14:paraId="73152A2F" w14:textId="1AB2BD6C" w:rsidR="009277F8" w:rsidRPr="007C1308" w:rsidRDefault="009277F8" w:rsidP="001927A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2,439</w:t>
            </w:r>
          </w:p>
        </w:tc>
        <w:tc>
          <w:tcPr>
            <w:tcW w:w="262" w:type="dxa"/>
          </w:tcPr>
          <w:p w14:paraId="0E0043B0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3B317F18" w14:textId="251A43CA" w:rsidR="009277F8" w:rsidRPr="007C1308" w:rsidRDefault="00E059C6" w:rsidP="001927AE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917FCE" w:rsidRPr="007C13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708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74E5927C" w14:textId="77777777" w:rsidR="009277F8" w:rsidRPr="007C1308" w:rsidRDefault="009277F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263185ED" w14:textId="5F72A8AE" w:rsidR="009277F8" w:rsidRPr="007C1308" w:rsidRDefault="00E059C6" w:rsidP="001927A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4EB97B5" w14:textId="77777777" w:rsidR="009277F8" w:rsidRPr="007C1308" w:rsidRDefault="009277F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6D27E6F3" w14:textId="4DC37B64" w:rsidR="009277F8" w:rsidRPr="007C1308" w:rsidRDefault="00801441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02520D" w:rsidRPr="007C1308">
              <w:rPr>
                <w:rFonts w:asciiTheme="majorBidi" w:hAnsiTheme="majorBidi" w:cstheme="majorBidi"/>
                <w:sz w:val="28"/>
                <w:szCs w:val="28"/>
              </w:rPr>
              <w:t>731</w:t>
            </w:r>
          </w:p>
        </w:tc>
      </w:tr>
      <w:tr w:rsidR="009277F8" w:rsidRPr="007C1308" w14:paraId="022359AE" w14:textId="77777777" w:rsidTr="00560956">
        <w:trPr>
          <w:trHeight w:val="58"/>
        </w:trPr>
        <w:tc>
          <w:tcPr>
            <w:tcW w:w="4770" w:type="dxa"/>
            <w:shd w:val="clear" w:color="auto" w:fill="auto"/>
          </w:tcPr>
          <w:p w14:paraId="28CA5DD7" w14:textId="77777777" w:rsidR="009277F8" w:rsidRPr="007C1308" w:rsidRDefault="009277F8" w:rsidP="001927A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7EBC98" w14:textId="56199586" w:rsidR="009277F8" w:rsidRPr="007C1308" w:rsidRDefault="009277F8" w:rsidP="001927A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12,263</w:t>
            </w:r>
          </w:p>
        </w:tc>
        <w:tc>
          <w:tcPr>
            <w:tcW w:w="262" w:type="dxa"/>
          </w:tcPr>
          <w:p w14:paraId="5CCBD50B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3B993D" w14:textId="59CF82AC" w:rsidR="009277F8" w:rsidRPr="007C1308" w:rsidRDefault="00E059C6" w:rsidP="001927AE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(892)</w:t>
            </w:r>
          </w:p>
        </w:tc>
        <w:tc>
          <w:tcPr>
            <w:tcW w:w="262" w:type="dxa"/>
            <w:shd w:val="clear" w:color="auto" w:fill="auto"/>
          </w:tcPr>
          <w:p w14:paraId="57729027" w14:textId="77777777" w:rsidR="009277F8" w:rsidRPr="007C1308" w:rsidRDefault="009277F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10FD96" w14:textId="4CBE005D" w:rsidR="009277F8" w:rsidRPr="007C1308" w:rsidRDefault="00E059C6" w:rsidP="001927A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3DD4007" w14:textId="77777777" w:rsidR="009277F8" w:rsidRPr="007C1308" w:rsidRDefault="009277F8" w:rsidP="001927A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EE32E5" w14:textId="1FB00F91" w:rsidR="009277F8" w:rsidRPr="007C1308" w:rsidRDefault="00D2244C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</w:t>
            </w:r>
            <w:r w:rsidR="009F535B"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371</w:t>
            </w:r>
          </w:p>
        </w:tc>
      </w:tr>
      <w:tr w:rsidR="009277F8" w:rsidRPr="007C1308" w14:paraId="309C69BB" w14:textId="77777777" w:rsidTr="00560956">
        <w:trPr>
          <w:trHeight w:val="152"/>
        </w:trPr>
        <w:tc>
          <w:tcPr>
            <w:tcW w:w="4770" w:type="dxa"/>
            <w:shd w:val="clear" w:color="auto" w:fill="auto"/>
          </w:tcPr>
          <w:p w14:paraId="6255ECBB" w14:textId="77777777" w:rsidR="009277F8" w:rsidRPr="007C1308" w:rsidRDefault="009277F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567A478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2" w:type="dxa"/>
          </w:tcPr>
          <w:p w14:paraId="5B84AD2B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30D104A7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2" w:type="dxa"/>
            <w:shd w:val="clear" w:color="auto" w:fill="auto"/>
          </w:tcPr>
          <w:p w14:paraId="5DAC4DFD" w14:textId="77777777" w:rsidR="009277F8" w:rsidRPr="007C1308" w:rsidRDefault="009277F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638BC27" w14:textId="77777777" w:rsidR="009277F8" w:rsidRPr="007C1308" w:rsidRDefault="009277F8" w:rsidP="001927A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996E475" w14:textId="77777777" w:rsidR="009277F8" w:rsidRPr="007C1308" w:rsidRDefault="009277F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CC7307F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</w:tr>
      <w:tr w:rsidR="009277F8" w:rsidRPr="007C1308" w14:paraId="7E7452E2" w14:textId="77777777" w:rsidTr="00560956">
        <w:trPr>
          <w:trHeight w:val="68"/>
        </w:trPr>
        <w:tc>
          <w:tcPr>
            <w:tcW w:w="4770" w:type="dxa"/>
            <w:shd w:val="clear" w:color="auto" w:fill="auto"/>
          </w:tcPr>
          <w:p w14:paraId="5295FE7D" w14:textId="1BB20FD9" w:rsidR="009277F8" w:rsidRPr="007C1308" w:rsidRDefault="009277F8" w:rsidP="001927A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5F50D913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43CA3708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34F4F34C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34266DF9" w14:textId="77777777" w:rsidR="009277F8" w:rsidRPr="007C1308" w:rsidRDefault="009277F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4155A83F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E245AF9" w14:textId="77777777" w:rsidR="009277F8" w:rsidRPr="007C1308" w:rsidRDefault="009277F8" w:rsidP="001927A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23C2AD05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277F8" w:rsidRPr="007C1308" w14:paraId="2BB71E53" w14:textId="77777777" w:rsidTr="00560956">
        <w:trPr>
          <w:trHeight w:val="68"/>
        </w:trPr>
        <w:tc>
          <w:tcPr>
            <w:tcW w:w="4770" w:type="dxa"/>
            <w:shd w:val="clear" w:color="auto" w:fill="auto"/>
          </w:tcPr>
          <w:p w14:paraId="4B8B4C48" w14:textId="2322172F" w:rsidR="009277F8" w:rsidRPr="007C1308" w:rsidRDefault="009277F8" w:rsidP="001927A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39FA3FFF" w14:textId="4F75C926" w:rsidR="009277F8" w:rsidRPr="007C1308" w:rsidRDefault="009277F8" w:rsidP="001927A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(334)</w:t>
            </w:r>
          </w:p>
        </w:tc>
        <w:tc>
          <w:tcPr>
            <w:tcW w:w="262" w:type="dxa"/>
          </w:tcPr>
          <w:p w14:paraId="1004D7BD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56D10F16" w14:textId="4702F351" w:rsidR="009277F8" w:rsidRPr="007C1308" w:rsidRDefault="0025677E" w:rsidP="001927AE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125</w:t>
            </w:r>
          </w:p>
        </w:tc>
        <w:tc>
          <w:tcPr>
            <w:tcW w:w="262" w:type="dxa"/>
            <w:shd w:val="clear" w:color="auto" w:fill="auto"/>
          </w:tcPr>
          <w:p w14:paraId="2D3CB395" w14:textId="77777777" w:rsidR="009277F8" w:rsidRPr="007C1308" w:rsidRDefault="009277F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0CC226E3" w14:textId="709D4257" w:rsidR="009277F8" w:rsidRPr="007C1308" w:rsidRDefault="00956B2E" w:rsidP="001927A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F5A7815" w14:textId="77777777" w:rsidR="009277F8" w:rsidRPr="007C1308" w:rsidRDefault="009277F8" w:rsidP="001927A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1CBD7826" w14:textId="76EC6FAC" w:rsidR="009277F8" w:rsidRPr="007C1308" w:rsidRDefault="006A7B35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(209)</w:t>
            </w:r>
          </w:p>
        </w:tc>
      </w:tr>
      <w:tr w:rsidR="009277F8" w:rsidRPr="007C1308" w14:paraId="2D3EF3DC" w14:textId="77777777" w:rsidTr="00560956">
        <w:trPr>
          <w:trHeight w:val="58"/>
        </w:trPr>
        <w:tc>
          <w:tcPr>
            <w:tcW w:w="4770" w:type="dxa"/>
            <w:shd w:val="clear" w:color="auto" w:fill="auto"/>
          </w:tcPr>
          <w:p w14:paraId="2D101DB4" w14:textId="4C858243" w:rsidR="009277F8" w:rsidRPr="007C1308" w:rsidRDefault="009277F8" w:rsidP="001927A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5050EA" w14:textId="74B2961C" w:rsidR="009277F8" w:rsidRPr="007C1308" w:rsidRDefault="009277F8" w:rsidP="001927A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(334)</w:t>
            </w:r>
          </w:p>
        </w:tc>
        <w:tc>
          <w:tcPr>
            <w:tcW w:w="262" w:type="dxa"/>
          </w:tcPr>
          <w:p w14:paraId="5C7F76D9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8110B6" w14:textId="6B98F1AE" w:rsidR="009277F8" w:rsidRPr="007C1308" w:rsidRDefault="0025677E" w:rsidP="001927AE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125</w:t>
            </w:r>
          </w:p>
        </w:tc>
        <w:tc>
          <w:tcPr>
            <w:tcW w:w="262" w:type="dxa"/>
            <w:shd w:val="clear" w:color="auto" w:fill="auto"/>
          </w:tcPr>
          <w:p w14:paraId="4C6AD222" w14:textId="77777777" w:rsidR="009277F8" w:rsidRPr="007C1308" w:rsidRDefault="009277F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0C4F26" w14:textId="5C06F2DF" w:rsidR="009277F8" w:rsidRPr="007C1308" w:rsidRDefault="00956B2E" w:rsidP="001927A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84534C1" w14:textId="77777777" w:rsidR="009277F8" w:rsidRPr="007C1308" w:rsidRDefault="009277F8" w:rsidP="001927A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05A2B0" w14:textId="5AAE3299" w:rsidR="009277F8" w:rsidRPr="007C1308" w:rsidRDefault="0025677E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(209)</w:t>
            </w:r>
          </w:p>
        </w:tc>
      </w:tr>
      <w:tr w:rsidR="009277F8" w:rsidRPr="007C1308" w14:paraId="034AF0E5" w14:textId="77777777" w:rsidTr="00560956">
        <w:trPr>
          <w:trHeight w:val="152"/>
        </w:trPr>
        <w:tc>
          <w:tcPr>
            <w:tcW w:w="4770" w:type="dxa"/>
            <w:shd w:val="clear" w:color="auto" w:fill="auto"/>
          </w:tcPr>
          <w:p w14:paraId="60A33262" w14:textId="77777777" w:rsidR="009277F8" w:rsidRPr="007C1308" w:rsidRDefault="009277F8" w:rsidP="001927AE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</w:tcBorders>
            <w:shd w:val="clear" w:color="auto" w:fill="auto"/>
          </w:tcPr>
          <w:p w14:paraId="6FD0C0DA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2" w:type="dxa"/>
          </w:tcPr>
          <w:p w14:paraId="7F003387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162" w:hanging="18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8" w:type="dxa"/>
            <w:tcBorders>
              <w:top w:val="double" w:sz="4" w:space="0" w:color="auto"/>
            </w:tcBorders>
            <w:shd w:val="clear" w:color="auto" w:fill="auto"/>
          </w:tcPr>
          <w:p w14:paraId="66B6E819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2" w:type="dxa"/>
            <w:shd w:val="clear" w:color="auto" w:fill="auto"/>
          </w:tcPr>
          <w:p w14:paraId="11F2F8FA" w14:textId="77777777" w:rsidR="009277F8" w:rsidRPr="007C1308" w:rsidRDefault="009277F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14645E5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FF42912" w14:textId="77777777" w:rsidR="009277F8" w:rsidRPr="007C1308" w:rsidRDefault="009277F8" w:rsidP="001927AE">
            <w:pPr>
              <w:tabs>
                <w:tab w:val="clear" w:pos="227"/>
                <w:tab w:val="clear" w:pos="454"/>
                <w:tab w:val="decimal" w:pos="556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4D8914D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</w:tr>
      <w:tr w:rsidR="009277F8" w:rsidRPr="007C1308" w14:paraId="112A783D" w14:textId="77777777" w:rsidTr="00560956">
        <w:trPr>
          <w:trHeight w:val="58"/>
        </w:trPr>
        <w:tc>
          <w:tcPr>
            <w:tcW w:w="4770" w:type="dxa"/>
            <w:shd w:val="clear" w:color="auto" w:fill="auto"/>
          </w:tcPr>
          <w:p w14:paraId="72D1446E" w14:textId="5C0D2030" w:rsidR="009277F8" w:rsidRPr="007C1308" w:rsidRDefault="009277F8" w:rsidP="001927A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</w:tcBorders>
            <w:shd w:val="clear" w:color="auto" w:fill="auto"/>
          </w:tcPr>
          <w:p w14:paraId="613B2D04" w14:textId="0235B22D" w:rsidR="009277F8" w:rsidRPr="007C1308" w:rsidRDefault="009277F8" w:rsidP="001927A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11,929</w:t>
            </w:r>
          </w:p>
        </w:tc>
        <w:tc>
          <w:tcPr>
            <w:tcW w:w="262" w:type="dxa"/>
          </w:tcPr>
          <w:p w14:paraId="4C699746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tcBorders>
              <w:bottom w:val="double" w:sz="4" w:space="0" w:color="auto"/>
            </w:tcBorders>
            <w:shd w:val="clear" w:color="auto" w:fill="auto"/>
          </w:tcPr>
          <w:p w14:paraId="09A7E051" w14:textId="3D8CBB76" w:rsidR="009277F8" w:rsidRPr="007C1308" w:rsidRDefault="004C64BE" w:rsidP="001927AE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(767)</w:t>
            </w:r>
          </w:p>
        </w:tc>
        <w:tc>
          <w:tcPr>
            <w:tcW w:w="262" w:type="dxa"/>
            <w:shd w:val="clear" w:color="auto" w:fill="auto"/>
          </w:tcPr>
          <w:p w14:paraId="08553DCC" w14:textId="77777777" w:rsidR="009277F8" w:rsidRPr="007C1308" w:rsidRDefault="009277F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93081B1" w14:textId="11A04B2D" w:rsidR="009277F8" w:rsidRPr="007C1308" w:rsidRDefault="00956B2E" w:rsidP="001927A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4EC412F" w14:textId="77777777" w:rsidR="009277F8" w:rsidRPr="007C1308" w:rsidRDefault="009277F8" w:rsidP="001927A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68D98C4" w14:textId="319E3029" w:rsidR="009277F8" w:rsidRPr="007C1308" w:rsidRDefault="00A73009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11,162</w:t>
            </w:r>
          </w:p>
        </w:tc>
      </w:tr>
      <w:tr w:rsidR="009277F8" w:rsidRPr="007C1308" w14:paraId="27594CE7" w14:textId="77777777" w:rsidTr="00560956">
        <w:trPr>
          <w:trHeight w:val="58"/>
        </w:trPr>
        <w:tc>
          <w:tcPr>
            <w:tcW w:w="4770" w:type="dxa"/>
            <w:shd w:val="clear" w:color="auto" w:fill="auto"/>
          </w:tcPr>
          <w:p w14:paraId="65017AFD" w14:textId="77777777" w:rsidR="009277F8" w:rsidRPr="007C1308" w:rsidRDefault="009277F8" w:rsidP="001927AE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04D82A35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700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262" w:type="dxa"/>
          </w:tcPr>
          <w:p w14:paraId="73D7F51D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3EE34CC6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62" w:type="dxa"/>
            <w:shd w:val="clear" w:color="auto" w:fill="auto"/>
          </w:tcPr>
          <w:p w14:paraId="31052FDB" w14:textId="77777777" w:rsidR="009277F8" w:rsidRPr="007C1308" w:rsidRDefault="009277F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2F09BBED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37B44FF" w14:textId="77777777" w:rsidR="009277F8" w:rsidRPr="007C1308" w:rsidRDefault="009277F8" w:rsidP="001927A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4B12B291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</w:tr>
      <w:tr w:rsidR="009277F8" w:rsidRPr="007C1308" w14:paraId="13CEB6B0" w14:textId="77777777" w:rsidTr="00E34AF7">
        <w:trPr>
          <w:trHeight w:val="68"/>
        </w:trPr>
        <w:tc>
          <w:tcPr>
            <w:tcW w:w="4770" w:type="dxa"/>
            <w:shd w:val="clear" w:color="auto" w:fill="auto"/>
          </w:tcPr>
          <w:p w14:paraId="57015F68" w14:textId="77777777" w:rsidR="009277F8" w:rsidRPr="007C1308" w:rsidRDefault="009277F8" w:rsidP="001927A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990" w:type="dxa"/>
            <w:shd w:val="clear" w:color="auto" w:fill="auto"/>
          </w:tcPr>
          <w:p w14:paraId="6AB5FD1C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62BBFD53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60F25768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4C100D18" w14:textId="77777777" w:rsidR="009277F8" w:rsidRPr="007C1308" w:rsidRDefault="009277F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1ED3232B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4F8ED1C" w14:textId="77777777" w:rsidR="009277F8" w:rsidRPr="007C1308" w:rsidRDefault="009277F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7CACFF65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277F8" w:rsidRPr="007C1308" w14:paraId="1D4BF809" w14:textId="77777777" w:rsidTr="00E34AF7">
        <w:trPr>
          <w:trHeight w:val="68"/>
        </w:trPr>
        <w:tc>
          <w:tcPr>
            <w:tcW w:w="4770" w:type="dxa"/>
            <w:shd w:val="clear" w:color="auto" w:fill="auto"/>
          </w:tcPr>
          <w:p w14:paraId="7C432E1D" w14:textId="77777777" w:rsidR="009277F8" w:rsidRPr="007C1308" w:rsidRDefault="009277F8" w:rsidP="001927A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384D06DF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7E0D680F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635DF97D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27391BEF" w14:textId="77777777" w:rsidR="009277F8" w:rsidRPr="007C1308" w:rsidRDefault="009277F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54F16C66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CD87752" w14:textId="77777777" w:rsidR="009277F8" w:rsidRPr="007C1308" w:rsidRDefault="009277F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27665EB4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277F8" w:rsidRPr="007C1308" w14:paraId="25D6E749" w14:textId="77777777" w:rsidTr="00E34AF7">
        <w:trPr>
          <w:trHeight w:val="80"/>
        </w:trPr>
        <w:tc>
          <w:tcPr>
            <w:tcW w:w="4770" w:type="dxa"/>
            <w:shd w:val="clear" w:color="auto" w:fill="auto"/>
          </w:tcPr>
          <w:p w14:paraId="0677202E" w14:textId="77777777" w:rsidR="009277F8" w:rsidRPr="007C1308" w:rsidRDefault="009277F8" w:rsidP="001927A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31A2CF3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903</w:t>
            </w:r>
          </w:p>
        </w:tc>
        <w:tc>
          <w:tcPr>
            <w:tcW w:w="262" w:type="dxa"/>
          </w:tcPr>
          <w:p w14:paraId="3E3B2E82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7F740EF5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(16)</w:t>
            </w:r>
          </w:p>
        </w:tc>
        <w:tc>
          <w:tcPr>
            <w:tcW w:w="262" w:type="dxa"/>
            <w:shd w:val="clear" w:color="auto" w:fill="auto"/>
          </w:tcPr>
          <w:p w14:paraId="226ED620" w14:textId="77777777" w:rsidR="009277F8" w:rsidRPr="007C1308" w:rsidRDefault="009277F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11194CB0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29FC538" w14:textId="77777777" w:rsidR="009277F8" w:rsidRPr="007C1308" w:rsidRDefault="009277F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165DC18C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887</w:t>
            </w:r>
          </w:p>
        </w:tc>
      </w:tr>
      <w:tr w:rsidR="009277F8" w:rsidRPr="007C1308" w14:paraId="532D9AFF" w14:textId="77777777" w:rsidTr="00E34AF7">
        <w:trPr>
          <w:trHeight w:val="80"/>
        </w:trPr>
        <w:tc>
          <w:tcPr>
            <w:tcW w:w="4770" w:type="dxa"/>
            <w:shd w:val="clear" w:color="auto" w:fill="auto"/>
          </w:tcPr>
          <w:p w14:paraId="4073A3AD" w14:textId="77777777" w:rsidR="009277F8" w:rsidRPr="007C1308" w:rsidRDefault="009277F8" w:rsidP="001927A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990" w:type="dxa"/>
            <w:shd w:val="clear" w:color="auto" w:fill="auto"/>
          </w:tcPr>
          <w:p w14:paraId="2F5AFA9E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299</w:t>
            </w:r>
          </w:p>
        </w:tc>
        <w:tc>
          <w:tcPr>
            <w:tcW w:w="262" w:type="dxa"/>
          </w:tcPr>
          <w:p w14:paraId="504D3FE9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3E99B68B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</w:t>
            </w:r>
          </w:p>
        </w:tc>
        <w:tc>
          <w:tcPr>
            <w:tcW w:w="262" w:type="dxa"/>
            <w:shd w:val="clear" w:color="auto" w:fill="auto"/>
          </w:tcPr>
          <w:p w14:paraId="29FCD7BA" w14:textId="77777777" w:rsidR="009277F8" w:rsidRPr="007C1308" w:rsidRDefault="009277F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63ECBD41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C2559C8" w14:textId="77777777" w:rsidR="009277F8" w:rsidRPr="007C1308" w:rsidRDefault="009277F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0FF2081B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331</w:t>
            </w:r>
          </w:p>
        </w:tc>
      </w:tr>
      <w:tr w:rsidR="009277F8" w:rsidRPr="007C1308" w14:paraId="55D05D5B" w14:textId="77777777" w:rsidTr="00E34AF7">
        <w:trPr>
          <w:trHeight w:val="80"/>
        </w:trPr>
        <w:tc>
          <w:tcPr>
            <w:tcW w:w="4770" w:type="dxa"/>
            <w:shd w:val="clear" w:color="auto" w:fill="auto"/>
          </w:tcPr>
          <w:p w14:paraId="17A00267" w14:textId="77777777" w:rsidR="009277F8" w:rsidRPr="007C1308" w:rsidRDefault="009277F8" w:rsidP="001927A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990" w:type="dxa"/>
            <w:shd w:val="clear" w:color="auto" w:fill="auto"/>
          </w:tcPr>
          <w:p w14:paraId="7088F41E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6,304</w:t>
            </w:r>
          </w:p>
        </w:tc>
        <w:tc>
          <w:tcPr>
            <w:tcW w:w="262" w:type="dxa"/>
          </w:tcPr>
          <w:p w14:paraId="510A26C6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0D7E47C9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1,084</w:t>
            </w:r>
          </w:p>
        </w:tc>
        <w:tc>
          <w:tcPr>
            <w:tcW w:w="262" w:type="dxa"/>
            <w:shd w:val="clear" w:color="auto" w:fill="auto"/>
          </w:tcPr>
          <w:p w14:paraId="409492EE" w14:textId="77777777" w:rsidR="009277F8" w:rsidRPr="007C1308" w:rsidRDefault="009277F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1ED5950C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545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2C3A602" w14:textId="77777777" w:rsidR="009277F8" w:rsidRPr="007C1308" w:rsidRDefault="009277F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26C45A7E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843</w:t>
            </w:r>
          </w:p>
        </w:tc>
      </w:tr>
      <w:tr w:rsidR="009277F8" w:rsidRPr="007C1308" w14:paraId="719CDDD2" w14:textId="77777777" w:rsidTr="00E34AF7">
        <w:tc>
          <w:tcPr>
            <w:tcW w:w="4770" w:type="dxa"/>
          </w:tcPr>
          <w:p w14:paraId="359A44C6" w14:textId="77777777" w:rsidR="009277F8" w:rsidRPr="007C1308" w:rsidRDefault="009277F8" w:rsidP="001927A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990" w:type="dxa"/>
            <w:shd w:val="clear" w:color="auto" w:fill="auto"/>
          </w:tcPr>
          <w:p w14:paraId="7A4D3C2A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2,556</w:t>
            </w:r>
          </w:p>
        </w:tc>
        <w:tc>
          <w:tcPr>
            <w:tcW w:w="262" w:type="dxa"/>
          </w:tcPr>
          <w:p w14:paraId="000A081B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1BE59634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(793)</w:t>
            </w:r>
          </w:p>
        </w:tc>
        <w:tc>
          <w:tcPr>
            <w:tcW w:w="262" w:type="dxa"/>
            <w:shd w:val="clear" w:color="auto" w:fill="auto"/>
          </w:tcPr>
          <w:p w14:paraId="51C00AAE" w14:textId="77777777" w:rsidR="009277F8" w:rsidRPr="007C1308" w:rsidRDefault="009277F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4F6688C1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B994242" w14:textId="77777777" w:rsidR="009277F8" w:rsidRPr="007C1308" w:rsidRDefault="009277F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318FB844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763</w:t>
            </w:r>
          </w:p>
        </w:tc>
      </w:tr>
      <w:tr w:rsidR="009277F8" w:rsidRPr="007C1308" w14:paraId="74D1FBCF" w14:textId="77777777" w:rsidTr="00E34AF7">
        <w:trPr>
          <w:trHeight w:val="308"/>
        </w:trPr>
        <w:tc>
          <w:tcPr>
            <w:tcW w:w="4770" w:type="dxa"/>
          </w:tcPr>
          <w:p w14:paraId="29F6A851" w14:textId="77777777" w:rsidR="009277F8" w:rsidRPr="007C1308" w:rsidRDefault="009277F8" w:rsidP="001927A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76A3FBF8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1,086</w:t>
            </w:r>
          </w:p>
        </w:tc>
        <w:tc>
          <w:tcPr>
            <w:tcW w:w="262" w:type="dxa"/>
          </w:tcPr>
          <w:p w14:paraId="0C06636A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6C2098F8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(1,086)</w:t>
            </w:r>
          </w:p>
        </w:tc>
        <w:tc>
          <w:tcPr>
            <w:tcW w:w="262" w:type="dxa"/>
            <w:shd w:val="clear" w:color="auto" w:fill="auto"/>
          </w:tcPr>
          <w:p w14:paraId="39995C87" w14:textId="77777777" w:rsidR="009277F8" w:rsidRPr="007C1308" w:rsidRDefault="009277F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4B7F7964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460BCB4" w14:textId="77777777" w:rsidR="009277F8" w:rsidRPr="007C1308" w:rsidRDefault="009277F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3E343B41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277F8" w:rsidRPr="007C1308" w14:paraId="68D759B2" w14:textId="77777777" w:rsidTr="00E34AF7">
        <w:trPr>
          <w:trHeight w:val="68"/>
        </w:trPr>
        <w:tc>
          <w:tcPr>
            <w:tcW w:w="4770" w:type="dxa"/>
          </w:tcPr>
          <w:p w14:paraId="36B6342D" w14:textId="77777777" w:rsidR="009277F8" w:rsidRPr="007C1308" w:rsidRDefault="009277F8" w:rsidP="001927AE">
            <w:pPr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การปรับปรุงมูลค่ายุติธรรมของสิ่งตอบแทนที่คาดว่าจะต้องจ่าย</w:t>
            </w:r>
          </w:p>
        </w:tc>
        <w:tc>
          <w:tcPr>
            <w:tcW w:w="990" w:type="dxa"/>
            <w:shd w:val="clear" w:color="auto" w:fill="auto"/>
          </w:tcPr>
          <w:p w14:paraId="06FC857B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8,954</w:t>
            </w:r>
          </w:p>
        </w:tc>
        <w:tc>
          <w:tcPr>
            <w:tcW w:w="262" w:type="dxa"/>
          </w:tcPr>
          <w:p w14:paraId="20997F13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3BACC901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(8,954)</w:t>
            </w:r>
          </w:p>
        </w:tc>
        <w:tc>
          <w:tcPr>
            <w:tcW w:w="262" w:type="dxa"/>
            <w:shd w:val="clear" w:color="auto" w:fill="auto"/>
          </w:tcPr>
          <w:p w14:paraId="6EA801AE" w14:textId="77777777" w:rsidR="009277F8" w:rsidRPr="007C1308" w:rsidRDefault="009277F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3E5553A4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A7695EA" w14:textId="77777777" w:rsidR="009277F8" w:rsidRPr="007C1308" w:rsidRDefault="009277F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62621BF4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277F8" w:rsidRPr="007C1308" w14:paraId="5C10E229" w14:textId="77777777" w:rsidTr="00E34AF7">
        <w:trPr>
          <w:trHeight w:val="68"/>
        </w:trPr>
        <w:tc>
          <w:tcPr>
            <w:tcW w:w="4770" w:type="dxa"/>
          </w:tcPr>
          <w:p w14:paraId="2898FDBF" w14:textId="77777777" w:rsidR="009277F8" w:rsidRPr="007C1308" w:rsidRDefault="009277F8" w:rsidP="001927A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990" w:type="dxa"/>
            <w:shd w:val="clear" w:color="auto" w:fill="auto"/>
          </w:tcPr>
          <w:p w14:paraId="104B5A70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,778</w:t>
            </w:r>
          </w:p>
        </w:tc>
        <w:tc>
          <w:tcPr>
            <w:tcW w:w="262" w:type="dxa"/>
          </w:tcPr>
          <w:p w14:paraId="35D92A31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673479C8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661</w:t>
            </w:r>
          </w:p>
        </w:tc>
        <w:tc>
          <w:tcPr>
            <w:tcW w:w="262" w:type="dxa"/>
            <w:shd w:val="clear" w:color="auto" w:fill="auto"/>
          </w:tcPr>
          <w:p w14:paraId="6330E1A5" w14:textId="77777777" w:rsidR="009277F8" w:rsidRPr="007C1308" w:rsidRDefault="009277F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654D57AC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3294E6E" w14:textId="77777777" w:rsidR="009277F8" w:rsidRPr="007C1308" w:rsidRDefault="009277F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42B2AFD9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439</w:t>
            </w:r>
          </w:p>
        </w:tc>
      </w:tr>
      <w:tr w:rsidR="009277F8" w:rsidRPr="007C1308" w14:paraId="141ED959" w14:textId="77777777" w:rsidTr="00E34AF7">
        <w:trPr>
          <w:trHeight w:val="58"/>
        </w:trPr>
        <w:tc>
          <w:tcPr>
            <w:tcW w:w="4770" w:type="dxa"/>
            <w:shd w:val="clear" w:color="auto" w:fill="auto"/>
          </w:tcPr>
          <w:p w14:paraId="0EC11FEE" w14:textId="77777777" w:rsidR="009277F8" w:rsidRPr="007C1308" w:rsidRDefault="009277F8" w:rsidP="001927A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F2A98E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880</w:t>
            </w:r>
          </w:p>
        </w:tc>
        <w:tc>
          <w:tcPr>
            <w:tcW w:w="262" w:type="dxa"/>
          </w:tcPr>
          <w:p w14:paraId="755F79FC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D7AABC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(9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072)</w:t>
            </w:r>
          </w:p>
        </w:tc>
        <w:tc>
          <w:tcPr>
            <w:tcW w:w="262" w:type="dxa"/>
            <w:shd w:val="clear" w:color="auto" w:fill="auto"/>
          </w:tcPr>
          <w:p w14:paraId="6EBDE79A" w14:textId="77777777" w:rsidR="009277F8" w:rsidRPr="007C1308" w:rsidRDefault="009277F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6B0226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545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23E2161" w14:textId="77777777" w:rsidR="009277F8" w:rsidRPr="007C1308" w:rsidRDefault="009277F8" w:rsidP="001927A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935B35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12,263</w:t>
            </w:r>
          </w:p>
        </w:tc>
      </w:tr>
      <w:tr w:rsidR="009277F8" w:rsidRPr="007C1308" w14:paraId="5A471DC9" w14:textId="77777777" w:rsidTr="009277F8">
        <w:trPr>
          <w:trHeight w:val="152"/>
        </w:trPr>
        <w:tc>
          <w:tcPr>
            <w:tcW w:w="4770" w:type="dxa"/>
            <w:shd w:val="clear" w:color="auto" w:fill="auto"/>
          </w:tcPr>
          <w:p w14:paraId="38E9BFF4" w14:textId="77777777" w:rsidR="009277F8" w:rsidRPr="007C1308" w:rsidRDefault="009277F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26A4F9A" w14:textId="77777777" w:rsidR="002A4CBF" w:rsidRPr="007C1308" w:rsidRDefault="002A4CB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C2333DF" w14:textId="77777777" w:rsidR="002A4CBF" w:rsidRPr="007C1308" w:rsidRDefault="002A4CB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5CF3061" w14:textId="77777777" w:rsidR="002A4CBF" w:rsidRPr="007C1308" w:rsidRDefault="002A4CB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2C75489" w14:textId="77777777" w:rsidR="002A4CBF" w:rsidRPr="007C1308" w:rsidRDefault="002A4CB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1B4777B" w14:textId="787F9D6D" w:rsidR="009277F8" w:rsidRPr="007C1308" w:rsidRDefault="009277F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35892CE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2" w:type="dxa"/>
          </w:tcPr>
          <w:p w14:paraId="5804E2F8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4E8420C8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2" w:type="dxa"/>
            <w:shd w:val="clear" w:color="auto" w:fill="auto"/>
          </w:tcPr>
          <w:p w14:paraId="3DEA6695" w14:textId="77777777" w:rsidR="009277F8" w:rsidRPr="007C1308" w:rsidRDefault="009277F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646E385F" w14:textId="77777777" w:rsidR="009277F8" w:rsidRPr="007C1308" w:rsidRDefault="009277F8" w:rsidP="001927A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37570F8" w14:textId="77777777" w:rsidR="009277F8" w:rsidRPr="007C1308" w:rsidRDefault="009277F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7B7BDFD6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</w:tr>
      <w:tr w:rsidR="009277F8" w:rsidRPr="007C1308" w14:paraId="2C87CA32" w14:textId="77777777" w:rsidTr="00E34AF7">
        <w:trPr>
          <w:trHeight w:val="68"/>
        </w:trPr>
        <w:tc>
          <w:tcPr>
            <w:tcW w:w="4770" w:type="dxa"/>
            <w:shd w:val="clear" w:color="auto" w:fill="auto"/>
          </w:tcPr>
          <w:p w14:paraId="4F9DD08B" w14:textId="036230D1" w:rsidR="009277F8" w:rsidRPr="007C1308" w:rsidRDefault="005357FE" w:rsidP="001927A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lastRenderedPageBreak/>
              <w:t>2564</w:t>
            </w:r>
          </w:p>
        </w:tc>
        <w:tc>
          <w:tcPr>
            <w:tcW w:w="990" w:type="dxa"/>
            <w:shd w:val="clear" w:color="auto" w:fill="auto"/>
          </w:tcPr>
          <w:p w14:paraId="745651BD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2E8AB96C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1AF81E28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3BA9A7AB" w14:textId="77777777" w:rsidR="009277F8" w:rsidRPr="007C1308" w:rsidRDefault="009277F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76921B5E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E30D397" w14:textId="77777777" w:rsidR="009277F8" w:rsidRPr="007C1308" w:rsidRDefault="009277F8" w:rsidP="001927A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12323E2C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57FE" w:rsidRPr="007C1308" w14:paraId="61BAEF47" w14:textId="77777777" w:rsidTr="00E34AF7">
        <w:trPr>
          <w:trHeight w:val="68"/>
        </w:trPr>
        <w:tc>
          <w:tcPr>
            <w:tcW w:w="4770" w:type="dxa"/>
            <w:shd w:val="clear" w:color="auto" w:fill="auto"/>
          </w:tcPr>
          <w:p w14:paraId="2ED4A878" w14:textId="41E28E9A" w:rsidR="005357FE" w:rsidRPr="007C1308" w:rsidRDefault="005357FE" w:rsidP="001927A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2F4FD7D1" w14:textId="77777777" w:rsidR="005357FE" w:rsidRPr="007C1308" w:rsidRDefault="005357FE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251726B3" w14:textId="77777777" w:rsidR="005357FE" w:rsidRPr="007C1308" w:rsidRDefault="005357FE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0434563B" w14:textId="77777777" w:rsidR="005357FE" w:rsidRPr="007C1308" w:rsidRDefault="005357FE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66DCC78F" w14:textId="77777777" w:rsidR="005357FE" w:rsidRPr="007C1308" w:rsidRDefault="005357FE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3EE0A6A5" w14:textId="77777777" w:rsidR="005357FE" w:rsidRPr="007C1308" w:rsidRDefault="005357FE" w:rsidP="001927A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B65DEC8" w14:textId="77777777" w:rsidR="005357FE" w:rsidRPr="007C1308" w:rsidRDefault="005357FE" w:rsidP="001927A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1E208C81" w14:textId="77777777" w:rsidR="005357FE" w:rsidRPr="007C1308" w:rsidRDefault="005357FE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277F8" w:rsidRPr="007C1308" w14:paraId="5917312D" w14:textId="77777777" w:rsidTr="00E34AF7">
        <w:trPr>
          <w:trHeight w:val="68"/>
        </w:trPr>
        <w:tc>
          <w:tcPr>
            <w:tcW w:w="4770" w:type="dxa"/>
            <w:shd w:val="clear" w:color="auto" w:fill="auto"/>
          </w:tcPr>
          <w:p w14:paraId="70649A15" w14:textId="77777777" w:rsidR="009277F8" w:rsidRPr="007C1308" w:rsidRDefault="009277F8" w:rsidP="001927A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5E780120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(460)</w:t>
            </w:r>
          </w:p>
        </w:tc>
        <w:tc>
          <w:tcPr>
            <w:tcW w:w="262" w:type="dxa"/>
          </w:tcPr>
          <w:p w14:paraId="3CD01F3D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174B2F3E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126</w:t>
            </w:r>
          </w:p>
        </w:tc>
        <w:tc>
          <w:tcPr>
            <w:tcW w:w="262" w:type="dxa"/>
            <w:shd w:val="clear" w:color="auto" w:fill="auto"/>
          </w:tcPr>
          <w:p w14:paraId="3A602D53" w14:textId="77777777" w:rsidR="009277F8" w:rsidRPr="007C1308" w:rsidRDefault="009277F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16B78DCA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AC7408C" w14:textId="77777777" w:rsidR="009277F8" w:rsidRPr="007C1308" w:rsidRDefault="009277F8" w:rsidP="001927A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6903FD3E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334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277F8" w:rsidRPr="007C1308" w14:paraId="31426425" w14:textId="77777777" w:rsidTr="00E34AF7">
        <w:trPr>
          <w:trHeight w:val="58"/>
        </w:trPr>
        <w:tc>
          <w:tcPr>
            <w:tcW w:w="4770" w:type="dxa"/>
            <w:shd w:val="clear" w:color="auto" w:fill="auto"/>
          </w:tcPr>
          <w:p w14:paraId="69C67CA3" w14:textId="77777777" w:rsidR="009277F8" w:rsidRPr="007C1308" w:rsidRDefault="009277F8" w:rsidP="001927A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A86BA0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460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62" w:type="dxa"/>
          </w:tcPr>
          <w:p w14:paraId="1E35E757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F8C528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126</w:t>
            </w:r>
          </w:p>
        </w:tc>
        <w:tc>
          <w:tcPr>
            <w:tcW w:w="262" w:type="dxa"/>
            <w:shd w:val="clear" w:color="auto" w:fill="auto"/>
          </w:tcPr>
          <w:p w14:paraId="26B04D20" w14:textId="77777777" w:rsidR="009277F8" w:rsidRPr="007C1308" w:rsidRDefault="009277F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8B83F0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7517AB0" w14:textId="77777777" w:rsidR="009277F8" w:rsidRPr="007C1308" w:rsidRDefault="009277F8" w:rsidP="001927A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DC6603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(334)</w:t>
            </w:r>
          </w:p>
        </w:tc>
      </w:tr>
      <w:tr w:rsidR="009277F8" w:rsidRPr="007C1308" w14:paraId="3D3D8C45" w14:textId="77777777" w:rsidTr="00E34AF7">
        <w:trPr>
          <w:trHeight w:val="152"/>
        </w:trPr>
        <w:tc>
          <w:tcPr>
            <w:tcW w:w="4770" w:type="dxa"/>
            <w:shd w:val="clear" w:color="auto" w:fill="auto"/>
          </w:tcPr>
          <w:p w14:paraId="5B08BE39" w14:textId="77777777" w:rsidR="009277F8" w:rsidRPr="007C1308" w:rsidRDefault="009277F8" w:rsidP="001927AE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</w:tcBorders>
            <w:shd w:val="clear" w:color="auto" w:fill="auto"/>
          </w:tcPr>
          <w:p w14:paraId="7976884A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2" w:type="dxa"/>
          </w:tcPr>
          <w:p w14:paraId="53577B30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162" w:hanging="18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8" w:type="dxa"/>
            <w:tcBorders>
              <w:top w:val="double" w:sz="4" w:space="0" w:color="auto"/>
            </w:tcBorders>
            <w:shd w:val="clear" w:color="auto" w:fill="auto"/>
          </w:tcPr>
          <w:p w14:paraId="5E1DC776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2" w:type="dxa"/>
            <w:shd w:val="clear" w:color="auto" w:fill="auto"/>
          </w:tcPr>
          <w:p w14:paraId="3779F0B4" w14:textId="77777777" w:rsidR="009277F8" w:rsidRPr="007C1308" w:rsidRDefault="009277F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C140660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7457AAD" w14:textId="77777777" w:rsidR="009277F8" w:rsidRPr="007C1308" w:rsidRDefault="009277F8" w:rsidP="001927AE">
            <w:pPr>
              <w:tabs>
                <w:tab w:val="clear" w:pos="227"/>
                <w:tab w:val="clear" w:pos="454"/>
                <w:tab w:val="decimal" w:pos="556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F80049C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</w:tr>
      <w:tr w:rsidR="009277F8" w:rsidRPr="007C1308" w14:paraId="2FEE0779" w14:textId="77777777" w:rsidTr="00E34AF7">
        <w:trPr>
          <w:trHeight w:val="58"/>
        </w:trPr>
        <w:tc>
          <w:tcPr>
            <w:tcW w:w="4770" w:type="dxa"/>
            <w:shd w:val="clear" w:color="auto" w:fill="auto"/>
          </w:tcPr>
          <w:p w14:paraId="7D3B045C" w14:textId="77777777" w:rsidR="009277F8" w:rsidRPr="007C1308" w:rsidRDefault="009277F8" w:rsidP="001927A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</w:tcBorders>
            <w:shd w:val="clear" w:color="auto" w:fill="auto"/>
          </w:tcPr>
          <w:p w14:paraId="5C2340B2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420</w:t>
            </w:r>
          </w:p>
        </w:tc>
        <w:tc>
          <w:tcPr>
            <w:tcW w:w="262" w:type="dxa"/>
          </w:tcPr>
          <w:p w14:paraId="4F75CF7E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8" w:type="dxa"/>
            <w:tcBorders>
              <w:bottom w:val="double" w:sz="4" w:space="0" w:color="auto"/>
            </w:tcBorders>
            <w:shd w:val="clear" w:color="auto" w:fill="auto"/>
          </w:tcPr>
          <w:p w14:paraId="75A60503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8,946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7D1B4809" w14:textId="77777777" w:rsidR="009277F8" w:rsidRPr="007C1308" w:rsidRDefault="009277F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AA77C87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(545)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661193E" w14:textId="77777777" w:rsidR="009277F8" w:rsidRPr="007C1308" w:rsidRDefault="009277F8" w:rsidP="001927A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6121CF6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11,929</w:t>
            </w:r>
          </w:p>
        </w:tc>
      </w:tr>
    </w:tbl>
    <w:p w14:paraId="01AC2694" w14:textId="4450AB6C" w:rsidR="009277F8" w:rsidRPr="007C1308" w:rsidRDefault="009277F8" w:rsidP="001927AE"/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97"/>
        <w:gridCol w:w="273"/>
        <w:gridCol w:w="990"/>
        <w:gridCol w:w="262"/>
        <w:gridCol w:w="908"/>
        <w:gridCol w:w="262"/>
        <w:gridCol w:w="992"/>
        <w:gridCol w:w="6"/>
        <w:gridCol w:w="264"/>
        <w:gridCol w:w="6"/>
        <w:gridCol w:w="972"/>
        <w:gridCol w:w="12"/>
        <w:gridCol w:w="6"/>
      </w:tblGrid>
      <w:tr w:rsidR="00B061BF" w:rsidRPr="007C1308" w14:paraId="0CDD039E" w14:textId="77777777" w:rsidTr="009277F8">
        <w:trPr>
          <w:gridAfter w:val="2"/>
          <w:wAfter w:w="18" w:type="dxa"/>
          <w:tblHeader/>
        </w:trPr>
        <w:tc>
          <w:tcPr>
            <w:tcW w:w="4497" w:type="dxa"/>
            <w:shd w:val="clear" w:color="auto" w:fill="auto"/>
          </w:tcPr>
          <w:p w14:paraId="23EBA91F" w14:textId="77777777" w:rsidR="00B061BF" w:rsidRPr="007C1308" w:rsidRDefault="00B061B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14:paraId="22C3C2FC" w14:textId="77777777" w:rsidR="00B061BF" w:rsidRPr="007C1308" w:rsidRDefault="00B061B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62" w:type="dxa"/>
            <w:gridSpan w:val="9"/>
            <w:shd w:val="clear" w:color="auto" w:fill="auto"/>
            <w:vAlign w:val="bottom"/>
          </w:tcPr>
          <w:p w14:paraId="4B1C0447" w14:textId="77777777" w:rsidR="00B061BF" w:rsidRPr="007C1308" w:rsidRDefault="00B061BF" w:rsidP="001927A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061BF" w:rsidRPr="007C1308" w14:paraId="779C9305" w14:textId="77777777" w:rsidTr="009277F8">
        <w:trPr>
          <w:gridAfter w:val="1"/>
          <w:wAfter w:w="6" w:type="dxa"/>
          <w:tblHeader/>
        </w:trPr>
        <w:tc>
          <w:tcPr>
            <w:tcW w:w="4497" w:type="dxa"/>
            <w:shd w:val="clear" w:color="auto" w:fill="auto"/>
          </w:tcPr>
          <w:p w14:paraId="15E0867D" w14:textId="77777777" w:rsidR="00B061BF" w:rsidRPr="007C1308" w:rsidRDefault="00B061B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14:paraId="619424D4" w14:textId="77777777" w:rsidR="00B061BF" w:rsidRPr="007C1308" w:rsidRDefault="00B061BF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B55B46F" w14:textId="77777777" w:rsidR="00B061BF" w:rsidRPr="007C1308" w:rsidRDefault="00B061B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2" w:type="dxa"/>
            <w:shd w:val="clear" w:color="auto" w:fill="auto"/>
          </w:tcPr>
          <w:p w14:paraId="71F7AA83" w14:textId="77777777" w:rsidR="00B061BF" w:rsidRPr="007C1308" w:rsidRDefault="00B061B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16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555987" w14:textId="77777777" w:rsidR="00B061BF" w:rsidRPr="007C1308" w:rsidRDefault="00B061B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บันทึกเป็น 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รายจ่าย)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 xml:space="preserve"> / </w:t>
            </w:r>
          </w:p>
          <w:p w14:paraId="76586648" w14:textId="77777777" w:rsidR="00B061BF" w:rsidRPr="007C1308" w:rsidRDefault="00B061B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รายได้ใน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858DAFB" w14:textId="77777777" w:rsidR="00B061BF" w:rsidRPr="007C1308" w:rsidRDefault="00B061B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43D5AEB8" w14:textId="77777777" w:rsidR="00B061BF" w:rsidRPr="007C1308" w:rsidRDefault="00B061BF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2C5E75" w:rsidRPr="007C1308" w14:paraId="512AC980" w14:textId="77777777" w:rsidTr="009277F8">
        <w:trPr>
          <w:tblHeader/>
        </w:trPr>
        <w:tc>
          <w:tcPr>
            <w:tcW w:w="4497" w:type="dxa"/>
            <w:shd w:val="clear" w:color="auto" w:fill="auto"/>
          </w:tcPr>
          <w:p w14:paraId="49AC8CCF" w14:textId="77777777" w:rsidR="002C5E75" w:rsidRPr="007C1308" w:rsidRDefault="002C5E75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14:paraId="7BA2C886" w14:textId="77777777" w:rsidR="002C5E75" w:rsidRPr="007C1308" w:rsidRDefault="002C5E75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EF3A907" w14:textId="0C70D8C6" w:rsidR="002C5E75" w:rsidRPr="007C1308" w:rsidRDefault="002C5E75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62" w:type="dxa"/>
            <w:shd w:val="clear" w:color="auto" w:fill="auto"/>
          </w:tcPr>
          <w:p w14:paraId="54A83E32" w14:textId="77777777" w:rsidR="002C5E75" w:rsidRPr="007C1308" w:rsidRDefault="002C5E75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8" w:type="dxa"/>
            <w:shd w:val="clear" w:color="auto" w:fill="auto"/>
          </w:tcPr>
          <w:p w14:paraId="5566D709" w14:textId="77777777" w:rsidR="002C5E75" w:rsidRPr="007C1308" w:rsidRDefault="002C5E75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62" w:type="dxa"/>
            <w:shd w:val="clear" w:color="auto" w:fill="auto"/>
          </w:tcPr>
          <w:p w14:paraId="65544A0F" w14:textId="77777777" w:rsidR="002C5E75" w:rsidRPr="007C1308" w:rsidRDefault="002C5E75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6DAA20D3" w14:textId="77777777" w:rsidR="002C5E75" w:rsidRPr="007C1308" w:rsidRDefault="002C5E75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2BA36C3" w14:textId="77777777" w:rsidR="002C5E75" w:rsidRPr="007C1308" w:rsidRDefault="002C5E75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2CD3B746" w14:textId="1B0691B3" w:rsidR="002C5E75" w:rsidRPr="007C1308" w:rsidRDefault="002C5E75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2C5E75" w:rsidRPr="007C1308" w14:paraId="60ED96B2" w14:textId="77777777" w:rsidTr="009277F8">
        <w:trPr>
          <w:tblHeader/>
        </w:trPr>
        <w:tc>
          <w:tcPr>
            <w:tcW w:w="4497" w:type="dxa"/>
            <w:shd w:val="clear" w:color="auto" w:fill="auto"/>
          </w:tcPr>
          <w:p w14:paraId="718121DE" w14:textId="1FDF5001" w:rsidR="002C5E75" w:rsidRPr="007C1308" w:rsidRDefault="002C5E75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14:paraId="01FD30D9" w14:textId="77777777" w:rsidR="002C5E75" w:rsidRPr="007C1308" w:rsidRDefault="002C5E75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9479739" w14:textId="0A0565A3" w:rsidR="002C5E75" w:rsidRPr="007C1308" w:rsidRDefault="007E56D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2C5E75"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62" w:type="dxa"/>
            <w:shd w:val="clear" w:color="auto" w:fill="auto"/>
          </w:tcPr>
          <w:p w14:paraId="7A814DDB" w14:textId="77777777" w:rsidR="002C5E75" w:rsidRPr="007C1308" w:rsidRDefault="002C5E75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8" w:type="dxa"/>
            <w:shd w:val="clear" w:color="auto" w:fill="auto"/>
          </w:tcPr>
          <w:p w14:paraId="4D94CDD5" w14:textId="25322DFE" w:rsidR="002C5E75" w:rsidRPr="007C1308" w:rsidRDefault="002C5E75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262" w:type="dxa"/>
            <w:shd w:val="clear" w:color="auto" w:fill="auto"/>
          </w:tcPr>
          <w:p w14:paraId="60A94735" w14:textId="77777777" w:rsidR="002C5E75" w:rsidRPr="007C1308" w:rsidRDefault="002C5E75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591DAC7F" w14:textId="77777777" w:rsidR="002C5E75" w:rsidRPr="007C1308" w:rsidRDefault="002C5E75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26F61B8" w14:textId="77777777" w:rsidR="002C5E75" w:rsidRPr="007C1308" w:rsidRDefault="002C5E75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6604CB06" w14:textId="0D7FDE26" w:rsidR="002C5E75" w:rsidRPr="007C1308" w:rsidRDefault="007E56D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2C5E75"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2C5E75"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2C5E75" w:rsidRPr="007C1308" w14:paraId="59FDDD62" w14:textId="77777777" w:rsidTr="009277F8">
        <w:trPr>
          <w:gridAfter w:val="2"/>
          <w:wAfter w:w="18" w:type="dxa"/>
          <w:tblHeader/>
        </w:trPr>
        <w:tc>
          <w:tcPr>
            <w:tcW w:w="4497" w:type="dxa"/>
            <w:shd w:val="clear" w:color="auto" w:fill="auto"/>
          </w:tcPr>
          <w:p w14:paraId="15BB0BA0" w14:textId="77777777" w:rsidR="002C5E75" w:rsidRPr="007C1308" w:rsidRDefault="002C5E75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14:paraId="43B9AE40" w14:textId="77777777" w:rsidR="002C5E75" w:rsidRPr="007C1308" w:rsidRDefault="002C5E75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62" w:type="dxa"/>
            <w:gridSpan w:val="9"/>
            <w:shd w:val="clear" w:color="auto" w:fill="auto"/>
            <w:vAlign w:val="bottom"/>
          </w:tcPr>
          <w:p w14:paraId="455E9EC6" w14:textId="77777777" w:rsidR="002C5E75" w:rsidRPr="007C1308" w:rsidRDefault="002C5E75" w:rsidP="001927A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2C5E75" w:rsidRPr="007C1308" w14:paraId="69952A1C" w14:textId="77777777" w:rsidTr="009277F8">
        <w:trPr>
          <w:gridAfter w:val="2"/>
          <w:wAfter w:w="18" w:type="dxa"/>
        </w:trPr>
        <w:tc>
          <w:tcPr>
            <w:tcW w:w="4497" w:type="dxa"/>
            <w:shd w:val="clear" w:color="auto" w:fill="auto"/>
          </w:tcPr>
          <w:p w14:paraId="5C176303" w14:textId="5CF613CF" w:rsidR="002C5E75" w:rsidRPr="007C1308" w:rsidRDefault="009277F8" w:rsidP="001927A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14:paraId="083E5D09" w14:textId="77777777" w:rsidR="002C5E75" w:rsidRPr="007C1308" w:rsidRDefault="002C5E75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62" w:type="dxa"/>
            <w:gridSpan w:val="9"/>
            <w:shd w:val="clear" w:color="auto" w:fill="auto"/>
            <w:vAlign w:val="bottom"/>
          </w:tcPr>
          <w:p w14:paraId="5B83C7CF" w14:textId="77777777" w:rsidR="002C5E75" w:rsidRPr="007C1308" w:rsidRDefault="002C5E75" w:rsidP="001927A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2C5E75" w:rsidRPr="007C1308" w14:paraId="0FD4A65C" w14:textId="77777777" w:rsidTr="009277F8">
        <w:trPr>
          <w:trHeight w:val="80"/>
        </w:trPr>
        <w:tc>
          <w:tcPr>
            <w:tcW w:w="4497" w:type="dxa"/>
            <w:shd w:val="clear" w:color="auto" w:fill="auto"/>
          </w:tcPr>
          <w:p w14:paraId="7B22CF11" w14:textId="77777777" w:rsidR="002C5E75" w:rsidRPr="007C1308" w:rsidRDefault="002C5E75" w:rsidP="001927A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14:paraId="016EB08C" w14:textId="77777777" w:rsidR="002C5E75" w:rsidRPr="007C1308" w:rsidRDefault="002C5E75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E779798" w14:textId="77777777" w:rsidR="002C5E75" w:rsidRPr="007C1308" w:rsidRDefault="002C5E75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1CFF668F" w14:textId="77777777" w:rsidR="002C5E75" w:rsidRPr="007C1308" w:rsidRDefault="002C5E75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0D0E2DBE" w14:textId="77777777" w:rsidR="002C5E75" w:rsidRPr="007C1308" w:rsidRDefault="002C5E75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73FD8D2D" w14:textId="77777777" w:rsidR="002C5E75" w:rsidRPr="007C1308" w:rsidRDefault="002C5E75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611DF3EA" w14:textId="77777777" w:rsidR="002C5E75" w:rsidRPr="007C1308" w:rsidRDefault="002C5E75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5234447" w14:textId="77777777" w:rsidR="002C5E75" w:rsidRPr="007C1308" w:rsidRDefault="002C5E75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44FF43B1" w14:textId="77777777" w:rsidR="002C5E75" w:rsidRPr="007C1308" w:rsidRDefault="002C5E75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63A00" w:rsidRPr="007C1308" w14:paraId="42D9C04C" w14:textId="77777777" w:rsidTr="009277F8">
        <w:trPr>
          <w:trHeight w:val="80"/>
        </w:trPr>
        <w:tc>
          <w:tcPr>
            <w:tcW w:w="4497" w:type="dxa"/>
            <w:shd w:val="clear" w:color="auto" w:fill="auto"/>
          </w:tcPr>
          <w:p w14:paraId="6BFECEB7" w14:textId="77777777" w:rsidR="00A63A00" w:rsidRPr="007C1308" w:rsidRDefault="00A63A00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14:paraId="294D44A2" w14:textId="77777777" w:rsidR="00A63A00" w:rsidRPr="007C1308" w:rsidRDefault="00A63A00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4EC1F6" w14:textId="4B9D3239" w:rsidR="00A63A00" w:rsidRPr="007C1308" w:rsidRDefault="007E56DD" w:rsidP="001927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875</w:t>
            </w:r>
          </w:p>
        </w:tc>
        <w:tc>
          <w:tcPr>
            <w:tcW w:w="262" w:type="dxa"/>
            <w:shd w:val="clear" w:color="auto" w:fill="auto"/>
          </w:tcPr>
          <w:p w14:paraId="2C73BC4E" w14:textId="77777777" w:rsidR="00A63A00" w:rsidRPr="007C1308" w:rsidRDefault="00A63A00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6F0BD02E" w14:textId="6B05A29E" w:rsidR="00A63A00" w:rsidRPr="007C1308" w:rsidRDefault="002A2ED6" w:rsidP="001927A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333E585E" w14:textId="77777777" w:rsidR="00A63A00" w:rsidRPr="007C1308" w:rsidRDefault="00A63A00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79D0D819" w14:textId="523C75D8" w:rsidR="00A63A00" w:rsidRPr="007C1308" w:rsidRDefault="002A2ED6" w:rsidP="001927A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BFF41FF" w14:textId="77777777" w:rsidR="00A63A00" w:rsidRPr="007C1308" w:rsidRDefault="00A63A00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bottom"/>
          </w:tcPr>
          <w:p w14:paraId="6A93CAD8" w14:textId="7ECF10EE" w:rsidR="00A63A00" w:rsidRPr="007C1308" w:rsidRDefault="007E56DD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875</w:t>
            </w:r>
          </w:p>
        </w:tc>
      </w:tr>
      <w:tr w:rsidR="00A63A00" w:rsidRPr="007C1308" w14:paraId="0FFB9819" w14:textId="77777777" w:rsidTr="009277F8">
        <w:trPr>
          <w:trHeight w:val="80"/>
        </w:trPr>
        <w:tc>
          <w:tcPr>
            <w:tcW w:w="4497" w:type="dxa"/>
            <w:shd w:val="clear" w:color="auto" w:fill="auto"/>
          </w:tcPr>
          <w:p w14:paraId="36B2F8CE" w14:textId="77777777" w:rsidR="00A63A00" w:rsidRPr="007C1308" w:rsidRDefault="00A63A00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14:paraId="0AFFBE79" w14:textId="77777777" w:rsidR="00A63A00" w:rsidRPr="007C1308" w:rsidRDefault="00A63A00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03ACDF3" w14:textId="5C489DAC" w:rsidR="00A63A00" w:rsidRPr="007C1308" w:rsidRDefault="00227C47" w:rsidP="001927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315</w:t>
            </w:r>
          </w:p>
        </w:tc>
        <w:tc>
          <w:tcPr>
            <w:tcW w:w="262" w:type="dxa"/>
            <w:shd w:val="clear" w:color="auto" w:fill="auto"/>
          </w:tcPr>
          <w:p w14:paraId="3AFB9A46" w14:textId="77777777" w:rsidR="00A63A00" w:rsidRPr="007C1308" w:rsidRDefault="00A63A00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615A55B5" w14:textId="16739323" w:rsidR="00A63A00" w:rsidRPr="007C1308" w:rsidRDefault="008668D9" w:rsidP="001927AE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62" w:type="dxa"/>
            <w:shd w:val="clear" w:color="auto" w:fill="auto"/>
          </w:tcPr>
          <w:p w14:paraId="6196D845" w14:textId="77777777" w:rsidR="00A63A00" w:rsidRPr="007C1308" w:rsidRDefault="00A63A00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72F3AEE6" w14:textId="3CF1E06C" w:rsidR="00A63A00" w:rsidRPr="007C1308" w:rsidRDefault="002A2ED6" w:rsidP="001927A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989939C" w14:textId="77777777" w:rsidR="00A63A00" w:rsidRPr="007C1308" w:rsidRDefault="00A63A00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7DF08A6E" w14:textId="1DC75791" w:rsidR="00A63A00" w:rsidRPr="007C1308" w:rsidRDefault="006E643E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C15C5" w:rsidRPr="007C1308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</w:tr>
      <w:tr w:rsidR="00A63A00" w:rsidRPr="007C1308" w14:paraId="7FA7E167" w14:textId="77777777" w:rsidTr="009277F8">
        <w:trPr>
          <w:trHeight w:val="80"/>
        </w:trPr>
        <w:tc>
          <w:tcPr>
            <w:tcW w:w="4497" w:type="dxa"/>
            <w:shd w:val="clear" w:color="auto" w:fill="auto"/>
          </w:tcPr>
          <w:p w14:paraId="4206AD8E" w14:textId="77777777" w:rsidR="00A63A00" w:rsidRPr="007C1308" w:rsidRDefault="00A63A00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14:paraId="153CFC73" w14:textId="77777777" w:rsidR="00A63A00" w:rsidRPr="007C1308" w:rsidRDefault="00A63A00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FAD95C7" w14:textId="69F2AE1F" w:rsidR="00A63A00" w:rsidRPr="007C1308" w:rsidRDefault="00227C47" w:rsidP="001927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384</w:t>
            </w:r>
          </w:p>
        </w:tc>
        <w:tc>
          <w:tcPr>
            <w:tcW w:w="262" w:type="dxa"/>
            <w:shd w:val="clear" w:color="auto" w:fill="auto"/>
          </w:tcPr>
          <w:p w14:paraId="2157D082" w14:textId="77777777" w:rsidR="00A63A00" w:rsidRPr="007C1308" w:rsidRDefault="00A63A00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40E6BD34" w14:textId="3FAFF199" w:rsidR="00A63A00" w:rsidRPr="007C1308" w:rsidRDefault="002D4C94" w:rsidP="001927AE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(82</w:t>
            </w:r>
            <w:r w:rsidR="008668D9" w:rsidRPr="007C1308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6EF553A5" w14:textId="77777777" w:rsidR="00A63A00" w:rsidRPr="007C1308" w:rsidRDefault="00A63A00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5496E663" w14:textId="17C322E9" w:rsidR="00A63A00" w:rsidRPr="007C1308" w:rsidRDefault="00B56B6C" w:rsidP="001927A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C115123" w14:textId="77777777" w:rsidR="00A63A00" w:rsidRPr="007C1308" w:rsidRDefault="00A63A00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7F627823" w14:textId="0A33B400" w:rsidR="00A63A00" w:rsidRPr="007C1308" w:rsidRDefault="001D0AD5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EC1614" w:rsidRPr="007C1308">
              <w:rPr>
                <w:rFonts w:asciiTheme="majorBidi" w:hAnsiTheme="majorBidi" w:cstheme="majorBidi"/>
                <w:sz w:val="28"/>
                <w:szCs w:val="28"/>
              </w:rPr>
              <w:t>,56</w:t>
            </w:r>
            <w:r w:rsidR="006C15C5" w:rsidRPr="007C1308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A63A00" w:rsidRPr="007C1308" w14:paraId="4E50E15B" w14:textId="77777777" w:rsidTr="009277F8">
        <w:tc>
          <w:tcPr>
            <w:tcW w:w="4497" w:type="dxa"/>
          </w:tcPr>
          <w:p w14:paraId="667F3503" w14:textId="77777777" w:rsidR="00A63A00" w:rsidRPr="007C1308" w:rsidRDefault="00A63A00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14:paraId="39219306" w14:textId="77777777" w:rsidR="00A63A00" w:rsidRPr="007C1308" w:rsidRDefault="00A63A00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8122C56" w14:textId="37FB38F3" w:rsidR="00A63A00" w:rsidRPr="007C1308" w:rsidRDefault="00227C47" w:rsidP="001927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764</w:t>
            </w:r>
          </w:p>
        </w:tc>
        <w:tc>
          <w:tcPr>
            <w:tcW w:w="262" w:type="dxa"/>
            <w:shd w:val="clear" w:color="auto" w:fill="auto"/>
          </w:tcPr>
          <w:p w14:paraId="4C3BD34E" w14:textId="77777777" w:rsidR="00A63A00" w:rsidRPr="007C1308" w:rsidRDefault="00A63A00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2E263F0A" w14:textId="69B72B4E" w:rsidR="00A63A00" w:rsidRPr="007C1308" w:rsidRDefault="005F319B" w:rsidP="001927AE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E4957" w:rsidRPr="007C1308">
              <w:rPr>
                <w:rFonts w:asciiTheme="majorBidi" w:hAnsiTheme="majorBidi" w:cstheme="majorBidi"/>
                <w:sz w:val="28"/>
                <w:szCs w:val="28"/>
              </w:rPr>
              <w:t>949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0C4D2519" w14:textId="77777777" w:rsidR="00A63A00" w:rsidRPr="007C1308" w:rsidRDefault="00A63A00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0694E7FB" w14:textId="0D5847E1" w:rsidR="00A63A00" w:rsidRPr="007C1308" w:rsidRDefault="00813E8E" w:rsidP="001927A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9944EFE" w14:textId="77777777" w:rsidR="00A63A00" w:rsidRPr="007C1308" w:rsidRDefault="00A63A00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69A732B3" w14:textId="1F735E80" w:rsidR="00A63A00" w:rsidRPr="007C1308" w:rsidRDefault="00420B47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815</w:t>
            </w:r>
          </w:p>
        </w:tc>
      </w:tr>
      <w:tr w:rsidR="00A63A00" w:rsidRPr="007C1308" w14:paraId="4F85C887" w14:textId="77777777" w:rsidTr="009277F8">
        <w:tc>
          <w:tcPr>
            <w:tcW w:w="4497" w:type="dxa"/>
          </w:tcPr>
          <w:p w14:paraId="2B120D17" w14:textId="0D31952F" w:rsidR="00A63A00" w:rsidRPr="007C1308" w:rsidRDefault="00A63A00" w:rsidP="001927A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14:paraId="6E8D01AC" w14:textId="77777777" w:rsidR="00A63A00" w:rsidRPr="007C1308" w:rsidRDefault="00A63A00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28606EA" w14:textId="3B72C8A0" w:rsidR="00A63A00" w:rsidRPr="007C1308" w:rsidRDefault="00227C47" w:rsidP="001927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350</w:t>
            </w:r>
          </w:p>
        </w:tc>
        <w:tc>
          <w:tcPr>
            <w:tcW w:w="262" w:type="dxa"/>
            <w:shd w:val="clear" w:color="auto" w:fill="auto"/>
          </w:tcPr>
          <w:p w14:paraId="5AC41A58" w14:textId="77777777" w:rsidR="00A63A00" w:rsidRPr="007C1308" w:rsidRDefault="00A63A00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</w:tcPr>
          <w:p w14:paraId="30338BEB" w14:textId="6D503BB0" w:rsidR="00A63A00" w:rsidRPr="007C1308" w:rsidRDefault="005F319B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(1,109)</w:t>
            </w:r>
          </w:p>
        </w:tc>
        <w:tc>
          <w:tcPr>
            <w:tcW w:w="262" w:type="dxa"/>
            <w:shd w:val="clear" w:color="auto" w:fill="auto"/>
          </w:tcPr>
          <w:p w14:paraId="448B8A11" w14:textId="77777777" w:rsidR="00A63A00" w:rsidRPr="007C1308" w:rsidRDefault="00A63A00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3C83E5" w14:textId="5F78628D" w:rsidR="00A63A00" w:rsidRPr="007C1308" w:rsidRDefault="00524CEB" w:rsidP="001927A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49CBA3E" w14:textId="77777777" w:rsidR="00A63A00" w:rsidRPr="007C1308" w:rsidRDefault="00A63A00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BA18C08" w14:textId="49B37AC8" w:rsidR="00A63A00" w:rsidRPr="007C1308" w:rsidRDefault="001D4553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1,241</w:t>
            </w:r>
          </w:p>
        </w:tc>
      </w:tr>
      <w:tr w:rsidR="00A63A00" w:rsidRPr="007C1308" w14:paraId="5768E1A1" w14:textId="77777777" w:rsidTr="009277F8">
        <w:trPr>
          <w:trHeight w:val="58"/>
        </w:trPr>
        <w:tc>
          <w:tcPr>
            <w:tcW w:w="4770" w:type="dxa"/>
            <w:gridSpan w:val="2"/>
            <w:shd w:val="clear" w:color="auto" w:fill="auto"/>
          </w:tcPr>
          <w:p w14:paraId="0FE24238" w14:textId="77777777" w:rsidR="00A63A00" w:rsidRPr="007C1308" w:rsidRDefault="00A63A00" w:rsidP="001927A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130FDE" w14:textId="038719BE" w:rsidR="00A63A00" w:rsidRPr="007C1308" w:rsidRDefault="00227C47" w:rsidP="001927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10,688</w:t>
            </w:r>
          </w:p>
        </w:tc>
        <w:tc>
          <w:tcPr>
            <w:tcW w:w="262" w:type="dxa"/>
            <w:shd w:val="clear" w:color="auto" w:fill="auto"/>
          </w:tcPr>
          <w:p w14:paraId="5454BA53" w14:textId="77777777" w:rsidR="00A63A00" w:rsidRPr="007C1308" w:rsidRDefault="00A63A00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7CD399" w14:textId="2AD5042D" w:rsidR="00A63A00" w:rsidRPr="007C1308" w:rsidRDefault="00A010AD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6361DC"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2,874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3CCE7F6E" w14:textId="77777777" w:rsidR="00A63A00" w:rsidRPr="007C1308" w:rsidRDefault="00A63A00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FB798C" w14:textId="3D40B398" w:rsidR="00A63A00" w:rsidRPr="007C1308" w:rsidRDefault="00B56B6C" w:rsidP="001927AE">
            <w:pPr>
              <w:pStyle w:val="acctfourfigures"/>
              <w:tabs>
                <w:tab w:val="clear" w:pos="765"/>
                <w:tab w:val="decimal" w:pos="43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272E0DA" w14:textId="77777777" w:rsidR="00A63A00" w:rsidRPr="007C1308" w:rsidRDefault="00A63A00" w:rsidP="001927A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28E1BD" w14:textId="1C69FD50" w:rsidR="00A63A00" w:rsidRPr="007C1308" w:rsidRDefault="00987625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7,814</w:t>
            </w:r>
          </w:p>
        </w:tc>
      </w:tr>
      <w:tr w:rsidR="009277F8" w:rsidRPr="007C1308" w14:paraId="5B4159A4" w14:textId="77777777" w:rsidTr="009277F8">
        <w:trPr>
          <w:trHeight w:val="58"/>
        </w:trPr>
        <w:tc>
          <w:tcPr>
            <w:tcW w:w="4770" w:type="dxa"/>
            <w:gridSpan w:val="2"/>
            <w:shd w:val="clear" w:color="auto" w:fill="auto"/>
          </w:tcPr>
          <w:p w14:paraId="35EEC7E8" w14:textId="77777777" w:rsidR="009277F8" w:rsidRPr="007C1308" w:rsidRDefault="009277F8" w:rsidP="001927A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477EA65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2" w:type="dxa"/>
            <w:shd w:val="clear" w:color="auto" w:fill="auto"/>
          </w:tcPr>
          <w:p w14:paraId="2767F9BD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5AE4815B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B4354A8" w14:textId="77777777" w:rsidR="009277F8" w:rsidRPr="007C1308" w:rsidRDefault="009277F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31136748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06DFC1D" w14:textId="77777777" w:rsidR="009277F8" w:rsidRPr="007C1308" w:rsidRDefault="009277F8" w:rsidP="001927A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266DBEE7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9277F8" w:rsidRPr="007C1308" w14:paraId="7D6AC5AD" w14:textId="77777777" w:rsidTr="009277F8">
        <w:trPr>
          <w:gridAfter w:val="2"/>
          <w:wAfter w:w="18" w:type="dxa"/>
        </w:trPr>
        <w:tc>
          <w:tcPr>
            <w:tcW w:w="4497" w:type="dxa"/>
            <w:shd w:val="clear" w:color="auto" w:fill="auto"/>
          </w:tcPr>
          <w:p w14:paraId="6A9E8523" w14:textId="77777777" w:rsidR="009277F8" w:rsidRPr="007C1308" w:rsidRDefault="009277F8" w:rsidP="001927A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14:paraId="5E666D73" w14:textId="77777777" w:rsidR="009277F8" w:rsidRPr="007C1308" w:rsidRDefault="009277F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62" w:type="dxa"/>
            <w:gridSpan w:val="9"/>
            <w:shd w:val="clear" w:color="auto" w:fill="auto"/>
            <w:vAlign w:val="bottom"/>
          </w:tcPr>
          <w:p w14:paraId="1A81B789" w14:textId="77777777" w:rsidR="009277F8" w:rsidRPr="007C1308" w:rsidRDefault="009277F8" w:rsidP="001927A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9277F8" w:rsidRPr="007C1308" w14:paraId="2A85B9ED" w14:textId="77777777" w:rsidTr="009277F8">
        <w:trPr>
          <w:trHeight w:val="80"/>
        </w:trPr>
        <w:tc>
          <w:tcPr>
            <w:tcW w:w="4497" w:type="dxa"/>
            <w:shd w:val="clear" w:color="auto" w:fill="auto"/>
          </w:tcPr>
          <w:p w14:paraId="042E85EC" w14:textId="77777777" w:rsidR="009277F8" w:rsidRPr="007C1308" w:rsidRDefault="009277F8" w:rsidP="001927A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14:paraId="07D45CD2" w14:textId="77777777" w:rsidR="009277F8" w:rsidRPr="007C1308" w:rsidRDefault="009277F8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8F98C99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1893BF26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7718C821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0CC28417" w14:textId="77777777" w:rsidR="009277F8" w:rsidRPr="007C1308" w:rsidRDefault="009277F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1D5221A0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2E0C499" w14:textId="77777777" w:rsidR="009277F8" w:rsidRPr="007C1308" w:rsidRDefault="009277F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33E31ABE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277F8" w:rsidRPr="007C1308" w14:paraId="4A4E0D96" w14:textId="77777777" w:rsidTr="009277F8">
        <w:trPr>
          <w:trHeight w:val="80"/>
        </w:trPr>
        <w:tc>
          <w:tcPr>
            <w:tcW w:w="4497" w:type="dxa"/>
            <w:shd w:val="clear" w:color="auto" w:fill="auto"/>
          </w:tcPr>
          <w:p w14:paraId="673A76D6" w14:textId="77777777" w:rsidR="009277F8" w:rsidRPr="007C1308" w:rsidRDefault="009277F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14:paraId="48EDE35B" w14:textId="77777777" w:rsidR="009277F8" w:rsidRPr="007C1308" w:rsidRDefault="009277F8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37FE4F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875</w:t>
            </w:r>
          </w:p>
        </w:tc>
        <w:tc>
          <w:tcPr>
            <w:tcW w:w="262" w:type="dxa"/>
            <w:shd w:val="clear" w:color="auto" w:fill="auto"/>
          </w:tcPr>
          <w:p w14:paraId="24241E41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18A95944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33D23B47" w14:textId="77777777" w:rsidR="009277F8" w:rsidRPr="007C1308" w:rsidRDefault="009277F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2338E7C4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91FFCEE" w14:textId="77777777" w:rsidR="009277F8" w:rsidRPr="007C1308" w:rsidRDefault="009277F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bottom"/>
          </w:tcPr>
          <w:p w14:paraId="3B370F2D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875</w:t>
            </w:r>
          </w:p>
        </w:tc>
      </w:tr>
      <w:tr w:rsidR="009277F8" w:rsidRPr="007C1308" w14:paraId="3AB3BFF8" w14:textId="77777777" w:rsidTr="009277F8">
        <w:trPr>
          <w:trHeight w:val="80"/>
        </w:trPr>
        <w:tc>
          <w:tcPr>
            <w:tcW w:w="4497" w:type="dxa"/>
            <w:shd w:val="clear" w:color="auto" w:fill="auto"/>
          </w:tcPr>
          <w:p w14:paraId="2F6BFDF9" w14:textId="77777777" w:rsidR="009277F8" w:rsidRPr="007C1308" w:rsidRDefault="009277F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14:paraId="5CFB0210" w14:textId="77777777" w:rsidR="009277F8" w:rsidRPr="007C1308" w:rsidRDefault="009277F8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48AFA07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299</w:t>
            </w:r>
          </w:p>
        </w:tc>
        <w:tc>
          <w:tcPr>
            <w:tcW w:w="262" w:type="dxa"/>
            <w:shd w:val="clear" w:color="auto" w:fill="auto"/>
          </w:tcPr>
          <w:p w14:paraId="02A6ACB2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4F3BED73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</w:p>
        </w:tc>
        <w:tc>
          <w:tcPr>
            <w:tcW w:w="262" w:type="dxa"/>
            <w:shd w:val="clear" w:color="auto" w:fill="auto"/>
          </w:tcPr>
          <w:p w14:paraId="491124E1" w14:textId="77777777" w:rsidR="009277F8" w:rsidRPr="007C1308" w:rsidRDefault="009277F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31C09CE3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54F7F70" w14:textId="77777777" w:rsidR="009277F8" w:rsidRPr="007C1308" w:rsidRDefault="009277F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15D8D6C3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315</w:t>
            </w:r>
          </w:p>
        </w:tc>
      </w:tr>
      <w:tr w:rsidR="009277F8" w:rsidRPr="007C1308" w14:paraId="430E83E9" w14:textId="77777777" w:rsidTr="009277F8">
        <w:trPr>
          <w:trHeight w:val="80"/>
        </w:trPr>
        <w:tc>
          <w:tcPr>
            <w:tcW w:w="4497" w:type="dxa"/>
            <w:shd w:val="clear" w:color="auto" w:fill="auto"/>
          </w:tcPr>
          <w:p w14:paraId="1CD871BA" w14:textId="77777777" w:rsidR="009277F8" w:rsidRPr="007C1308" w:rsidRDefault="009277F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14:paraId="368F9DE0" w14:textId="77777777" w:rsidR="009277F8" w:rsidRPr="007C1308" w:rsidRDefault="009277F8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EA861C8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4,712</w:t>
            </w:r>
          </w:p>
        </w:tc>
        <w:tc>
          <w:tcPr>
            <w:tcW w:w="262" w:type="dxa"/>
            <w:shd w:val="clear" w:color="auto" w:fill="auto"/>
          </w:tcPr>
          <w:p w14:paraId="5CBC1377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3643A5F5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481</w:t>
            </w:r>
          </w:p>
        </w:tc>
        <w:tc>
          <w:tcPr>
            <w:tcW w:w="262" w:type="dxa"/>
            <w:shd w:val="clear" w:color="auto" w:fill="auto"/>
          </w:tcPr>
          <w:p w14:paraId="5C4266CB" w14:textId="77777777" w:rsidR="009277F8" w:rsidRPr="007C1308" w:rsidRDefault="009277F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7A6E5BD3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6C5A4EF" w14:textId="77777777" w:rsidR="009277F8" w:rsidRPr="007C1308" w:rsidRDefault="009277F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17556B9F" w14:textId="77777777" w:rsidR="009277F8" w:rsidRPr="007C1308" w:rsidRDefault="009277F8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384</w:t>
            </w:r>
          </w:p>
        </w:tc>
      </w:tr>
      <w:tr w:rsidR="001A6AD5" w:rsidRPr="007C1308" w14:paraId="687DFCBA" w14:textId="77777777" w:rsidTr="009277F8">
        <w:trPr>
          <w:trHeight w:val="80"/>
        </w:trPr>
        <w:tc>
          <w:tcPr>
            <w:tcW w:w="4497" w:type="dxa"/>
            <w:shd w:val="clear" w:color="auto" w:fill="auto"/>
          </w:tcPr>
          <w:p w14:paraId="6DDCB74D" w14:textId="77777777" w:rsidR="001A6AD5" w:rsidRPr="007C1308" w:rsidRDefault="001A6AD5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14:paraId="4770EC00" w14:textId="77777777" w:rsidR="001A6AD5" w:rsidRPr="007C1308" w:rsidRDefault="001A6AD5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21A8C8C" w14:textId="77777777" w:rsidR="001A6AD5" w:rsidRPr="007C1308" w:rsidRDefault="001A6AD5" w:rsidP="001927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2" w:type="dxa"/>
            <w:shd w:val="clear" w:color="auto" w:fill="auto"/>
          </w:tcPr>
          <w:p w14:paraId="5F8EBAD0" w14:textId="77777777" w:rsidR="001A6AD5" w:rsidRPr="007C1308" w:rsidRDefault="001A6AD5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01A1A33F" w14:textId="77777777" w:rsidR="001A6AD5" w:rsidRPr="007C1308" w:rsidRDefault="001A6AD5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2" w:type="dxa"/>
            <w:shd w:val="clear" w:color="auto" w:fill="auto"/>
          </w:tcPr>
          <w:p w14:paraId="310047A8" w14:textId="77777777" w:rsidR="001A6AD5" w:rsidRPr="007C1308" w:rsidRDefault="001A6AD5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72C9D278" w14:textId="77777777" w:rsidR="001A6AD5" w:rsidRPr="007C1308" w:rsidRDefault="001A6AD5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39C3427" w14:textId="77777777" w:rsidR="001A6AD5" w:rsidRPr="007C1308" w:rsidRDefault="001A6AD5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5A898346" w14:textId="77777777" w:rsidR="001A6AD5" w:rsidRPr="007C1308" w:rsidRDefault="001A6AD5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55872" w:rsidRPr="007C1308" w14:paraId="299D5D15" w14:textId="77777777" w:rsidTr="009277F8">
        <w:trPr>
          <w:trHeight w:val="80"/>
        </w:trPr>
        <w:tc>
          <w:tcPr>
            <w:tcW w:w="4497" w:type="dxa"/>
            <w:shd w:val="clear" w:color="auto" w:fill="auto"/>
          </w:tcPr>
          <w:p w14:paraId="56654967" w14:textId="77777777" w:rsidR="00A55872" w:rsidRPr="007C1308" w:rsidRDefault="00A55872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14:paraId="06BDE4D0" w14:textId="77777777" w:rsidR="00A55872" w:rsidRPr="007C1308" w:rsidRDefault="00A55872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DFFC4B9" w14:textId="77777777" w:rsidR="00A55872" w:rsidRPr="007C1308" w:rsidRDefault="00A55872" w:rsidP="001927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2" w:type="dxa"/>
            <w:shd w:val="clear" w:color="auto" w:fill="auto"/>
          </w:tcPr>
          <w:p w14:paraId="182AB9C9" w14:textId="77777777" w:rsidR="00A55872" w:rsidRPr="007C1308" w:rsidRDefault="00A55872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3A261FEC" w14:textId="77777777" w:rsidR="00A55872" w:rsidRPr="007C1308" w:rsidRDefault="00A55872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2" w:type="dxa"/>
            <w:shd w:val="clear" w:color="auto" w:fill="auto"/>
          </w:tcPr>
          <w:p w14:paraId="63A37AA5" w14:textId="77777777" w:rsidR="00A55872" w:rsidRPr="007C1308" w:rsidRDefault="00A55872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11A50AF3" w14:textId="77777777" w:rsidR="00A55872" w:rsidRPr="007C1308" w:rsidRDefault="00A55872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3A1BB30" w14:textId="77777777" w:rsidR="00A55872" w:rsidRPr="007C1308" w:rsidRDefault="00A55872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6E96C8AC" w14:textId="77777777" w:rsidR="00A55872" w:rsidRPr="007C1308" w:rsidRDefault="00A55872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5357FE" w:rsidRPr="007C1308" w14:paraId="7E891F7D" w14:textId="77777777" w:rsidTr="009277F8">
        <w:tc>
          <w:tcPr>
            <w:tcW w:w="4497" w:type="dxa"/>
          </w:tcPr>
          <w:p w14:paraId="1EE7509F" w14:textId="4A2708CD" w:rsidR="005357FE" w:rsidRPr="007C1308" w:rsidRDefault="005357FE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lastRenderedPageBreak/>
              <w:t>2564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14:paraId="2B0CA879" w14:textId="77777777" w:rsidR="005357FE" w:rsidRPr="007C1308" w:rsidRDefault="005357FE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FA7F317" w14:textId="6DC5C1B5" w:rsidR="005357FE" w:rsidRPr="007C1308" w:rsidRDefault="005357FE" w:rsidP="001927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2" w:type="dxa"/>
            <w:shd w:val="clear" w:color="auto" w:fill="auto"/>
          </w:tcPr>
          <w:p w14:paraId="092577A0" w14:textId="77777777" w:rsidR="005357FE" w:rsidRPr="007C1308" w:rsidRDefault="005357FE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7D6AE66D" w14:textId="0BCDB5D7" w:rsidR="005357FE" w:rsidRPr="007C1308" w:rsidRDefault="005357FE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0916D15F" w14:textId="77777777" w:rsidR="005357FE" w:rsidRPr="007C1308" w:rsidRDefault="005357FE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4B6AE109" w14:textId="23ABAB0C" w:rsidR="005357FE" w:rsidRPr="007C1308" w:rsidRDefault="005357FE" w:rsidP="001927A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E47E099" w14:textId="77777777" w:rsidR="005357FE" w:rsidRPr="007C1308" w:rsidRDefault="005357FE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06802E9E" w14:textId="39739F1B" w:rsidR="005357FE" w:rsidRPr="007C1308" w:rsidRDefault="005357FE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57FE" w:rsidRPr="007C1308" w14:paraId="129BCAE2" w14:textId="77777777" w:rsidTr="009277F8">
        <w:tc>
          <w:tcPr>
            <w:tcW w:w="4497" w:type="dxa"/>
          </w:tcPr>
          <w:p w14:paraId="4C910541" w14:textId="56898FAA" w:rsidR="005357FE" w:rsidRPr="007C1308" w:rsidRDefault="005357FE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14:paraId="728379AF" w14:textId="77777777" w:rsidR="005357FE" w:rsidRPr="007C1308" w:rsidRDefault="005357FE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8E01E11" w14:textId="77777777" w:rsidR="005357FE" w:rsidRPr="007C1308" w:rsidRDefault="005357FE" w:rsidP="001927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2" w:type="dxa"/>
            <w:shd w:val="clear" w:color="auto" w:fill="auto"/>
          </w:tcPr>
          <w:p w14:paraId="08EE56CF" w14:textId="77777777" w:rsidR="005357FE" w:rsidRPr="007C1308" w:rsidRDefault="005357FE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3A84F481" w14:textId="77777777" w:rsidR="005357FE" w:rsidRPr="007C1308" w:rsidRDefault="005357FE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19A4C046" w14:textId="77777777" w:rsidR="005357FE" w:rsidRPr="007C1308" w:rsidRDefault="005357FE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6070F4E0" w14:textId="77777777" w:rsidR="005357FE" w:rsidRPr="007C1308" w:rsidRDefault="005357FE" w:rsidP="001927A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86F1F19" w14:textId="77777777" w:rsidR="005357FE" w:rsidRPr="007C1308" w:rsidRDefault="005357FE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0A08E73D" w14:textId="77777777" w:rsidR="005357FE" w:rsidRPr="007C1308" w:rsidRDefault="005357FE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5357FE" w:rsidRPr="007C1308" w14:paraId="4ECE3D1E" w14:textId="77777777" w:rsidTr="009277F8">
        <w:tc>
          <w:tcPr>
            <w:tcW w:w="4497" w:type="dxa"/>
          </w:tcPr>
          <w:p w14:paraId="7F752E2E" w14:textId="7A9E9E5A" w:rsidR="005357FE" w:rsidRPr="007C1308" w:rsidRDefault="005357FE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14:paraId="4D7984CF" w14:textId="77777777" w:rsidR="005357FE" w:rsidRPr="007C1308" w:rsidRDefault="005357FE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9E8DAD5" w14:textId="322DCCF2" w:rsidR="005357FE" w:rsidRPr="007C1308" w:rsidRDefault="005357FE" w:rsidP="001927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2,557</w:t>
            </w:r>
          </w:p>
        </w:tc>
        <w:tc>
          <w:tcPr>
            <w:tcW w:w="262" w:type="dxa"/>
            <w:shd w:val="clear" w:color="auto" w:fill="auto"/>
          </w:tcPr>
          <w:p w14:paraId="051FEADC" w14:textId="77777777" w:rsidR="005357FE" w:rsidRPr="007C1308" w:rsidRDefault="005357FE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3481A65B" w14:textId="221C2945" w:rsidR="005357FE" w:rsidRPr="007C1308" w:rsidRDefault="005357FE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793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6CD7BFE1" w14:textId="77777777" w:rsidR="005357FE" w:rsidRPr="007C1308" w:rsidRDefault="005357FE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2BE91E3D" w14:textId="2D680F3D" w:rsidR="005357FE" w:rsidRPr="007C1308" w:rsidRDefault="005357FE" w:rsidP="001927A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939DB9C" w14:textId="77777777" w:rsidR="005357FE" w:rsidRPr="007C1308" w:rsidRDefault="005357FE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2BAAB428" w14:textId="0C1D6277" w:rsidR="005357FE" w:rsidRPr="007C1308" w:rsidRDefault="005357FE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764</w:t>
            </w:r>
          </w:p>
        </w:tc>
      </w:tr>
      <w:tr w:rsidR="005357FE" w:rsidRPr="007C1308" w14:paraId="1811DB37" w14:textId="77777777" w:rsidTr="009277F8">
        <w:tc>
          <w:tcPr>
            <w:tcW w:w="4497" w:type="dxa"/>
          </w:tcPr>
          <w:p w14:paraId="6D89F22C" w14:textId="77777777" w:rsidR="005357FE" w:rsidRPr="007C1308" w:rsidRDefault="005357FE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ดอกเบี้ยจ่ายรอตัดบัญชี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14:paraId="601C7440" w14:textId="77777777" w:rsidR="005357FE" w:rsidRPr="007C1308" w:rsidRDefault="005357FE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EA4953D" w14:textId="77777777" w:rsidR="005357FE" w:rsidRPr="007C1308" w:rsidRDefault="005357FE" w:rsidP="001927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1,086</w:t>
            </w:r>
          </w:p>
        </w:tc>
        <w:tc>
          <w:tcPr>
            <w:tcW w:w="262" w:type="dxa"/>
            <w:shd w:val="clear" w:color="auto" w:fill="auto"/>
          </w:tcPr>
          <w:p w14:paraId="4AFE24C5" w14:textId="77777777" w:rsidR="005357FE" w:rsidRPr="007C1308" w:rsidRDefault="005357FE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12D56AB8" w14:textId="77777777" w:rsidR="005357FE" w:rsidRPr="007C1308" w:rsidRDefault="005357FE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(1,086)</w:t>
            </w:r>
          </w:p>
        </w:tc>
        <w:tc>
          <w:tcPr>
            <w:tcW w:w="262" w:type="dxa"/>
            <w:shd w:val="clear" w:color="auto" w:fill="auto"/>
          </w:tcPr>
          <w:p w14:paraId="206BBD75" w14:textId="77777777" w:rsidR="005357FE" w:rsidRPr="007C1308" w:rsidRDefault="005357FE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604FF636" w14:textId="77777777" w:rsidR="005357FE" w:rsidRPr="007C1308" w:rsidRDefault="005357FE" w:rsidP="001927A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6A5651C" w14:textId="77777777" w:rsidR="005357FE" w:rsidRPr="007C1308" w:rsidRDefault="005357FE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4224C7CD" w14:textId="77777777" w:rsidR="005357FE" w:rsidRPr="007C1308" w:rsidRDefault="005357FE" w:rsidP="001927A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357FE" w:rsidRPr="007C1308" w14:paraId="3770F129" w14:textId="77777777" w:rsidTr="009277F8">
        <w:tc>
          <w:tcPr>
            <w:tcW w:w="4770" w:type="dxa"/>
            <w:gridSpan w:val="2"/>
          </w:tcPr>
          <w:p w14:paraId="00139B5C" w14:textId="77777777" w:rsidR="005357FE" w:rsidRPr="007C1308" w:rsidRDefault="005357FE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การปรับปรุงมูลค่ายุติธรรมของสิ่งตอบแทนที่คาดว่าจะต้องจ่าย</w:t>
            </w:r>
          </w:p>
        </w:tc>
        <w:tc>
          <w:tcPr>
            <w:tcW w:w="990" w:type="dxa"/>
            <w:shd w:val="clear" w:color="auto" w:fill="auto"/>
          </w:tcPr>
          <w:p w14:paraId="0B3BCBC0" w14:textId="77777777" w:rsidR="005357FE" w:rsidRPr="007C1308" w:rsidRDefault="005357FE" w:rsidP="001927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8,954</w:t>
            </w:r>
          </w:p>
        </w:tc>
        <w:tc>
          <w:tcPr>
            <w:tcW w:w="262" w:type="dxa"/>
            <w:shd w:val="clear" w:color="auto" w:fill="auto"/>
          </w:tcPr>
          <w:p w14:paraId="1004487D" w14:textId="77777777" w:rsidR="005357FE" w:rsidRPr="007C1308" w:rsidRDefault="005357FE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0F5DAC56" w14:textId="77777777" w:rsidR="005357FE" w:rsidRPr="007C1308" w:rsidRDefault="005357FE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(8,954)</w:t>
            </w:r>
          </w:p>
        </w:tc>
        <w:tc>
          <w:tcPr>
            <w:tcW w:w="262" w:type="dxa"/>
            <w:shd w:val="clear" w:color="auto" w:fill="auto"/>
          </w:tcPr>
          <w:p w14:paraId="17A9271F" w14:textId="77777777" w:rsidR="005357FE" w:rsidRPr="007C1308" w:rsidRDefault="005357FE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4F4E834E" w14:textId="77777777" w:rsidR="005357FE" w:rsidRPr="007C1308" w:rsidRDefault="005357FE" w:rsidP="001927A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2103414" w14:textId="77777777" w:rsidR="005357FE" w:rsidRPr="007C1308" w:rsidRDefault="005357FE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12AAA462" w14:textId="77777777" w:rsidR="005357FE" w:rsidRPr="007C1308" w:rsidRDefault="005357FE" w:rsidP="001927A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357FE" w:rsidRPr="007C1308" w14:paraId="556A95F9" w14:textId="77777777" w:rsidTr="009277F8">
        <w:tc>
          <w:tcPr>
            <w:tcW w:w="4497" w:type="dxa"/>
          </w:tcPr>
          <w:p w14:paraId="02E07629" w14:textId="77777777" w:rsidR="005357FE" w:rsidRPr="007C1308" w:rsidRDefault="005357FE" w:rsidP="001927A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14:paraId="7821A236" w14:textId="77777777" w:rsidR="005357FE" w:rsidRPr="007C1308" w:rsidRDefault="005357FE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D58EEFA" w14:textId="77777777" w:rsidR="005357FE" w:rsidRPr="007C1308" w:rsidRDefault="005357FE" w:rsidP="001927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1,696</w:t>
            </w:r>
          </w:p>
        </w:tc>
        <w:tc>
          <w:tcPr>
            <w:tcW w:w="262" w:type="dxa"/>
            <w:shd w:val="clear" w:color="auto" w:fill="auto"/>
          </w:tcPr>
          <w:p w14:paraId="17D4B2E2" w14:textId="77777777" w:rsidR="005357FE" w:rsidRPr="007C1308" w:rsidRDefault="005357FE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</w:tcPr>
          <w:p w14:paraId="55DF3535" w14:textId="77777777" w:rsidR="005357FE" w:rsidRPr="007C1308" w:rsidRDefault="005357FE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654</w:t>
            </w:r>
          </w:p>
        </w:tc>
        <w:tc>
          <w:tcPr>
            <w:tcW w:w="262" w:type="dxa"/>
            <w:shd w:val="clear" w:color="auto" w:fill="auto"/>
          </w:tcPr>
          <w:p w14:paraId="6F09196D" w14:textId="77777777" w:rsidR="005357FE" w:rsidRPr="007C1308" w:rsidRDefault="005357FE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216F5F" w14:textId="77777777" w:rsidR="005357FE" w:rsidRPr="007C1308" w:rsidRDefault="005357FE" w:rsidP="001927A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CBA6441" w14:textId="77777777" w:rsidR="005357FE" w:rsidRPr="007C1308" w:rsidRDefault="005357FE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5A4FC29" w14:textId="77777777" w:rsidR="005357FE" w:rsidRPr="007C1308" w:rsidRDefault="005357FE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350</w:t>
            </w:r>
          </w:p>
        </w:tc>
      </w:tr>
      <w:tr w:rsidR="005357FE" w:rsidRPr="007C1308" w14:paraId="230AB7C9" w14:textId="77777777" w:rsidTr="009277F8">
        <w:trPr>
          <w:trHeight w:val="58"/>
        </w:trPr>
        <w:tc>
          <w:tcPr>
            <w:tcW w:w="4770" w:type="dxa"/>
            <w:gridSpan w:val="2"/>
            <w:shd w:val="clear" w:color="auto" w:fill="auto"/>
          </w:tcPr>
          <w:p w14:paraId="75084CA4" w14:textId="77777777" w:rsidR="005357FE" w:rsidRPr="007C1308" w:rsidRDefault="005357FE" w:rsidP="001927A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7131F4" w14:textId="77777777" w:rsidR="005357FE" w:rsidRPr="007C1308" w:rsidRDefault="005357FE" w:rsidP="001927A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20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179</w:t>
            </w:r>
          </w:p>
        </w:tc>
        <w:tc>
          <w:tcPr>
            <w:tcW w:w="262" w:type="dxa"/>
            <w:shd w:val="clear" w:color="auto" w:fill="auto"/>
          </w:tcPr>
          <w:p w14:paraId="43963994" w14:textId="77777777" w:rsidR="005357FE" w:rsidRPr="007C1308" w:rsidRDefault="005357FE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2BB7BB" w14:textId="77777777" w:rsidR="005357FE" w:rsidRPr="007C1308" w:rsidRDefault="005357FE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(9,682)</w:t>
            </w:r>
          </w:p>
        </w:tc>
        <w:tc>
          <w:tcPr>
            <w:tcW w:w="262" w:type="dxa"/>
            <w:shd w:val="clear" w:color="auto" w:fill="auto"/>
          </w:tcPr>
          <w:p w14:paraId="29348063" w14:textId="77777777" w:rsidR="005357FE" w:rsidRPr="007C1308" w:rsidRDefault="005357FE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2E2EC1" w14:textId="77777777" w:rsidR="005357FE" w:rsidRPr="007C1308" w:rsidRDefault="005357FE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191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CC48552" w14:textId="77777777" w:rsidR="005357FE" w:rsidRPr="007C1308" w:rsidRDefault="005357FE" w:rsidP="001927A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3B6126" w14:textId="77777777" w:rsidR="005357FE" w:rsidRPr="007C1308" w:rsidRDefault="005357FE" w:rsidP="001927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10,688</w:t>
            </w:r>
          </w:p>
        </w:tc>
      </w:tr>
    </w:tbl>
    <w:p w14:paraId="36D02C41" w14:textId="6B3E7C4C" w:rsidR="009277F8" w:rsidRPr="007C1308" w:rsidRDefault="009277F8" w:rsidP="001927AE">
      <w:pPr>
        <w:pStyle w:val="ListParagraph"/>
        <w:spacing w:line="240" w:lineRule="auto"/>
        <w:ind w:left="540"/>
        <w:jc w:val="thaiDistribute"/>
        <w:rPr>
          <w:sz w:val="28"/>
          <w:szCs w:val="28"/>
          <w:lang w:eastAsia="x-none"/>
        </w:rPr>
      </w:pPr>
    </w:p>
    <w:p w14:paraId="52D938DB" w14:textId="13A2D03A" w:rsidR="009F53C1" w:rsidRPr="007C1308" w:rsidRDefault="007E56DD" w:rsidP="001927AE">
      <w:pPr>
        <w:pStyle w:val="Heading6"/>
        <w:ind w:left="540" w:right="-45" w:hanging="540"/>
        <w:jc w:val="thaiDistribute"/>
        <w:rPr>
          <w:rFonts w:ascii="Angsana New" w:eastAsia="MS Mincho" w:hAnsi="Angsana New"/>
          <w:sz w:val="28"/>
          <w:szCs w:val="28"/>
        </w:rPr>
      </w:pPr>
      <w:r w:rsidRPr="007C1308">
        <w:rPr>
          <w:rFonts w:asciiTheme="majorBidi" w:eastAsia="MS Mincho" w:hAnsiTheme="majorBidi" w:cstheme="majorBidi"/>
          <w:sz w:val="28"/>
          <w:szCs w:val="28"/>
          <w:lang w:val="en-US"/>
        </w:rPr>
        <w:t>24</w:t>
      </w:r>
      <w:r w:rsidR="003F66C1" w:rsidRPr="007C1308">
        <w:rPr>
          <w:rFonts w:asciiTheme="majorBidi" w:eastAsia="MS Mincho" w:hAnsiTheme="majorBidi" w:cstheme="majorBidi"/>
          <w:sz w:val="28"/>
          <w:szCs w:val="28"/>
          <w:lang w:val="en-US"/>
        </w:rPr>
        <w:tab/>
      </w:r>
      <w:r w:rsidR="009F53C1" w:rsidRPr="007C1308">
        <w:rPr>
          <w:rFonts w:asciiTheme="majorBidi" w:eastAsia="MS Mincho" w:hAnsiTheme="majorBidi" w:cstheme="majorBidi"/>
          <w:sz w:val="28"/>
          <w:szCs w:val="28"/>
          <w:cs/>
          <w:lang w:val="en-US"/>
        </w:rPr>
        <w:t>กำไรต่อหุ้นขั้นพื้นฐาน</w:t>
      </w:r>
    </w:p>
    <w:p w14:paraId="72671C92" w14:textId="77777777" w:rsidR="009F53C1" w:rsidRPr="007C1308" w:rsidRDefault="009F53C1" w:rsidP="001927AE">
      <w:pPr>
        <w:spacing w:line="240" w:lineRule="auto"/>
        <w:rPr>
          <w:rFonts w:asciiTheme="majorBidi" w:hAnsiTheme="majorBidi" w:cstheme="majorBidi"/>
          <w:sz w:val="20"/>
          <w:szCs w:val="20"/>
          <w:lang w:eastAsia="x-none"/>
        </w:rPr>
      </w:pPr>
    </w:p>
    <w:p w14:paraId="78C00645" w14:textId="3200EC03" w:rsidR="009F53C1" w:rsidRPr="007C1308" w:rsidRDefault="009F53C1" w:rsidP="001927AE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C1308">
        <w:rPr>
          <w:rFonts w:asciiTheme="majorBidi" w:hAnsiTheme="majorBidi" w:cstheme="majorBidi"/>
          <w:sz w:val="28"/>
          <w:szCs w:val="28"/>
          <w:cs/>
        </w:rPr>
        <w:t xml:space="preserve">กำไรต่อหุ้นขั้นพื้นฐานสำหรับปีสิ้นสุดวันที่ </w:t>
      </w:r>
      <w:r w:rsidR="007E56DD" w:rsidRPr="007C1308">
        <w:rPr>
          <w:rFonts w:asciiTheme="majorBidi" w:hAnsiTheme="majorBidi" w:cstheme="majorBidi"/>
          <w:sz w:val="28"/>
          <w:szCs w:val="28"/>
        </w:rPr>
        <w:t>31</w:t>
      </w:r>
      <w:r w:rsidRPr="007C1308">
        <w:rPr>
          <w:rFonts w:asciiTheme="majorBidi" w:hAnsiTheme="majorBidi" w:cstheme="majorBidi"/>
          <w:sz w:val="28"/>
          <w:szCs w:val="28"/>
        </w:rPr>
        <w:t xml:space="preserve"> </w:t>
      </w:r>
      <w:r w:rsidRPr="007C1308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7C1308">
        <w:rPr>
          <w:rFonts w:asciiTheme="majorBidi" w:hAnsiTheme="majorBidi" w:cstheme="majorBidi"/>
          <w:sz w:val="28"/>
          <w:szCs w:val="28"/>
        </w:rPr>
        <w:t xml:space="preserve"> </w:t>
      </w:r>
      <w:r w:rsidR="007E56DD" w:rsidRPr="007C1308">
        <w:rPr>
          <w:rFonts w:asciiTheme="majorBidi" w:hAnsiTheme="majorBidi" w:cstheme="majorBidi"/>
          <w:sz w:val="28"/>
          <w:szCs w:val="28"/>
        </w:rPr>
        <w:t>256</w:t>
      </w:r>
      <w:r w:rsidR="00563069" w:rsidRPr="007C1308">
        <w:rPr>
          <w:rFonts w:asciiTheme="majorBidi" w:hAnsiTheme="majorBidi" w:cstheme="majorBidi"/>
          <w:sz w:val="28"/>
          <w:szCs w:val="28"/>
        </w:rPr>
        <w:t>5</w:t>
      </w:r>
      <w:r w:rsidR="00117649" w:rsidRPr="007C1308">
        <w:rPr>
          <w:rFonts w:asciiTheme="majorBidi" w:hAnsiTheme="majorBidi" w:cstheme="majorBidi"/>
          <w:sz w:val="28"/>
          <w:szCs w:val="28"/>
        </w:rPr>
        <w:t xml:space="preserve"> </w:t>
      </w:r>
      <w:r w:rsidR="00117649" w:rsidRPr="007C1308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7E56DD" w:rsidRPr="007C1308">
        <w:rPr>
          <w:rFonts w:asciiTheme="majorBidi" w:hAnsiTheme="majorBidi" w:cstheme="majorBidi"/>
          <w:sz w:val="28"/>
          <w:szCs w:val="28"/>
        </w:rPr>
        <w:t>256</w:t>
      </w:r>
      <w:r w:rsidR="00563069" w:rsidRPr="007C1308">
        <w:rPr>
          <w:rFonts w:asciiTheme="majorBidi" w:hAnsiTheme="majorBidi" w:cstheme="majorBidi"/>
          <w:sz w:val="28"/>
          <w:szCs w:val="28"/>
        </w:rPr>
        <w:t>4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 คำนวณจากกำไรสำหรับปีที่เป็นส่วนของผู้ถือหุ้นสามัญของบริษัทและจำนวนหุ้นสามัญที่ออกจำหน่ายแล้วระหว่างปีโดยแสดงการคำนวณดังนี้</w:t>
      </w:r>
      <w:r w:rsidRPr="007C1308">
        <w:rPr>
          <w:rFonts w:asciiTheme="majorBidi" w:hAnsiTheme="majorBidi" w:cstheme="majorBidi"/>
          <w:sz w:val="28"/>
          <w:szCs w:val="28"/>
        </w:rPr>
        <w:t xml:space="preserve"> 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268EC7E3" w14:textId="4E970A5C" w:rsidR="00E14E35" w:rsidRPr="007C1308" w:rsidRDefault="00E14E35" w:rsidP="001927AE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054" w:type="dxa"/>
        <w:tblInd w:w="450" w:type="dxa"/>
        <w:tblLook w:val="01E0" w:firstRow="1" w:lastRow="1" w:firstColumn="1" w:lastColumn="1" w:noHBand="0" w:noVBand="0"/>
      </w:tblPr>
      <w:tblGrid>
        <w:gridCol w:w="3780"/>
        <w:gridCol w:w="307"/>
        <w:gridCol w:w="1041"/>
        <w:gridCol w:w="274"/>
        <w:gridCol w:w="18"/>
        <w:gridCol w:w="988"/>
        <w:gridCol w:w="291"/>
        <w:gridCol w:w="1059"/>
        <w:gridCol w:w="291"/>
        <w:gridCol w:w="1005"/>
      </w:tblGrid>
      <w:tr w:rsidR="00E14E35" w:rsidRPr="007C1308" w14:paraId="1F09937A" w14:textId="77777777" w:rsidTr="00DB0DBA">
        <w:trPr>
          <w:tblHeader/>
        </w:trPr>
        <w:tc>
          <w:tcPr>
            <w:tcW w:w="3780" w:type="dxa"/>
            <w:shd w:val="clear" w:color="auto" w:fill="auto"/>
          </w:tcPr>
          <w:p w14:paraId="3E489BF5" w14:textId="77777777" w:rsidR="00E14E35" w:rsidRPr="007C1308" w:rsidRDefault="00E14E35" w:rsidP="001927AE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07" w:type="dxa"/>
            <w:shd w:val="clear" w:color="auto" w:fill="auto"/>
          </w:tcPr>
          <w:p w14:paraId="0293EAA3" w14:textId="77777777" w:rsidR="00E14E35" w:rsidRPr="007C1308" w:rsidRDefault="00E14E35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1" w:type="dxa"/>
            <w:gridSpan w:val="4"/>
            <w:shd w:val="clear" w:color="auto" w:fill="auto"/>
          </w:tcPr>
          <w:p w14:paraId="7F9D2084" w14:textId="77777777" w:rsidR="00E14E35" w:rsidRPr="007C1308" w:rsidRDefault="00E14E35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C13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1" w:type="dxa"/>
            <w:shd w:val="clear" w:color="auto" w:fill="auto"/>
          </w:tcPr>
          <w:p w14:paraId="49F555BA" w14:textId="77777777" w:rsidR="00E14E35" w:rsidRPr="007C1308" w:rsidRDefault="00E14E35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55" w:type="dxa"/>
            <w:gridSpan w:val="3"/>
            <w:shd w:val="clear" w:color="auto" w:fill="auto"/>
          </w:tcPr>
          <w:p w14:paraId="63E68F05" w14:textId="77777777" w:rsidR="00E14E35" w:rsidRPr="007C1308" w:rsidRDefault="00E14E35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C13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4E35" w:rsidRPr="007C1308" w14:paraId="3312174E" w14:textId="77777777" w:rsidTr="00DB0DBA">
        <w:trPr>
          <w:tblHeader/>
        </w:trPr>
        <w:tc>
          <w:tcPr>
            <w:tcW w:w="3780" w:type="dxa"/>
            <w:shd w:val="clear" w:color="auto" w:fill="auto"/>
          </w:tcPr>
          <w:p w14:paraId="4D6B6EEF" w14:textId="1F1981DA" w:rsidR="00E14E35" w:rsidRPr="007C1308" w:rsidRDefault="00E14E35" w:rsidP="001927AE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7" w:type="dxa"/>
            <w:shd w:val="clear" w:color="auto" w:fill="auto"/>
          </w:tcPr>
          <w:p w14:paraId="2D8BA8D5" w14:textId="77777777" w:rsidR="00E14E35" w:rsidRPr="007C1308" w:rsidRDefault="00E14E35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61D8BD55" w14:textId="35FD0A05" w:rsidR="00E14E35" w:rsidRPr="007C1308" w:rsidRDefault="0056306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130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74" w:type="dxa"/>
            <w:shd w:val="clear" w:color="auto" w:fill="auto"/>
          </w:tcPr>
          <w:p w14:paraId="52E44A6F" w14:textId="77777777" w:rsidR="00E14E35" w:rsidRPr="007C1308" w:rsidRDefault="00E14E35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shd w:val="clear" w:color="auto" w:fill="auto"/>
          </w:tcPr>
          <w:p w14:paraId="1B085506" w14:textId="68E295A1" w:rsidR="00E14E35" w:rsidRPr="007C1308" w:rsidRDefault="0056306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130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91" w:type="dxa"/>
            <w:shd w:val="clear" w:color="auto" w:fill="auto"/>
          </w:tcPr>
          <w:p w14:paraId="29B292B6" w14:textId="77777777" w:rsidR="00E14E35" w:rsidRPr="007C1308" w:rsidRDefault="00E14E35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42B30731" w14:textId="0658C8FD" w:rsidR="00E14E35" w:rsidRPr="007C1308" w:rsidRDefault="0056306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130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91" w:type="dxa"/>
            <w:shd w:val="clear" w:color="auto" w:fill="auto"/>
          </w:tcPr>
          <w:p w14:paraId="6927A9AE" w14:textId="77777777" w:rsidR="00E14E35" w:rsidRPr="007C1308" w:rsidRDefault="00E14E35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31A571F8" w14:textId="57AC5859" w:rsidR="00E14E35" w:rsidRPr="007C1308" w:rsidRDefault="0056306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130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E14E35" w:rsidRPr="007C1308" w14:paraId="47ABCD2F" w14:textId="77777777" w:rsidTr="00DB0DBA">
        <w:trPr>
          <w:tblHeader/>
        </w:trPr>
        <w:tc>
          <w:tcPr>
            <w:tcW w:w="3780" w:type="dxa"/>
            <w:shd w:val="clear" w:color="auto" w:fill="auto"/>
          </w:tcPr>
          <w:p w14:paraId="5814C781" w14:textId="77777777" w:rsidR="00E14E35" w:rsidRPr="007C1308" w:rsidRDefault="00E14E35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7" w:type="dxa"/>
            <w:shd w:val="clear" w:color="auto" w:fill="auto"/>
          </w:tcPr>
          <w:p w14:paraId="3036743C" w14:textId="77777777" w:rsidR="00E14E35" w:rsidRPr="007C1308" w:rsidRDefault="00E14E35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67" w:type="dxa"/>
            <w:gridSpan w:val="8"/>
            <w:shd w:val="clear" w:color="auto" w:fill="auto"/>
          </w:tcPr>
          <w:p w14:paraId="3415E981" w14:textId="77777777" w:rsidR="00E14E35" w:rsidRPr="007C1308" w:rsidRDefault="00E14E35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C130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7C1308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</w:t>
            </w:r>
            <w:r w:rsidRPr="007C130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นบาท</w:t>
            </w:r>
            <w:r w:rsidRPr="007C1308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/ พันหุ้น</w:t>
            </w:r>
            <w:r w:rsidRPr="007C130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E14E35" w:rsidRPr="007C1308" w14:paraId="63955C27" w14:textId="77777777" w:rsidTr="00DB0DBA">
        <w:tc>
          <w:tcPr>
            <w:tcW w:w="3780" w:type="dxa"/>
            <w:shd w:val="clear" w:color="auto" w:fill="auto"/>
          </w:tcPr>
          <w:p w14:paraId="24EB5D51" w14:textId="77777777" w:rsidR="00E14E35" w:rsidRPr="007C1308" w:rsidRDefault="00E14E35" w:rsidP="001927AE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C13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</w:t>
            </w:r>
            <w:r w:rsidRPr="007C130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ที่เป็นส่วนของ</w:t>
            </w:r>
            <w:r w:rsidRPr="007C13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ผู้ถือหุ้น</w:t>
            </w:r>
            <w:r w:rsidRPr="007C130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สามัญของบริษัท</w:t>
            </w:r>
          </w:p>
        </w:tc>
        <w:tc>
          <w:tcPr>
            <w:tcW w:w="307" w:type="dxa"/>
            <w:shd w:val="clear" w:color="auto" w:fill="auto"/>
          </w:tcPr>
          <w:p w14:paraId="7467ACB6" w14:textId="77777777" w:rsidR="00E14E35" w:rsidRPr="007C1308" w:rsidRDefault="00E14E35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4859BC7A" w14:textId="77777777" w:rsidR="00E14E35" w:rsidRPr="007C1308" w:rsidRDefault="00E14E35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" w:type="dxa"/>
            <w:shd w:val="clear" w:color="auto" w:fill="auto"/>
          </w:tcPr>
          <w:p w14:paraId="35A05FA0" w14:textId="77777777" w:rsidR="00E14E35" w:rsidRPr="007C1308" w:rsidRDefault="00E14E35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shd w:val="clear" w:color="auto" w:fill="auto"/>
          </w:tcPr>
          <w:p w14:paraId="648145A7" w14:textId="77777777" w:rsidR="00E14E35" w:rsidRPr="007C1308" w:rsidRDefault="00E14E35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" w:type="dxa"/>
            <w:shd w:val="clear" w:color="auto" w:fill="auto"/>
          </w:tcPr>
          <w:p w14:paraId="4E5A1147" w14:textId="77777777" w:rsidR="00E14E35" w:rsidRPr="007C1308" w:rsidRDefault="00E14E35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7055A310" w14:textId="77777777" w:rsidR="00E14E35" w:rsidRPr="007C1308" w:rsidRDefault="00E14E35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" w:type="dxa"/>
            <w:shd w:val="clear" w:color="auto" w:fill="auto"/>
          </w:tcPr>
          <w:p w14:paraId="205D8796" w14:textId="77777777" w:rsidR="00E14E35" w:rsidRPr="007C1308" w:rsidRDefault="00E14E35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3F275930" w14:textId="77777777" w:rsidR="00E14E35" w:rsidRPr="007C1308" w:rsidRDefault="00E14E35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63069" w:rsidRPr="007C1308" w14:paraId="08849895" w14:textId="77777777" w:rsidTr="00DB0DBA">
        <w:tc>
          <w:tcPr>
            <w:tcW w:w="3780" w:type="dxa"/>
            <w:shd w:val="clear" w:color="auto" w:fill="auto"/>
          </w:tcPr>
          <w:p w14:paraId="73FD3C93" w14:textId="77777777" w:rsidR="00563069" w:rsidRPr="007C1308" w:rsidRDefault="00563069" w:rsidP="001927AE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C130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7C13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(ขั้นพื้นฐาน)</w:t>
            </w:r>
          </w:p>
        </w:tc>
        <w:tc>
          <w:tcPr>
            <w:tcW w:w="307" w:type="dxa"/>
            <w:shd w:val="clear" w:color="auto" w:fill="auto"/>
          </w:tcPr>
          <w:p w14:paraId="5509CFA2" w14:textId="77777777" w:rsidR="00563069" w:rsidRPr="007C1308" w:rsidRDefault="0056306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bottom w:val="double" w:sz="4" w:space="0" w:color="auto"/>
            </w:tcBorders>
            <w:shd w:val="clear" w:color="auto" w:fill="auto"/>
          </w:tcPr>
          <w:p w14:paraId="746F59FB" w14:textId="2129F38E" w:rsidR="00563069" w:rsidRPr="007C1308" w:rsidRDefault="005455DE" w:rsidP="001927A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111,909</w:t>
            </w:r>
          </w:p>
        </w:tc>
        <w:tc>
          <w:tcPr>
            <w:tcW w:w="274" w:type="dxa"/>
            <w:shd w:val="clear" w:color="auto" w:fill="auto"/>
          </w:tcPr>
          <w:p w14:paraId="6EDBF41B" w14:textId="77777777" w:rsidR="00563069" w:rsidRPr="007C1308" w:rsidRDefault="0056306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4"/>
              </w:tabs>
              <w:ind w:right="-9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730AED1" w14:textId="5B001A51" w:rsidR="00563069" w:rsidRPr="007C1308" w:rsidRDefault="00563069" w:rsidP="001927A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126,540</w:t>
            </w:r>
          </w:p>
        </w:tc>
        <w:tc>
          <w:tcPr>
            <w:tcW w:w="291" w:type="dxa"/>
            <w:shd w:val="clear" w:color="auto" w:fill="auto"/>
          </w:tcPr>
          <w:p w14:paraId="71AF36E7" w14:textId="77777777" w:rsidR="00563069" w:rsidRPr="007C1308" w:rsidRDefault="0056306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9" w:type="dxa"/>
            <w:tcBorders>
              <w:bottom w:val="double" w:sz="4" w:space="0" w:color="auto"/>
            </w:tcBorders>
            <w:shd w:val="clear" w:color="auto" w:fill="auto"/>
          </w:tcPr>
          <w:p w14:paraId="69DA37D9" w14:textId="48C213CB" w:rsidR="00563069" w:rsidRPr="007C1308" w:rsidRDefault="005455DE" w:rsidP="001927A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7C130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111,909</w:t>
            </w:r>
          </w:p>
        </w:tc>
        <w:tc>
          <w:tcPr>
            <w:tcW w:w="291" w:type="dxa"/>
            <w:shd w:val="clear" w:color="auto" w:fill="auto"/>
          </w:tcPr>
          <w:p w14:paraId="739D6A74" w14:textId="77777777" w:rsidR="00563069" w:rsidRPr="007C1308" w:rsidRDefault="00563069" w:rsidP="001927A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05" w:type="dxa"/>
            <w:tcBorders>
              <w:bottom w:val="double" w:sz="4" w:space="0" w:color="auto"/>
            </w:tcBorders>
            <w:shd w:val="clear" w:color="auto" w:fill="auto"/>
          </w:tcPr>
          <w:p w14:paraId="7909D02F" w14:textId="2C1F75DC" w:rsidR="00563069" w:rsidRPr="007C1308" w:rsidRDefault="00563069" w:rsidP="001927A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7C130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126,540</w:t>
            </w:r>
          </w:p>
        </w:tc>
      </w:tr>
      <w:tr w:rsidR="00563069" w:rsidRPr="007C1308" w14:paraId="3C7D121A" w14:textId="77777777" w:rsidTr="00DB0DBA">
        <w:tc>
          <w:tcPr>
            <w:tcW w:w="3780" w:type="dxa"/>
            <w:shd w:val="clear" w:color="auto" w:fill="auto"/>
          </w:tcPr>
          <w:p w14:paraId="61DE4932" w14:textId="77777777" w:rsidR="00563069" w:rsidRPr="007C1308" w:rsidRDefault="00563069" w:rsidP="001927AE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7" w:type="dxa"/>
            <w:shd w:val="clear" w:color="auto" w:fill="auto"/>
          </w:tcPr>
          <w:p w14:paraId="27AADE6E" w14:textId="77777777" w:rsidR="00563069" w:rsidRPr="007C1308" w:rsidRDefault="0056306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1" w:type="dxa"/>
            <w:shd w:val="clear" w:color="auto" w:fill="auto"/>
          </w:tcPr>
          <w:p w14:paraId="6123DE94" w14:textId="77777777" w:rsidR="00563069" w:rsidRPr="007C1308" w:rsidRDefault="00563069" w:rsidP="001927AE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4" w:type="dxa"/>
            <w:shd w:val="clear" w:color="auto" w:fill="auto"/>
          </w:tcPr>
          <w:p w14:paraId="381EAB95" w14:textId="77777777" w:rsidR="00563069" w:rsidRPr="007C1308" w:rsidRDefault="0056306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4"/>
              </w:tabs>
              <w:ind w:right="-9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6" w:type="dxa"/>
            <w:gridSpan w:val="2"/>
            <w:shd w:val="clear" w:color="auto" w:fill="auto"/>
          </w:tcPr>
          <w:p w14:paraId="0BA9487A" w14:textId="77777777" w:rsidR="00563069" w:rsidRPr="007C1308" w:rsidRDefault="00563069" w:rsidP="001927AE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1" w:type="dxa"/>
            <w:shd w:val="clear" w:color="auto" w:fill="auto"/>
          </w:tcPr>
          <w:p w14:paraId="784E1F86" w14:textId="77777777" w:rsidR="00563069" w:rsidRPr="007C1308" w:rsidRDefault="0056306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681C4227" w14:textId="77777777" w:rsidR="00563069" w:rsidRPr="007C1308" w:rsidRDefault="00563069" w:rsidP="001927AE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1" w:type="dxa"/>
            <w:shd w:val="clear" w:color="auto" w:fill="auto"/>
          </w:tcPr>
          <w:p w14:paraId="1F22B05B" w14:textId="77777777" w:rsidR="00563069" w:rsidRPr="007C1308" w:rsidRDefault="0056306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14:paraId="10D452E7" w14:textId="77777777" w:rsidR="00563069" w:rsidRPr="007C1308" w:rsidRDefault="00563069" w:rsidP="001927AE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563069" w:rsidRPr="007C1308" w14:paraId="360C2CE3" w14:textId="77777777" w:rsidTr="00563069">
        <w:trPr>
          <w:trHeight w:val="60"/>
        </w:trPr>
        <w:tc>
          <w:tcPr>
            <w:tcW w:w="3780" w:type="dxa"/>
            <w:shd w:val="clear" w:color="auto" w:fill="auto"/>
          </w:tcPr>
          <w:p w14:paraId="252C5367" w14:textId="77777777" w:rsidR="00563069" w:rsidRPr="007C1308" w:rsidRDefault="00563069" w:rsidP="001927AE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C130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307" w:type="dxa"/>
            <w:shd w:val="clear" w:color="auto" w:fill="auto"/>
          </w:tcPr>
          <w:p w14:paraId="308855BC" w14:textId="77777777" w:rsidR="00563069" w:rsidRPr="007C1308" w:rsidRDefault="0056306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794DD36D" w14:textId="77777777" w:rsidR="00563069" w:rsidRPr="007C1308" w:rsidRDefault="00563069" w:rsidP="001927AE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  <w:shd w:val="clear" w:color="auto" w:fill="auto"/>
          </w:tcPr>
          <w:p w14:paraId="39B4FD66" w14:textId="77777777" w:rsidR="00563069" w:rsidRPr="007C1308" w:rsidRDefault="0056306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4"/>
              </w:tabs>
              <w:ind w:right="-9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shd w:val="clear" w:color="auto" w:fill="auto"/>
          </w:tcPr>
          <w:p w14:paraId="6F6A152F" w14:textId="77777777" w:rsidR="00563069" w:rsidRPr="007C1308" w:rsidRDefault="00563069" w:rsidP="001927AE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1" w:type="dxa"/>
            <w:shd w:val="clear" w:color="auto" w:fill="auto"/>
          </w:tcPr>
          <w:p w14:paraId="53BB91D3" w14:textId="77777777" w:rsidR="00563069" w:rsidRPr="007C1308" w:rsidRDefault="0056306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5DD63F44" w14:textId="7D3E03AB" w:rsidR="00563069" w:rsidRPr="007C1308" w:rsidRDefault="00563069" w:rsidP="001927AE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1" w:type="dxa"/>
            <w:shd w:val="clear" w:color="auto" w:fill="auto"/>
          </w:tcPr>
          <w:p w14:paraId="7F45F7F4" w14:textId="77777777" w:rsidR="00563069" w:rsidRPr="007C1308" w:rsidRDefault="0056306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3A464D31" w14:textId="20FBF6F6" w:rsidR="00563069" w:rsidRPr="007C1308" w:rsidRDefault="00563069" w:rsidP="001927AE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563069" w:rsidRPr="007C1308" w14:paraId="3CD0F23B" w14:textId="77777777" w:rsidTr="00DB0DBA">
        <w:tc>
          <w:tcPr>
            <w:tcW w:w="3780" w:type="dxa"/>
            <w:shd w:val="clear" w:color="auto" w:fill="auto"/>
          </w:tcPr>
          <w:p w14:paraId="0C22E360" w14:textId="125A4C11" w:rsidR="00563069" w:rsidRPr="007C1308" w:rsidRDefault="00563069" w:rsidP="001927AE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C1308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จำนวนหุ้นสามัญที่ออก</w:t>
            </w:r>
            <w:r w:rsidRPr="007C130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C1308">
              <w:rPr>
                <w:rFonts w:ascii="Angsana New" w:hAnsi="Angsana New" w:hint="cs"/>
                <w:sz w:val="28"/>
                <w:szCs w:val="28"/>
                <w:cs/>
              </w:rPr>
              <w:t>ณ</w:t>
            </w:r>
            <w:r w:rsidRPr="007C130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C1308">
              <w:rPr>
                <w:rFonts w:ascii="Angsana New" w:hAnsi="Angsana New" w:hint="cs"/>
                <w:sz w:val="28"/>
                <w:szCs w:val="28"/>
                <w:cs/>
              </w:rPr>
              <w:t>วันที่</w:t>
            </w:r>
            <w:r w:rsidRPr="007C130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C1308">
              <w:rPr>
                <w:rFonts w:ascii="Angsana New" w:hAnsi="Angsana New"/>
                <w:sz w:val="28"/>
                <w:szCs w:val="28"/>
              </w:rPr>
              <w:t>1</w:t>
            </w:r>
            <w:r w:rsidRPr="007C130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C1308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307" w:type="dxa"/>
            <w:shd w:val="clear" w:color="auto" w:fill="auto"/>
          </w:tcPr>
          <w:p w14:paraId="3179845C" w14:textId="77777777" w:rsidR="00563069" w:rsidRPr="007C1308" w:rsidRDefault="0056306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1DD796E3" w14:textId="7901245F" w:rsidR="00563069" w:rsidRPr="007C1308" w:rsidRDefault="00F054BD" w:rsidP="001927A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C1308">
              <w:rPr>
                <w:rFonts w:ascii="Angsana New" w:hAnsi="Angsana New"/>
                <w:sz w:val="28"/>
                <w:szCs w:val="28"/>
                <w:lang w:val="en-US" w:bidi="th-TH"/>
              </w:rPr>
              <w:t>307,</w:t>
            </w:r>
            <w:r w:rsidR="005455DE" w:rsidRPr="007C1308">
              <w:rPr>
                <w:rFonts w:ascii="Angsana New" w:hAnsi="Angsana New"/>
                <w:sz w:val="28"/>
                <w:szCs w:val="28"/>
                <w:lang w:val="en-US" w:bidi="th-TH"/>
              </w:rPr>
              <w:t>005</w:t>
            </w:r>
          </w:p>
        </w:tc>
        <w:tc>
          <w:tcPr>
            <w:tcW w:w="274" w:type="dxa"/>
            <w:shd w:val="clear" w:color="auto" w:fill="auto"/>
          </w:tcPr>
          <w:p w14:paraId="72C457A8" w14:textId="77777777" w:rsidR="00563069" w:rsidRPr="007C1308" w:rsidRDefault="0056306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4"/>
              </w:tabs>
              <w:ind w:right="-9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shd w:val="clear" w:color="auto" w:fill="auto"/>
          </w:tcPr>
          <w:p w14:paraId="7163B606" w14:textId="15C8A354" w:rsidR="00563069" w:rsidRPr="007C1308" w:rsidRDefault="00563069" w:rsidP="001927A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C1308">
              <w:rPr>
                <w:rFonts w:ascii="Angsana New" w:hAnsi="Angsana New"/>
                <w:sz w:val="28"/>
                <w:szCs w:val="28"/>
                <w:lang w:val="en-US" w:bidi="th-TH"/>
              </w:rPr>
              <w:t>300,000</w:t>
            </w:r>
          </w:p>
        </w:tc>
        <w:tc>
          <w:tcPr>
            <w:tcW w:w="291" w:type="dxa"/>
            <w:shd w:val="clear" w:color="auto" w:fill="auto"/>
          </w:tcPr>
          <w:p w14:paraId="194AF6E6" w14:textId="77777777" w:rsidR="00563069" w:rsidRPr="007C1308" w:rsidRDefault="0056306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6BEE8CA0" w14:textId="5145D625" w:rsidR="00563069" w:rsidRPr="007C1308" w:rsidRDefault="00F054BD" w:rsidP="001927A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C1308">
              <w:rPr>
                <w:rFonts w:ascii="Angsana New" w:hAnsi="Angsana New"/>
                <w:sz w:val="28"/>
                <w:szCs w:val="28"/>
                <w:lang w:val="en-US" w:bidi="th-TH"/>
              </w:rPr>
              <w:t>307,</w:t>
            </w:r>
            <w:r w:rsidR="005455DE" w:rsidRPr="007C1308">
              <w:rPr>
                <w:rFonts w:ascii="Angsana New" w:hAnsi="Angsana New"/>
                <w:sz w:val="28"/>
                <w:szCs w:val="28"/>
                <w:lang w:val="en-US" w:bidi="th-TH"/>
              </w:rPr>
              <w:t>005</w:t>
            </w:r>
          </w:p>
        </w:tc>
        <w:tc>
          <w:tcPr>
            <w:tcW w:w="291" w:type="dxa"/>
            <w:shd w:val="clear" w:color="auto" w:fill="auto"/>
          </w:tcPr>
          <w:p w14:paraId="3995C35F" w14:textId="77777777" w:rsidR="00563069" w:rsidRPr="007C1308" w:rsidRDefault="0056306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4174E70F" w14:textId="6D6ADCBB" w:rsidR="00563069" w:rsidRPr="007C1308" w:rsidRDefault="00563069" w:rsidP="001927A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C1308">
              <w:rPr>
                <w:rFonts w:ascii="Angsana New" w:hAnsi="Angsana New"/>
                <w:sz w:val="28"/>
                <w:szCs w:val="28"/>
                <w:lang w:val="en-US" w:bidi="th-TH"/>
              </w:rPr>
              <w:t>300,000</w:t>
            </w:r>
          </w:p>
        </w:tc>
      </w:tr>
      <w:tr w:rsidR="00563069" w:rsidRPr="007C1308" w14:paraId="400980B5" w14:textId="77777777" w:rsidTr="00DB0DBA">
        <w:tc>
          <w:tcPr>
            <w:tcW w:w="3780" w:type="dxa"/>
            <w:shd w:val="clear" w:color="auto" w:fill="auto"/>
          </w:tcPr>
          <w:p w14:paraId="36E99BB9" w14:textId="77777777" w:rsidR="00563069" w:rsidRPr="007C1308" w:rsidRDefault="00563069" w:rsidP="001927AE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C1308">
              <w:rPr>
                <w:rFonts w:ascii="Angsana New" w:hAnsi="Angsana New" w:hint="cs"/>
                <w:sz w:val="28"/>
                <w:szCs w:val="28"/>
                <w:cs/>
              </w:rPr>
              <w:t>ผลกระทบจากหุ้นที่ออกจำหน่าย</w:t>
            </w:r>
            <w:r w:rsidRPr="007C130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C1308">
              <w:rPr>
                <w:rFonts w:ascii="Angsana New" w:hAnsi="Angsana New" w:hint="cs"/>
                <w:sz w:val="28"/>
                <w:szCs w:val="28"/>
                <w:cs/>
              </w:rPr>
              <w:t>ณ</w:t>
            </w:r>
            <w:r w:rsidRPr="007C130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C1308">
              <w:rPr>
                <w:rFonts w:ascii="Angsana New" w:hAnsi="Angsana New" w:hint="cs"/>
                <w:sz w:val="28"/>
                <w:szCs w:val="28"/>
                <w:cs/>
              </w:rPr>
              <w:t>วันที่</w:t>
            </w:r>
          </w:p>
        </w:tc>
        <w:tc>
          <w:tcPr>
            <w:tcW w:w="307" w:type="dxa"/>
            <w:shd w:val="clear" w:color="auto" w:fill="auto"/>
          </w:tcPr>
          <w:p w14:paraId="3B07DD54" w14:textId="77777777" w:rsidR="00563069" w:rsidRPr="007C1308" w:rsidRDefault="0056306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37C2A02E" w14:textId="77777777" w:rsidR="00563069" w:rsidRPr="007C1308" w:rsidRDefault="00563069" w:rsidP="001927A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" w:type="dxa"/>
            <w:shd w:val="clear" w:color="auto" w:fill="auto"/>
          </w:tcPr>
          <w:p w14:paraId="4087D52F" w14:textId="77777777" w:rsidR="00563069" w:rsidRPr="007C1308" w:rsidRDefault="0056306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4"/>
              </w:tabs>
              <w:ind w:right="-9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shd w:val="clear" w:color="auto" w:fill="auto"/>
          </w:tcPr>
          <w:p w14:paraId="360A4910" w14:textId="77777777" w:rsidR="00563069" w:rsidRPr="007C1308" w:rsidRDefault="00563069" w:rsidP="001927A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" w:type="dxa"/>
            <w:shd w:val="clear" w:color="auto" w:fill="auto"/>
          </w:tcPr>
          <w:p w14:paraId="43A1AE40" w14:textId="77777777" w:rsidR="00563069" w:rsidRPr="007C1308" w:rsidRDefault="0056306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2CA69302" w14:textId="77777777" w:rsidR="00563069" w:rsidRPr="007C1308" w:rsidRDefault="00563069" w:rsidP="001927A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" w:type="dxa"/>
            <w:shd w:val="clear" w:color="auto" w:fill="auto"/>
          </w:tcPr>
          <w:p w14:paraId="0D6291B1" w14:textId="77777777" w:rsidR="00563069" w:rsidRPr="007C1308" w:rsidRDefault="0056306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</w:tcPr>
          <w:p w14:paraId="197BDE3D" w14:textId="77777777" w:rsidR="00563069" w:rsidRPr="007C1308" w:rsidRDefault="00563069" w:rsidP="001927A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63069" w:rsidRPr="007C1308" w14:paraId="11D8C585" w14:textId="77777777" w:rsidTr="00E34AF7">
        <w:tc>
          <w:tcPr>
            <w:tcW w:w="3780" w:type="dxa"/>
            <w:shd w:val="clear" w:color="auto" w:fill="auto"/>
          </w:tcPr>
          <w:p w14:paraId="479B8296" w14:textId="7C9FA1E4" w:rsidR="00563069" w:rsidRPr="007C1308" w:rsidRDefault="00563069" w:rsidP="001927AE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  <w:r w:rsidRPr="007C130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7C1308">
              <w:rPr>
                <w:rFonts w:ascii="Angsana New" w:hAnsi="Angsana New"/>
                <w:sz w:val="28"/>
                <w:szCs w:val="28"/>
              </w:rPr>
              <w:t xml:space="preserve">18 </w:t>
            </w:r>
            <w:r w:rsidRPr="007C1308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7C130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307" w:type="dxa"/>
            <w:shd w:val="clear" w:color="auto" w:fill="auto"/>
          </w:tcPr>
          <w:p w14:paraId="33ED7E5F" w14:textId="77777777" w:rsidR="00563069" w:rsidRPr="007C1308" w:rsidRDefault="0056306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shd w:val="clear" w:color="auto" w:fill="auto"/>
          </w:tcPr>
          <w:p w14:paraId="3915E019" w14:textId="5A0638C4" w:rsidR="00563069" w:rsidRPr="007C1308" w:rsidRDefault="00CF6170" w:rsidP="001927A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C130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1742F3E7" w14:textId="77777777" w:rsidR="00563069" w:rsidRPr="007C1308" w:rsidRDefault="0056306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4"/>
              </w:tabs>
              <w:ind w:right="-9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93B011" w14:textId="0D6D728F" w:rsidR="00563069" w:rsidRPr="007C1308" w:rsidRDefault="00563069" w:rsidP="001927A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C1308">
              <w:rPr>
                <w:rFonts w:ascii="Angsana New" w:hAnsi="Angsana New"/>
                <w:sz w:val="28"/>
                <w:szCs w:val="28"/>
                <w:lang w:val="en-US" w:bidi="th-TH"/>
              </w:rPr>
              <w:t>4,376</w:t>
            </w:r>
          </w:p>
        </w:tc>
        <w:tc>
          <w:tcPr>
            <w:tcW w:w="291" w:type="dxa"/>
            <w:shd w:val="clear" w:color="auto" w:fill="auto"/>
          </w:tcPr>
          <w:p w14:paraId="02D68380" w14:textId="77777777" w:rsidR="00563069" w:rsidRPr="007C1308" w:rsidRDefault="0056306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</w:tcPr>
          <w:p w14:paraId="7A7F7AC5" w14:textId="3BBCA247" w:rsidR="00563069" w:rsidRPr="007C1308" w:rsidRDefault="00CF6170" w:rsidP="001927A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C130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91" w:type="dxa"/>
            <w:shd w:val="clear" w:color="auto" w:fill="auto"/>
          </w:tcPr>
          <w:p w14:paraId="0795DD65" w14:textId="77777777" w:rsidR="00563069" w:rsidRPr="007C1308" w:rsidRDefault="0056306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  <w:shd w:val="clear" w:color="auto" w:fill="auto"/>
          </w:tcPr>
          <w:p w14:paraId="1B5B1F9F" w14:textId="7DB7C27F" w:rsidR="00563069" w:rsidRPr="007C1308" w:rsidRDefault="00563069" w:rsidP="001927A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C1308">
              <w:rPr>
                <w:rFonts w:ascii="Angsana New" w:hAnsi="Angsana New"/>
                <w:sz w:val="28"/>
                <w:szCs w:val="28"/>
                <w:lang w:val="en-US" w:bidi="th-TH"/>
              </w:rPr>
              <w:t>4,376</w:t>
            </w:r>
          </w:p>
        </w:tc>
      </w:tr>
      <w:tr w:rsidR="00563069" w:rsidRPr="007C1308" w14:paraId="6E61A75B" w14:textId="77777777" w:rsidTr="00DB0DBA">
        <w:tc>
          <w:tcPr>
            <w:tcW w:w="3780" w:type="dxa"/>
            <w:shd w:val="clear" w:color="auto" w:fill="auto"/>
          </w:tcPr>
          <w:p w14:paraId="441E3FFB" w14:textId="77777777" w:rsidR="00563069" w:rsidRPr="007C1308" w:rsidRDefault="00563069" w:rsidP="001927AE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C13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จำนวนหุ้นสามัญ</w:t>
            </w:r>
            <w:r w:rsidRPr="007C130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โดยวิธีถัวเฉลี่ยถ่วงน้ำหนัก</w:t>
            </w:r>
          </w:p>
        </w:tc>
        <w:tc>
          <w:tcPr>
            <w:tcW w:w="307" w:type="dxa"/>
            <w:shd w:val="clear" w:color="auto" w:fill="auto"/>
          </w:tcPr>
          <w:p w14:paraId="578950A8" w14:textId="77777777" w:rsidR="00563069" w:rsidRPr="007C1308" w:rsidRDefault="0056306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shd w:val="clear" w:color="auto" w:fill="auto"/>
          </w:tcPr>
          <w:p w14:paraId="49E81A04" w14:textId="77777777" w:rsidR="00563069" w:rsidRPr="007C1308" w:rsidRDefault="0056306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6" w:right="8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  <w:shd w:val="clear" w:color="auto" w:fill="auto"/>
          </w:tcPr>
          <w:p w14:paraId="683AF540" w14:textId="77777777" w:rsidR="00563069" w:rsidRPr="007C1308" w:rsidRDefault="0056306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8DF845F" w14:textId="77777777" w:rsidR="00563069" w:rsidRPr="007C1308" w:rsidRDefault="0056306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6" w:right="8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1" w:type="dxa"/>
            <w:shd w:val="clear" w:color="auto" w:fill="auto"/>
          </w:tcPr>
          <w:p w14:paraId="71E60E78" w14:textId="77777777" w:rsidR="00563069" w:rsidRPr="007C1308" w:rsidRDefault="0056306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shd w:val="clear" w:color="auto" w:fill="auto"/>
          </w:tcPr>
          <w:p w14:paraId="21C60942" w14:textId="77777777" w:rsidR="00563069" w:rsidRPr="007C1308" w:rsidRDefault="0056306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1" w:type="dxa"/>
            <w:shd w:val="clear" w:color="auto" w:fill="auto"/>
          </w:tcPr>
          <w:p w14:paraId="455DDF99" w14:textId="77777777" w:rsidR="00563069" w:rsidRPr="007C1308" w:rsidRDefault="0056306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shd w:val="clear" w:color="auto" w:fill="auto"/>
          </w:tcPr>
          <w:p w14:paraId="3D57DA62" w14:textId="77777777" w:rsidR="00563069" w:rsidRPr="007C1308" w:rsidRDefault="0056306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563069" w:rsidRPr="007C1308" w14:paraId="7D42E0E9" w14:textId="77777777" w:rsidTr="00DB0DBA">
        <w:tc>
          <w:tcPr>
            <w:tcW w:w="3780" w:type="dxa"/>
            <w:shd w:val="clear" w:color="auto" w:fill="auto"/>
          </w:tcPr>
          <w:p w14:paraId="335E5262" w14:textId="050B93B2" w:rsidR="00563069" w:rsidRPr="007C1308" w:rsidRDefault="00563069" w:rsidP="001927AE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C130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</w:t>
            </w:r>
            <w:r w:rsidRPr="007C130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7C13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Pr="007C130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ขั้นพื้นฐาน)</w:t>
            </w:r>
            <w:r w:rsidRPr="007C130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7C130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C130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7C130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307" w:type="dxa"/>
            <w:shd w:val="clear" w:color="auto" w:fill="auto"/>
          </w:tcPr>
          <w:p w14:paraId="448B4B0C" w14:textId="77777777" w:rsidR="00563069" w:rsidRPr="007C1308" w:rsidRDefault="0056306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tcBorders>
              <w:bottom w:val="double" w:sz="4" w:space="0" w:color="auto"/>
            </w:tcBorders>
            <w:shd w:val="clear" w:color="auto" w:fill="auto"/>
          </w:tcPr>
          <w:p w14:paraId="2ECAF635" w14:textId="6D3EAE99" w:rsidR="00563069" w:rsidRPr="007C1308" w:rsidRDefault="004818D5" w:rsidP="001927A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307,</w:t>
            </w:r>
            <w:r w:rsidR="005455DE" w:rsidRPr="007C130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005</w:t>
            </w:r>
          </w:p>
        </w:tc>
        <w:tc>
          <w:tcPr>
            <w:tcW w:w="292" w:type="dxa"/>
            <w:gridSpan w:val="2"/>
            <w:shd w:val="clear" w:color="auto" w:fill="auto"/>
          </w:tcPr>
          <w:p w14:paraId="3B5429D8" w14:textId="77777777" w:rsidR="00563069" w:rsidRPr="007C1308" w:rsidRDefault="0056306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double" w:sz="4" w:space="0" w:color="auto"/>
            </w:tcBorders>
            <w:shd w:val="clear" w:color="auto" w:fill="auto"/>
          </w:tcPr>
          <w:p w14:paraId="26D60E19" w14:textId="6EAF78B0" w:rsidR="00563069" w:rsidRPr="007C1308" w:rsidRDefault="00563069" w:rsidP="001927A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C130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304,376</w:t>
            </w:r>
          </w:p>
        </w:tc>
        <w:tc>
          <w:tcPr>
            <w:tcW w:w="291" w:type="dxa"/>
            <w:shd w:val="clear" w:color="auto" w:fill="auto"/>
          </w:tcPr>
          <w:p w14:paraId="7CE7AB9F" w14:textId="77777777" w:rsidR="00563069" w:rsidRPr="007C1308" w:rsidRDefault="0056306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9" w:type="dxa"/>
            <w:tcBorders>
              <w:bottom w:val="double" w:sz="4" w:space="0" w:color="auto"/>
            </w:tcBorders>
            <w:shd w:val="clear" w:color="auto" w:fill="auto"/>
          </w:tcPr>
          <w:p w14:paraId="5EAFEB18" w14:textId="4DCE9B29" w:rsidR="00563069" w:rsidRPr="007C1308" w:rsidRDefault="004818D5" w:rsidP="001927A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307,</w:t>
            </w:r>
            <w:r w:rsidR="005455DE" w:rsidRPr="007C130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005</w:t>
            </w:r>
          </w:p>
        </w:tc>
        <w:tc>
          <w:tcPr>
            <w:tcW w:w="291" w:type="dxa"/>
            <w:shd w:val="clear" w:color="auto" w:fill="auto"/>
          </w:tcPr>
          <w:p w14:paraId="1DDAED22" w14:textId="77777777" w:rsidR="00563069" w:rsidRPr="007C1308" w:rsidRDefault="0056306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5" w:type="dxa"/>
            <w:tcBorders>
              <w:bottom w:val="double" w:sz="4" w:space="0" w:color="auto"/>
            </w:tcBorders>
            <w:shd w:val="clear" w:color="auto" w:fill="auto"/>
          </w:tcPr>
          <w:p w14:paraId="72C7FD07" w14:textId="51D0538F" w:rsidR="00563069" w:rsidRPr="007C1308" w:rsidRDefault="00563069" w:rsidP="001927A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304,376</w:t>
            </w:r>
          </w:p>
        </w:tc>
      </w:tr>
      <w:tr w:rsidR="00563069" w:rsidRPr="007C1308" w14:paraId="384110CC" w14:textId="77777777" w:rsidTr="00DB0DBA">
        <w:tc>
          <w:tcPr>
            <w:tcW w:w="3780" w:type="dxa"/>
            <w:shd w:val="clear" w:color="auto" w:fill="auto"/>
          </w:tcPr>
          <w:p w14:paraId="09BB5617" w14:textId="77777777" w:rsidR="00563069" w:rsidRPr="007C1308" w:rsidRDefault="00563069" w:rsidP="001927AE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307" w:type="dxa"/>
            <w:shd w:val="clear" w:color="auto" w:fill="auto"/>
          </w:tcPr>
          <w:p w14:paraId="72E2652D" w14:textId="77777777" w:rsidR="00563069" w:rsidRPr="007C1308" w:rsidRDefault="0056306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double" w:sz="4" w:space="0" w:color="auto"/>
            </w:tcBorders>
            <w:shd w:val="clear" w:color="auto" w:fill="auto"/>
          </w:tcPr>
          <w:p w14:paraId="725071B8" w14:textId="77777777" w:rsidR="00563069" w:rsidRPr="007C1308" w:rsidRDefault="0056306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6" w:right="89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92" w:type="dxa"/>
            <w:gridSpan w:val="2"/>
            <w:shd w:val="clear" w:color="auto" w:fill="auto"/>
          </w:tcPr>
          <w:p w14:paraId="1327A226" w14:textId="77777777" w:rsidR="00563069" w:rsidRPr="007C1308" w:rsidRDefault="0056306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  <w:shd w:val="clear" w:color="auto" w:fill="auto"/>
          </w:tcPr>
          <w:p w14:paraId="72843A7B" w14:textId="77777777" w:rsidR="00563069" w:rsidRPr="007C1308" w:rsidRDefault="0056306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6" w:right="89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91" w:type="dxa"/>
            <w:shd w:val="clear" w:color="auto" w:fill="auto"/>
          </w:tcPr>
          <w:p w14:paraId="55C4871B" w14:textId="77777777" w:rsidR="00563069" w:rsidRPr="007C1308" w:rsidRDefault="0056306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double" w:sz="4" w:space="0" w:color="auto"/>
            </w:tcBorders>
            <w:shd w:val="clear" w:color="auto" w:fill="auto"/>
          </w:tcPr>
          <w:p w14:paraId="6F7FEB8D" w14:textId="77777777" w:rsidR="00563069" w:rsidRPr="007C1308" w:rsidRDefault="0056306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91" w:type="dxa"/>
            <w:shd w:val="clear" w:color="auto" w:fill="auto"/>
          </w:tcPr>
          <w:p w14:paraId="197C6AC6" w14:textId="77777777" w:rsidR="00563069" w:rsidRPr="007C1308" w:rsidRDefault="0056306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double" w:sz="4" w:space="0" w:color="auto"/>
            </w:tcBorders>
            <w:shd w:val="clear" w:color="auto" w:fill="auto"/>
          </w:tcPr>
          <w:p w14:paraId="5518ECCB" w14:textId="77777777" w:rsidR="00563069" w:rsidRPr="007C1308" w:rsidRDefault="0056306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563069" w:rsidRPr="007C1308" w14:paraId="52DC517F" w14:textId="77777777" w:rsidTr="00DB0DBA">
        <w:trPr>
          <w:trHeight w:val="425"/>
        </w:trPr>
        <w:tc>
          <w:tcPr>
            <w:tcW w:w="3780" w:type="dxa"/>
            <w:shd w:val="clear" w:color="auto" w:fill="auto"/>
          </w:tcPr>
          <w:p w14:paraId="332E2EE9" w14:textId="77777777" w:rsidR="00563069" w:rsidRPr="007C1308" w:rsidRDefault="00563069" w:rsidP="001927AE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กำไรต่อหุ้นขั้นพื้นฐาน </w:t>
            </w: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307" w:type="dxa"/>
            <w:shd w:val="clear" w:color="auto" w:fill="auto"/>
          </w:tcPr>
          <w:p w14:paraId="0DCA8175" w14:textId="77777777" w:rsidR="00563069" w:rsidRPr="007C1308" w:rsidRDefault="0056306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bottom w:val="double" w:sz="4" w:space="0" w:color="auto"/>
            </w:tcBorders>
            <w:shd w:val="clear" w:color="auto" w:fill="auto"/>
          </w:tcPr>
          <w:p w14:paraId="2CD50CB1" w14:textId="1E68ABAA" w:rsidR="00563069" w:rsidRPr="007C1308" w:rsidRDefault="00CC604B" w:rsidP="001927AE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0.36</w:t>
            </w:r>
          </w:p>
        </w:tc>
        <w:tc>
          <w:tcPr>
            <w:tcW w:w="292" w:type="dxa"/>
            <w:gridSpan w:val="2"/>
            <w:shd w:val="clear" w:color="auto" w:fill="auto"/>
          </w:tcPr>
          <w:p w14:paraId="0454BC12" w14:textId="77777777" w:rsidR="00563069" w:rsidRPr="007C1308" w:rsidRDefault="0056306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double" w:sz="4" w:space="0" w:color="auto"/>
            </w:tcBorders>
            <w:shd w:val="clear" w:color="auto" w:fill="auto"/>
          </w:tcPr>
          <w:p w14:paraId="41BFA2E1" w14:textId="4A51022B" w:rsidR="00563069" w:rsidRPr="007C1308" w:rsidRDefault="00563069" w:rsidP="001927AE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0.42</w:t>
            </w:r>
          </w:p>
        </w:tc>
        <w:tc>
          <w:tcPr>
            <w:tcW w:w="291" w:type="dxa"/>
            <w:shd w:val="clear" w:color="auto" w:fill="auto"/>
          </w:tcPr>
          <w:p w14:paraId="6FD86F3F" w14:textId="77777777" w:rsidR="00563069" w:rsidRPr="007C1308" w:rsidRDefault="0056306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9" w:type="dxa"/>
            <w:tcBorders>
              <w:bottom w:val="double" w:sz="4" w:space="0" w:color="auto"/>
            </w:tcBorders>
            <w:shd w:val="clear" w:color="auto" w:fill="auto"/>
          </w:tcPr>
          <w:p w14:paraId="5D30B819" w14:textId="716D2D1A" w:rsidR="00563069" w:rsidRPr="007C1308" w:rsidRDefault="00CC604B" w:rsidP="001927AE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0.36</w:t>
            </w:r>
          </w:p>
        </w:tc>
        <w:tc>
          <w:tcPr>
            <w:tcW w:w="291" w:type="dxa"/>
            <w:shd w:val="clear" w:color="auto" w:fill="auto"/>
          </w:tcPr>
          <w:p w14:paraId="31138CCC" w14:textId="77777777" w:rsidR="00563069" w:rsidRPr="007C1308" w:rsidRDefault="0056306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5" w:type="dxa"/>
            <w:tcBorders>
              <w:bottom w:val="double" w:sz="4" w:space="0" w:color="auto"/>
            </w:tcBorders>
            <w:shd w:val="clear" w:color="auto" w:fill="auto"/>
          </w:tcPr>
          <w:p w14:paraId="560D2F4C" w14:textId="063193D7" w:rsidR="00563069" w:rsidRPr="007C1308" w:rsidRDefault="00563069" w:rsidP="001927AE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0.42</w:t>
            </w:r>
          </w:p>
        </w:tc>
      </w:tr>
    </w:tbl>
    <w:p w14:paraId="137110F2" w14:textId="77777777" w:rsidR="000C17D8" w:rsidRPr="007C1308" w:rsidRDefault="000C17D8" w:rsidP="001927AE">
      <w:pPr>
        <w:rPr>
          <w:rFonts w:asciiTheme="majorBidi" w:hAnsiTheme="majorBidi" w:cstheme="majorBidi"/>
          <w:sz w:val="28"/>
          <w:szCs w:val="28"/>
          <w:lang w:val="en-GB" w:eastAsia="x-none"/>
        </w:rPr>
      </w:pPr>
    </w:p>
    <w:p w14:paraId="73A3C9B6" w14:textId="3DAD9D2F" w:rsidR="00905954" w:rsidRPr="007C1308" w:rsidRDefault="006038ED" w:rsidP="001927AE">
      <w:pPr>
        <w:pStyle w:val="Heading6"/>
        <w:ind w:left="540" w:right="-45" w:hanging="540"/>
        <w:jc w:val="thaiDistribute"/>
        <w:rPr>
          <w:rFonts w:ascii="Angsana New" w:eastAsia="MS Mincho" w:hAnsi="Angsana New"/>
          <w:sz w:val="28"/>
          <w:szCs w:val="28"/>
          <w:cs/>
        </w:rPr>
      </w:pPr>
      <w:r w:rsidRPr="007C1308">
        <w:rPr>
          <w:rFonts w:asciiTheme="majorBidi" w:hAnsiTheme="majorBidi" w:cstheme="majorBidi"/>
          <w:sz w:val="28"/>
          <w:szCs w:val="28"/>
          <w:lang w:val="en-GB"/>
        </w:rPr>
        <w:br w:type="page"/>
      </w:r>
      <w:r w:rsidR="007E56DD" w:rsidRPr="007C1308">
        <w:rPr>
          <w:rFonts w:asciiTheme="majorBidi" w:eastAsia="MS Mincho" w:hAnsiTheme="majorBidi" w:cstheme="majorBidi"/>
          <w:sz w:val="28"/>
          <w:szCs w:val="28"/>
        </w:rPr>
        <w:lastRenderedPageBreak/>
        <w:t>25</w:t>
      </w:r>
      <w:r w:rsidR="003F66C1" w:rsidRPr="007C1308">
        <w:rPr>
          <w:rFonts w:asciiTheme="majorBidi" w:eastAsia="MS Mincho" w:hAnsiTheme="majorBidi" w:cstheme="majorBidi"/>
          <w:sz w:val="28"/>
          <w:szCs w:val="28"/>
        </w:rPr>
        <w:tab/>
      </w:r>
      <w:r w:rsidR="006F219D" w:rsidRPr="007C1308">
        <w:rPr>
          <w:rFonts w:asciiTheme="majorBidi" w:eastAsia="MS Mincho" w:hAnsiTheme="majorBidi" w:cstheme="majorBidi"/>
          <w:sz w:val="28"/>
          <w:szCs w:val="28"/>
          <w:cs/>
          <w:lang w:val="en-US"/>
        </w:rPr>
        <w:t>เงินปัน</w:t>
      </w:r>
      <w:r w:rsidR="006F219D" w:rsidRPr="007C1308">
        <w:rPr>
          <w:rFonts w:asciiTheme="majorBidi" w:eastAsia="MS Mincho" w:hAnsiTheme="majorBidi" w:cstheme="majorBidi"/>
          <w:sz w:val="28"/>
          <w:szCs w:val="28"/>
          <w:cs/>
        </w:rPr>
        <w:t>ผ</w:t>
      </w:r>
      <w:r w:rsidR="00A22239" w:rsidRPr="007C1308">
        <w:rPr>
          <w:rFonts w:asciiTheme="majorBidi" w:eastAsia="MS Mincho" w:hAnsiTheme="majorBidi" w:cstheme="majorBidi" w:hint="cs"/>
          <w:sz w:val="28"/>
          <w:szCs w:val="28"/>
          <w:cs/>
        </w:rPr>
        <w:t>ล</w:t>
      </w:r>
    </w:p>
    <w:p w14:paraId="732C0CBE" w14:textId="6040AAFD" w:rsidR="00044AB8" w:rsidRPr="007C1308" w:rsidRDefault="00044AB8" w:rsidP="001927AE">
      <w:pPr>
        <w:spacing w:line="240" w:lineRule="auto"/>
        <w:rPr>
          <w:rFonts w:asciiTheme="majorBidi" w:eastAsia="MS Mincho" w:hAnsiTheme="majorBidi" w:cstheme="majorBidi"/>
          <w:sz w:val="20"/>
          <w:szCs w:val="20"/>
          <w:lang w:val="en-GB"/>
        </w:rPr>
      </w:pPr>
      <w:r w:rsidRPr="007C1308">
        <w:rPr>
          <w:rFonts w:asciiTheme="majorBidi" w:eastAsia="MS Mincho" w:hAnsiTheme="majorBidi" w:cstheme="majorBidi"/>
          <w:sz w:val="20"/>
          <w:szCs w:val="20"/>
          <w:lang w:val="en-GB"/>
        </w:rPr>
        <w:tab/>
      </w:r>
      <w:r w:rsidRPr="007C1308">
        <w:rPr>
          <w:rFonts w:asciiTheme="majorBidi" w:eastAsia="MS Mincho" w:hAnsiTheme="majorBidi" w:cstheme="majorBidi"/>
          <w:sz w:val="20"/>
          <w:szCs w:val="20"/>
          <w:lang w:val="en-GB"/>
        </w:rPr>
        <w:tab/>
      </w:r>
    </w:p>
    <w:p w14:paraId="2BEC9629" w14:textId="21034CDE" w:rsidR="00044AB8" w:rsidRPr="007C1308" w:rsidRDefault="002B2EAF" w:rsidP="001927AE">
      <w:pPr>
        <w:pStyle w:val="ListParagraph"/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8"/>
          <w:szCs w:val="28"/>
          <w:lang w:val="en-GB"/>
        </w:rPr>
      </w:pPr>
      <w:r w:rsidRPr="007C1308">
        <w:rPr>
          <w:rFonts w:asciiTheme="majorBidi" w:eastAsia="MS Mincho" w:hAnsiTheme="majorBidi" w:cstheme="majorBidi"/>
          <w:sz w:val="28"/>
          <w:szCs w:val="28"/>
          <w:cs/>
          <w:lang w:val="en-GB"/>
        </w:rPr>
        <w:t>เงิน</w:t>
      </w:r>
      <w:r w:rsidRPr="007C1308">
        <w:rPr>
          <w:rFonts w:asciiTheme="majorBidi" w:hAnsiTheme="majorBidi" w:cstheme="majorBidi"/>
          <w:sz w:val="28"/>
          <w:szCs w:val="28"/>
          <w:cs/>
        </w:rPr>
        <w:t>ปัน</w:t>
      </w:r>
      <w:r w:rsidRPr="007C1308">
        <w:rPr>
          <w:rFonts w:asciiTheme="majorBidi" w:eastAsia="MS Mincho" w:hAnsiTheme="majorBidi" w:cstheme="majorBidi"/>
          <w:sz w:val="28"/>
          <w:szCs w:val="28"/>
          <w:cs/>
          <w:lang w:val="en-GB"/>
        </w:rPr>
        <w:t>ผลที่บริษัทจ่ายให้ผู้ถือหุ้น มีดังนี้</w:t>
      </w:r>
    </w:p>
    <w:p w14:paraId="7F670E08" w14:textId="77777777" w:rsidR="00044AB8" w:rsidRPr="007C1308" w:rsidRDefault="00044AB8" w:rsidP="001927AE">
      <w:pPr>
        <w:spacing w:line="240" w:lineRule="auto"/>
        <w:rPr>
          <w:rFonts w:asciiTheme="majorBidi" w:eastAsia="MS Mincho" w:hAnsiTheme="majorBidi" w:cstheme="majorBidi"/>
          <w:sz w:val="20"/>
          <w:szCs w:val="20"/>
          <w:cs/>
          <w:lang w:val="en-GB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440"/>
        <w:gridCol w:w="270"/>
        <w:gridCol w:w="1800"/>
        <w:gridCol w:w="270"/>
        <w:gridCol w:w="1800"/>
        <w:gridCol w:w="316"/>
        <w:gridCol w:w="944"/>
      </w:tblGrid>
      <w:tr w:rsidR="00A75F66" w:rsidRPr="007C1308" w14:paraId="431858D7" w14:textId="77777777" w:rsidTr="000C7B4B">
        <w:trPr>
          <w:tblHeader/>
        </w:trPr>
        <w:tc>
          <w:tcPr>
            <w:tcW w:w="2250" w:type="dxa"/>
            <w:vAlign w:val="bottom"/>
          </w:tcPr>
          <w:p w14:paraId="1DC3C114" w14:textId="77777777" w:rsidR="00A75F66" w:rsidRPr="007C1308" w:rsidRDefault="00A75F66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79D2D6C8" w14:textId="77777777" w:rsidR="00A75F66" w:rsidRPr="007C1308" w:rsidRDefault="00A75F66" w:rsidP="001927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270" w:type="dxa"/>
          </w:tcPr>
          <w:p w14:paraId="2886B18A" w14:textId="77777777" w:rsidR="00A75F66" w:rsidRPr="007C1308" w:rsidRDefault="00A75F66" w:rsidP="001927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  <w:hideMark/>
          </w:tcPr>
          <w:p w14:paraId="5255D0C6" w14:textId="5444F24B" w:rsidR="00A75F66" w:rsidRPr="007C1308" w:rsidRDefault="00A75F66" w:rsidP="001927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</w:tc>
        <w:tc>
          <w:tcPr>
            <w:tcW w:w="270" w:type="dxa"/>
          </w:tcPr>
          <w:p w14:paraId="41372D5F" w14:textId="77777777" w:rsidR="00A75F66" w:rsidRPr="007C1308" w:rsidRDefault="00A75F66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  <w:hideMark/>
          </w:tcPr>
          <w:p w14:paraId="7CD46F7F" w14:textId="741006B4" w:rsidR="00A75F66" w:rsidRPr="007C1308" w:rsidRDefault="00A75F66" w:rsidP="001927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อัตราต่อหุ้น</w:t>
            </w:r>
          </w:p>
        </w:tc>
        <w:tc>
          <w:tcPr>
            <w:tcW w:w="316" w:type="dxa"/>
          </w:tcPr>
          <w:p w14:paraId="7CC6611B" w14:textId="77777777" w:rsidR="00A75F66" w:rsidRPr="007C1308" w:rsidRDefault="00A75F66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4" w:type="dxa"/>
            <w:vAlign w:val="bottom"/>
            <w:hideMark/>
          </w:tcPr>
          <w:p w14:paraId="61884051" w14:textId="77777777" w:rsidR="00A75F66" w:rsidRPr="007C1308" w:rsidRDefault="00A75F66" w:rsidP="001927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A75F66" w:rsidRPr="007C1308" w14:paraId="0EBABC15" w14:textId="77777777" w:rsidTr="000C7B4B">
        <w:trPr>
          <w:tblHeader/>
        </w:trPr>
        <w:tc>
          <w:tcPr>
            <w:tcW w:w="2250" w:type="dxa"/>
          </w:tcPr>
          <w:p w14:paraId="1814FBC9" w14:textId="77777777" w:rsidR="00A75F66" w:rsidRPr="007C1308" w:rsidRDefault="00A75F66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80C1307" w14:textId="77777777" w:rsidR="00A75F66" w:rsidRPr="007C1308" w:rsidRDefault="00A75F66" w:rsidP="001927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242D88D" w14:textId="77777777" w:rsidR="00A75F66" w:rsidRPr="007C1308" w:rsidRDefault="00A75F66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597A4701" w14:textId="77777777" w:rsidR="00A75F66" w:rsidRPr="007C1308" w:rsidRDefault="00A75F66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302CA88" w14:textId="77777777" w:rsidR="00A75F66" w:rsidRPr="007C1308" w:rsidRDefault="00A75F66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hideMark/>
          </w:tcPr>
          <w:p w14:paraId="5D2093BA" w14:textId="77777777" w:rsidR="00A75F66" w:rsidRPr="007C1308" w:rsidRDefault="00A75F66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316" w:type="dxa"/>
          </w:tcPr>
          <w:p w14:paraId="45D03BFC" w14:textId="77777777" w:rsidR="00A75F66" w:rsidRPr="007C1308" w:rsidRDefault="00A75F66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44" w:type="dxa"/>
            <w:hideMark/>
          </w:tcPr>
          <w:p w14:paraId="6099FE39" w14:textId="77777777" w:rsidR="00A75F66" w:rsidRPr="007C1308" w:rsidRDefault="00A75F66" w:rsidP="001927AE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75F66" w:rsidRPr="007C1308" w14:paraId="7540282B" w14:textId="77777777" w:rsidTr="000C7B4B">
        <w:tc>
          <w:tcPr>
            <w:tcW w:w="2250" w:type="dxa"/>
            <w:hideMark/>
          </w:tcPr>
          <w:p w14:paraId="2CCE3045" w14:textId="2CABB6F4" w:rsidR="00A75F66" w:rsidRPr="007C1308" w:rsidRDefault="007E56DD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563069"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440" w:type="dxa"/>
          </w:tcPr>
          <w:p w14:paraId="7D1E9B35" w14:textId="77777777" w:rsidR="00A75F66" w:rsidRPr="007C1308" w:rsidRDefault="00A75F66" w:rsidP="001927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A353FC9" w14:textId="77777777" w:rsidR="00A75F66" w:rsidRPr="007C1308" w:rsidRDefault="00A75F66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7DCBB7E" w14:textId="77777777" w:rsidR="00A75F66" w:rsidRPr="007C1308" w:rsidRDefault="00A75F66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119077" w14:textId="77777777" w:rsidR="00A75F66" w:rsidRPr="007C1308" w:rsidRDefault="00A75F66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EDFE7D7" w14:textId="77777777" w:rsidR="00A75F66" w:rsidRPr="007C1308" w:rsidRDefault="00A75F66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6" w:type="dxa"/>
          </w:tcPr>
          <w:p w14:paraId="7ECE0F4C" w14:textId="77777777" w:rsidR="00A75F66" w:rsidRPr="007C1308" w:rsidRDefault="00A75F66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</w:tcPr>
          <w:p w14:paraId="422DE1E7" w14:textId="77777777" w:rsidR="00A75F66" w:rsidRPr="007C1308" w:rsidRDefault="00A75F66" w:rsidP="001927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0FE4" w:rsidRPr="007C1308" w14:paraId="3081BDF0" w14:textId="77777777" w:rsidTr="000C7B4B">
        <w:tc>
          <w:tcPr>
            <w:tcW w:w="2250" w:type="dxa"/>
          </w:tcPr>
          <w:p w14:paraId="7367A891" w14:textId="4BCC28AD" w:rsidR="00980FE4" w:rsidRPr="007C1308" w:rsidDel="00D81378" w:rsidRDefault="00980FE4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บริษัท</w:t>
            </w:r>
          </w:p>
        </w:tc>
        <w:tc>
          <w:tcPr>
            <w:tcW w:w="1440" w:type="dxa"/>
          </w:tcPr>
          <w:p w14:paraId="6ABAB264" w14:textId="77777777" w:rsidR="00980FE4" w:rsidRPr="007C1308" w:rsidRDefault="00980FE4" w:rsidP="001927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75A9FF1" w14:textId="77777777" w:rsidR="00980FE4" w:rsidRPr="007C1308" w:rsidRDefault="00980FE4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AB68C76" w14:textId="77777777" w:rsidR="00980FE4" w:rsidRPr="007C1308" w:rsidRDefault="00980FE4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374F48" w14:textId="77777777" w:rsidR="00980FE4" w:rsidRPr="007C1308" w:rsidRDefault="00980FE4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1CE92A6A" w14:textId="77777777" w:rsidR="00980FE4" w:rsidRPr="007C1308" w:rsidRDefault="00980FE4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6" w:type="dxa"/>
          </w:tcPr>
          <w:p w14:paraId="380CF342" w14:textId="77777777" w:rsidR="00980FE4" w:rsidRPr="007C1308" w:rsidRDefault="00980FE4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</w:tcPr>
          <w:p w14:paraId="63DD0124" w14:textId="77777777" w:rsidR="00980FE4" w:rsidRPr="007C1308" w:rsidRDefault="00980FE4" w:rsidP="001927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C7B4B" w:rsidRPr="007C1308" w14:paraId="2DBEDFFE" w14:textId="77777777" w:rsidTr="000C7B4B">
        <w:tc>
          <w:tcPr>
            <w:tcW w:w="2250" w:type="dxa"/>
          </w:tcPr>
          <w:p w14:paraId="1E3A05BB" w14:textId="59E75ED3" w:rsidR="000C7B4B" w:rsidRPr="007C1308" w:rsidRDefault="005357FE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1308">
              <w:rPr>
                <w:rFonts w:ascii="Angsana New" w:hAnsi="Angsana New" w:hint="cs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440" w:type="dxa"/>
          </w:tcPr>
          <w:p w14:paraId="32FA8936" w14:textId="68BDF917" w:rsidR="000C7B4B" w:rsidRPr="007C1308" w:rsidRDefault="00713A13" w:rsidP="001927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</w:rPr>
              <w:t xml:space="preserve">27 </w:t>
            </w:r>
            <w:r w:rsidRPr="007C1308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  <w:cs/>
              </w:rPr>
              <w:t>เมษายน</w:t>
            </w:r>
            <w:r w:rsidRPr="007C1308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</w:rPr>
              <w:t xml:space="preserve"> 2565</w:t>
            </w:r>
            <w:r w:rsidRPr="007C1308">
              <w:rPr>
                <w:rStyle w:val="eop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</w:tc>
        <w:tc>
          <w:tcPr>
            <w:tcW w:w="270" w:type="dxa"/>
          </w:tcPr>
          <w:p w14:paraId="506EB1E3" w14:textId="77777777" w:rsidR="000C7B4B" w:rsidRPr="007C1308" w:rsidRDefault="000C7B4B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1AB2011" w14:textId="40ED5F34" w:rsidR="000C7B4B" w:rsidRPr="007C1308" w:rsidRDefault="00F52DFC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  <w:cs/>
              </w:rPr>
              <w:t>พฤษภาคม</w:t>
            </w:r>
            <w:r w:rsidRPr="007C1308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</w:rPr>
              <w:t xml:space="preserve"> 2565</w:t>
            </w:r>
            <w:r w:rsidRPr="007C1308">
              <w:rPr>
                <w:rStyle w:val="eop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</w:tc>
        <w:tc>
          <w:tcPr>
            <w:tcW w:w="270" w:type="dxa"/>
          </w:tcPr>
          <w:p w14:paraId="5CF9F468" w14:textId="77777777" w:rsidR="000C7B4B" w:rsidRPr="007C1308" w:rsidRDefault="000C7B4B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C221783" w14:textId="1199D878" w:rsidR="007243A0" w:rsidRPr="007C1308" w:rsidRDefault="007243A0" w:rsidP="001927A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C1308">
              <w:rPr>
                <w:rFonts w:ascii="Angsana New" w:hAnsi="Angsana New"/>
                <w:sz w:val="28"/>
                <w:szCs w:val="28"/>
                <w:lang w:val="en-US" w:bidi="th-TH"/>
              </w:rPr>
              <w:t>0.17</w:t>
            </w:r>
          </w:p>
        </w:tc>
        <w:tc>
          <w:tcPr>
            <w:tcW w:w="316" w:type="dxa"/>
          </w:tcPr>
          <w:p w14:paraId="42ED05B5" w14:textId="77777777" w:rsidR="000C7B4B" w:rsidRPr="007C1308" w:rsidRDefault="000C7B4B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</w:tcPr>
          <w:p w14:paraId="1A00DA2E" w14:textId="123DB874" w:rsidR="000C7B4B" w:rsidRPr="007C1308" w:rsidRDefault="00204083" w:rsidP="001927AE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C1308">
              <w:rPr>
                <w:rFonts w:ascii="Angsana New" w:hAnsi="Angsana New"/>
                <w:sz w:val="28"/>
                <w:szCs w:val="28"/>
                <w:lang w:val="en-US" w:bidi="th-TH"/>
              </w:rPr>
              <w:t>52.19</w:t>
            </w:r>
          </w:p>
        </w:tc>
      </w:tr>
      <w:tr w:rsidR="000C7B4B" w:rsidRPr="007C1308" w14:paraId="23827162" w14:textId="77777777" w:rsidTr="000C7B4B">
        <w:tc>
          <w:tcPr>
            <w:tcW w:w="2250" w:type="dxa"/>
            <w:hideMark/>
          </w:tcPr>
          <w:p w14:paraId="3951DDE0" w14:textId="68335864" w:rsidR="000C7B4B" w:rsidRPr="007C1308" w:rsidRDefault="005357FE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="Angsana New" w:hAnsi="Angsana New" w:hint="cs"/>
                <w:sz w:val="28"/>
                <w:szCs w:val="28"/>
                <w:cs/>
              </w:rPr>
              <w:t>เงินปันผลระหว่างกาล</w:t>
            </w:r>
          </w:p>
        </w:tc>
        <w:tc>
          <w:tcPr>
            <w:tcW w:w="1440" w:type="dxa"/>
          </w:tcPr>
          <w:p w14:paraId="14B9B5B7" w14:textId="59CBA10F" w:rsidR="000C7B4B" w:rsidRPr="007C1308" w:rsidRDefault="00F52DFC" w:rsidP="001927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</w:rPr>
              <w:t xml:space="preserve">8 </w:t>
            </w:r>
            <w:r w:rsidRPr="007C1308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  <w:cs/>
              </w:rPr>
              <w:t xml:space="preserve">สิงหาคม </w:t>
            </w:r>
            <w:r w:rsidRPr="007C1308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</w:rPr>
              <w:t>2565</w:t>
            </w:r>
            <w:r w:rsidRPr="007C1308">
              <w:rPr>
                <w:rStyle w:val="eop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</w:tc>
        <w:tc>
          <w:tcPr>
            <w:tcW w:w="270" w:type="dxa"/>
          </w:tcPr>
          <w:p w14:paraId="337CF111" w14:textId="77777777" w:rsidR="000C7B4B" w:rsidRPr="007C1308" w:rsidRDefault="000C7B4B" w:rsidP="001927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B38ECDF" w14:textId="3DE5087A" w:rsidR="000C7B4B" w:rsidRPr="007C1308" w:rsidRDefault="007243A0" w:rsidP="001927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  <w:cs/>
              </w:rPr>
              <w:t xml:space="preserve">กันยายน </w:t>
            </w:r>
            <w:r w:rsidRPr="007C1308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</w:rPr>
              <w:t>2565</w:t>
            </w:r>
            <w:r w:rsidRPr="007C1308">
              <w:rPr>
                <w:rStyle w:val="eop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</w:tc>
        <w:tc>
          <w:tcPr>
            <w:tcW w:w="270" w:type="dxa"/>
          </w:tcPr>
          <w:p w14:paraId="31E3FCBB" w14:textId="77777777" w:rsidR="000C7B4B" w:rsidRPr="007C1308" w:rsidRDefault="000C7B4B" w:rsidP="001927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126363FC" w14:textId="2A4EBD2A" w:rsidR="000C7B4B" w:rsidRPr="007C1308" w:rsidRDefault="007243A0" w:rsidP="001927A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C1308">
              <w:rPr>
                <w:rFonts w:ascii="Angsana New" w:hAnsi="Angsana New"/>
                <w:sz w:val="28"/>
                <w:szCs w:val="28"/>
                <w:lang w:val="en-US" w:bidi="th-TH"/>
              </w:rPr>
              <w:t>0.12</w:t>
            </w:r>
          </w:p>
        </w:tc>
        <w:tc>
          <w:tcPr>
            <w:tcW w:w="316" w:type="dxa"/>
          </w:tcPr>
          <w:p w14:paraId="09FF6A0E" w14:textId="77777777" w:rsidR="000C7B4B" w:rsidRPr="007C1308" w:rsidRDefault="000C7B4B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nil"/>
              <w:left w:val="nil"/>
              <w:right w:val="nil"/>
            </w:tcBorders>
          </w:tcPr>
          <w:p w14:paraId="269454B5" w14:textId="1ACE1787" w:rsidR="000C7B4B" w:rsidRPr="007C1308" w:rsidRDefault="00204083" w:rsidP="001927AE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C1308">
              <w:rPr>
                <w:rFonts w:ascii="Angsana New" w:hAnsi="Angsana New"/>
                <w:sz w:val="28"/>
                <w:szCs w:val="28"/>
                <w:lang w:val="en-US" w:bidi="th-TH"/>
              </w:rPr>
              <w:t>36.84</w:t>
            </w:r>
          </w:p>
        </w:tc>
      </w:tr>
      <w:tr w:rsidR="000C7B4B" w:rsidRPr="007C1308" w14:paraId="76898A2E" w14:textId="77777777" w:rsidTr="000C7B4B">
        <w:tc>
          <w:tcPr>
            <w:tcW w:w="2250" w:type="dxa"/>
          </w:tcPr>
          <w:p w14:paraId="5E4476F8" w14:textId="045C68F6" w:rsidR="000C7B4B" w:rsidRPr="007C1308" w:rsidRDefault="000C7B4B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</w:tcPr>
          <w:p w14:paraId="0394F50B" w14:textId="77777777" w:rsidR="000C7B4B" w:rsidRPr="007C1308" w:rsidRDefault="000C7B4B" w:rsidP="001927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04895E86" w14:textId="77777777" w:rsidR="000C7B4B" w:rsidRPr="007C1308" w:rsidRDefault="000C7B4B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800" w:type="dxa"/>
          </w:tcPr>
          <w:p w14:paraId="24FBDEA6" w14:textId="77777777" w:rsidR="000C7B4B" w:rsidRPr="007C1308" w:rsidRDefault="000C7B4B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6D9940F9" w14:textId="77777777" w:rsidR="000C7B4B" w:rsidRPr="007C1308" w:rsidRDefault="000C7B4B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</w:tcPr>
          <w:p w14:paraId="2B5E72EA" w14:textId="77777777" w:rsidR="000C7B4B" w:rsidRPr="007C1308" w:rsidRDefault="000C7B4B" w:rsidP="001927A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0"/>
                <w:cs/>
                <w:lang w:val="en-US"/>
              </w:rPr>
            </w:pPr>
          </w:p>
        </w:tc>
        <w:tc>
          <w:tcPr>
            <w:tcW w:w="316" w:type="dxa"/>
          </w:tcPr>
          <w:p w14:paraId="616B488F" w14:textId="77777777" w:rsidR="000C7B4B" w:rsidRPr="007C1308" w:rsidRDefault="000C7B4B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944" w:type="dxa"/>
            <w:tcBorders>
              <w:left w:val="nil"/>
              <w:bottom w:val="nil"/>
              <w:right w:val="nil"/>
            </w:tcBorders>
          </w:tcPr>
          <w:p w14:paraId="6BCB6FB6" w14:textId="77777777" w:rsidR="000C7B4B" w:rsidRPr="007C1308" w:rsidRDefault="000C7B4B" w:rsidP="001927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</w:tr>
      <w:tr w:rsidR="000C7B4B" w:rsidRPr="007C1308" w14:paraId="36F2BCCF" w14:textId="77777777" w:rsidTr="000C7B4B">
        <w:tc>
          <w:tcPr>
            <w:tcW w:w="2250" w:type="dxa"/>
            <w:hideMark/>
          </w:tcPr>
          <w:p w14:paraId="15870AAA" w14:textId="01D210AC" w:rsidR="000C7B4B" w:rsidRPr="007C1308" w:rsidRDefault="000C7B4B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78B0CA49" w14:textId="77777777" w:rsidR="000C7B4B" w:rsidRPr="007C1308" w:rsidRDefault="000C7B4B" w:rsidP="001927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14D4B01" w14:textId="77777777" w:rsidR="000C7B4B" w:rsidRPr="007C1308" w:rsidRDefault="000C7B4B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D434232" w14:textId="77777777" w:rsidR="000C7B4B" w:rsidRPr="007C1308" w:rsidRDefault="000C7B4B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4F7A64" w14:textId="77777777" w:rsidR="000C7B4B" w:rsidRPr="007C1308" w:rsidRDefault="000C7B4B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C171C7B" w14:textId="77777777" w:rsidR="000C7B4B" w:rsidRPr="007C1308" w:rsidRDefault="000C7B4B" w:rsidP="001927A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16" w:type="dxa"/>
          </w:tcPr>
          <w:p w14:paraId="5DAC5F77" w14:textId="77777777" w:rsidR="000C7B4B" w:rsidRPr="007C1308" w:rsidRDefault="000C7B4B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</w:tcPr>
          <w:p w14:paraId="38D74EB1" w14:textId="77777777" w:rsidR="000C7B4B" w:rsidRPr="007C1308" w:rsidRDefault="000C7B4B" w:rsidP="001927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57FE" w:rsidRPr="007C1308" w14:paraId="1FCAF106" w14:textId="77777777" w:rsidTr="000C7B4B">
        <w:tc>
          <w:tcPr>
            <w:tcW w:w="2250" w:type="dxa"/>
          </w:tcPr>
          <w:p w14:paraId="376EFA38" w14:textId="7C46020E" w:rsidR="005357FE" w:rsidRPr="007C1308" w:rsidRDefault="005357FE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ไอ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C1308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ซีเคียว จำกัด</w:t>
            </w:r>
          </w:p>
        </w:tc>
        <w:tc>
          <w:tcPr>
            <w:tcW w:w="1440" w:type="dxa"/>
          </w:tcPr>
          <w:p w14:paraId="3781F61C" w14:textId="5A8C93EA" w:rsidR="005357FE" w:rsidRPr="007C1308" w:rsidRDefault="005357FE" w:rsidP="001927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FCB59C1" w14:textId="77777777" w:rsidR="005357FE" w:rsidRPr="007C1308" w:rsidRDefault="005357FE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73F02D4" w14:textId="369A5A72" w:rsidR="005357FE" w:rsidRPr="007C1308" w:rsidRDefault="005357FE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5C3DF5" w14:textId="77777777" w:rsidR="005357FE" w:rsidRPr="007C1308" w:rsidRDefault="005357FE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8C1A9A9" w14:textId="555EF2ED" w:rsidR="005357FE" w:rsidRPr="007C1308" w:rsidRDefault="005357FE" w:rsidP="001927A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16" w:type="dxa"/>
          </w:tcPr>
          <w:p w14:paraId="48968113" w14:textId="77777777" w:rsidR="005357FE" w:rsidRPr="007C1308" w:rsidRDefault="005357FE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</w:tcPr>
          <w:p w14:paraId="50E29715" w14:textId="44E30C62" w:rsidR="005357FE" w:rsidRPr="007C1308" w:rsidRDefault="005357FE" w:rsidP="001927AE">
            <w:pPr>
              <w:tabs>
                <w:tab w:val="clear" w:pos="227"/>
                <w:tab w:val="clear" w:pos="454"/>
                <w:tab w:val="clear" w:pos="680"/>
                <w:tab w:val="left" w:pos="39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7587" w:rsidRPr="007C1308" w14:paraId="273E2C78" w14:textId="77777777" w:rsidTr="000C7B4B">
        <w:tc>
          <w:tcPr>
            <w:tcW w:w="2250" w:type="dxa"/>
          </w:tcPr>
          <w:p w14:paraId="6ED1CAD5" w14:textId="4EB9F036" w:rsidR="007A7587" w:rsidRPr="007C1308" w:rsidRDefault="007A7587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440" w:type="dxa"/>
          </w:tcPr>
          <w:p w14:paraId="015F475E" w14:textId="3C0C74D6" w:rsidR="007A7587" w:rsidRPr="007C1308" w:rsidRDefault="007A7587" w:rsidP="001927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</w:rPr>
              <w:t xml:space="preserve">27 </w:t>
            </w:r>
            <w:r w:rsidRPr="007C1308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  <w:cs/>
              </w:rPr>
              <w:t>เมษายน</w:t>
            </w:r>
            <w:r w:rsidRPr="007C1308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</w:rPr>
              <w:t xml:space="preserve"> 2565</w:t>
            </w:r>
            <w:r w:rsidRPr="007C1308">
              <w:rPr>
                <w:rStyle w:val="eop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</w:tc>
        <w:tc>
          <w:tcPr>
            <w:tcW w:w="270" w:type="dxa"/>
          </w:tcPr>
          <w:p w14:paraId="3F418989" w14:textId="77777777" w:rsidR="007A7587" w:rsidRPr="007C1308" w:rsidRDefault="007A7587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04622F0" w14:textId="44EAFC1A" w:rsidR="007A7587" w:rsidRPr="007C1308" w:rsidRDefault="007A7587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  <w:cs/>
              </w:rPr>
              <w:t>พฤษภาคม</w:t>
            </w:r>
            <w:r w:rsidRPr="007C1308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</w:rPr>
              <w:t xml:space="preserve"> 2565</w:t>
            </w:r>
            <w:r w:rsidRPr="007C1308">
              <w:rPr>
                <w:rStyle w:val="eop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</w:tc>
        <w:tc>
          <w:tcPr>
            <w:tcW w:w="270" w:type="dxa"/>
          </w:tcPr>
          <w:p w14:paraId="2DB73225" w14:textId="77777777" w:rsidR="007A7587" w:rsidRPr="007C1308" w:rsidRDefault="007A7587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80B90ED" w14:textId="05D63A6E" w:rsidR="007A7587" w:rsidRPr="007C1308" w:rsidRDefault="007A7587" w:rsidP="001927A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C1308">
              <w:rPr>
                <w:rFonts w:ascii="Angsana New" w:hAnsi="Angsana New"/>
                <w:sz w:val="28"/>
                <w:szCs w:val="28"/>
                <w:lang w:val="en-US" w:bidi="th-TH"/>
              </w:rPr>
              <w:t>50.00</w:t>
            </w:r>
          </w:p>
        </w:tc>
        <w:tc>
          <w:tcPr>
            <w:tcW w:w="316" w:type="dxa"/>
          </w:tcPr>
          <w:p w14:paraId="1EC3CBFC" w14:textId="77777777" w:rsidR="007A7587" w:rsidRPr="007C1308" w:rsidRDefault="007A7587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</w:tcPr>
          <w:p w14:paraId="58754E00" w14:textId="068C3E4B" w:rsidR="007A7587" w:rsidRPr="007C1308" w:rsidRDefault="007A7587" w:rsidP="001927AE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 xml:space="preserve">   20.00</w:t>
            </w:r>
          </w:p>
        </w:tc>
      </w:tr>
      <w:tr w:rsidR="007A7587" w:rsidRPr="007C1308" w14:paraId="7CCEBB69" w14:textId="77777777" w:rsidTr="000C7B4B">
        <w:tc>
          <w:tcPr>
            <w:tcW w:w="2250" w:type="dxa"/>
          </w:tcPr>
          <w:p w14:paraId="24DCE7E3" w14:textId="77777777" w:rsidR="007A7587" w:rsidRPr="007C1308" w:rsidRDefault="007A7587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49B8B539" w14:textId="77777777" w:rsidR="007A7587" w:rsidRPr="007C1308" w:rsidRDefault="007A7587" w:rsidP="001927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4E0D29AB" w14:textId="77777777" w:rsidR="007A7587" w:rsidRPr="007C1308" w:rsidRDefault="007A7587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0" w:type="dxa"/>
          </w:tcPr>
          <w:p w14:paraId="6A04566B" w14:textId="77777777" w:rsidR="007A7587" w:rsidRPr="007C1308" w:rsidRDefault="007A7587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437423C8" w14:textId="77777777" w:rsidR="007A7587" w:rsidRPr="007C1308" w:rsidRDefault="007A7587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0" w:type="dxa"/>
          </w:tcPr>
          <w:p w14:paraId="598D927C" w14:textId="77777777" w:rsidR="007A7587" w:rsidRPr="007C1308" w:rsidRDefault="007A7587" w:rsidP="001927A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316" w:type="dxa"/>
          </w:tcPr>
          <w:p w14:paraId="27398F4B" w14:textId="77777777" w:rsidR="007A7587" w:rsidRPr="007C1308" w:rsidRDefault="007A7587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44" w:type="dxa"/>
          </w:tcPr>
          <w:p w14:paraId="663AE777" w14:textId="77777777" w:rsidR="007A7587" w:rsidRPr="007C1308" w:rsidRDefault="007A7587" w:rsidP="001927AE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108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7A7587" w:rsidRPr="007C1308" w14:paraId="076214F6" w14:textId="77777777" w:rsidTr="000C7B4B">
        <w:tc>
          <w:tcPr>
            <w:tcW w:w="2250" w:type="dxa"/>
          </w:tcPr>
          <w:p w14:paraId="7B8C535C" w14:textId="551D9F0B" w:rsidR="007A7587" w:rsidRPr="007C1308" w:rsidRDefault="007A7587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วีเซิร์ฟพลัส จำกัด</w:t>
            </w:r>
          </w:p>
        </w:tc>
        <w:tc>
          <w:tcPr>
            <w:tcW w:w="1440" w:type="dxa"/>
          </w:tcPr>
          <w:p w14:paraId="5166E635" w14:textId="77777777" w:rsidR="007A7587" w:rsidRPr="007C1308" w:rsidRDefault="007A7587" w:rsidP="001927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39A6DC5" w14:textId="77777777" w:rsidR="007A7587" w:rsidRPr="007C1308" w:rsidRDefault="007A7587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6721BB3" w14:textId="77777777" w:rsidR="007A7587" w:rsidRPr="007C1308" w:rsidRDefault="007A7587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29D62B0" w14:textId="77777777" w:rsidR="007A7587" w:rsidRPr="007C1308" w:rsidRDefault="007A7587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ADFF0C6" w14:textId="77777777" w:rsidR="007A7587" w:rsidRPr="007C1308" w:rsidRDefault="007A7587" w:rsidP="001927A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16" w:type="dxa"/>
          </w:tcPr>
          <w:p w14:paraId="0C24B8EB" w14:textId="77777777" w:rsidR="007A7587" w:rsidRPr="007C1308" w:rsidRDefault="007A7587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</w:tcPr>
          <w:p w14:paraId="77D6D2CE" w14:textId="77777777" w:rsidR="007A7587" w:rsidRPr="007C1308" w:rsidRDefault="007A7587" w:rsidP="001927AE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7A7587" w:rsidRPr="007C1308" w14:paraId="0FEE2F10" w14:textId="77777777" w:rsidTr="000C7B4B">
        <w:tc>
          <w:tcPr>
            <w:tcW w:w="2250" w:type="dxa"/>
          </w:tcPr>
          <w:p w14:paraId="1A0C04DA" w14:textId="3FF4E658" w:rsidR="007A7587" w:rsidRPr="007C1308" w:rsidRDefault="007A7587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440" w:type="dxa"/>
          </w:tcPr>
          <w:p w14:paraId="5A22DDD6" w14:textId="65D0054C" w:rsidR="007A7587" w:rsidRPr="007C1308" w:rsidRDefault="007A7587" w:rsidP="001927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C1308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</w:rPr>
              <w:t xml:space="preserve">27 </w:t>
            </w:r>
            <w:r w:rsidRPr="007C1308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  <w:cs/>
              </w:rPr>
              <w:t xml:space="preserve">เมษายน </w:t>
            </w:r>
            <w:r w:rsidRPr="007C1308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</w:rPr>
              <w:t>2565</w:t>
            </w:r>
            <w:r w:rsidRPr="007C1308">
              <w:rPr>
                <w:rStyle w:val="eop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</w:tc>
        <w:tc>
          <w:tcPr>
            <w:tcW w:w="270" w:type="dxa"/>
          </w:tcPr>
          <w:p w14:paraId="06A52EE4" w14:textId="77777777" w:rsidR="007A7587" w:rsidRPr="007C1308" w:rsidRDefault="007A7587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0" w:type="dxa"/>
          </w:tcPr>
          <w:p w14:paraId="0A0493A2" w14:textId="78681843" w:rsidR="007A7587" w:rsidRPr="007C1308" w:rsidRDefault="007A7587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C1308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  <w:cs/>
              </w:rPr>
              <w:t xml:space="preserve">พฤษภาคม </w:t>
            </w:r>
            <w:r w:rsidRPr="007C1308">
              <w:rPr>
                <w:rStyle w:val="normaltextrun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</w:rPr>
              <w:t>2565</w:t>
            </w:r>
            <w:r w:rsidRPr="007C1308">
              <w:rPr>
                <w:rStyle w:val="eop"/>
                <w:rFonts w:ascii="Angsana New" w:hAnsi="Angsana New" w:hint="cs"/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</w:tc>
        <w:tc>
          <w:tcPr>
            <w:tcW w:w="270" w:type="dxa"/>
          </w:tcPr>
          <w:p w14:paraId="6CA0672B" w14:textId="77777777" w:rsidR="007A7587" w:rsidRPr="007C1308" w:rsidRDefault="007A7587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0" w:type="dxa"/>
          </w:tcPr>
          <w:p w14:paraId="60A2DB19" w14:textId="4C77B282" w:rsidR="007A7587" w:rsidRPr="007C1308" w:rsidRDefault="007A7587" w:rsidP="001927A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0"/>
                <w:lang w:val="en-US" w:bidi="th-TH"/>
              </w:rPr>
            </w:pPr>
            <w:r w:rsidRPr="007C1308">
              <w:rPr>
                <w:rFonts w:ascii="Angsana New" w:hAnsi="Angsana New"/>
                <w:sz w:val="28"/>
                <w:szCs w:val="28"/>
                <w:lang w:val="en-US" w:bidi="th-TH"/>
              </w:rPr>
              <w:t>125.00</w:t>
            </w:r>
          </w:p>
        </w:tc>
        <w:tc>
          <w:tcPr>
            <w:tcW w:w="316" w:type="dxa"/>
          </w:tcPr>
          <w:p w14:paraId="62BC3F4C" w14:textId="77777777" w:rsidR="007A7587" w:rsidRPr="007C1308" w:rsidRDefault="007A7587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44" w:type="dxa"/>
          </w:tcPr>
          <w:p w14:paraId="6AD5320E" w14:textId="2707FBEC" w:rsidR="007A7587" w:rsidRPr="007C1308" w:rsidRDefault="007A7587" w:rsidP="001927AE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108"/>
              <w:rPr>
                <w:rFonts w:ascii="Angsana New" w:hAnsi="Angsana New"/>
                <w:sz w:val="20"/>
                <w:lang w:val="en-US" w:bidi="th-TH"/>
              </w:rPr>
            </w:pPr>
            <w:r w:rsidRPr="007C1308">
              <w:rPr>
                <w:rFonts w:ascii="Angsana New" w:hAnsi="Angsana New"/>
                <w:sz w:val="28"/>
                <w:szCs w:val="28"/>
                <w:lang w:val="en-US" w:bidi="th-TH"/>
              </w:rPr>
              <w:t>50.00</w:t>
            </w:r>
          </w:p>
        </w:tc>
      </w:tr>
      <w:tr w:rsidR="007A7587" w:rsidRPr="007C1308" w14:paraId="6214F701" w14:textId="77777777" w:rsidTr="000C7B4B">
        <w:tc>
          <w:tcPr>
            <w:tcW w:w="2250" w:type="dxa"/>
          </w:tcPr>
          <w:p w14:paraId="487B3D85" w14:textId="77777777" w:rsidR="007A7587" w:rsidRPr="007C1308" w:rsidRDefault="007A7587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3AF3F294" w14:textId="77777777" w:rsidR="007A7587" w:rsidRPr="007C1308" w:rsidRDefault="007A7587" w:rsidP="001927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3BADFABF" w14:textId="77777777" w:rsidR="007A7587" w:rsidRPr="007C1308" w:rsidRDefault="007A7587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0" w:type="dxa"/>
          </w:tcPr>
          <w:p w14:paraId="1C794935" w14:textId="77777777" w:rsidR="007A7587" w:rsidRPr="007C1308" w:rsidRDefault="007A7587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73FA253B" w14:textId="77777777" w:rsidR="007A7587" w:rsidRPr="007C1308" w:rsidRDefault="007A7587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0" w:type="dxa"/>
          </w:tcPr>
          <w:p w14:paraId="5E73445D" w14:textId="77777777" w:rsidR="007A7587" w:rsidRPr="007C1308" w:rsidRDefault="007A7587" w:rsidP="001927A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316" w:type="dxa"/>
          </w:tcPr>
          <w:p w14:paraId="07128E69" w14:textId="77777777" w:rsidR="007A7587" w:rsidRPr="007C1308" w:rsidRDefault="007A7587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44" w:type="dxa"/>
          </w:tcPr>
          <w:p w14:paraId="6DEE17D3" w14:textId="77777777" w:rsidR="007A7587" w:rsidRPr="007C1308" w:rsidRDefault="007A7587" w:rsidP="001927AE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108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7A7587" w:rsidRPr="007C1308" w14:paraId="62261D36" w14:textId="77777777" w:rsidTr="000C7B4B">
        <w:tc>
          <w:tcPr>
            <w:tcW w:w="2250" w:type="dxa"/>
          </w:tcPr>
          <w:p w14:paraId="69E0AF28" w14:textId="1FEC3506" w:rsidR="007A7587" w:rsidRPr="007C1308" w:rsidRDefault="007A7587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440" w:type="dxa"/>
          </w:tcPr>
          <w:p w14:paraId="6BAC9447" w14:textId="77777777" w:rsidR="007A7587" w:rsidRPr="007C1308" w:rsidRDefault="007A7587" w:rsidP="001927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6C16692" w14:textId="77777777" w:rsidR="007A7587" w:rsidRPr="007C1308" w:rsidRDefault="007A7587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488D5C4" w14:textId="77777777" w:rsidR="007A7587" w:rsidRPr="007C1308" w:rsidRDefault="007A7587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7D9B2B" w14:textId="77777777" w:rsidR="007A7587" w:rsidRPr="007C1308" w:rsidRDefault="007A7587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DB687BB" w14:textId="77777777" w:rsidR="007A7587" w:rsidRPr="007C1308" w:rsidRDefault="007A7587" w:rsidP="001927A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16" w:type="dxa"/>
          </w:tcPr>
          <w:p w14:paraId="2E81D2DF" w14:textId="77777777" w:rsidR="007A7587" w:rsidRPr="007C1308" w:rsidRDefault="007A7587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</w:tcPr>
          <w:p w14:paraId="458388DB" w14:textId="77777777" w:rsidR="007A7587" w:rsidRPr="007C1308" w:rsidRDefault="007A7587" w:rsidP="001927AE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7A7587" w:rsidRPr="007C1308" w14:paraId="44678497" w14:textId="77777777" w:rsidTr="000C7B4B">
        <w:tc>
          <w:tcPr>
            <w:tcW w:w="2250" w:type="dxa"/>
          </w:tcPr>
          <w:p w14:paraId="28C13117" w14:textId="737FC3E6" w:rsidR="007A7587" w:rsidRPr="007C1308" w:rsidRDefault="007A7587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C130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บริษัท</w:t>
            </w:r>
          </w:p>
        </w:tc>
        <w:tc>
          <w:tcPr>
            <w:tcW w:w="1440" w:type="dxa"/>
          </w:tcPr>
          <w:p w14:paraId="16850857" w14:textId="77777777" w:rsidR="007A7587" w:rsidRPr="007C1308" w:rsidRDefault="007A7587" w:rsidP="001927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89DA1F0" w14:textId="77777777" w:rsidR="007A7587" w:rsidRPr="007C1308" w:rsidRDefault="007A7587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25A2DBC" w14:textId="77777777" w:rsidR="007A7587" w:rsidRPr="007C1308" w:rsidRDefault="007A7587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994BF3" w14:textId="77777777" w:rsidR="007A7587" w:rsidRPr="007C1308" w:rsidRDefault="007A7587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C03B47F" w14:textId="77777777" w:rsidR="007A7587" w:rsidRPr="007C1308" w:rsidRDefault="007A7587" w:rsidP="001927A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16" w:type="dxa"/>
          </w:tcPr>
          <w:p w14:paraId="2530327F" w14:textId="77777777" w:rsidR="007A7587" w:rsidRPr="007C1308" w:rsidRDefault="007A7587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</w:tcPr>
          <w:p w14:paraId="450DFB1E" w14:textId="77777777" w:rsidR="007A7587" w:rsidRPr="007C1308" w:rsidRDefault="007A7587" w:rsidP="001927AE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7A7587" w:rsidRPr="007C1308" w14:paraId="2A48A289" w14:textId="77777777" w:rsidTr="005357FE">
        <w:trPr>
          <w:trHeight w:val="245"/>
        </w:trPr>
        <w:tc>
          <w:tcPr>
            <w:tcW w:w="2250" w:type="dxa"/>
          </w:tcPr>
          <w:p w14:paraId="3CC8F91D" w14:textId="49730D58" w:rsidR="007A7587" w:rsidRPr="007C1308" w:rsidRDefault="007A7587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="Angsana New" w:hAnsi="Angsana New" w:hint="cs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440" w:type="dxa"/>
          </w:tcPr>
          <w:p w14:paraId="0509AB6D" w14:textId="5DD3CE7F" w:rsidR="007A7587" w:rsidRPr="007C1308" w:rsidRDefault="007A7587" w:rsidP="001927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="Angsana New" w:hAnsi="Angsana New"/>
                <w:sz w:val="28"/>
                <w:szCs w:val="28"/>
              </w:rPr>
              <w:t xml:space="preserve">29 </w:t>
            </w:r>
            <w:r w:rsidRPr="007C1308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7C130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5F021890" w14:textId="77777777" w:rsidR="007A7587" w:rsidRPr="007C1308" w:rsidRDefault="007A7587" w:rsidP="001927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E752D58" w14:textId="21A5BCB3" w:rsidR="007A7587" w:rsidRPr="007C1308" w:rsidRDefault="007A7587" w:rsidP="001927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7C130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20596B6D" w14:textId="77777777" w:rsidR="007A7587" w:rsidRPr="007C1308" w:rsidRDefault="007A7587" w:rsidP="001927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217B0227" w14:textId="6E44DB58" w:rsidR="007A7587" w:rsidRPr="007C1308" w:rsidRDefault="007A7587" w:rsidP="001927A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C1308">
              <w:rPr>
                <w:rFonts w:ascii="Angsana New" w:hAnsi="Angsana New"/>
                <w:sz w:val="28"/>
                <w:szCs w:val="28"/>
                <w:lang w:val="en-US" w:bidi="th-TH"/>
              </w:rPr>
              <w:t>0.10</w:t>
            </w:r>
          </w:p>
        </w:tc>
        <w:tc>
          <w:tcPr>
            <w:tcW w:w="316" w:type="dxa"/>
          </w:tcPr>
          <w:p w14:paraId="070E4593" w14:textId="77777777" w:rsidR="007A7587" w:rsidRPr="007C1308" w:rsidRDefault="007A7587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nil"/>
              <w:left w:val="nil"/>
              <w:right w:val="nil"/>
            </w:tcBorders>
          </w:tcPr>
          <w:p w14:paraId="498FBCBE" w14:textId="629FA146" w:rsidR="007A7587" w:rsidRPr="007C1308" w:rsidRDefault="007A7587" w:rsidP="001927AE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C1308">
              <w:rPr>
                <w:rFonts w:ascii="Angsana New" w:hAnsi="Angsana New"/>
                <w:sz w:val="28"/>
                <w:szCs w:val="28"/>
                <w:lang w:val="en-US" w:bidi="th-TH"/>
              </w:rPr>
              <w:t>30.00</w:t>
            </w:r>
          </w:p>
        </w:tc>
      </w:tr>
      <w:tr w:rsidR="007A7587" w:rsidRPr="007C1308" w14:paraId="6AC1D3F3" w14:textId="77777777" w:rsidTr="000C7B4B">
        <w:tc>
          <w:tcPr>
            <w:tcW w:w="2250" w:type="dxa"/>
          </w:tcPr>
          <w:p w14:paraId="736CD93D" w14:textId="6C126FAC" w:rsidR="007A7587" w:rsidRPr="007C1308" w:rsidRDefault="007A7587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  <w:cs/>
              </w:rPr>
            </w:pPr>
            <w:r w:rsidRPr="007C1308">
              <w:rPr>
                <w:rFonts w:ascii="Angsana New" w:hAnsi="Angsana New" w:hint="cs"/>
                <w:sz w:val="28"/>
                <w:szCs w:val="28"/>
                <w:cs/>
              </w:rPr>
              <w:t>เงินปันผลระหว่างกาล</w:t>
            </w:r>
          </w:p>
        </w:tc>
        <w:tc>
          <w:tcPr>
            <w:tcW w:w="1440" w:type="dxa"/>
          </w:tcPr>
          <w:p w14:paraId="31D6E907" w14:textId="1A530143" w:rsidR="007A7587" w:rsidRPr="007C1308" w:rsidRDefault="007A7587" w:rsidP="001927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1308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7C1308"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 w:rsidRPr="007C130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1CB692BA" w14:textId="77777777" w:rsidR="007A7587" w:rsidRPr="007C1308" w:rsidRDefault="007A7587" w:rsidP="001927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327B39A" w14:textId="7D6430D7" w:rsidR="007A7587" w:rsidRPr="007C1308" w:rsidRDefault="007A7587" w:rsidP="001927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1308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7C130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4521E01B" w14:textId="77777777" w:rsidR="007A7587" w:rsidRPr="007C1308" w:rsidRDefault="007A7587" w:rsidP="001927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3F9F3863" w14:textId="07B2AF94" w:rsidR="007A7587" w:rsidRPr="007C1308" w:rsidRDefault="007A7587" w:rsidP="001927A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C1308">
              <w:rPr>
                <w:rFonts w:ascii="Angsana New" w:hAnsi="Angsana New"/>
                <w:sz w:val="28"/>
                <w:szCs w:val="28"/>
                <w:lang w:val="en-US" w:bidi="th-TH"/>
              </w:rPr>
              <w:t>0.10</w:t>
            </w:r>
          </w:p>
        </w:tc>
        <w:tc>
          <w:tcPr>
            <w:tcW w:w="316" w:type="dxa"/>
          </w:tcPr>
          <w:p w14:paraId="5A42F9DE" w14:textId="77777777" w:rsidR="007A7587" w:rsidRPr="007C1308" w:rsidRDefault="007A7587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nil"/>
              <w:left w:val="nil"/>
              <w:right w:val="nil"/>
            </w:tcBorders>
          </w:tcPr>
          <w:p w14:paraId="56789390" w14:textId="6D0683D3" w:rsidR="007A7587" w:rsidRPr="007C1308" w:rsidRDefault="007A7587" w:rsidP="001927AE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C1308">
              <w:rPr>
                <w:rFonts w:ascii="Angsana New" w:hAnsi="Angsana New"/>
                <w:sz w:val="28"/>
                <w:szCs w:val="28"/>
                <w:lang w:val="en-US" w:bidi="th-TH"/>
              </w:rPr>
              <w:t>30.70</w:t>
            </w:r>
          </w:p>
        </w:tc>
      </w:tr>
      <w:tr w:rsidR="007A7587" w:rsidRPr="007C1308" w14:paraId="0CDB1250" w14:textId="77777777" w:rsidTr="000C7B4B">
        <w:tc>
          <w:tcPr>
            <w:tcW w:w="2250" w:type="dxa"/>
          </w:tcPr>
          <w:p w14:paraId="5506060A" w14:textId="77777777" w:rsidR="007A7587" w:rsidRPr="007C1308" w:rsidRDefault="007A7587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632295DB" w14:textId="77777777" w:rsidR="007A7587" w:rsidRPr="007C1308" w:rsidRDefault="007A7587" w:rsidP="001927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40DBE5CC" w14:textId="77777777" w:rsidR="007A7587" w:rsidRPr="007C1308" w:rsidRDefault="007A7587" w:rsidP="001927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0" w:type="dxa"/>
          </w:tcPr>
          <w:p w14:paraId="4F0BAAE2" w14:textId="77777777" w:rsidR="007A7587" w:rsidRPr="007C1308" w:rsidRDefault="007A7587" w:rsidP="001927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0DA78FE6" w14:textId="77777777" w:rsidR="007A7587" w:rsidRPr="007C1308" w:rsidRDefault="007A7587" w:rsidP="001927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0481E54" w14:textId="77777777" w:rsidR="007A7587" w:rsidRPr="007C1308" w:rsidRDefault="007A7587" w:rsidP="001927A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316" w:type="dxa"/>
          </w:tcPr>
          <w:p w14:paraId="19C06A10" w14:textId="77777777" w:rsidR="007A7587" w:rsidRPr="007C1308" w:rsidRDefault="007A7587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05B1B0DF" w14:textId="77777777" w:rsidR="007A7587" w:rsidRPr="007C1308" w:rsidRDefault="007A7587" w:rsidP="001927AE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108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7A7587" w:rsidRPr="007C1308" w14:paraId="5E32320F" w14:textId="77777777" w:rsidTr="000C7B4B">
        <w:tc>
          <w:tcPr>
            <w:tcW w:w="2250" w:type="dxa"/>
          </w:tcPr>
          <w:p w14:paraId="046A403F" w14:textId="6D91CFE1" w:rsidR="007A7587" w:rsidRPr="007C1308" w:rsidRDefault="007A7587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7B2F6230" w14:textId="77777777" w:rsidR="007A7587" w:rsidRPr="007C1308" w:rsidRDefault="007A7587" w:rsidP="001927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3D6B935" w14:textId="77777777" w:rsidR="007A7587" w:rsidRPr="007C1308" w:rsidRDefault="007A7587" w:rsidP="001927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F8C0424" w14:textId="77777777" w:rsidR="007A7587" w:rsidRPr="007C1308" w:rsidRDefault="007A7587" w:rsidP="001927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987A367" w14:textId="77777777" w:rsidR="007A7587" w:rsidRPr="007C1308" w:rsidRDefault="007A7587" w:rsidP="001927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6394ADD0" w14:textId="77777777" w:rsidR="007A7587" w:rsidRPr="007C1308" w:rsidRDefault="007A7587" w:rsidP="001927A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16" w:type="dxa"/>
          </w:tcPr>
          <w:p w14:paraId="59DCE718" w14:textId="77777777" w:rsidR="007A7587" w:rsidRPr="007C1308" w:rsidRDefault="007A7587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nil"/>
              <w:left w:val="nil"/>
              <w:right w:val="nil"/>
            </w:tcBorders>
          </w:tcPr>
          <w:p w14:paraId="0A9A5817" w14:textId="77777777" w:rsidR="007A7587" w:rsidRPr="007C1308" w:rsidRDefault="007A7587" w:rsidP="001927AE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7A7587" w:rsidRPr="007C1308" w14:paraId="207C8A51" w14:textId="77777777" w:rsidTr="00563069">
        <w:tc>
          <w:tcPr>
            <w:tcW w:w="2250" w:type="dxa"/>
          </w:tcPr>
          <w:p w14:paraId="73FB2708" w14:textId="4714881E" w:rsidR="007A7587" w:rsidRPr="007C1308" w:rsidRDefault="007A7587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ไอ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C1308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ซีเคียว จำกัด</w:t>
            </w:r>
          </w:p>
        </w:tc>
        <w:tc>
          <w:tcPr>
            <w:tcW w:w="1440" w:type="dxa"/>
          </w:tcPr>
          <w:p w14:paraId="051552CC" w14:textId="1CB0FC6D" w:rsidR="007A7587" w:rsidRPr="007C1308" w:rsidRDefault="007A7587" w:rsidP="001927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161D60" w14:textId="77777777" w:rsidR="007A7587" w:rsidRPr="007C1308" w:rsidRDefault="007A7587" w:rsidP="001927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171A75E" w14:textId="40A88988" w:rsidR="007A7587" w:rsidRPr="007C1308" w:rsidRDefault="007A7587" w:rsidP="001927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02EA388" w14:textId="77777777" w:rsidR="007A7587" w:rsidRPr="007C1308" w:rsidRDefault="007A7587" w:rsidP="001927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8445ED6" w14:textId="29BC878A" w:rsidR="007A7587" w:rsidRPr="007C1308" w:rsidRDefault="007A7587" w:rsidP="001927A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16" w:type="dxa"/>
          </w:tcPr>
          <w:p w14:paraId="21F72E0E" w14:textId="77777777" w:rsidR="007A7587" w:rsidRPr="007C1308" w:rsidRDefault="007A7587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22AEA1A9" w14:textId="149EC371" w:rsidR="007A7587" w:rsidRPr="007C1308" w:rsidRDefault="007A7587" w:rsidP="001927AE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7A7587" w:rsidRPr="007C1308" w14:paraId="682F8F71" w14:textId="77777777" w:rsidTr="00563069">
        <w:tc>
          <w:tcPr>
            <w:tcW w:w="2250" w:type="dxa"/>
          </w:tcPr>
          <w:p w14:paraId="55A294E4" w14:textId="072E606B" w:rsidR="007A7587" w:rsidRPr="007C1308" w:rsidRDefault="007A7587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เงินปันผลระหว่างกาล</w:t>
            </w:r>
          </w:p>
        </w:tc>
        <w:tc>
          <w:tcPr>
            <w:tcW w:w="1440" w:type="dxa"/>
          </w:tcPr>
          <w:p w14:paraId="5936DA33" w14:textId="19358C34" w:rsidR="007A7587" w:rsidRPr="007C1308" w:rsidRDefault="007A7587" w:rsidP="001927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7C130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กุมภาพันธ์ 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285DBB88" w14:textId="77777777" w:rsidR="007A7587" w:rsidRPr="007C1308" w:rsidRDefault="007A7587" w:rsidP="001927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EF0248D" w14:textId="36505FE0" w:rsidR="007A7587" w:rsidRPr="007C1308" w:rsidRDefault="007A7587" w:rsidP="001927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กุมภาพันธ์ 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4DB70E63" w14:textId="77777777" w:rsidR="007A7587" w:rsidRPr="007C1308" w:rsidRDefault="007A7587" w:rsidP="001927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2AFCBA7" w14:textId="447AE051" w:rsidR="007A7587" w:rsidRPr="007C1308" w:rsidRDefault="007A7587" w:rsidP="001927A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C1308">
              <w:rPr>
                <w:rFonts w:ascii="Angsana New" w:hAnsi="Angsana New"/>
                <w:sz w:val="28"/>
                <w:szCs w:val="28"/>
                <w:lang w:val="en-US" w:bidi="th-TH"/>
              </w:rPr>
              <w:t>50.00</w:t>
            </w:r>
          </w:p>
        </w:tc>
        <w:tc>
          <w:tcPr>
            <w:tcW w:w="316" w:type="dxa"/>
          </w:tcPr>
          <w:p w14:paraId="2D24776C" w14:textId="77777777" w:rsidR="007A7587" w:rsidRPr="007C1308" w:rsidRDefault="007A7587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6B063516" w14:textId="38FC4D9B" w:rsidR="007A7587" w:rsidRPr="007C1308" w:rsidRDefault="007A7587" w:rsidP="001927AE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C1308">
              <w:rPr>
                <w:rFonts w:ascii="Angsana New" w:hAnsi="Angsana New"/>
                <w:sz w:val="28"/>
                <w:szCs w:val="28"/>
                <w:lang w:val="en-US" w:bidi="th-TH"/>
              </w:rPr>
              <w:t>20.00</w:t>
            </w:r>
          </w:p>
        </w:tc>
      </w:tr>
      <w:tr w:rsidR="007A7587" w:rsidRPr="007C1308" w14:paraId="72A71DDE" w14:textId="77777777" w:rsidTr="00563069">
        <w:tc>
          <w:tcPr>
            <w:tcW w:w="2250" w:type="dxa"/>
          </w:tcPr>
          <w:p w14:paraId="2A2F03CC" w14:textId="77777777" w:rsidR="007A7587" w:rsidRPr="007C1308" w:rsidRDefault="007A7587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8B170E3" w14:textId="77777777" w:rsidR="007A7587" w:rsidRPr="007C1308" w:rsidRDefault="007A7587" w:rsidP="001927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44B51D" w14:textId="77777777" w:rsidR="007A7587" w:rsidRPr="007C1308" w:rsidRDefault="007A7587" w:rsidP="001927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8E51505" w14:textId="77777777" w:rsidR="007A7587" w:rsidRPr="007C1308" w:rsidRDefault="007A7587" w:rsidP="001927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764217B" w14:textId="77777777" w:rsidR="007A7587" w:rsidRPr="007C1308" w:rsidRDefault="007A7587" w:rsidP="001927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7653C28" w14:textId="77777777" w:rsidR="007A7587" w:rsidRPr="007C1308" w:rsidRDefault="007A7587" w:rsidP="001927A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16" w:type="dxa"/>
          </w:tcPr>
          <w:p w14:paraId="31C1A785" w14:textId="77777777" w:rsidR="007A7587" w:rsidRPr="007C1308" w:rsidRDefault="007A7587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6D445CC0" w14:textId="77777777" w:rsidR="007A7587" w:rsidRPr="007C1308" w:rsidRDefault="007A7587" w:rsidP="001927AE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7A7587" w:rsidRPr="007C1308" w14:paraId="5BB2B038" w14:textId="77777777" w:rsidTr="00563069">
        <w:tc>
          <w:tcPr>
            <w:tcW w:w="2250" w:type="dxa"/>
          </w:tcPr>
          <w:p w14:paraId="76571521" w14:textId="191A1C77" w:rsidR="007A7587" w:rsidRPr="007C1308" w:rsidRDefault="007A7587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วีเซิร์ฟพลัส จำกัด</w:t>
            </w:r>
          </w:p>
        </w:tc>
        <w:tc>
          <w:tcPr>
            <w:tcW w:w="1440" w:type="dxa"/>
          </w:tcPr>
          <w:p w14:paraId="05D28508" w14:textId="77777777" w:rsidR="007A7587" w:rsidRPr="007C1308" w:rsidRDefault="007A7587" w:rsidP="001927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464910" w14:textId="77777777" w:rsidR="007A7587" w:rsidRPr="007C1308" w:rsidRDefault="007A7587" w:rsidP="001927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B6DDDC1" w14:textId="77777777" w:rsidR="007A7587" w:rsidRPr="007C1308" w:rsidRDefault="007A7587" w:rsidP="001927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0E1012B" w14:textId="77777777" w:rsidR="007A7587" w:rsidRPr="007C1308" w:rsidRDefault="007A7587" w:rsidP="001927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2F6901C" w14:textId="77777777" w:rsidR="007A7587" w:rsidRPr="007C1308" w:rsidRDefault="007A7587" w:rsidP="001927A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16" w:type="dxa"/>
          </w:tcPr>
          <w:p w14:paraId="58035292" w14:textId="77777777" w:rsidR="007A7587" w:rsidRPr="007C1308" w:rsidRDefault="007A7587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12838C86" w14:textId="77777777" w:rsidR="007A7587" w:rsidRPr="007C1308" w:rsidRDefault="007A7587" w:rsidP="001927AE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7A7587" w:rsidRPr="007C1308" w14:paraId="3506A853" w14:textId="77777777" w:rsidTr="00563069">
        <w:tc>
          <w:tcPr>
            <w:tcW w:w="2250" w:type="dxa"/>
          </w:tcPr>
          <w:p w14:paraId="61D622C6" w14:textId="7D7C2456" w:rsidR="007A7587" w:rsidRPr="007C1308" w:rsidRDefault="007A7587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440" w:type="dxa"/>
          </w:tcPr>
          <w:p w14:paraId="6F00EE87" w14:textId="1E8AE624" w:rsidR="007A7587" w:rsidRPr="007C1308" w:rsidRDefault="007A7587" w:rsidP="001927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7C130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11CBA0C4" w14:textId="77777777" w:rsidR="007A7587" w:rsidRPr="007C1308" w:rsidRDefault="007A7587" w:rsidP="001927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BE32C16" w14:textId="51ABAE58" w:rsidR="007A7587" w:rsidRPr="007C1308" w:rsidRDefault="007A7587" w:rsidP="001927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651F1A43" w14:textId="77777777" w:rsidR="007A7587" w:rsidRPr="007C1308" w:rsidRDefault="007A7587" w:rsidP="001927A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53F671C" w14:textId="424C59CF" w:rsidR="007A7587" w:rsidRPr="007C1308" w:rsidRDefault="007A7587" w:rsidP="001927A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C1308">
              <w:rPr>
                <w:rFonts w:ascii="Angsana New" w:hAnsi="Angsana New"/>
                <w:sz w:val="28"/>
                <w:szCs w:val="28"/>
                <w:lang w:val="en-US" w:bidi="th-TH"/>
              </w:rPr>
              <w:t>125.00</w:t>
            </w:r>
          </w:p>
        </w:tc>
        <w:tc>
          <w:tcPr>
            <w:tcW w:w="316" w:type="dxa"/>
          </w:tcPr>
          <w:p w14:paraId="1C639728" w14:textId="77777777" w:rsidR="007A7587" w:rsidRPr="007C1308" w:rsidRDefault="007A7587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33AAA848" w14:textId="061E2D00" w:rsidR="007A7587" w:rsidRPr="007C1308" w:rsidRDefault="007A7587" w:rsidP="001927AE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C1308">
              <w:rPr>
                <w:rFonts w:ascii="Angsana New" w:hAnsi="Angsana New"/>
                <w:sz w:val="28"/>
                <w:szCs w:val="28"/>
                <w:lang w:val="en-US" w:bidi="th-TH"/>
              </w:rPr>
              <w:t>50.00</w:t>
            </w:r>
          </w:p>
        </w:tc>
      </w:tr>
    </w:tbl>
    <w:p w14:paraId="4B4E1D39" w14:textId="10AFD883" w:rsidR="001645D6" w:rsidRPr="007C1308" w:rsidRDefault="001645D6" w:rsidP="001927AE">
      <w:pPr>
        <w:rPr>
          <w:rFonts w:asciiTheme="majorBidi" w:hAnsiTheme="majorBidi" w:cstheme="majorBidi"/>
          <w:sz w:val="28"/>
          <w:szCs w:val="28"/>
          <w:lang w:val="en-GB" w:eastAsia="x-none"/>
        </w:rPr>
      </w:pPr>
    </w:p>
    <w:p w14:paraId="0EC3F7AA" w14:textId="5631026B" w:rsidR="000A0432" w:rsidRPr="007C1308" w:rsidRDefault="007E56DD" w:rsidP="001927AE">
      <w:pPr>
        <w:pStyle w:val="Heading6"/>
        <w:tabs>
          <w:tab w:val="left" w:pos="540"/>
        </w:tabs>
        <w:jc w:val="thaiDistribute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7C1308">
        <w:rPr>
          <w:rFonts w:asciiTheme="majorBidi" w:eastAsia="MS Mincho" w:hAnsiTheme="majorBidi" w:cstheme="majorBidi"/>
          <w:sz w:val="28"/>
          <w:szCs w:val="28"/>
          <w:lang w:val="en-US"/>
        </w:rPr>
        <w:t>26</w:t>
      </w:r>
      <w:r w:rsidR="003F66C1" w:rsidRPr="007C1308">
        <w:rPr>
          <w:rFonts w:asciiTheme="majorBidi" w:eastAsia="MS Mincho" w:hAnsiTheme="majorBidi" w:cstheme="majorBidi"/>
          <w:sz w:val="28"/>
          <w:szCs w:val="28"/>
          <w:lang w:val="en-US"/>
        </w:rPr>
        <w:tab/>
      </w:r>
      <w:r w:rsidR="006610A4" w:rsidRPr="007C1308">
        <w:rPr>
          <w:rFonts w:asciiTheme="majorBidi" w:eastAsia="MS Mincho" w:hAnsiTheme="majorBidi" w:cstheme="majorBidi"/>
          <w:sz w:val="28"/>
          <w:szCs w:val="28"/>
          <w:cs/>
          <w:lang w:val="en-US"/>
        </w:rPr>
        <w:t>เครื่องมือทางการเงิน</w:t>
      </w:r>
    </w:p>
    <w:p w14:paraId="0F00F413" w14:textId="77777777" w:rsidR="006610A4" w:rsidRPr="007C1308" w:rsidRDefault="006610A4" w:rsidP="001927AE">
      <w:pPr>
        <w:spacing w:line="240" w:lineRule="auto"/>
        <w:rPr>
          <w:rFonts w:asciiTheme="majorBidi" w:hAnsiTheme="majorBidi" w:cstheme="majorBidi"/>
          <w:sz w:val="20"/>
          <w:szCs w:val="20"/>
          <w:lang w:val="en-GB" w:eastAsia="x-none"/>
        </w:rPr>
      </w:pPr>
    </w:p>
    <w:p w14:paraId="7B52DFAA" w14:textId="5A671017" w:rsidR="004E19B3" w:rsidRPr="007C1308" w:rsidRDefault="004E19B3" w:rsidP="001927AE">
      <w:pPr>
        <w:pStyle w:val="block"/>
        <w:spacing w:after="0" w:line="240" w:lineRule="auto"/>
        <w:ind w:left="540" w:right="-7" w:hanging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lang w:bidi="th-TH"/>
        </w:rPr>
      </w:pPr>
      <w:r w:rsidRPr="007C1308">
        <w:rPr>
          <w:rFonts w:asciiTheme="majorBidi" w:hAnsiTheme="majorBidi" w:cstheme="majorBidi"/>
          <w:b/>
          <w:bCs/>
          <w:i/>
          <w:iCs/>
          <w:sz w:val="28"/>
          <w:szCs w:val="28"/>
          <w:lang w:val="en-US" w:bidi="th-TH"/>
        </w:rPr>
        <w:t>(</w:t>
      </w:r>
      <w:r w:rsidRPr="007C1308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 w:bidi="th-TH"/>
        </w:rPr>
        <w:t>ก</w:t>
      </w:r>
      <w:r w:rsidRPr="007C1308">
        <w:rPr>
          <w:rFonts w:asciiTheme="majorBidi" w:hAnsiTheme="majorBidi" w:cstheme="majorBidi"/>
          <w:b/>
          <w:bCs/>
          <w:i/>
          <w:iCs/>
          <w:sz w:val="28"/>
          <w:szCs w:val="28"/>
          <w:lang w:val="en-US" w:bidi="th-TH"/>
        </w:rPr>
        <w:t xml:space="preserve">)       </w:t>
      </w:r>
      <w:r w:rsidRPr="007C1308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</w:p>
    <w:p w14:paraId="1A21B327" w14:textId="77777777" w:rsidR="008A3AE9" w:rsidRPr="007C1308" w:rsidRDefault="008A3AE9" w:rsidP="001927AE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20"/>
          <w:lang w:val="en-US" w:bidi="th-TH"/>
        </w:rPr>
      </w:pPr>
    </w:p>
    <w:p w14:paraId="71F68CF7" w14:textId="200CAF0A" w:rsidR="00A00042" w:rsidRPr="007C1308" w:rsidRDefault="00A00042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4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7C1308">
        <w:rPr>
          <w:rFonts w:asciiTheme="majorBidi" w:hAnsiTheme="majorBidi" w:hint="cs"/>
          <w:spacing w:val="-6"/>
          <w:sz w:val="28"/>
          <w:szCs w:val="28"/>
          <w:cs/>
        </w:rPr>
        <w:t>กลุ่มบริษัทไม่มีสินทรัพย์ทางการเงินและหนี้สินทางการเงินที่วัดด้วยมูลค่ายุติธรรม</w:t>
      </w:r>
      <w:r w:rsidR="00CE230D" w:rsidRPr="007C1308">
        <w:rPr>
          <w:rFonts w:asciiTheme="majorBidi" w:hAnsiTheme="majorBidi" w:hint="cs"/>
          <w:spacing w:val="-6"/>
          <w:sz w:val="28"/>
          <w:szCs w:val="28"/>
          <w:cs/>
        </w:rPr>
        <w:t>ที่มีสาระสำคัญ</w:t>
      </w:r>
      <w:r w:rsidRPr="007C1308">
        <w:rPr>
          <w:rFonts w:asciiTheme="majorBidi" w:hAnsiTheme="majorBidi"/>
          <w:spacing w:val="-6"/>
          <w:sz w:val="28"/>
          <w:szCs w:val="28"/>
          <w:cs/>
        </w:rPr>
        <w:t xml:space="preserve"> </w:t>
      </w:r>
      <w:r w:rsidRPr="007C1308">
        <w:rPr>
          <w:rFonts w:asciiTheme="majorBidi" w:hAnsiTheme="majorBidi" w:hint="cs"/>
          <w:spacing w:val="-6"/>
          <w:sz w:val="28"/>
          <w:szCs w:val="28"/>
          <w:cs/>
        </w:rPr>
        <w:t>และมูลค่ายุติธรรมสำหรับสินทรัพย์ทางการเงินและหนี้สินทางการเงินที่วัดมูลค่าด้วยราคาทุนตัดจำหน่ายใกล้เคียงกับมูลค่าตามบัญชีอย่างสมเหตุสมผล</w:t>
      </w:r>
    </w:p>
    <w:p w14:paraId="00CE10D1" w14:textId="77777777" w:rsidR="00CE230D" w:rsidRPr="007C1308" w:rsidRDefault="00CE230D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648554DA" w14:textId="0684C269" w:rsidR="004E19B3" w:rsidRPr="007C1308" w:rsidRDefault="004E19B3" w:rsidP="001927AE">
      <w:pPr>
        <w:pStyle w:val="block"/>
        <w:spacing w:after="0" w:line="240" w:lineRule="auto"/>
        <w:ind w:left="540" w:right="-7" w:hanging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lang w:bidi="th-TH"/>
        </w:rPr>
      </w:pPr>
      <w:r w:rsidRPr="007C1308">
        <w:rPr>
          <w:rFonts w:asciiTheme="majorBidi" w:hAnsiTheme="majorBidi" w:cstheme="majorBidi"/>
          <w:b/>
          <w:bCs/>
          <w:i/>
          <w:iCs/>
          <w:sz w:val="28"/>
          <w:szCs w:val="28"/>
          <w:lang w:val="en-US" w:bidi="th-TH"/>
        </w:rPr>
        <w:lastRenderedPageBreak/>
        <w:t>(</w:t>
      </w:r>
      <w:r w:rsidRPr="007C1308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 w:bidi="th-TH"/>
        </w:rPr>
        <w:t>ข</w:t>
      </w:r>
      <w:r w:rsidRPr="007C1308">
        <w:rPr>
          <w:rFonts w:asciiTheme="majorBidi" w:hAnsiTheme="majorBidi" w:cstheme="majorBidi"/>
          <w:b/>
          <w:bCs/>
          <w:i/>
          <w:iCs/>
          <w:sz w:val="28"/>
          <w:szCs w:val="28"/>
          <w:lang w:val="en-US" w:bidi="th-TH"/>
        </w:rPr>
        <w:t xml:space="preserve">)      </w:t>
      </w:r>
      <w:r w:rsidRPr="007C1308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>นโยบายการจัดการความเสี่ยงทางด้านการเงิน</w:t>
      </w:r>
    </w:p>
    <w:p w14:paraId="4B1E4D39" w14:textId="2EF092BE" w:rsidR="004E19B3" w:rsidRPr="007C1308" w:rsidRDefault="004E19B3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16"/>
          <w:szCs w:val="16"/>
          <w:lang w:val="en-GB"/>
        </w:rPr>
      </w:pPr>
    </w:p>
    <w:p w14:paraId="7B4972A9" w14:textId="1BF4C92F" w:rsidR="004E19B3" w:rsidRPr="007C1308" w:rsidRDefault="004E19B3" w:rsidP="001927AE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C130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กรอบการบริหารจัดการความเสี่ยง</w:t>
      </w:r>
    </w:p>
    <w:p w14:paraId="18D6D024" w14:textId="77777777" w:rsidR="008A3AE9" w:rsidRPr="007C1308" w:rsidRDefault="008A3AE9" w:rsidP="001927AE">
      <w:pPr>
        <w:ind w:left="540"/>
        <w:jc w:val="both"/>
        <w:rPr>
          <w:rFonts w:asciiTheme="majorBidi" w:hAnsiTheme="majorBidi" w:cstheme="majorBidi"/>
          <w:i/>
          <w:iCs/>
          <w:sz w:val="16"/>
          <w:szCs w:val="16"/>
        </w:rPr>
      </w:pPr>
    </w:p>
    <w:p w14:paraId="2E1E85E6" w14:textId="77651E3A" w:rsidR="004E19B3" w:rsidRPr="007C1308" w:rsidRDefault="004E19B3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47"/>
        <w:jc w:val="thaiDistribute"/>
        <w:rPr>
          <w:rFonts w:asciiTheme="majorBidi" w:hAnsiTheme="majorBidi" w:cstheme="majorBidi"/>
          <w:sz w:val="28"/>
          <w:szCs w:val="28"/>
        </w:rPr>
      </w:pPr>
      <w:r w:rsidRPr="007C1308">
        <w:rPr>
          <w:rFonts w:asciiTheme="majorBidi" w:hAnsiTheme="majorBidi" w:cstheme="majorBidi"/>
          <w:sz w:val="28"/>
          <w:szCs w:val="28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</w:t>
      </w:r>
      <w:r w:rsidRPr="007C1308">
        <w:rPr>
          <w:rFonts w:asciiTheme="majorBidi" w:hAnsiTheme="majorBidi" w:cstheme="majorBidi"/>
          <w:b/>
          <w:sz w:val="28"/>
          <w:szCs w:val="28"/>
          <w:cs/>
        </w:rPr>
        <w:t>เสี่ยง</w:t>
      </w:r>
      <w:r w:rsidRPr="007C1308">
        <w:rPr>
          <w:rFonts w:asciiTheme="majorBidi" w:hAnsiTheme="majorBidi" w:cstheme="majorBidi"/>
          <w:sz w:val="28"/>
          <w:szCs w:val="28"/>
          <w:cs/>
        </w:rPr>
        <w:t>ของ</w:t>
      </w:r>
      <w:r w:rsidR="00A6032C" w:rsidRPr="007C130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7C1308">
        <w:rPr>
          <w:rFonts w:asciiTheme="majorBidi" w:hAnsiTheme="majorBidi" w:cstheme="majorBidi"/>
          <w:sz w:val="28"/>
          <w:szCs w:val="28"/>
        </w:rPr>
        <w:t xml:space="preserve"> </w:t>
      </w:r>
      <w:r w:rsidRPr="007C1308">
        <w:rPr>
          <w:rFonts w:asciiTheme="majorBidi" w:hAnsiTheme="majorBidi" w:cstheme="majorBidi"/>
          <w:sz w:val="28"/>
          <w:szCs w:val="28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</w:t>
      </w:r>
      <w:r w:rsidR="00A6032C" w:rsidRPr="007C130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64038698" w14:textId="77777777" w:rsidR="004E19B3" w:rsidRPr="007C1308" w:rsidRDefault="004E19B3" w:rsidP="001927A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16"/>
          <w:szCs w:val="16"/>
        </w:rPr>
      </w:pPr>
    </w:p>
    <w:p w14:paraId="764F5E57" w14:textId="204252C5" w:rsidR="004E19B3" w:rsidRPr="007C1308" w:rsidRDefault="004E19B3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47"/>
        <w:jc w:val="thaiDistribute"/>
        <w:rPr>
          <w:rFonts w:asciiTheme="majorBidi" w:hAnsiTheme="majorBidi" w:cstheme="majorBidi"/>
          <w:sz w:val="28"/>
          <w:szCs w:val="28"/>
        </w:rPr>
      </w:pPr>
      <w:r w:rsidRPr="007C1308">
        <w:rPr>
          <w:rFonts w:asciiTheme="majorBidi" w:hAnsiTheme="majorBidi" w:cstheme="majorBidi"/>
          <w:sz w:val="28"/>
          <w:szCs w:val="28"/>
          <w:cs/>
        </w:rPr>
        <w:t>นโยบายการบริหารความเสี่ยงของ</w:t>
      </w:r>
      <w:r w:rsidR="00A6032C" w:rsidRPr="007C130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7C1308">
        <w:rPr>
          <w:rFonts w:asciiTheme="majorBidi" w:hAnsiTheme="majorBidi" w:cstheme="majorBidi"/>
          <w:sz w:val="28"/>
          <w:szCs w:val="28"/>
          <w:cs/>
        </w:rPr>
        <w:t>จัดทำขึ้นเพื่อระบุและวิเคราะห์ความเสี่ยงที่</w:t>
      </w:r>
      <w:r w:rsidR="00A6032C" w:rsidRPr="007C130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7C1308">
        <w:rPr>
          <w:rFonts w:asciiTheme="majorBidi" w:hAnsiTheme="majorBidi" w:cstheme="majorBidi"/>
          <w:sz w:val="28"/>
          <w:szCs w:val="28"/>
          <w:cs/>
        </w:rPr>
        <w:t>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</w:t>
      </w:r>
      <w:r w:rsidR="00A6032C" w:rsidRPr="007C130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7C1308">
        <w:rPr>
          <w:rFonts w:asciiTheme="majorBidi" w:hAnsiTheme="majorBidi" w:cstheme="majorBidi"/>
          <w:sz w:val="28"/>
          <w:szCs w:val="28"/>
        </w:rPr>
        <w:t xml:space="preserve">  </w:t>
      </w:r>
      <w:r w:rsidR="00A6032C" w:rsidRPr="007C130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7C1308">
        <w:rPr>
          <w:rFonts w:asciiTheme="majorBidi" w:hAnsiTheme="majorBidi" w:cstheme="majorBidi"/>
          <w:sz w:val="28"/>
          <w:szCs w:val="28"/>
          <w:cs/>
        </w:rPr>
        <w:t>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3452ECC0" w14:textId="53D20700" w:rsidR="00F45C37" w:rsidRPr="007C1308" w:rsidRDefault="00F45C37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  <w:cs/>
        </w:rPr>
      </w:pPr>
    </w:p>
    <w:p w14:paraId="6EC5147E" w14:textId="5AE23D34" w:rsidR="004E19B3" w:rsidRPr="007C1308" w:rsidRDefault="004E19B3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47"/>
        <w:jc w:val="thaiDistribute"/>
        <w:rPr>
          <w:rFonts w:asciiTheme="majorBidi" w:hAnsiTheme="majorBidi" w:cstheme="majorBidi"/>
          <w:sz w:val="28"/>
          <w:szCs w:val="28"/>
        </w:rPr>
      </w:pPr>
      <w:r w:rsidRPr="007C1308">
        <w:rPr>
          <w:rFonts w:asciiTheme="majorBidi" w:hAnsiTheme="majorBidi" w:cstheme="majorBidi"/>
          <w:sz w:val="28"/>
          <w:szCs w:val="28"/>
          <w:cs/>
        </w:rPr>
        <w:t>คณะกรรมการตรวจสอบของ</w:t>
      </w:r>
      <w:r w:rsidR="00A6032C" w:rsidRPr="007C130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7C1308">
        <w:rPr>
          <w:rFonts w:asciiTheme="majorBidi" w:hAnsiTheme="majorBidi" w:cstheme="majorBidi"/>
          <w:sz w:val="28"/>
          <w:szCs w:val="28"/>
          <w:cs/>
        </w:rPr>
        <w:t>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A6032C" w:rsidRPr="007C130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7C1308">
        <w:rPr>
          <w:rFonts w:asciiTheme="majorBidi" w:hAnsiTheme="majorBidi" w:cstheme="majorBidi"/>
          <w:sz w:val="28"/>
          <w:szCs w:val="28"/>
          <w:cs/>
        </w:rPr>
        <w:t>เผชิญอยู่ คณะกรรมการตรวจสอบของ</w:t>
      </w:r>
      <w:r w:rsidR="00A6032C" w:rsidRPr="007C130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7C1308">
        <w:rPr>
          <w:rFonts w:asciiTheme="majorBidi" w:hAnsiTheme="majorBidi" w:cstheme="majorBidi"/>
          <w:sz w:val="28"/>
          <w:szCs w:val="28"/>
          <w:cs/>
        </w:rPr>
        <w:t>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7C8038C7" w14:textId="77777777" w:rsidR="006C7D3C" w:rsidRPr="007C1308" w:rsidRDefault="006C7D3C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cs/>
          <w:lang w:val="en-GB"/>
        </w:rPr>
      </w:pPr>
    </w:p>
    <w:p w14:paraId="7EA42016" w14:textId="29D16704" w:rsidR="008A3AE9" w:rsidRPr="007C1308" w:rsidRDefault="004E19B3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C1308">
        <w:rPr>
          <w:rFonts w:asciiTheme="majorBidi" w:hAnsiTheme="majorBidi" w:cstheme="majorBidi"/>
          <w:b/>
          <w:bCs/>
          <w:i/>
          <w:iCs/>
          <w:sz w:val="28"/>
          <w:szCs w:val="28"/>
        </w:rPr>
        <w:t>(</w:t>
      </w:r>
      <w:r w:rsidR="00AF1CD4" w:rsidRPr="007C130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ข</w:t>
      </w:r>
      <w:r w:rsidRPr="007C1308">
        <w:rPr>
          <w:rFonts w:asciiTheme="majorBidi" w:hAnsiTheme="majorBidi" w:cstheme="majorBidi"/>
          <w:b/>
          <w:bCs/>
          <w:i/>
          <w:iCs/>
          <w:sz w:val="28"/>
          <w:szCs w:val="28"/>
        </w:rPr>
        <w:t>.</w:t>
      </w:r>
      <w:r w:rsidR="007E56DD" w:rsidRPr="007C1308">
        <w:rPr>
          <w:rFonts w:asciiTheme="majorBidi" w:hAnsiTheme="majorBidi" w:cstheme="majorBidi"/>
          <w:b/>
          <w:bCs/>
          <w:i/>
          <w:iCs/>
          <w:sz w:val="28"/>
          <w:szCs w:val="28"/>
        </w:rPr>
        <w:t>1</w:t>
      </w:r>
      <w:r w:rsidRPr="007C1308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) </w:t>
      </w:r>
      <w:r w:rsidR="004E653B" w:rsidRPr="007C1308"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  <w:r w:rsidRPr="007C130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ความเสี่ยงด้านเครดิต</w:t>
      </w:r>
    </w:p>
    <w:p w14:paraId="699D1595" w14:textId="613D1038" w:rsidR="004E19B3" w:rsidRPr="007C1308" w:rsidRDefault="004E19B3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Theme="majorBidi" w:hAnsiTheme="majorBidi" w:cstheme="majorBidi"/>
          <w:color w:val="0000FF"/>
          <w:sz w:val="20"/>
          <w:szCs w:val="20"/>
        </w:rPr>
      </w:pPr>
      <w:r w:rsidRPr="007C1308">
        <w:rPr>
          <w:rFonts w:asciiTheme="majorBidi" w:hAnsiTheme="majorBidi" w:cstheme="majorBidi"/>
          <w:sz w:val="20"/>
          <w:szCs w:val="20"/>
          <w:cs/>
        </w:rPr>
        <w:t xml:space="preserve"> </w:t>
      </w:r>
    </w:p>
    <w:p w14:paraId="153C335C" w14:textId="19D044E0" w:rsidR="004E19B3" w:rsidRPr="007C1308" w:rsidRDefault="004E19B3" w:rsidP="001927AE">
      <w:pPr>
        <w:tabs>
          <w:tab w:val="clear" w:pos="907"/>
        </w:tabs>
        <w:ind w:left="990"/>
        <w:jc w:val="thaiDistribute"/>
        <w:rPr>
          <w:rFonts w:asciiTheme="majorBidi" w:hAnsiTheme="majorBidi" w:cstheme="majorBidi"/>
          <w:sz w:val="28"/>
          <w:szCs w:val="28"/>
          <w:lang w:val="en-GB" w:bidi="ar-SA"/>
        </w:rPr>
      </w:pPr>
      <w:r w:rsidRPr="007C1308">
        <w:rPr>
          <w:rFonts w:asciiTheme="majorBidi" w:hAnsiTheme="majorBidi" w:cstheme="majorBidi"/>
          <w:sz w:val="28"/>
          <w:szCs w:val="28"/>
          <w:cs/>
        </w:rPr>
        <w:t>ค</w:t>
      </w:r>
      <w:r w:rsidRPr="007C1308">
        <w:rPr>
          <w:rFonts w:asciiTheme="majorBidi" w:hAnsiTheme="majorBidi" w:cstheme="majorBidi"/>
          <w:sz w:val="28"/>
          <w:szCs w:val="28"/>
          <w:cs/>
          <w:lang w:val="en-GB"/>
        </w:rPr>
        <w:t>วามเสี่ยงด้านเครดิตเป็นความเสี่ยงจากการสูญเสียทางการเงินของกลุ่มบริษัท</w:t>
      </w:r>
      <w:r w:rsidR="00CE230D" w:rsidRPr="007C1308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</w:t>
      </w:r>
      <w:r w:rsidRPr="007C1308">
        <w:rPr>
          <w:rFonts w:asciiTheme="majorBidi" w:hAnsiTheme="majorBidi" w:cstheme="majorBidi"/>
          <w:sz w:val="28"/>
          <w:szCs w:val="28"/>
          <w:cs/>
          <w:lang w:val="en-GB"/>
        </w:rPr>
        <w:t>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</w:t>
      </w:r>
      <w:r w:rsidR="00427035" w:rsidRPr="007C1308">
        <w:rPr>
          <w:rFonts w:asciiTheme="majorBidi" w:hAnsiTheme="majorBidi" w:cstheme="majorBidi"/>
          <w:sz w:val="28"/>
          <w:szCs w:val="28"/>
          <w:cs/>
          <w:lang w:val="en-GB"/>
        </w:rPr>
        <w:t>กลุ่มบริษัท</w:t>
      </w:r>
    </w:p>
    <w:p w14:paraId="6FE3D4FB" w14:textId="31A46C50" w:rsidR="00903F4A" w:rsidRPr="007C1308" w:rsidRDefault="00903F4A" w:rsidP="001927AE">
      <w:pPr>
        <w:tabs>
          <w:tab w:val="clear" w:pos="907"/>
        </w:tabs>
        <w:ind w:left="990"/>
        <w:jc w:val="thaiDistribute"/>
        <w:rPr>
          <w:rFonts w:asciiTheme="majorBidi" w:hAnsiTheme="majorBidi" w:cstheme="majorBidi"/>
          <w:sz w:val="20"/>
          <w:szCs w:val="20"/>
          <w:lang w:val="en-GB" w:bidi="ar-SA"/>
        </w:rPr>
      </w:pPr>
    </w:p>
    <w:p w14:paraId="2E7FC8A5" w14:textId="4CA14354" w:rsidR="004E19B3" w:rsidRPr="007C1308" w:rsidRDefault="004E19B3" w:rsidP="001927AE">
      <w:pPr>
        <w:pStyle w:val="block"/>
        <w:spacing w:after="0" w:line="240" w:lineRule="auto"/>
        <w:ind w:left="1620" w:right="-7" w:hanging="630"/>
        <w:jc w:val="both"/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</w:pPr>
      <w:r w:rsidRPr="007C1308">
        <w:rPr>
          <w:rFonts w:asciiTheme="majorBidi" w:hAnsiTheme="majorBidi" w:cstheme="majorBidi"/>
          <w:sz w:val="28"/>
          <w:szCs w:val="28"/>
        </w:rPr>
        <w:t>(</w:t>
      </w:r>
      <w:r w:rsidR="00AF1CD4" w:rsidRPr="007C1308">
        <w:rPr>
          <w:rFonts w:asciiTheme="majorBidi" w:hAnsiTheme="majorBidi" w:cstheme="majorBidi"/>
          <w:sz w:val="28"/>
          <w:szCs w:val="28"/>
          <w:cs/>
          <w:lang w:bidi="th-TH"/>
        </w:rPr>
        <w:t>ข</w:t>
      </w:r>
      <w:r w:rsidRPr="007C1308">
        <w:rPr>
          <w:rFonts w:asciiTheme="majorBidi" w:hAnsiTheme="majorBidi" w:cstheme="majorBidi"/>
          <w:sz w:val="28"/>
          <w:szCs w:val="28"/>
        </w:rPr>
        <w:t>.</w:t>
      </w:r>
      <w:r w:rsidR="007E56DD" w:rsidRPr="007C1308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7C1308">
        <w:rPr>
          <w:rFonts w:asciiTheme="majorBidi" w:hAnsiTheme="majorBidi" w:cstheme="majorBidi"/>
          <w:sz w:val="28"/>
          <w:szCs w:val="28"/>
        </w:rPr>
        <w:t>.</w:t>
      </w:r>
      <w:r w:rsidR="007E56DD" w:rsidRPr="007C1308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7C1308">
        <w:rPr>
          <w:rFonts w:asciiTheme="majorBidi" w:hAnsiTheme="majorBidi" w:cstheme="majorBidi"/>
          <w:sz w:val="28"/>
          <w:szCs w:val="28"/>
        </w:rPr>
        <w:t>)</w:t>
      </w:r>
      <w:r w:rsidRPr="007C1308">
        <w:rPr>
          <w:rFonts w:asciiTheme="majorBidi" w:hAnsiTheme="majorBidi" w:cstheme="majorBidi"/>
          <w:i/>
          <w:iCs/>
          <w:sz w:val="28"/>
          <w:szCs w:val="28"/>
        </w:rPr>
        <w:t xml:space="preserve">  </w:t>
      </w:r>
      <w:r w:rsidR="004E653B" w:rsidRPr="007C1308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7C1308">
        <w:rPr>
          <w:rFonts w:asciiTheme="majorBidi" w:hAnsiTheme="majorBidi" w:cstheme="majorBidi"/>
          <w:sz w:val="28"/>
          <w:szCs w:val="28"/>
          <w:cs/>
          <w:lang w:bidi="th-TH"/>
        </w:rPr>
        <w:t>ลูกหนี้การค้าและสินทรัพย์ที่เกิดจากสัญญา</w:t>
      </w:r>
    </w:p>
    <w:p w14:paraId="1D3A8DCC" w14:textId="77777777" w:rsidR="008A3AE9" w:rsidRPr="007C1308" w:rsidRDefault="008A3AE9" w:rsidP="001927AE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20"/>
          <w:lang w:val="en-US" w:bidi="th-TH"/>
        </w:rPr>
      </w:pPr>
    </w:p>
    <w:p w14:paraId="702C20F1" w14:textId="4C8B3B08" w:rsidR="004E19B3" w:rsidRPr="007C1308" w:rsidRDefault="004E19B3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z w:val="28"/>
          <w:szCs w:val="28"/>
        </w:rPr>
      </w:pPr>
      <w:r w:rsidRPr="007C1308">
        <w:rPr>
          <w:rFonts w:asciiTheme="majorBidi" w:hAnsiTheme="majorBidi" w:cstheme="majorBidi"/>
          <w:sz w:val="28"/>
          <w:szCs w:val="28"/>
          <w:cs/>
        </w:rPr>
        <w:t>ความเสี่ยงด้านเครดิตของ</w:t>
      </w:r>
      <w:r w:rsidR="00427035" w:rsidRPr="007C130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7C1308">
        <w:rPr>
          <w:rFonts w:asciiTheme="majorBidi" w:hAnsiTheme="majorBidi" w:cstheme="majorBidi"/>
          <w:sz w:val="28"/>
          <w:szCs w:val="28"/>
          <w:cs/>
        </w:rPr>
        <w:t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7C1308">
        <w:rPr>
          <w:rFonts w:asciiTheme="majorBidi" w:hAnsiTheme="majorBidi" w:cstheme="majorBidi"/>
          <w:sz w:val="28"/>
          <w:szCs w:val="28"/>
        </w:rPr>
        <w:t xml:space="preserve"> 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รายละเอียดการกระจุกตัวของรายได้เปิดเผยในหมายเหตุข้อ </w:t>
      </w:r>
      <w:r w:rsidR="007E56DD" w:rsidRPr="007C1308">
        <w:rPr>
          <w:rFonts w:asciiTheme="majorBidi" w:hAnsiTheme="majorBidi" w:cstheme="majorBidi"/>
          <w:sz w:val="28"/>
          <w:szCs w:val="28"/>
        </w:rPr>
        <w:t>21</w:t>
      </w:r>
    </w:p>
    <w:p w14:paraId="67F8B463" w14:textId="77777777" w:rsidR="004E19B3" w:rsidRPr="007C1308" w:rsidRDefault="004E19B3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/>
        <w:jc w:val="thaiDistribute"/>
        <w:rPr>
          <w:rFonts w:asciiTheme="majorBidi" w:hAnsiTheme="majorBidi" w:cstheme="majorBidi"/>
          <w:sz w:val="20"/>
          <w:szCs w:val="20"/>
          <w:lang w:val="en-GB"/>
        </w:rPr>
      </w:pPr>
    </w:p>
    <w:p w14:paraId="4B2D171A" w14:textId="5B13938C" w:rsidR="004E19B3" w:rsidRPr="007C1308" w:rsidRDefault="004E19B3" w:rsidP="001927AE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28"/>
          <w:szCs w:val="28"/>
        </w:rPr>
      </w:pPr>
      <w:r w:rsidRPr="007C1308">
        <w:rPr>
          <w:rFonts w:asciiTheme="majorBidi" w:hAnsiTheme="majorBidi" w:cstheme="majorBidi"/>
          <w:sz w:val="28"/>
          <w:szCs w:val="28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="00427035" w:rsidRPr="007C130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7C1308">
        <w:rPr>
          <w:rFonts w:asciiTheme="majorBidi" w:hAnsiTheme="majorBidi" w:cstheme="majorBidi"/>
          <w:sz w:val="28"/>
          <w:szCs w:val="28"/>
          <w:cs/>
        </w:rPr>
        <w:t>จะเสนอระยะเวลาและเงื่อนไข</w:t>
      </w:r>
      <w:r w:rsidR="003E54DF" w:rsidRPr="007C1308">
        <w:rPr>
          <w:rFonts w:asciiTheme="majorBidi" w:hAnsiTheme="majorBidi" w:cstheme="majorBidi"/>
          <w:sz w:val="28"/>
          <w:szCs w:val="28"/>
          <w:cs/>
        </w:rPr>
        <w:t>ทางการค้า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A76B5" w:rsidRPr="007C130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7C1308">
        <w:rPr>
          <w:rFonts w:asciiTheme="majorBidi" w:hAnsiTheme="majorBidi" w:cstheme="majorBidi"/>
          <w:sz w:val="28"/>
          <w:szCs w:val="28"/>
          <w:cs/>
        </w:rPr>
        <w:t>จะทบทวนอันดับความน่าเชื่อถือภายนอก</w:t>
      </w:r>
      <w:r w:rsidRPr="007C1308">
        <w:rPr>
          <w:rFonts w:asciiTheme="majorBidi" w:hAnsiTheme="majorBidi" w:cstheme="majorBidi"/>
          <w:sz w:val="28"/>
          <w:szCs w:val="28"/>
        </w:rPr>
        <w:t xml:space="preserve"> (</w:t>
      </w:r>
      <w:r w:rsidRPr="007C1308">
        <w:rPr>
          <w:rFonts w:asciiTheme="majorBidi" w:hAnsiTheme="majorBidi" w:cstheme="majorBidi"/>
          <w:sz w:val="28"/>
          <w:szCs w:val="28"/>
          <w:cs/>
        </w:rPr>
        <w:t>ถ้ามี) งบการเงิน ข้อมูลของสถาบันจัดอันดับความน่าเชื่อถือ ข้อมูลอุตสาหกรรม</w:t>
      </w:r>
      <w:r w:rsidRPr="007C1308">
        <w:rPr>
          <w:rFonts w:asciiTheme="majorBidi" w:hAnsiTheme="majorBidi" w:cstheme="majorBidi"/>
          <w:sz w:val="28"/>
          <w:szCs w:val="28"/>
          <w:cs/>
        </w:rPr>
        <w:lastRenderedPageBreak/>
        <w:t>และหนังสือรับรองฐานะทางการเงินของธนาคารสำหรับบางกรณี วงเงินยอดขายจะกำหนดไว้สำหรับลูกค้าแต่ละรายและจะทบทวนเป็นรายไตรมาส ยอดขายที่เกินกว่าวงเงินดังกล่าวต้องได้รับการอนุมัติจากคณะกรรมการบริหารความเสี่ยง</w:t>
      </w:r>
    </w:p>
    <w:p w14:paraId="1BDC11D2" w14:textId="77777777" w:rsidR="004E19B3" w:rsidRPr="007C1308" w:rsidRDefault="004E19B3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/>
        <w:jc w:val="thaiDistribute"/>
        <w:rPr>
          <w:rFonts w:asciiTheme="majorBidi" w:hAnsiTheme="majorBidi" w:cstheme="majorBidi"/>
          <w:sz w:val="20"/>
          <w:szCs w:val="20"/>
        </w:rPr>
      </w:pPr>
    </w:p>
    <w:p w14:paraId="07FF122F" w14:textId="625EDB8A" w:rsidR="00CC3E69" w:rsidRPr="007C1308" w:rsidRDefault="00CC3E69" w:rsidP="001927AE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28"/>
          <w:szCs w:val="28"/>
        </w:rPr>
      </w:pPr>
      <w:r w:rsidRPr="007C1308">
        <w:rPr>
          <w:rFonts w:asciiTheme="majorBidi" w:hAnsiTheme="majorBidi" w:cstheme="majorBidi"/>
          <w:sz w:val="28"/>
          <w:szCs w:val="28"/>
          <w:cs/>
        </w:rPr>
        <w:t xml:space="preserve">กลุ่มบริษัทจำกัดความเสี่ยงด้านเครดิตของลูกหนี้การค้าด้วยการกำหนดระยะเวลาการจ่ายชำระสูงสุดที่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Pr="007C1308">
        <w:rPr>
          <w:rFonts w:asciiTheme="majorBidi" w:hAnsiTheme="majorBidi" w:cstheme="majorBidi"/>
          <w:sz w:val="28"/>
          <w:szCs w:val="28"/>
          <w:cs/>
        </w:rPr>
        <w:br/>
      </w:r>
      <w:r w:rsidR="007E56DD" w:rsidRPr="007C1308">
        <w:rPr>
          <w:rFonts w:asciiTheme="majorBidi" w:hAnsiTheme="majorBidi" w:cstheme="majorBidi"/>
          <w:sz w:val="28"/>
          <w:szCs w:val="28"/>
        </w:rPr>
        <w:t>3</w:t>
      </w:r>
      <w:r w:rsidRPr="007C1308">
        <w:rPr>
          <w:rFonts w:asciiTheme="majorBidi" w:hAnsiTheme="majorBidi" w:cstheme="majorBidi"/>
          <w:sz w:val="28"/>
          <w:szCs w:val="28"/>
        </w:rPr>
        <w:t xml:space="preserve"> 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เดือนและมีการติดตามยอดคงค้างของลูกหนี้การค้าอย่างสม่ำเสมอ </w:t>
      </w:r>
      <w:bookmarkStart w:id="24" w:name="_Hlk59433075"/>
      <w:r w:rsidRPr="007C1308">
        <w:rPr>
          <w:rFonts w:asciiTheme="majorBidi" w:hAnsiTheme="majorBidi" w:cstheme="majorBidi"/>
          <w:sz w:val="28"/>
          <w:szCs w:val="28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</w:t>
      </w:r>
      <w:bookmarkEnd w:id="24"/>
      <w:r w:rsidRPr="007C1308">
        <w:rPr>
          <w:rFonts w:asciiTheme="majorBidi" w:hAnsiTheme="majorBidi" w:cstheme="majorBidi"/>
          <w:sz w:val="28"/>
          <w:szCs w:val="28"/>
          <w:cs/>
        </w:rPr>
        <w:t xml:space="preserve">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 </w:t>
      </w:r>
    </w:p>
    <w:p w14:paraId="7D3B819D" w14:textId="77777777" w:rsidR="009C0536" w:rsidRPr="007C1308" w:rsidRDefault="009C0536" w:rsidP="001927AE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62597E64" w14:textId="150FC919" w:rsidR="00C91248" w:rsidRPr="007C1308" w:rsidRDefault="00C91248" w:rsidP="001927AE">
      <w:pPr>
        <w:pStyle w:val="block"/>
        <w:spacing w:after="0" w:line="240" w:lineRule="auto"/>
        <w:ind w:left="1620" w:right="-7" w:hanging="630"/>
        <w:jc w:val="both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</w:pPr>
      <w:r w:rsidRPr="007C1308">
        <w:rPr>
          <w:rFonts w:asciiTheme="majorBidi" w:hAnsiTheme="majorBidi" w:cstheme="majorBidi"/>
          <w:sz w:val="28"/>
          <w:szCs w:val="28"/>
        </w:rPr>
        <w:t>(</w:t>
      </w:r>
      <w:r w:rsidRPr="007C1308">
        <w:rPr>
          <w:rFonts w:asciiTheme="majorBidi" w:hAnsiTheme="majorBidi" w:cstheme="majorBidi"/>
          <w:sz w:val="28"/>
          <w:szCs w:val="28"/>
          <w:cs/>
          <w:lang w:bidi="th-TH"/>
        </w:rPr>
        <w:t>ข</w:t>
      </w:r>
      <w:r w:rsidRPr="007C1308">
        <w:rPr>
          <w:rFonts w:asciiTheme="majorBidi" w:hAnsiTheme="majorBidi" w:cstheme="majorBidi"/>
          <w:sz w:val="28"/>
          <w:szCs w:val="28"/>
        </w:rPr>
        <w:t>.</w:t>
      </w:r>
      <w:r w:rsidR="007E56DD" w:rsidRPr="007C1308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7C1308">
        <w:rPr>
          <w:rFonts w:asciiTheme="majorBidi" w:hAnsiTheme="majorBidi" w:cstheme="majorBidi"/>
          <w:sz w:val="28"/>
          <w:szCs w:val="28"/>
        </w:rPr>
        <w:t>.</w:t>
      </w:r>
      <w:r w:rsidR="007E56DD" w:rsidRPr="007C1308">
        <w:rPr>
          <w:rFonts w:asciiTheme="majorBidi" w:hAnsiTheme="majorBidi" w:cstheme="majorBidi"/>
          <w:sz w:val="28"/>
          <w:szCs w:val="28"/>
          <w:lang w:val="en-US"/>
        </w:rPr>
        <w:t>2</w:t>
      </w:r>
      <w:r w:rsidRPr="007C1308">
        <w:rPr>
          <w:rFonts w:asciiTheme="majorBidi" w:hAnsiTheme="majorBidi" w:cstheme="majorBidi"/>
          <w:sz w:val="28"/>
          <w:szCs w:val="28"/>
        </w:rPr>
        <w:t>)</w:t>
      </w:r>
      <w:r w:rsidR="004E653B" w:rsidRPr="007C1308">
        <w:rPr>
          <w:rFonts w:asciiTheme="majorBidi" w:hAnsiTheme="majorBidi" w:cstheme="majorBidi"/>
          <w:sz w:val="28"/>
          <w:szCs w:val="28"/>
        </w:rPr>
        <w:tab/>
      </w:r>
      <w:r w:rsidRPr="007C1308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เงินสดและรายการเทียบเท่าเงินสด </w:t>
      </w:r>
      <w:r w:rsidR="009C0536" w:rsidRPr="007C1308">
        <w:rPr>
          <w:rFonts w:asciiTheme="majorBidi" w:hAnsiTheme="majorBidi" w:cstheme="majorBidi"/>
          <w:sz w:val="28"/>
          <w:szCs w:val="28"/>
          <w:cs/>
          <w:lang w:bidi="th-TH"/>
        </w:rPr>
        <w:t>และอนุพันธ์</w:t>
      </w:r>
      <w:r w:rsidR="00D95C07" w:rsidRPr="007C1308">
        <w:rPr>
          <w:rFonts w:asciiTheme="majorBidi" w:hAnsiTheme="majorBidi" w:cstheme="majorBidi"/>
          <w:sz w:val="28"/>
          <w:szCs w:val="28"/>
          <w:lang w:bidi="th-TH"/>
        </w:rPr>
        <w:t xml:space="preserve">  </w:t>
      </w:r>
    </w:p>
    <w:p w14:paraId="2A60CDF0" w14:textId="77777777" w:rsidR="00B3635B" w:rsidRPr="007C1308" w:rsidRDefault="00B3635B" w:rsidP="001927AE">
      <w:pPr>
        <w:pStyle w:val="block"/>
        <w:spacing w:after="0" w:line="240" w:lineRule="auto"/>
        <w:ind w:left="1350" w:right="-7"/>
        <w:jc w:val="both"/>
        <w:rPr>
          <w:rFonts w:asciiTheme="majorBidi" w:hAnsiTheme="majorBidi" w:cstheme="majorBidi"/>
          <w:sz w:val="20"/>
        </w:rPr>
      </w:pPr>
    </w:p>
    <w:p w14:paraId="6E065C37" w14:textId="01F587CC" w:rsidR="002433D9" w:rsidRPr="007C1308" w:rsidRDefault="00C91248" w:rsidP="001927AE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7C1308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>ความเสี่ยงด้านเครดิต</w:t>
      </w:r>
      <w:r w:rsidRPr="007C1308">
        <w:rPr>
          <w:rFonts w:asciiTheme="majorBidi" w:hAnsiTheme="majorBidi" w:cstheme="majorBidi"/>
          <w:spacing w:val="-4"/>
          <w:sz w:val="28"/>
          <w:szCs w:val="28"/>
          <w:cs/>
        </w:rPr>
        <w:t>ของกลุ่มบริษัทที่เกิดจากเงินสดและรายการเทียบเท่าเงินสดและสินทรัพย์อนุพันธ์</w:t>
      </w:r>
      <w:r w:rsidRPr="007C1308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A63E91" w:rsidRPr="007C1308">
        <w:rPr>
          <w:rFonts w:asciiTheme="majorBidi" w:hAnsiTheme="majorBidi" w:cstheme="majorBidi"/>
          <w:spacing w:val="-4"/>
          <w:sz w:val="28"/>
          <w:szCs w:val="28"/>
        </w:rPr>
        <w:br/>
      </w:r>
      <w:r w:rsidR="00A63E91" w:rsidRPr="007C1308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>มี</w:t>
      </w:r>
      <w:r w:rsidRPr="007C1308">
        <w:rPr>
          <w:rFonts w:asciiTheme="majorBidi" w:hAnsiTheme="majorBidi" w:cstheme="majorBidi"/>
          <w:spacing w:val="-4"/>
          <w:sz w:val="28"/>
          <w:szCs w:val="28"/>
          <w:cs/>
        </w:rPr>
        <w:t>จำกัดเนื่องจากคู่สัญญาเป็นธนาคารและสถาบันการเงิน</w:t>
      </w:r>
      <w:r w:rsidR="00A63E91" w:rsidRPr="007C1308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Pr="007C1308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>ซึ่ง</w:t>
      </w:r>
      <w:r w:rsidRPr="007C1308">
        <w:rPr>
          <w:rFonts w:asciiTheme="majorBidi" w:hAnsiTheme="majorBidi" w:cstheme="majorBidi"/>
          <w:spacing w:val="-4"/>
          <w:sz w:val="28"/>
          <w:szCs w:val="28"/>
          <w:cs/>
        </w:rPr>
        <w:t>กลุ่มบริษัทพิจารณาว่ามีความเสี่ยงด้านเครดิตต่ำ</w:t>
      </w:r>
    </w:p>
    <w:p w14:paraId="43673D41" w14:textId="6AA5BD88" w:rsidR="000D5D05" w:rsidRPr="007C1308" w:rsidRDefault="000D5D05" w:rsidP="001927AE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pacing w:val="-4"/>
          <w:sz w:val="20"/>
          <w:lang w:val="en-US" w:bidi="th-TH"/>
        </w:rPr>
      </w:pPr>
    </w:p>
    <w:p w14:paraId="0252A284" w14:textId="11D36CBF" w:rsidR="000D5D05" w:rsidRPr="007C1308" w:rsidRDefault="000D5D05" w:rsidP="001927AE">
      <w:pPr>
        <w:pStyle w:val="block"/>
        <w:spacing w:after="0" w:line="240" w:lineRule="auto"/>
        <w:ind w:left="1620" w:right="-7" w:hanging="630"/>
        <w:jc w:val="both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</w:pPr>
      <w:r w:rsidRPr="007C1308">
        <w:rPr>
          <w:rFonts w:asciiTheme="majorBidi" w:hAnsiTheme="majorBidi" w:cstheme="majorBidi"/>
          <w:sz w:val="28"/>
          <w:szCs w:val="28"/>
        </w:rPr>
        <w:t>(</w:t>
      </w:r>
      <w:r w:rsidRPr="007C1308">
        <w:rPr>
          <w:rFonts w:asciiTheme="majorBidi" w:hAnsiTheme="majorBidi" w:cstheme="majorBidi"/>
          <w:sz w:val="28"/>
          <w:szCs w:val="28"/>
          <w:cs/>
          <w:lang w:bidi="th-TH"/>
        </w:rPr>
        <w:t>ข</w:t>
      </w:r>
      <w:r w:rsidRPr="007C1308">
        <w:rPr>
          <w:rFonts w:asciiTheme="majorBidi" w:hAnsiTheme="majorBidi" w:cstheme="majorBidi"/>
          <w:sz w:val="28"/>
          <w:szCs w:val="28"/>
        </w:rPr>
        <w:t>.</w:t>
      </w:r>
      <w:r w:rsidRPr="007C1308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7C1308">
        <w:rPr>
          <w:rFonts w:asciiTheme="majorBidi" w:hAnsiTheme="majorBidi" w:cstheme="majorBidi"/>
          <w:sz w:val="28"/>
          <w:szCs w:val="28"/>
        </w:rPr>
        <w:t>.</w:t>
      </w:r>
      <w:r w:rsidRPr="007C1308">
        <w:rPr>
          <w:rFonts w:asciiTheme="majorBidi" w:hAnsiTheme="majorBidi" w:cstheme="majorBidi"/>
          <w:sz w:val="28"/>
          <w:szCs w:val="28"/>
          <w:lang w:val="en-US"/>
        </w:rPr>
        <w:t>3</w:t>
      </w:r>
      <w:r w:rsidRPr="007C1308">
        <w:rPr>
          <w:rFonts w:asciiTheme="majorBidi" w:hAnsiTheme="majorBidi" w:cstheme="majorBidi"/>
          <w:sz w:val="28"/>
          <w:szCs w:val="28"/>
        </w:rPr>
        <w:t>)</w:t>
      </w:r>
      <w:r w:rsidRPr="007C1308">
        <w:rPr>
          <w:rFonts w:asciiTheme="majorBidi" w:hAnsiTheme="majorBidi" w:cstheme="majorBidi"/>
          <w:sz w:val="28"/>
          <w:szCs w:val="28"/>
        </w:rPr>
        <w:tab/>
      </w:r>
      <w:r w:rsidRPr="007C1308">
        <w:rPr>
          <w:rFonts w:asciiTheme="majorBidi" w:hAnsiTheme="majorBidi" w:cstheme="majorBidi" w:hint="cs"/>
          <w:sz w:val="28"/>
          <w:szCs w:val="28"/>
          <w:cs/>
          <w:lang w:bidi="th-TH"/>
        </w:rPr>
        <w:t>การค้ำประกัน</w:t>
      </w:r>
    </w:p>
    <w:p w14:paraId="37316278" w14:textId="77777777" w:rsidR="000D5D05" w:rsidRPr="007C1308" w:rsidRDefault="000D5D05" w:rsidP="001927AE">
      <w:pPr>
        <w:pStyle w:val="block"/>
        <w:spacing w:after="0" w:line="240" w:lineRule="auto"/>
        <w:ind w:left="1350" w:right="-7"/>
        <w:jc w:val="both"/>
        <w:rPr>
          <w:rFonts w:asciiTheme="majorBidi" w:hAnsiTheme="majorBidi" w:cstheme="majorBidi"/>
          <w:sz w:val="20"/>
        </w:rPr>
      </w:pPr>
    </w:p>
    <w:p w14:paraId="7364EFDB" w14:textId="6E41D379" w:rsidR="000D5D05" w:rsidRPr="007C1308" w:rsidRDefault="000D5D05" w:rsidP="001927AE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7C1308">
        <w:rPr>
          <w:rFonts w:asciiTheme="majorBidi" w:hAnsiTheme="majorBidi" w:hint="cs"/>
          <w:spacing w:val="-4"/>
          <w:sz w:val="28"/>
          <w:szCs w:val="28"/>
          <w:cs/>
          <w:lang w:bidi="th-TH"/>
        </w:rPr>
        <w:t>บริษัทมีนโยบายให้การค้ำประกันทางการเงินแก่หนี้สินของบริษัทย่อยเท่านั้น</w:t>
      </w:r>
      <w:r w:rsidRPr="007C1308">
        <w:rPr>
          <w:rFonts w:asciiTheme="majorBidi" w:hAnsiTheme="majorBidi"/>
          <w:spacing w:val="-4"/>
          <w:sz w:val="28"/>
          <w:szCs w:val="28"/>
          <w:cs/>
          <w:lang w:bidi="th-TH"/>
        </w:rPr>
        <w:t xml:space="preserve"> </w:t>
      </w:r>
      <w:r w:rsidRPr="007C1308">
        <w:rPr>
          <w:rFonts w:asciiTheme="majorBidi" w:hAnsiTheme="majorBidi" w:hint="cs"/>
          <w:spacing w:val="-4"/>
          <w:sz w:val="28"/>
          <w:szCs w:val="28"/>
          <w:cs/>
          <w:lang w:bidi="th-TH"/>
        </w:rPr>
        <w:t>ณ</w:t>
      </w:r>
      <w:r w:rsidRPr="007C1308">
        <w:rPr>
          <w:rFonts w:asciiTheme="majorBidi" w:hAnsiTheme="majorBidi"/>
          <w:spacing w:val="-4"/>
          <w:sz w:val="28"/>
          <w:szCs w:val="28"/>
          <w:cs/>
          <w:lang w:bidi="th-TH"/>
        </w:rPr>
        <w:t xml:space="preserve"> </w:t>
      </w:r>
      <w:r w:rsidRPr="007C1308">
        <w:rPr>
          <w:rFonts w:asciiTheme="majorBidi" w:hAnsiTheme="majorBidi" w:hint="cs"/>
          <w:spacing w:val="-4"/>
          <w:sz w:val="28"/>
          <w:szCs w:val="28"/>
          <w:cs/>
          <w:lang w:bidi="th-TH"/>
        </w:rPr>
        <w:t>วันที่</w:t>
      </w:r>
      <w:r w:rsidRPr="007C1308">
        <w:rPr>
          <w:rFonts w:asciiTheme="majorBidi" w:hAnsiTheme="majorBidi"/>
          <w:spacing w:val="-4"/>
          <w:sz w:val="28"/>
          <w:szCs w:val="28"/>
          <w:cs/>
          <w:lang w:bidi="th-TH"/>
        </w:rPr>
        <w:t xml:space="preserve"> </w:t>
      </w:r>
      <w:r w:rsidRPr="007C1308">
        <w:rPr>
          <w:rFonts w:asciiTheme="majorBidi" w:hAnsiTheme="majorBidi"/>
          <w:spacing w:val="-4"/>
          <w:sz w:val="28"/>
          <w:szCs w:val="28"/>
          <w:lang w:val="en-US" w:bidi="th-TH"/>
        </w:rPr>
        <w:t>31</w:t>
      </w:r>
      <w:r w:rsidRPr="007C1308">
        <w:rPr>
          <w:rFonts w:asciiTheme="majorBidi" w:hAnsiTheme="majorBidi"/>
          <w:spacing w:val="-4"/>
          <w:sz w:val="28"/>
          <w:szCs w:val="28"/>
          <w:cs/>
          <w:lang w:bidi="th-TH"/>
        </w:rPr>
        <w:t xml:space="preserve"> </w:t>
      </w:r>
      <w:r w:rsidRPr="007C1308">
        <w:rPr>
          <w:rFonts w:asciiTheme="majorBidi" w:hAnsiTheme="majorBidi" w:hint="cs"/>
          <w:spacing w:val="-4"/>
          <w:sz w:val="28"/>
          <w:szCs w:val="28"/>
          <w:cs/>
          <w:lang w:bidi="th-TH"/>
        </w:rPr>
        <w:t>ธันวาคม</w:t>
      </w:r>
      <w:r w:rsidRPr="007C1308">
        <w:rPr>
          <w:rFonts w:asciiTheme="majorBidi" w:hAnsiTheme="majorBidi"/>
          <w:spacing w:val="-4"/>
          <w:sz w:val="28"/>
          <w:szCs w:val="28"/>
          <w:cs/>
          <w:lang w:bidi="th-TH"/>
        </w:rPr>
        <w:t xml:space="preserve"> </w:t>
      </w:r>
      <w:r w:rsidRPr="007C1308">
        <w:rPr>
          <w:rFonts w:asciiTheme="majorBidi" w:hAnsiTheme="majorBidi"/>
          <w:spacing w:val="-4"/>
          <w:sz w:val="28"/>
          <w:szCs w:val="28"/>
          <w:lang w:bidi="th-TH"/>
        </w:rPr>
        <w:t>2565</w:t>
      </w:r>
      <w:r w:rsidRPr="007C1308">
        <w:rPr>
          <w:rFonts w:asciiTheme="majorBidi" w:hAnsiTheme="majorBidi"/>
          <w:spacing w:val="-4"/>
          <w:sz w:val="28"/>
          <w:szCs w:val="28"/>
          <w:cs/>
          <w:lang w:bidi="th-TH"/>
        </w:rPr>
        <w:t xml:space="preserve"> </w:t>
      </w:r>
      <w:r w:rsidRPr="007C1308">
        <w:rPr>
          <w:rFonts w:asciiTheme="majorBidi" w:hAnsiTheme="majorBidi" w:hint="cs"/>
          <w:spacing w:val="-4"/>
          <w:sz w:val="28"/>
          <w:szCs w:val="28"/>
          <w:cs/>
          <w:lang w:bidi="th-TH"/>
        </w:rPr>
        <w:t>บริษัทออกหนังสือค้ำประกันวงเงินสินเชื่อกับธนาคารสำหรับบริษัทย่อย</w:t>
      </w:r>
      <w:r w:rsidRPr="007C1308">
        <w:rPr>
          <w:rFonts w:asciiTheme="majorBidi" w:hAnsiTheme="majorBidi"/>
          <w:spacing w:val="-4"/>
          <w:sz w:val="28"/>
          <w:szCs w:val="28"/>
          <w:cs/>
          <w:lang w:bidi="th-TH"/>
        </w:rPr>
        <w:t xml:space="preserve"> </w:t>
      </w:r>
      <w:r w:rsidRPr="007C1308">
        <w:rPr>
          <w:rFonts w:asciiTheme="majorBidi" w:hAnsiTheme="majorBidi"/>
          <w:spacing w:val="-4"/>
          <w:sz w:val="28"/>
          <w:szCs w:val="28"/>
          <w:lang w:bidi="th-TH"/>
        </w:rPr>
        <w:t>1</w:t>
      </w:r>
      <w:r w:rsidRPr="007C1308">
        <w:rPr>
          <w:rFonts w:asciiTheme="majorBidi" w:hAnsiTheme="majorBidi"/>
          <w:spacing w:val="-4"/>
          <w:sz w:val="28"/>
          <w:szCs w:val="28"/>
          <w:cs/>
          <w:lang w:bidi="th-TH"/>
        </w:rPr>
        <w:t xml:space="preserve"> </w:t>
      </w:r>
      <w:r w:rsidRPr="007C1308">
        <w:rPr>
          <w:rFonts w:asciiTheme="majorBidi" w:hAnsiTheme="majorBidi" w:hint="cs"/>
          <w:spacing w:val="-4"/>
          <w:sz w:val="28"/>
          <w:szCs w:val="28"/>
          <w:cs/>
          <w:lang w:bidi="th-TH"/>
        </w:rPr>
        <w:t>แห่ง</w:t>
      </w:r>
      <w:r w:rsidRPr="007C1308">
        <w:rPr>
          <w:rFonts w:asciiTheme="majorBidi" w:hAnsiTheme="majorBidi"/>
          <w:spacing w:val="-4"/>
          <w:sz w:val="28"/>
          <w:szCs w:val="28"/>
          <w:cs/>
          <w:lang w:bidi="th-TH"/>
        </w:rPr>
        <w:t xml:space="preserve"> (</w:t>
      </w:r>
      <w:r w:rsidRPr="007C1308">
        <w:rPr>
          <w:rFonts w:asciiTheme="majorBidi" w:hAnsiTheme="majorBidi" w:hint="cs"/>
          <w:spacing w:val="-4"/>
          <w:sz w:val="28"/>
          <w:szCs w:val="28"/>
          <w:cs/>
          <w:lang w:bidi="th-TH"/>
        </w:rPr>
        <w:t>ดูหมายเหตุ</w:t>
      </w:r>
      <w:r w:rsidR="001820D7" w:rsidRPr="007C1308">
        <w:rPr>
          <w:rFonts w:asciiTheme="majorBidi" w:hAnsiTheme="majorBidi"/>
          <w:spacing w:val="-4"/>
          <w:sz w:val="28"/>
          <w:szCs w:val="28"/>
          <w:lang w:bidi="th-TH"/>
        </w:rPr>
        <w:t xml:space="preserve"> </w:t>
      </w:r>
      <w:r w:rsidRPr="007C1308">
        <w:rPr>
          <w:rFonts w:asciiTheme="majorBidi" w:hAnsiTheme="majorBidi" w:hint="cs"/>
          <w:spacing w:val="-4"/>
          <w:sz w:val="28"/>
          <w:szCs w:val="28"/>
          <w:cs/>
          <w:lang w:bidi="th-TH"/>
        </w:rPr>
        <w:t>ข้อ</w:t>
      </w:r>
      <w:r w:rsidRPr="007C1308">
        <w:rPr>
          <w:rFonts w:asciiTheme="majorBidi" w:hAnsiTheme="majorBidi"/>
          <w:spacing w:val="-4"/>
          <w:sz w:val="28"/>
          <w:szCs w:val="28"/>
          <w:cs/>
          <w:lang w:bidi="th-TH"/>
        </w:rPr>
        <w:t xml:space="preserve"> </w:t>
      </w:r>
      <w:r w:rsidR="00AE03F8" w:rsidRPr="007C1308">
        <w:rPr>
          <w:rFonts w:asciiTheme="majorBidi" w:hAnsiTheme="majorBidi"/>
          <w:spacing w:val="-4"/>
          <w:sz w:val="28"/>
          <w:szCs w:val="28"/>
          <w:lang w:bidi="th-TH"/>
        </w:rPr>
        <w:t>28</w:t>
      </w:r>
      <w:r w:rsidRPr="007C1308">
        <w:rPr>
          <w:rFonts w:asciiTheme="majorBidi" w:hAnsiTheme="majorBidi"/>
          <w:spacing w:val="-4"/>
          <w:sz w:val="28"/>
          <w:szCs w:val="28"/>
          <w:cs/>
          <w:lang w:bidi="th-TH"/>
        </w:rPr>
        <w:t>)</w:t>
      </w:r>
    </w:p>
    <w:p w14:paraId="53A60681" w14:textId="13AF192F" w:rsidR="002433D9" w:rsidRPr="007C1308" w:rsidRDefault="002433D9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0"/>
          <w:szCs w:val="20"/>
        </w:rPr>
      </w:pPr>
    </w:p>
    <w:p w14:paraId="2E367FF5" w14:textId="185D7033" w:rsidR="007923F5" w:rsidRPr="007C1308" w:rsidRDefault="007923F5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C1308">
        <w:rPr>
          <w:rFonts w:asciiTheme="majorBidi" w:hAnsiTheme="majorBidi" w:cstheme="majorBidi"/>
          <w:b/>
          <w:bCs/>
          <w:i/>
          <w:iCs/>
          <w:sz w:val="28"/>
          <w:szCs w:val="28"/>
        </w:rPr>
        <w:t>(</w:t>
      </w:r>
      <w:r w:rsidR="00AF1CD4" w:rsidRPr="007C130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ข</w:t>
      </w:r>
      <w:r w:rsidRPr="007C1308">
        <w:rPr>
          <w:rFonts w:asciiTheme="majorBidi" w:hAnsiTheme="majorBidi" w:cstheme="majorBidi"/>
          <w:b/>
          <w:bCs/>
          <w:i/>
          <w:iCs/>
          <w:sz w:val="28"/>
          <w:szCs w:val="28"/>
        </w:rPr>
        <w:t>.</w:t>
      </w:r>
      <w:r w:rsidR="007E56DD" w:rsidRPr="007C1308">
        <w:rPr>
          <w:rFonts w:asciiTheme="majorBidi" w:hAnsiTheme="majorBidi" w:cstheme="majorBidi"/>
          <w:b/>
          <w:bCs/>
          <w:i/>
          <w:iCs/>
          <w:sz w:val="28"/>
          <w:szCs w:val="28"/>
        </w:rPr>
        <w:t>2</w:t>
      </w:r>
      <w:r w:rsidRPr="007C1308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) </w:t>
      </w:r>
      <w:r w:rsidR="003D43E8" w:rsidRPr="007C1308"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  <w:r w:rsidRPr="007C130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ความเสี่ยงด้านสภาพคล่อง </w:t>
      </w:r>
    </w:p>
    <w:p w14:paraId="6DB92F37" w14:textId="77777777" w:rsidR="00B3635B" w:rsidRPr="007C1308" w:rsidRDefault="00B3635B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2B4B453" w14:textId="32195800" w:rsidR="009C0536" w:rsidRPr="007C1308" w:rsidRDefault="004A76B5" w:rsidP="001927AE">
      <w:pPr>
        <w:tabs>
          <w:tab w:val="clear" w:pos="907"/>
        </w:tabs>
        <w:spacing w:line="240" w:lineRule="auto"/>
        <w:ind w:left="990"/>
        <w:jc w:val="thaiDistribute"/>
        <w:rPr>
          <w:rFonts w:asciiTheme="majorBidi" w:hAnsiTheme="majorBidi" w:cstheme="majorBidi"/>
          <w:sz w:val="20"/>
          <w:szCs w:val="20"/>
          <w:cs/>
        </w:rPr>
      </w:pPr>
      <w:r w:rsidRPr="007C130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7923F5" w:rsidRPr="007C1308">
        <w:rPr>
          <w:rFonts w:asciiTheme="majorBidi" w:hAnsiTheme="majorBidi" w:cstheme="majorBidi"/>
          <w:sz w:val="28"/>
          <w:szCs w:val="28"/>
          <w:cs/>
        </w:rPr>
        <w:t>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7C130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7923F5" w:rsidRPr="007C1308">
        <w:rPr>
          <w:rFonts w:asciiTheme="majorBidi" w:hAnsiTheme="majorBidi" w:cstheme="majorBidi"/>
          <w:sz w:val="28"/>
          <w:szCs w:val="28"/>
          <w:cs/>
        </w:rPr>
        <w:t xml:space="preserve"> และลดผลกระทบจากความผันผวนในกระแสเงินสด </w:t>
      </w:r>
    </w:p>
    <w:p w14:paraId="35ADCF11" w14:textId="77777777" w:rsidR="00D71BCE" w:rsidRPr="007C1308" w:rsidRDefault="00D71BCE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28"/>
          <w:szCs w:val="28"/>
          <w:cs/>
        </w:rPr>
      </w:pPr>
      <w:r w:rsidRPr="007C1308">
        <w:rPr>
          <w:rFonts w:asciiTheme="majorBidi" w:hAnsiTheme="majorBidi" w:cstheme="majorBidi"/>
          <w:spacing w:val="-2"/>
          <w:sz w:val="28"/>
          <w:szCs w:val="28"/>
          <w:cs/>
        </w:rPr>
        <w:br w:type="page"/>
      </w:r>
    </w:p>
    <w:p w14:paraId="0B14886A" w14:textId="72A4C1DA" w:rsidR="00B3635B" w:rsidRPr="007C1308" w:rsidRDefault="007923F5" w:rsidP="001927AE">
      <w:pPr>
        <w:tabs>
          <w:tab w:val="clear" w:pos="907"/>
        </w:tabs>
        <w:spacing w:line="240" w:lineRule="auto"/>
        <w:ind w:left="990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  <w:r w:rsidRPr="007C1308">
        <w:rPr>
          <w:rFonts w:asciiTheme="majorBidi" w:hAnsiTheme="majorBidi" w:cstheme="majorBidi"/>
          <w:spacing w:val="-2"/>
          <w:sz w:val="28"/>
          <w:szCs w:val="28"/>
          <w:cs/>
        </w:rPr>
        <w:lastRenderedPageBreak/>
        <w:t>ตารางต่อไปนี้แสดงระยะเวลาการครบกำหนดคงเหลือตามสัญญาของหนี้สินทางการเงิน</w:t>
      </w:r>
      <w:r w:rsidRPr="007C1308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7C1308">
        <w:rPr>
          <w:rFonts w:asciiTheme="majorBidi" w:hAnsiTheme="majorBidi" w:cstheme="majorBidi"/>
          <w:spacing w:val="-2"/>
          <w:sz w:val="28"/>
          <w:szCs w:val="28"/>
          <w:cs/>
        </w:rPr>
        <w:t>ณ วันที่รายงาน</w:t>
      </w:r>
      <w:r w:rsidRPr="007C1308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7C1308">
        <w:rPr>
          <w:rFonts w:asciiTheme="majorBidi" w:hAnsiTheme="majorBidi" w:cstheme="majorBidi"/>
          <w:spacing w:val="-2"/>
          <w:sz w:val="28"/>
          <w:szCs w:val="28"/>
          <w:cs/>
        </w:rPr>
        <w:t>โดย</w:t>
      </w:r>
      <w:r w:rsidR="00A63E91" w:rsidRPr="007C1308">
        <w:rPr>
          <w:rFonts w:asciiTheme="majorBidi" w:hAnsiTheme="majorBidi" w:cstheme="majorBidi"/>
          <w:spacing w:val="-2"/>
          <w:sz w:val="28"/>
          <w:szCs w:val="28"/>
          <w:cs/>
        </w:rPr>
        <w:t>แสดง</w:t>
      </w:r>
      <w:r w:rsidRPr="007C1308">
        <w:rPr>
          <w:rFonts w:asciiTheme="majorBidi" w:hAnsiTheme="majorBidi" w:cstheme="majorBidi"/>
          <w:spacing w:val="-2"/>
          <w:sz w:val="28"/>
          <w:szCs w:val="28"/>
          <w:cs/>
        </w:rPr>
        <w:t>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735E0539" w14:textId="6D8C2DF0" w:rsidR="00B3635B" w:rsidRPr="007C1308" w:rsidRDefault="00B3635B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tbl>
      <w:tblPr>
        <w:tblStyle w:val="TableGrid"/>
        <w:tblW w:w="864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170"/>
        <w:gridCol w:w="270"/>
        <w:gridCol w:w="1170"/>
        <w:gridCol w:w="270"/>
        <w:gridCol w:w="1260"/>
        <w:gridCol w:w="270"/>
        <w:gridCol w:w="1170"/>
      </w:tblGrid>
      <w:tr w:rsidR="00B6732D" w:rsidRPr="007C1308" w14:paraId="12E6B45D" w14:textId="77777777" w:rsidTr="00DB0DBA">
        <w:tc>
          <w:tcPr>
            <w:tcW w:w="3060" w:type="dxa"/>
            <w:shd w:val="clear" w:color="auto" w:fill="auto"/>
          </w:tcPr>
          <w:p w14:paraId="703CE939" w14:textId="77777777" w:rsidR="00B6732D" w:rsidRPr="007C1308" w:rsidRDefault="00B6732D" w:rsidP="001927A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7"/>
            <w:shd w:val="clear" w:color="auto" w:fill="auto"/>
            <w:vAlign w:val="bottom"/>
          </w:tcPr>
          <w:p w14:paraId="6BCC2CFC" w14:textId="2F2235C9" w:rsidR="00B6732D" w:rsidRPr="007C1308" w:rsidRDefault="00B6732D" w:rsidP="001927AE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6732D" w:rsidRPr="007C1308" w14:paraId="488FB339" w14:textId="77777777" w:rsidTr="00DB0DBA">
        <w:tc>
          <w:tcPr>
            <w:tcW w:w="3060" w:type="dxa"/>
            <w:shd w:val="clear" w:color="auto" w:fill="auto"/>
          </w:tcPr>
          <w:p w14:paraId="465D1E6F" w14:textId="77777777" w:rsidR="00B6732D" w:rsidRPr="007C1308" w:rsidRDefault="00B6732D" w:rsidP="001927A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7"/>
            <w:shd w:val="clear" w:color="auto" w:fill="auto"/>
            <w:vAlign w:val="bottom"/>
          </w:tcPr>
          <w:p w14:paraId="6299FD1A" w14:textId="40B5ACE6" w:rsidR="00B6732D" w:rsidRPr="007C1308" w:rsidRDefault="00B6732D" w:rsidP="001927AE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380CDC" w:rsidRPr="007C1308" w14:paraId="2F24B770" w14:textId="77777777" w:rsidTr="00DB0DBA">
        <w:tc>
          <w:tcPr>
            <w:tcW w:w="3060" w:type="dxa"/>
            <w:shd w:val="clear" w:color="auto" w:fill="auto"/>
          </w:tcPr>
          <w:p w14:paraId="1D4E17F6" w14:textId="77777777" w:rsidR="00C04630" w:rsidRPr="007C1308" w:rsidRDefault="00C04630" w:rsidP="001927A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75BBBF51" w14:textId="4A61A982" w:rsidR="00B6732D" w:rsidRPr="007C1308" w:rsidRDefault="00B6732D" w:rsidP="001927A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7E56DD"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389E8CA" w14:textId="77777777" w:rsidR="00B6732D" w:rsidRPr="007C1308" w:rsidRDefault="00B6732D" w:rsidP="001927AE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3EA76CB4" w14:textId="4CB4698B" w:rsidR="00B6732D" w:rsidRPr="007C1308" w:rsidRDefault="00B6732D" w:rsidP="001927AE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0" w:type="dxa"/>
            <w:shd w:val="clear" w:color="auto" w:fill="auto"/>
          </w:tcPr>
          <w:p w14:paraId="38020CFC" w14:textId="77777777" w:rsidR="00B6732D" w:rsidRPr="007C1308" w:rsidRDefault="00B6732D" w:rsidP="001927A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1B8DFFC" w14:textId="62A2021F" w:rsidR="00B6732D" w:rsidRPr="007C1308" w:rsidRDefault="00B6732D" w:rsidP="001927AE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E56DD" w:rsidRPr="007C130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0" w:type="dxa"/>
            <w:shd w:val="clear" w:color="auto" w:fill="auto"/>
          </w:tcPr>
          <w:p w14:paraId="6C75A87A" w14:textId="77777777" w:rsidR="00B6732D" w:rsidRPr="007C1308" w:rsidRDefault="00B6732D" w:rsidP="001927A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8CD39AB" w14:textId="28038BBB" w:rsidR="00B6732D" w:rsidRPr="007C1308" w:rsidRDefault="00B6732D" w:rsidP="001927AE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7E56DD" w:rsidRPr="007C130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="007E56DD" w:rsidRPr="007C130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</w:tcPr>
          <w:p w14:paraId="742A3DF1" w14:textId="77777777" w:rsidR="00B6732D" w:rsidRPr="007C1308" w:rsidRDefault="00B6732D" w:rsidP="001927A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8920D24" w14:textId="77777777" w:rsidR="00C04630" w:rsidRPr="007C1308" w:rsidRDefault="00C04630" w:rsidP="001927AE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3974B40" w14:textId="541EB1A6" w:rsidR="00B6732D" w:rsidRPr="007C1308" w:rsidRDefault="00B6732D" w:rsidP="001927AE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6732D" w:rsidRPr="007C1308" w14:paraId="5EBA99AC" w14:textId="77777777" w:rsidTr="00DB0DBA">
        <w:tc>
          <w:tcPr>
            <w:tcW w:w="3060" w:type="dxa"/>
            <w:shd w:val="clear" w:color="auto" w:fill="auto"/>
          </w:tcPr>
          <w:p w14:paraId="628073D3" w14:textId="77777777" w:rsidR="00B6732D" w:rsidRPr="007C1308" w:rsidRDefault="00B6732D" w:rsidP="001927A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7"/>
            <w:shd w:val="clear" w:color="auto" w:fill="auto"/>
            <w:vAlign w:val="bottom"/>
          </w:tcPr>
          <w:p w14:paraId="6B3155EF" w14:textId="2D00066D" w:rsidR="00B6732D" w:rsidRPr="007C1308" w:rsidRDefault="00B6732D" w:rsidP="001927AE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C130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7C130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380CDC" w:rsidRPr="007C1308" w14:paraId="57DF12B4" w14:textId="77777777" w:rsidTr="00DB0DBA">
        <w:tc>
          <w:tcPr>
            <w:tcW w:w="3060" w:type="dxa"/>
            <w:shd w:val="clear" w:color="auto" w:fill="auto"/>
            <w:hideMark/>
          </w:tcPr>
          <w:p w14:paraId="5202F6C9" w14:textId="16045BE0" w:rsidR="00B6732D" w:rsidRPr="007C1308" w:rsidRDefault="007E56DD" w:rsidP="001927A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06237E"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170" w:type="dxa"/>
            <w:shd w:val="clear" w:color="auto" w:fill="auto"/>
          </w:tcPr>
          <w:p w14:paraId="56C26CD0" w14:textId="77777777" w:rsidR="00B6732D" w:rsidRPr="007C1308" w:rsidRDefault="00B6732D" w:rsidP="001927A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BD541B3" w14:textId="77777777" w:rsidR="00B6732D" w:rsidRPr="007C1308" w:rsidRDefault="00B6732D" w:rsidP="001927A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F465D93" w14:textId="77777777" w:rsidR="00B6732D" w:rsidRPr="007C1308" w:rsidRDefault="00B6732D" w:rsidP="001927A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9809976" w14:textId="77777777" w:rsidR="00B6732D" w:rsidRPr="007C1308" w:rsidRDefault="00B6732D" w:rsidP="001927A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58BFB2B" w14:textId="77777777" w:rsidR="00B6732D" w:rsidRPr="007C1308" w:rsidRDefault="00B6732D" w:rsidP="001927A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62F560C" w14:textId="77777777" w:rsidR="00B6732D" w:rsidRPr="007C1308" w:rsidRDefault="00B6732D" w:rsidP="001927A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104D164" w14:textId="77777777" w:rsidR="00B6732D" w:rsidRPr="007C1308" w:rsidRDefault="00B6732D" w:rsidP="001927A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80CDC" w:rsidRPr="007C1308" w14:paraId="0C27239D" w14:textId="77777777" w:rsidTr="00DB0DBA">
        <w:trPr>
          <w:trHeight w:val="68"/>
        </w:trPr>
        <w:tc>
          <w:tcPr>
            <w:tcW w:w="3060" w:type="dxa"/>
            <w:shd w:val="clear" w:color="auto" w:fill="auto"/>
          </w:tcPr>
          <w:p w14:paraId="17A7A8E3" w14:textId="5872E344" w:rsidR="00A63E91" w:rsidRPr="007C1308" w:rsidRDefault="00A63E91" w:rsidP="001927A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170" w:type="dxa"/>
            <w:shd w:val="clear" w:color="auto" w:fill="auto"/>
          </w:tcPr>
          <w:p w14:paraId="1606D17A" w14:textId="77777777" w:rsidR="00A63E91" w:rsidRPr="007C1308" w:rsidRDefault="00A63E91" w:rsidP="001927A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E9EF3F6" w14:textId="77777777" w:rsidR="00A63E91" w:rsidRPr="007C1308" w:rsidRDefault="00A63E91" w:rsidP="001927A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301F883" w14:textId="77777777" w:rsidR="00A63E91" w:rsidRPr="007C1308" w:rsidRDefault="00A63E91" w:rsidP="001927A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DA792C2" w14:textId="77777777" w:rsidR="00A63E91" w:rsidRPr="007C1308" w:rsidRDefault="00A63E91" w:rsidP="001927A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0B5D5CB" w14:textId="77777777" w:rsidR="00A63E91" w:rsidRPr="007C1308" w:rsidRDefault="00A63E91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AD7CB3B" w14:textId="77777777" w:rsidR="00A63E91" w:rsidRPr="007C1308" w:rsidRDefault="00A63E91" w:rsidP="001927A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39C3AED" w14:textId="77777777" w:rsidR="00A63E91" w:rsidRPr="007C1308" w:rsidRDefault="00A63E91" w:rsidP="001927A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D02D2" w:rsidRPr="007C1308" w14:paraId="75B1B89C" w14:textId="77777777" w:rsidTr="00DB0DBA">
        <w:tc>
          <w:tcPr>
            <w:tcW w:w="3060" w:type="dxa"/>
            <w:shd w:val="clear" w:color="auto" w:fill="auto"/>
            <w:hideMark/>
          </w:tcPr>
          <w:p w14:paraId="4DD4E655" w14:textId="1A503CAE" w:rsidR="00ED02D2" w:rsidRPr="007C1308" w:rsidRDefault="00ED02D2" w:rsidP="001927A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7C1308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และเจ้าหนี้อื่น</w:t>
            </w:r>
          </w:p>
        </w:tc>
        <w:tc>
          <w:tcPr>
            <w:tcW w:w="1170" w:type="dxa"/>
            <w:shd w:val="clear" w:color="auto" w:fill="auto"/>
          </w:tcPr>
          <w:p w14:paraId="7B953BCB" w14:textId="54F20738" w:rsidR="00ED02D2" w:rsidRPr="007C1308" w:rsidRDefault="00ED02D2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494,</w:t>
            </w:r>
            <w:r w:rsidR="000442EC" w:rsidRPr="007C1308">
              <w:rPr>
                <w:rFonts w:asciiTheme="majorBidi" w:hAnsiTheme="majorBidi" w:cstheme="majorBidi"/>
                <w:sz w:val="28"/>
                <w:szCs w:val="28"/>
              </w:rPr>
              <w:t>941</w:t>
            </w:r>
          </w:p>
        </w:tc>
        <w:tc>
          <w:tcPr>
            <w:tcW w:w="270" w:type="dxa"/>
            <w:shd w:val="clear" w:color="auto" w:fill="auto"/>
          </w:tcPr>
          <w:p w14:paraId="2723D0AF" w14:textId="77777777" w:rsidR="00ED02D2" w:rsidRPr="007C1308" w:rsidRDefault="00ED02D2" w:rsidP="001927A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4099FD2" w14:textId="474944CB" w:rsidR="00ED02D2" w:rsidRPr="007C1308" w:rsidRDefault="00E85FF1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B1AD4" w:rsidRPr="007C1308">
              <w:rPr>
                <w:rFonts w:asciiTheme="majorBidi" w:hAnsiTheme="majorBidi" w:cstheme="majorBidi"/>
                <w:sz w:val="28"/>
                <w:szCs w:val="28"/>
              </w:rPr>
              <w:t>98,</w:t>
            </w:r>
            <w:r w:rsidR="000442EC" w:rsidRPr="007C1308">
              <w:rPr>
                <w:rFonts w:asciiTheme="majorBidi" w:hAnsiTheme="majorBidi" w:cstheme="majorBidi"/>
                <w:sz w:val="28"/>
                <w:szCs w:val="28"/>
              </w:rPr>
              <w:t>325</w:t>
            </w:r>
          </w:p>
        </w:tc>
        <w:tc>
          <w:tcPr>
            <w:tcW w:w="270" w:type="dxa"/>
            <w:shd w:val="clear" w:color="auto" w:fill="auto"/>
          </w:tcPr>
          <w:p w14:paraId="2044F164" w14:textId="77777777" w:rsidR="00ED02D2" w:rsidRPr="007C1308" w:rsidRDefault="00ED02D2" w:rsidP="001927A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FED425A" w14:textId="10D79F2A" w:rsidR="00ED02D2" w:rsidRPr="007C1308" w:rsidRDefault="00AF7220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96,</w:t>
            </w:r>
            <w:r w:rsidR="00EA6885" w:rsidRPr="007C1308">
              <w:rPr>
                <w:rFonts w:asciiTheme="majorBidi" w:hAnsiTheme="majorBidi" w:cstheme="majorBidi"/>
                <w:sz w:val="28"/>
                <w:szCs w:val="28"/>
              </w:rPr>
              <w:t>616</w:t>
            </w:r>
          </w:p>
        </w:tc>
        <w:tc>
          <w:tcPr>
            <w:tcW w:w="270" w:type="dxa"/>
            <w:shd w:val="clear" w:color="auto" w:fill="auto"/>
          </w:tcPr>
          <w:p w14:paraId="1C1732F1" w14:textId="77777777" w:rsidR="00ED02D2" w:rsidRPr="007C1308" w:rsidRDefault="00ED02D2" w:rsidP="001927A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109FC86" w14:textId="04C3C197" w:rsidR="00ED02D2" w:rsidRPr="007C1308" w:rsidRDefault="00977BF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494,941</w:t>
            </w:r>
          </w:p>
        </w:tc>
      </w:tr>
      <w:tr w:rsidR="00977BFB" w:rsidRPr="007C1308" w14:paraId="15026759" w14:textId="77777777" w:rsidTr="00DB0DBA">
        <w:tc>
          <w:tcPr>
            <w:tcW w:w="3060" w:type="dxa"/>
            <w:shd w:val="clear" w:color="auto" w:fill="auto"/>
            <w:hideMark/>
          </w:tcPr>
          <w:p w14:paraId="168B5A97" w14:textId="77777777" w:rsidR="00977BFB" w:rsidRPr="007C1308" w:rsidRDefault="00977BFB" w:rsidP="001927A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7B1F1A1C" w14:textId="72C5910C" w:rsidR="00977BFB" w:rsidRPr="007C1308" w:rsidRDefault="00977BF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82,641</w:t>
            </w:r>
          </w:p>
        </w:tc>
        <w:tc>
          <w:tcPr>
            <w:tcW w:w="270" w:type="dxa"/>
            <w:shd w:val="clear" w:color="auto" w:fill="auto"/>
          </w:tcPr>
          <w:p w14:paraId="73399A68" w14:textId="77777777" w:rsidR="00977BFB" w:rsidRPr="007C1308" w:rsidRDefault="00977BFB" w:rsidP="001927A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3E579E7" w14:textId="446F3140" w:rsidR="00977BFB" w:rsidRPr="007C1308" w:rsidRDefault="00F32D8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83,263</w:t>
            </w:r>
          </w:p>
        </w:tc>
        <w:tc>
          <w:tcPr>
            <w:tcW w:w="270" w:type="dxa"/>
            <w:shd w:val="clear" w:color="auto" w:fill="auto"/>
          </w:tcPr>
          <w:p w14:paraId="1582389C" w14:textId="77777777" w:rsidR="00977BFB" w:rsidRPr="007C1308" w:rsidRDefault="00977BFB" w:rsidP="001927A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FC27A29" w14:textId="69EF8981" w:rsidR="00977BFB" w:rsidRPr="007C1308" w:rsidRDefault="00977BF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219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D5474B" w14:textId="77777777" w:rsidR="00977BFB" w:rsidRPr="007C1308" w:rsidRDefault="00977BFB" w:rsidP="001927A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B1CDE43" w14:textId="1170B48E" w:rsidR="00977BFB" w:rsidRPr="007C1308" w:rsidRDefault="00F32D8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83,263</w:t>
            </w:r>
          </w:p>
        </w:tc>
      </w:tr>
      <w:tr w:rsidR="00ED02D2" w:rsidRPr="007C1308" w14:paraId="763EE1A8" w14:textId="77777777" w:rsidTr="00DB0DBA">
        <w:trPr>
          <w:trHeight w:val="119"/>
        </w:trPr>
        <w:tc>
          <w:tcPr>
            <w:tcW w:w="3060" w:type="dxa"/>
            <w:shd w:val="clear" w:color="auto" w:fill="auto"/>
            <w:hideMark/>
          </w:tcPr>
          <w:p w14:paraId="18438BE3" w14:textId="77777777" w:rsidR="00ED02D2" w:rsidRPr="007C1308" w:rsidRDefault="00ED02D2" w:rsidP="001927A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5A5309" w14:textId="5166AC74" w:rsidR="00ED02D2" w:rsidRPr="007C1308" w:rsidRDefault="00ED02D2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31,595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307CBB" w14:textId="77777777" w:rsidR="00ED02D2" w:rsidRPr="007C1308" w:rsidRDefault="00ED02D2" w:rsidP="001927A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2DBA2B" w14:textId="3E60BC32" w:rsidR="00ED02D2" w:rsidRPr="007C1308" w:rsidRDefault="00140043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15,</w:t>
            </w:r>
            <w:r w:rsidR="006C278D" w:rsidRPr="007C1308">
              <w:rPr>
                <w:rFonts w:asciiTheme="majorBidi" w:hAnsiTheme="majorBidi" w:cstheme="majorBidi"/>
                <w:sz w:val="28"/>
                <w:szCs w:val="28"/>
              </w:rPr>
              <w:t>580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4BF236" w14:textId="77777777" w:rsidR="00ED02D2" w:rsidRPr="007C1308" w:rsidRDefault="00ED02D2" w:rsidP="001927A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9805B7" w14:textId="6EEEB682" w:rsidR="00ED02D2" w:rsidRPr="007C1308" w:rsidRDefault="006C278D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18,116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202050" w14:textId="77777777" w:rsidR="00ED02D2" w:rsidRPr="007C1308" w:rsidRDefault="00ED02D2" w:rsidP="001927A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8466F2" w14:textId="493A1414" w:rsidR="00ED02D2" w:rsidRPr="007C1308" w:rsidRDefault="003B7FE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D4B40" w:rsidRPr="007C130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5212C" w:rsidRPr="007C1308">
              <w:rPr>
                <w:rFonts w:asciiTheme="majorBidi" w:hAnsiTheme="majorBidi" w:cstheme="majorBidi"/>
                <w:sz w:val="28"/>
                <w:szCs w:val="28"/>
              </w:rPr>
              <w:t>696</w:t>
            </w:r>
          </w:p>
        </w:tc>
      </w:tr>
      <w:tr w:rsidR="00977BFB" w:rsidRPr="007C1308" w14:paraId="58D51B45" w14:textId="77777777" w:rsidTr="00DB0DBA">
        <w:tc>
          <w:tcPr>
            <w:tcW w:w="3060" w:type="dxa"/>
            <w:shd w:val="clear" w:color="auto" w:fill="auto"/>
          </w:tcPr>
          <w:p w14:paraId="05E1E3F1" w14:textId="77777777" w:rsidR="00977BFB" w:rsidRPr="007C1308" w:rsidRDefault="00977BFB" w:rsidP="001927A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F243AE" w14:textId="1DBA4797" w:rsidR="00977BFB" w:rsidRPr="007C1308" w:rsidRDefault="00977BF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609,177</w:t>
            </w:r>
          </w:p>
        </w:tc>
        <w:tc>
          <w:tcPr>
            <w:tcW w:w="270" w:type="dxa"/>
            <w:shd w:val="clear" w:color="auto" w:fill="auto"/>
          </w:tcPr>
          <w:p w14:paraId="7A1B4DB6" w14:textId="77777777" w:rsidR="00977BFB" w:rsidRPr="007C1308" w:rsidRDefault="00977BFB" w:rsidP="001927A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8147B7" w14:textId="23F490DF" w:rsidR="00977BFB" w:rsidRPr="007C1308" w:rsidRDefault="00977BF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497,168</w:t>
            </w:r>
          </w:p>
        </w:tc>
        <w:tc>
          <w:tcPr>
            <w:tcW w:w="270" w:type="dxa"/>
            <w:shd w:val="clear" w:color="auto" w:fill="auto"/>
          </w:tcPr>
          <w:p w14:paraId="6EA8F00C" w14:textId="77777777" w:rsidR="00977BFB" w:rsidRPr="007C1308" w:rsidRDefault="00977BFB" w:rsidP="001927A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20E01E1" w14:textId="0FD13EBF" w:rsidR="00977BFB" w:rsidRPr="007C1308" w:rsidRDefault="00977BF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114,732</w:t>
            </w:r>
          </w:p>
        </w:tc>
        <w:tc>
          <w:tcPr>
            <w:tcW w:w="270" w:type="dxa"/>
            <w:shd w:val="clear" w:color="auto" w:fill="auto"/>
          </w:tcPr>
          <w:p w14:paraId="4E6B08F4" w14:textId="77777777" w:rsidR="00977BFB" w:rsidRPr="007C1308" w:rsidRDefault="00977BFB" w:rsidP="001927A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4347E9" w14:textId="424CF4E4" w:rsidR="00977BFB" w:rsidRPr="007C1308" w:rsidRDefault="00977BF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611,900</w:t>
            </w:r>
          </w:p>
        </w:tc>
      </w:tr>
      <w:tr w:rsidR="00D71BCE" w:rsidRPr="007C1308" w14:paraId="71BC11B3" w14:textId="77777777" w:rsidTr="00DB0DBA">
        <w:tc>
          <w:tcPr>
            <w:tcW w:w="3060" w:type="dxa"/>
            <w:shd w:val="clear" w:color="auto" w:fill="auto"/>
          </w:tcPr>
          <w:p w14:paraId="5545FF7B" w14:textId="77777777" w:rsidR="00D71BCE" w:rsidRPr="007C1308" w:rsidRDefault="00D71BCE" w:rsidP="001927A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966F616" w14:textId="77777777" w:rsidR="00D71BCE" w:rsidRPr="007C1308" w:rsidRDefault="00D71BCE" w:rsidP="001927A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7DFB931D" w14:textId="77777777" w:rsidR="00D71BCE" w:rsidRPr="007C1308" w:rsidRDefault="00D71BCE" w:rsidP="001927A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747B9BE" w14:textId="77777777" w:rsidR="00D71BCE" w:rsidRPr="007C1308" w:rsidRDefault="00D71BCE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5AD91C1" w14:textId="77777777" w:rsidR="00D71BCE" w:rsidRPr="007C1308" w:rsidRDefault="00D71BCE" w:rsidP="001927A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EBD69E2" w14:textId="77777777" w:rsidR="00D71BCE" w:rsidRPr="007C1308" w:rsidRDefault="00D71BCE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393FBF6" w14:textId="77777777" w:rsidR="00D71BCE" w:rsidRPr="007C1308" w:rsidRDefault="00D71BCE" w:rsidP="001927A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F35E5C2" w14:textId="77777777" w:rsidR="00D71BCE" w:rsidRPr="007C1308" w:rsidRDefault="00D71BCE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237E" w:rsidRPr="007C1308" w14:paraId="0106DED7" w14:textId="77777777" w:rsidTr="00DB0DBA">
        <w:tc>
          <w:tcPr>
            <w:tcW w:w="3060" w:type="dxa"/>
            <w:shd w:val="clear" w:color="auto" w:fill="auto"/>
          </w:tcPr>
          <w:p w14:paraId="56FFF224" w14:textId="37A26446" w:rsidR="0006237E" w:rsidRPr="007C1308" w:rsidRDefault="0006237E" w:rsidP="001927A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33F9417F" w14:textId="77777777" w:rsidR="0006237E" w:rsidRPr="007C1308" w:rsidRDefault="0006237E" w:rsidP="001927A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C52669F" w14:textId="77777777" w:rsidR="0006237E" w:rsidRPr="007C1308" w:rsidRDefault="0006237E" w:rsidP="001927A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0037D887" w14:textId="77777777" w:rsidR="0006237E" w:rsidRPr="007C1308" w:rsidRDefault="0006237E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97A62C5" w14:textId="77777777" w:rsidR="0006237E" w:rsidRPr="007C1308" w:rsidRDefault="0006237E" w:rsidP="001927A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72C1474" w14:textId="77777777" w:rsidR="0006237E" w:rsidRPr="007C1308" w:rsidRDefault="0006237E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1199C28" w14:textId="77777777" w:rsidR="0006237E" w:rsidRPr="007C1308" w:rsidRDefault="0006237E" w:rsidP="001927A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6E88613A" w14:textId="77777777" w:rsidR="0006237E" w:rsidRPr="007C1308" w:rsidRDefault="0006237E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237E" w:rsidRPr="007C1308" w14:paraId="1EC280C9" w14:textId="77777777" w:rsidTr="00DB0DBA">
        <w:tc>
          <w:tcPr>
            <w:tcW w:w="3060" w:type="dxa"/>
            <w:shd w:val="clear" w:color="auto" w:fill="auto"/>
          </w:tcPr>
          <w:p w14:paraId="7F9F9FD0" w14:textId="164C3933" w:rsidR="0006237E" w:rsidRPr="007C1308" w:rsidRDefault="0006237E" w:rsidP="001927A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29C2FA3B" w14:textId="77777777" w:rsidR="0006237E" w:rsidRPr="007C1308" w:rsidRDefault="0006237E" w:rsidP="001927A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8067EA1" w14:textId="77777777" w:rsidR="0006237E" w:rsidRPr="007C1308" w:rsidRDefault="0006237E" w:rsidP="001927A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6C34AE1E" w14:textId="77777777" w:rsidR="0006237E" w:rsidRPr="007C1308" w:rsidRDefault="0006237E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C08A79D" w14:textId="77777777" w:rsidR="0006237E" w:rsidRPr="007C1308" w:rsidRDefault="0006237E" w:rsidP="001927A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3130F79" w14:textId="77777777" w:rsidR="0006237E" w:rsidRPr="007C1308" w:rsidRDefault="0006237E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D455BD6" w14:textId="77777777" w:rsidR="0006237E" w:rsidRPr="007C1308" w:rsidRDefault="0006237E" w:rsidP="001927A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68E11A80" w14:textId="77777777" w:rsidR="0006237E" w:rsidRPr="007C1308" w:rsidRDefault="0006237E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237E" w:rsidRPr="007C1308" w14:paraId="199129C9" w14:textId="77777777" w:rsidTr="00DB0DBA">
        <w:tc>
          <w:tcPr>
            <w:tcW w:w="3060" w:type="dxa"/>
            <w:shd w:val="clear" w:color="auto" w:fill="auto"/>
          </w:tcPr>
          <w:p w14:paraId="26D36228" w14:textId="48431072" w:rsidR="0006237E" w:rsidRPr="007C1308" w:rsidRDefault="0006237E" w:rsidP="001927A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7C1308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และเจ้าหนี้อื่น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166968C8" w14:textId="7E8CBB9E" w:rsidR="0006237E" w:rsidRPr="007C1308" w:rsidRDefault="0006237E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384,332</w:t>
            </w:r>
          </w:p>
        </w:tc>
        <w:tc>
          <w:tcPr>
            <w:tcW w:w="270" w:type="dxa"/>
            <w:shd w:val="clear" w:color="auto" w:fill="auto"/>
          </w:tcPr>
          <w:p w14:paraId="64E588BC" w14:textId="77777777" w:rsidR="0006237E" w:rsidRPr="007C1308" w:rsidRDefault="0006237E" w:rsidP="001927A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54BB8A75" w14:textId="5B09BBE2" w:rsidR="0006237E" w:rsidRPr="007C1308" w:rsidRDefault="00A508E5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A6885" w:rsidRPr="007C1308">
              <w:rPr>
                <w:rFonts w:asciiTheme="majorBidi" w:hAnsiTheme="majorBidi" w:cstheme="majorBidi"/>
                <w:sz w:val="28"/>
                <w:szCs w:val="28"/>
              </w:rPr>
              <w:t>07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A6885" w:rsidRPr="007C1308">
              <w:rPr>
                <w:rFonts w:asciiTheme="majorBidi" w:hAnsiTheme="majorBidi" w:cstheme="majorBidi"/>
                <w:sz w:val="28"/>
                <w:szCs w:val="28"/>
              </w:rPr>
              <w:t>913</w:t>
            </w:r>
          </w:p>
        </w:tc>
        <w:tc>
          <w:tcPr>
            <w:tcW w:w="270" w:type="dxa"/>
            <w:shd w:val="clear" w:color="auto" w:fill="auto"/>
          </w:tcPr>
          <w:p w14:paraId="39BB9581" w14:textId="77777777" w:rsidR="0006237E" w:rsidRPr="007C1308" w:rsidRDefault="0006237E" w:rsidP="001927A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C633806" w14:textId="6A770C62" w:rsidR="0006237E" w:rsidRPr="007C1308" w:rsidRDefault="00EA6885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76</w:t>
            </w:r>
            <w:r w:rsidR="00B04B26" w:rsidRPr="007C1308">
              <w:rPr>
                <w:rFonts w:asciiTheme="majorBidi" w:hAnsiTheme="majorBidi" w:cstheme="majorBidi"/>
                <w:sz w:val="28"/>
                <w:szCs w:val="28"/>
              </w:rPr>
              <w:t>,419</w:t>
            </w:r>
          </w:p>
        </w:tc>
        <w:tc>
          <w:tcPr>
            <w:tcW w:w="270" w:type="dxa"/>
            <w:shd w:val="clear" w:color="auto" w:fill="auto"/>
          </w:tcPr>
          <w:p w14:paraId="356926EE" w14:textId="77777777" w:rsidR="0006237E" w:rsidRPr="007C1308" w:rsidRDefault="0006237E" w:rsidP="001927A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1E074FE8" w14:textId="1B1ABAE4" w:rsidR="0006237E" w:rsidRPr="007C1308" w:rsidRDefault="0006237E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384,332</w:t>
            </w:r>
          </w:p>
        </w:tc>
      </w:tr>
      <w:tr w:rsidR="00977BFB" w:rsidRPr="007C1308" w14:paraId="6FF2320C" w14:textId="77777777" w:rsidTr="00DB0DBA">
        <w:tc>
          <w:tcPr>
            <w:tcW w:w="3060" w:type="dxa"/>
            <w:shd w:val="clear" w:color="auto" w:fill="auto"/>
          </w:tcPr>
          <w:p w14:paraId="3EF94CB2" w14:textId="156F37B8" w:rsidR="00977BFB" w:rsidRPr="007C1308" w:rsidRDefault="00977BFB" w:rsidP="001927A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7D00292B" w14:textId="3CD68A2D" w:rsidR="00977BFB" w:rsidRPr="007C1308" w:rsidRDefault="00977BF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53,507</w:t>
            </w:r>
          </w:p>
        </w:tc>
        <w:tc>
          <w:tcPr>
            <w:tcW w:w="270" w:type="dxa"/>
            <w:shd w:val="clear" w:color="auto" w:fill="auto"/>
          </w:tcPr>
          <w:p w14:paraId="0A385507" w14:textId="77777777" w:rsidR="00977BFB" w:rsidRPr="007C1308" w:rsidRDefault="00977BFB" w:rsidP="001927A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2E22B181" w14:textId="10F63619" w:rsidR="00977BFB" w:rsidRPr="007C1308" w:rsidRDefault="00977BF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54,036</w:t>
            </w:r>
          </w:p>
        </w:tc>
        <w:tc>
          <w:tcPr>
            <w:tcW w:w="270" w:type="dxa"/>
            <w:shd w:val="clear" w:color="auto" w:fill="auto"/>
          </w:tcPr>
          <w:p w14:paraId="0400720A" w14:textId="77777777" w:rsidR="00977BFB" w:rsidRPr="007C1308" w:rsidRDefault="00977BFB" w:rsidP="001927A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023AABF" w14:textId="40C6202D" w:rsidR="00977BFB" w:rsidRPr="007C1308" w:rsidRDefault="00977BF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219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5A354F" w14:textId="77777777" w:rsidR="00977BFB" w:rsidRPr="007C1308" w:rsidRDefault="00977BFB" w:rsidP="001927A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06BBDBF6" w14:textId="59702C70" w:rsidR="00977BFB" w:rsidRPr="007C1308" w:rsidRDefault="00977BF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54,036</w:t>
            </w:r>
          </w:p>
        </w:tc>
      </w:tr>
      <w:tr w:rsidR="0006237E" w:rsidRPr="007C1308" w14:paraId="2648E355" w14:textId="77777777" w:rsidTr="00E34AF7">
        <w:tc>
          <w:tcPr>
            <w:tcW w:w="3060" w:type="dxa"/>
            <w:shd w:val="clear" w:color="auto" w:fill="auto"/>
          </w:tcPr>
          <w:p w14:paraId="780E2FDA" w14:textId="6EEB975A" w:rsidR="0006237E" w:rsidRPr="007C1308" w:rsidRDefault="0006237E" w:rsidP="001927A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4EAD50" w14:textId="1B8FAE68" w:rsidR="0006237E" w:rsidRPr="007C1308" w:rsidRDefault="0006237E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31,426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5BBE4B" w14:textId="77777777" w:rsidR="0006237E" w:rsidRPr="007C1308" w:rsidRDefault="0006237E" w:rsidP="001927A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9FE9C3" w14:textId="7FB17940" w:rsidR="0006237E" w:rsidRPr="007C1308" w:rsidRDefault="00BC7BD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15,079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D79F41" w14:textId="77777777" w:rsidR="0006237E" w:rsidRPr="007C1308" w:rsidRDefault="0006237E" w:rsidP="001927A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054A0A" w14:textId="7B5B1E4F" w:rsidR="0006237E" w:rsidRPr="007C1308" w:rsidRDefault="00BC7BD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18,194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F66223" w14:textId="77777777" w:rsidR="0006237E" w:rsidRPr="007C1308" w:rsidRDefault="0006237E" w:rsidP="001927A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1F9FF9" w14:textId="3E0F0F9B" w:rsidR="0006237E" w:rsidRPr="007C1308" w:rsidRDefault="0006237E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33,273</w:t>
            </w:r>
          </w:p>
        </w:tc>
      </w:tr>
      <w:tr w:rsidR="00977BFB" w:rsidRPr="007C1308" w14:paraId="0351E7B1" w14:textId="77777777" w:rsidTr="00DB0DBA">
        <w:tc>
          <w:tcPr>
            <w:tcW w:w="3060" w:type="dxa"/>
            <w:shd w:val="clear" w:color="auto" w:fill="auto"/>
          </w:tcPr>
          <w:p w14:paraId="6E8A4779" w14:textId="77777777" w:rsidR="00977BFB" w:rsidRPr="007C1308" w:rsidRDefault="00977BFB" w:rsidP="001927A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9E4E0B9" w14:textId="5D2DB5E7" w:rsidR="00977BFB" w:rsidRPr="007C1308" w:rsidRDefault="00977BF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469,265</w:t>
            </w:r>
          </w:p>
        </w:tc>
        <w:tc>
          <w:tcPr>
            <w:tcW w:w="270" w:type="dxa"/>
            <w:shd w:val="clear" w:color="auto" w:fill="auto"/>
          </w:tcPr>
          <w:p w14:paraId="6C8DE51B" w14:textId="77777777" w:rsidR="00977BFB" w:rsidRPr="007C1308" w:rsidRDefault="00977BFB" w:rsidP="001927A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9B3D17" w14:textId="72571851" w:rsidR="00977BFB" w:rsidRPr="007C1308" w:rsidRDefault="00977BF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377,028</w:t>
            </w:r>
          </w:p>
        </w:tc>
        <w:tc>
          <w:tcPr>
            <w:tcW w:w="270" w:type="dxa"/>
            <w:shd w:val="clear" w:color="auto" w:fill="auto"/>
          </w:tcPr>
          <w:p w14:paraId="50834DA2" w14:textId="77777777" w:rsidR="00977BFB" w:rsidRPr="007C1308" w:rsidRDefault="00977BFB" w:rsidP="001927A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846151E" w14:textId="299E00B8" w:rsidR="00977BFB" w:rsidRPr="007C1308" w:rsidRDefault="00977BF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94,613</w:t>
            </w:r>
          </w:p>
        </w:tc>
        <w:tc>
          <w:tcPr>
            <w:tcW w:w="270" w:type="dxa"/>
            <w:shd w:val="clear" w:color="auto" w:fill="auto"/>
          </w:tcPr>
          <w:p w14:paraId="13A514DD" w14:textId="77777777" w:rsidR="00977BFB" w:rsidRPr="007C1308" w:rsidRDefault="00977BFB" w:rsidP="001927A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F1E2A84" w14:textId="4A6DF872" w:rsidR="00977BFB" w:rsidRPr="007C1308" w:rsidRDefault="00977BF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471,641</w:t>
            </w:r>
          </w:p>
        </w:tc>
      </w:tr>
    </w:tbl>
    <w:p w14:paraId="1DA8E111" w14:textId="2A54EBAA" w:rsidR="00FD571B" w:rsidRPr="007C1308" w:rsidRDefault="00FD571B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864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170"/>
        <w:gridCol w:w="270"/>
        <w:gridCol w:w="1170"/>
        <w:gridCol w:w="270"/>
        <w:gridCol w:w="1260"/>
        <w:gridCol w:w="270"/>
        <w:gridCol w:w="1170"/>
      </w:tblGrid>
      <w:tr w:rsidR="00FD6530" w:rsidRPr="007C1308" w14:paraId="72AFDD4D" w14:textId="77777777" w:rsidTr="006F04BD">
        <w:trPr>
          <w:tblHeader/>
        </w:trPr>
        <w:tc>
          <w:tcPr>
            <w:tcW w:w="3060" w:type="dxa"/>
            <w:shd w:val="clear" w:color="auto" w:fill="auto"/>
          </w:tcPr>
          <w:p w14:paraId="4E335111" w14:textId="77777777" w:rsidR="00FD6530" w:rsidRPr="007C1308" w:rsidRDefault="00FD6530" w:rsidP="001927A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7"/>
            <w:shd w:val="clear" w:color="auto" w:fill="auto"/>
            <w:vAlign w:val="bottom"/>
          </w:tcPr>
          <w:p w14:paraId="21B9DF15" w14:textId="34C8A79A" w:rsidR="00FD6530" w:rsidRPr="007C1308" w:rsidRDefault="00FD6530" w:rsidP="001927AE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7C130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FD6530" w:rsidRPr="007C1308" w14:paraId="5A9D631D" w14:textId="77777777" w:rsidTr="006F04BD">
        <w:trPr>
          <w:tblHeader/>
        </w:trPr>
        <w:tc>
          <w:tcPr>
            <w:tcW w:w="3060" w:type="dxa"/>
            <w:shd w:val="clear" w:color="auto" w:fill="auto"/>
          </w:tcPr>
          <w:p w14:paraId="5FC9C769" w14:textId="77777777" w:rsidR="00FD6530" w:rsidRPr="007C1308" w:rsidRDefault="00FD6530" w:rsidP="001927A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7"/>
            <w:shd w:val="clear" w:color="auto" w:fill="auto"/>
            <w:vAlign w:val="bottom"/>
          </w:tcPr>
          <w:p w14:paraId="5AF3EB79" w14:textId="77777777" w:rsidR="00FD6530" w:rsidRPr="007C1308" w:rsidRDefault="00FD6530" w:rsidP="001927AE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FD6530" w:rsidRPr="007C1308" w14:paraId="3CD9538D" w14:textId="77777777" w:rsidTr="006F04BD">
        <w:trPr>
          <w:tblHeader/>
        </w:trPr>
        <w:tc>
          <w:tcPr>
            <w:tcW w:w="3060" w:type="dxa"/>
            <w:shd w:val="clear" w:color="auto" w:fill="auto"/>
          </w:tcPr>
          <w:p w14:paraId="62F0276D" w14:textId="77777777" w:rsidR="00FD6530" w:rsidRPr="007C1308" w:rsidRDefault="00FD6530" w:rsidP="001927A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32255CE9" w14:textId="77D21B07" w:rsidR="00FD6530" w:rsidRPr="007C1308" w:rsidRDefault="00FD6530" w:rsidP="001927A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7E56DD"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6A2817" w14:textId="77777777" w:rsidR="00FD6530" w:rsidRPr="007C1308" w:rsidRDefault="00FD6530" w:rsidP="001927AE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2990E534" w14:textId="77777777" w:rsidR="00FD6530" w:rsidRPr="007C1308" w:rsidRDefault="00FD6530" w:rsidP="001927AE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0" w:type="dxa"/>
            <w:shd w:val="clear" w:color="auto" w:fill="auto"/>
          </w:tcPr>
          <w:p w14:paraId="36B5D67B" w14:textId="77777777" w:rsidR="00FD6530" w:rsidRPr="007C1308" w:rsidRDefault="00FD6530" w:rsidP="001927A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F1F74F" w14:textId="2255BFCD" w:rsidR="00FD6530" w:rsidRPr="007C1308" w:rsidRDefault="00FD6530" w:rsidP="001927AE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E56DD" w:rsidRPr="007C130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0" w:type="dxa"/>
            <w:shd w:val="clear" w:color="auto" w:fill="auto"/>
          </w:tcPr>
          <w:p w14:paraId="75A98E9A" w14:textId="77777777" w:rsidR="00FD6530" w:rsidRPr="007C1308" w:rsidRDefault="00FD6530" w:rsidP="001927A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4D0A25C" w14:textId="503C0E84" w:rsidR="00FD6530" w:rsidRPr="007C1308" w:rsidRDefault="00FD6530" w:rsidP="001927AE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7E56DD" w:rsidRPr="007C130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="007E56DD" w:rsidRPr="007C130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</w:tcPr>
          <w:p w14:paraId="52F15300" w14:textId="77777777" w:rsidR="00FD6530" w:rsidRPr="007C1308" w:rsidRDefault="00FD6530" w:rsidP="001927A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F0A0DF4" w14:textId="77777777" w:rsidR="00FD6530" w:rsidRPr="007C1308" w:rsidRDefault="00FD6530" w:rsidP="001927AE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FC61326" w14:textId="77777777" w:rsidR="00FD6530" w:rsidRPr="007C1308" w:rsidRDefault="00FD6530" w:rsidP="001927AE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D6530" w:rsidRPr="007C1308" w14:paraId="49465CD3" w14:textId="77777777" w:rsidTr="006F04BD">
        <w:trPr>
          <w:tblHeader/>
        </w:trPr>
        <w:tc>
          <w:tcPr>
            <w:tcW w:w="3060" w:type="dxa"/>
            <w:shd w:val="clear" w:color="auto" w:fill="auto"/>
          </w:tcPr>
          <w:p w14:paraId="78670B48" w14:textId="77777777" w:rsidR="00FD6530" w:rsidRPr="007C1308" w:rsidRDefault="00FD6530" w:rsidP="001927A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7"/>
            <w:shd w:val="clear" w:color="auto" w:fill="auto"/>
            <w:vAlign w:val="bottom"/>
          </w:tcPr>
          <w:p w14:paraId="2428B8CD" w14:textId="77777777" w:rsidR="00FD6530" w:rsidRPr="007C1308" w:rsidRDefault="00FD6530" w:rsidP="001927AE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C130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7C130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FD6530" w:rsidRPr="007C1308" w14:paraId="2B83F82A" w14:textId="77777777" w:rsidTr="00DB0DBA">
        <w:tc>
          <w:tcPr>
            <w:tcW w:w="3060" w:type="dxa"/>
            <w:shd w:val="clear" w:color="auto" w:fill="auto"/>
            <w:hideMark/>
          </w:tcPr>
          <w:p w14:paraId="2B63E804" w14:textId="351F19D2" w:rsidR="00FD6530" w:rsidRPr="007C1308" w:rsidRDefault="007E56DD" w:rsidP="001927A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06237E"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170" w:type="dxa"/>
            <w:shd w:val="clear" w:color="auto" w:fill="auto"/>
          </w:tcPr>
          <w:p w14:paraId="32C8A15E" w14:textId="77777777" w:rsidR="00FD6530" w:rsidRPr="007C1308" w:rsidRDefault="00FD6530" w:rsidP="001927A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5E36AAA" w14:textId="77777777" w:rsidR="00FD6530" w:rsidRPr="007C1308" w:rsidRDefault="00FD6530" w:rsidP="001927A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07FDB98" w14:textId="77777777" w:rsidR="00FD6530" w:rsidRPr="007C1308" w:rsidRDefault="00FD6530" w:rsidP="001927A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41815E9" w14:textId="77777777" w:rsidR="00FD6530" w:rsidRPr="007C1308" w:rsidRDefault="00FD6530" w:rsidP="001927A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B0D4E41" w14:textId="77777777" w:rsidR="00FD6530" w:rsidRPr="007C1308" w:rsidRDefault="00FD6530" w:rsidP="001927A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87FFFCF" w14:textId="77777777" w:rsidR="00FD6530" w:rsidRPr="007C1308" w:rsidRDefault="00FD6530" w:rsidP="001927A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1858D20" w14:textId="77777777" w:rsidR="00FD6530" w:rsidRPr="007C1308" w:rsidRDefault="00FD6530" w:rsidP="001927A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D6530" w:rsidRPr="007C1308" w14:paraId="28ED3380" w14:textId="77777777" w:rsidTr="00DB0DBA">
        <w:tc>
          <w:tcPr>
            <w:tcW w:w="3060" w:type="dxa"/>
            <w:shd w:val="clear" w:color="auto" w:fill="auto"/>
          </w:tcPr>
          <w:p w14:paraId="00D440B3" w14:textId="77777777" w:rsidR="00FD6530" w:rsidRPr="007C1308" w:rsidRDefault="00FD6530" w:rsidP="001927A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170" w:type="dxa"/>
            <w:shd w:val="clear" w:color="auto" w:fill="auto"/>
          </w:tcPr>
          <w:p w14:paraId="69C2B38B" w14:textId="77777777" w:rsidR="00FD6530" w:rsidRPr="007C1308" w:rsidRDefault="00FD6530" w:rsidP="001927A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D6ED541" w14:textId="77777777" w:rsidR="00FD6530" w:rsidRPr="007C1308" w:rsidRDefault="00FD6530" w:rsidP="001927A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FF80A49" w14:textId="77777777" w:rsidR="00FD6530" w:rsidRPr="007C1308" w:rsidRDefault="00FD6530" w:rsidP="001927A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9AF6D1B" w14:textId="77777777" w:rsidR="00FD6530" w:rsidRPr="007C1308" w:rsidRDefault="00FD6530" w:rsidP="001927A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9F995CD" w14:textId="77777777" w:rsidR="00FD6530" w:rsidRPr="007C1308" w:rsidRDefault="00FD6530" w:rsidP="001927A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6F4B004" w14:textId="77777777" w:rsidR="00FD6530" w:rsidRPr="007C1308" w:rsidRDefault="00FD6530" w:rsidP="001927A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4115B6E" w14:textId="77777777" w:rsidR="00FD6530" w:rsidRPr="007C1308" w:rsidRDefault="00FD6530" w:rsidP="001927A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71BCE" w:rsidRPr="007C1308" w14:paraId="7CA14B47" w14:textId="77777777" w:rsidTr="00DB0DBA">
        <w:tc>
          <w:tcPr>
            <w:tcW w:w="3060" w:type="dxa"/>
            <w:shd w:val="clear" w:color="auto" w:fill="auto"/>
            <w:hideMark/>
          </w:tcPr>
          <w:p w14:paraId="2EDD733E" w14:textId="718D4F97" w:rsidR="00D71BCE" w:rsidRPr="007C1308" w:rsidRDefault="00D71BCE" w:rsidP="001927A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7C1308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และเจ้าหนี้อื่น</w:t>
            </w:r>
          </w:p>
        </w:tc>
        <w:tc>
          <w:tcPr>
            <w:tcW w:w="1170" w:type="dxa"/>
            <w:shd w:val="clear" w:color="auto" w:fill="auto"/>
          </w:tcPr>
          <w:p w14:paraId="009ADEC7" w14:textId="0A7C9AB5" w:rsidR="00D71BCE" w:rsidRPr="007C1308" w:rsidRDefault="00B85D5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80C77" w:rsidRPr="007C1308">
              <w:rPr>
                <w:rFonts w:asciiTheme="majorBidi" w:hAnsiTheme="majorBidi" w:cstheme="majorBidi"/>
                <w:sz w:val="28"/>
                <w:szCs w:val="28"/>
              </w:rPr>
              <w:t>95,453</w:t>
            </w:r>
          </w:p>
        </w:tc>
        <w:tc>
          <w:tcPr>
            <w:tcW w:w="270" w:type="dxa"/>
            <w:shd w:val="clear" w:color="auto" w:fill="auto"/>
          </w:tcPr>
          <w:p w14:paraId="5061362F" w14:textId="77777777" w:rsidR="00D71BCE" w:rsidRPr="007C1308" w:rsidRDefault="00D71BCE" w:rsidP="001927A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C688443" w14:textId="74E22EB5" w:rsidR="00D71BCE" w:rsidRPr="007C1308" w:rsidRDefault="00180C77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298,837</w:t>
            </w:r>
          </w:p>
        </w:tc>
        <w:tc>
          <w:tcPr>
            <w:tcW w:w="270" w:type="dxa"/>
            <w:shd w:val="clear" w:color="auto" w:fill="auto"/>
          </w:tcPr>
          <w:p w14:paraId="10A6E5D2" w14:textId="77777777" w:rsidR="00D71BCE" w:rsidRPr="007C1308" w:rsidRDefault="00D71BCE" w:rsidP="001927A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DCB56D8" w14:textId="57FD5B76" w:rsidR="00D71BCE" w:rsidRPr="007C1308" w:rsidRDefault="00180C77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96,616</w:t>
            </w:r>
          </w:p>
        </w:tc>
        <w:tc>
          <w:tcPr>
            <w:tcW w:w="270" w:type="dxa"/>
            <w:shd w:val="clear" w:color="auto" w:fill="auto"/>
          </w:tcPr>
          <w:p w14:paraId="2CCF8718" w14:textId="77777777" w:rsidR="00D71BCE" w:rsidRPr="007C1308" w:rsidRDefault="00D71BCE" w:rsidP="001927A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07E697A" w14:textId="020C22A1" w:rsidR="00D71BCE" w:rsidRPr="007C1308" w:rsidRDefault="00B85D5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44611" w:rsidRPr="007C1308">
              <w:rPr>
                <w:rFonts w:asciiTheme="majorBidi" w:hAnsiTheme="majorBidi" w:cstheme="majorBidi"/>
                <w:sz w:val="28"/>
                <w:szCs w:val="28"/>
              </w:rPr>
              <w:t>95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44611" w:rsidRPr="007C1308">
              <w:rPr>
                <w:rFonts w:asciiTheme="majorBidi" w:hAnsiTheme="majorBidi" w:cstheme="majorBidi"/>
                <w:sz w:val="28"/>
                <w:szCs w:val="28"/>
              </w:rPr>
              <w:t>453</w:t>
            </w:r>
          </w:p>
        </w:tc>
      </w:tr>
      <w:tr w:rsidR="00977BFB" w:rsidRPr="007C1308" w14:paraId="3E0D2008" w14:textId="77777777" w:rsidTr="00DB0DBA">
        <w:tc>
          <w:tcPr>
            <w:tcW w:w="3060" w:type="dxa"/>
            <w:shd w:val="clear" w:color="auto" w:fill="auto"/>
            <w:hideMark/>
          </w:tcPr>
          <w:p w14:paraId="0EE0ED50" w14:textId="77777777" w:rsidR="00977BFB" w:rsidRPr="007C1308" w:rsidRDefault="00977BFB" w:rsidP="001927A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65FCC26B" w14:textId="7D8176EB" w:rsidR="00977BFB" w:rsidRPr="007C1308" w:rsidRDefault="00977BF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82,641</w:t>
            </w:r>
          </w:p>
        </w:tc>
        <w:tc>
          <w:tcPr>
            <w:tcW w:w="270" w:type="dxa"/>
            <w:shd w:val="clear" w:color="auto" w:fill="auto"/>
          </w:tcPr>
          <w:p w14:paraId="2CBB7118" w14:textId="77777777" w:rsidR="00977BFB" w:rsidRPr="007C1308" w:rsidRDefault="00977BFB" w:rsidP="001927A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DEE609D" w14:textId="3B656881" w:rsidR="00977BFB" w:rsidRPr="007C1308" w:rsidRDefault="00977BF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83,263</w:t>
            </w:r>
          </w:p>
        </w:tc>
        <w:tc>
          <w:tcPr>
            <w:tcW w:w="270" w:type="dxa"/>
            <w:shd w:val="clear" w:color="auto" w:fill="auto"/>
          </w:tcPr>
          <w:p w14:paraId="2CFD3809" w14:textId="77777777" w:rsidR="00977BFB" w:rsidRPr="007C1308" w:rsidRDefault="00977BFB" w:rsidP="001927A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95B7250" w14:textId="55274828" w:rsidR="00977BFB" w:rsidRPr="007C1308" w:rsidRDefault="00977BF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219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3D0DA7" w14:textId="77777777" w:rsidR="00977BFB" w:rsidRPr="007C1308" w:rsidRDefault="00977BFB" w:rsidP="001927A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541880D" w14:textId="525EDE89" w:rsidR="00977BFB" w:rsidRPr="007C1308" w:rsidRDefault="00977BF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83,263</w:t>
            </w:r>
          </w:p>
        </w:tc>
      </w:tr>
      <w:tr w:rsidR="00D71BCE" w:rsidRPr="007C1308" w14:paraId="2EB5A4BA" w14:textId="77777777" w:rsidTr="00DB0DBA">
        <w:trPr>
          <w:trHeight w:val="119"/>
        </w:trPr>
        <w:tc>
          <w:tcPr>
            <w:tcW w:w="3060" w:type="dxa"/>
            <w:shd w:val="clear" w:color="auto" w:fill="auto"/>
            <w:hideMark/>
          </w:tcPr>
          <w:p w14:paraId="1892AD6C" w14:textId="77777777" w:rsidR="00D71BCE" w:rsidRPr="007C1308" w:rsidRDefault="00D71BCE" w:rsidP="001927A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13CBE5" w14:textId="30BD403D" w:rsidR="00D71BCE" w:rsidRPr="007C1308" w:rsidRDefault="00B85D5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4,756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81EADA" w14:textId="77777777" w:rsidR="00D71BCE" w:rsidRPr="007C1308" w:rsidRDefault="00D71BCE" w:rsidP="001927A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1BA527" w14:textId="023831DD" w:rsidR="00D71BCE" w:rsidRPr="007C1308" w:rsidRDefault="00B85D5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7271B6" w:rsidRPr="007C130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8152B2" w:rsidRPr="007C130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E51DB9" w:rsidRPr="007C1308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9BC1F4" w14:textId="77777777" w:rsidR="00D71BCE" w:rsidRPr="007C1308" w:rsidRDefault="00D71BCE" w:rsidP="001927A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6C7FFD" w14:textId="092D15CA" w:rsidR="00D71BCE" w:rsidRPr="007C1308" w:rsidRDefault="00B85D5C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E51DB9" w:rsidRPr="007C1308">
              <w:rPr>
                <w:rFonts w:asciiTheme="majorBidi" w:hAnsiTheme="majorBidi" w:cstheme="majorBidi"/>
                <w:sz w:val="28"/>
                <w:szCs w:val="28"/>
              </w:rPr>
              <w:t>468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76D84B" w14:textId="77777777" w:rsidR="00D71BCE" w:rsidRPr="007C1308" w:rsidRDefault="00D71BCE" w:rsidP="001927A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545E62" w14:textId="68B72A22" w:rsidR="00D71BCE" w:rsidRPr="007C1308" w:rsidRDefault="00E51DB9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D060EC" w:rsidRPr="007C130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>038</w:t>
            </w:r>
          </w:p>
        </w:tc>
      </w:tr>
      <w:tr w:rsidR="00977BFB" w:rsidRPr="007C1308" w14:paraId="1CD3DEDF" w14:textId="77777777" w:rsidTr="00DB0DBA">
        <w:tc>
          <w:tcPr>
            <w:tcW w:w="3060" w:type="dxa"/>
            <w:shd w:val="clear" w:color="auto" w:fill="auto"/>
          </w:tcPr>
          <w:p w14:paraId="097D4638" w14:textId="77777777" w:rsidR="00977BFB" w:rsidRPr="007C1308" w:rsidRDefault="00977BFB" w:rsidP="001927A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FB933C" w14:textId="4E1AE2A7" w:rsidR="00977BFB" w:rsidRPr="007C1308" w:rsidRDefault="00977BF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482,850</w:t>
            </w:r>
          </w:p>
        </w:tc>
        <w:tc>
          <w:tcPr>
            <w:tcW w:w="270" w:type="dxa"/>
            <w:shd w:val="clear" w:color="auto" w:fill="auto"/>
          </w:tcPr>
          <w:p w14:paraId="3F4C23D0" w14:textId="77777777" w:rsidR="00977BFB" w:rsidRPr="007C1308" w:rsidRDefault="00977BFB" w:rsidP="001927A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706B32F" w14:textId="52360BB7" w:rsidR="00977BFB" w:rsidRPr="007C1308" w:rsidRDefault="00977BF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385,670</w:t>
            </w:r>
          </w:p>
        </w:tc>
        <w:tc>
          <w:tcPr>
            <w:tcW w:w="270" w:type="dxa"/>
            <w:shd w:val="clear" w:color="auto" w:fill="auto"/>
          </w:tcPr>
          <w:p w14:paraId="0714FD00" w14:textId="77777777" w:rsidR="00977BFB" w:rsidRPr="007C1308" w:rsidRDefault="00977BFB" w:rsidP="001927A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B3AA431" w14:textId="1CEB1299" w:rsidR="00977BFB" w:rsidRPr="007C1308" w:rsidRDefault="00977BF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98,084</w:t>
            </w:r>
          </w:p>
        </w:tc>
        <w:tc>
          <w:tcPr>
            <w:tcW w:w="270" w:type="dxa"/>
            <w:shd w:val="clear" w:color="auto" w:fill="auto"/>
          </w:tcPr>
          <w:p w14:paraId="23B9D8AC" w14:textId="77777777" w:rsidR="00977BFB" w:rsidRPr="007C1308" w:rsidRDefault="00977BFB" w:rsidP="001927A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BBA1567" w14:textId="72AD0E7E" w:rsidR="00977BFB" w:rsidRPr="007C1308" w:rsidRDefault="00977BF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483,754</w:t>
            </w:r>
          </w:p>
        </w:tc>
      </w:tr>
      <w:tr w:rsidR="00D71BCE" w:rsidRPr="007C1308" w14:paraId="3E837EA4" w14:textId="77777777" w:rsidTr="0006237E">
        <w:tc>
          <w:tcPr>
            <w:tcW w:w="3060" w:type="dxa"/>
            <w:shd w:val="clear" w:color="auto" w:fill="auto"/>
          </w:tcPr>
          <w:p w14:paraId="0719CB4F" w14:textId="77777777" w:rsidR="00D71BCE" w:rsidRPr="007C1308" w:rsidRDefault="00D71BCE" w:rsidP="001927A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3995551" w14:textId="77777777" w:rsidR="00D71BCE" w:rsidRPr="007C1308" w:rsidRDefault="00D71BCE" w:rsidP="001927A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2C6AC012" w14:textId="77777777" w:rsidR="00D71BCE" w:rsidRPr="007C1308" w:rsidRDefault="00D71BCE" w:rsidP="001927A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6573C7F" w14:textId="77777777" w:rsidR="00D71BCE" w:rsidRPr="007C1308" w:rsidRDefault="00D71BCE" w:rsidP="001927A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2BB89254" w14:textId="77777777" w:rsidR="00D71BCE" w:rsidRPr="007C1308" w:rsidRDefault="00D71BCE" w:rsidP="001927A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2D27136" w14:textId="77777777" w:rsidR="00D71BCE" w:rsidRPr="007C1308" w:rsidRDefault="00D71BCE" w:rsidP="001927A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3E4E1682" w14:textId="77777777" w:rsidR="00D71BCE" w:rsidRPr="007C1308" w:rsidRDefault="00D71BCE" w:rsidP="001927A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4C256A9" w14:textId="77777777" w:rsidR="00D71BCE" w:rsidRPr="007C1308" w:rsidRDefault="00D71BCE" w:rsidP="001927A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06237E" w:rsidRPr="007C1308" w14:paraId="65B111A9" w14:textId="77777777" w:rsidTr="0006237E">
        <w:tc>
          <w:tcPr>
            <w:tcW w:w="3060" w:type="dxa"/>
            <w:shd w:val="clear" w:color="auto" w:fill="auto"/>
          </w:tcPr>
          <w:p w14:paraId="4F659CE4" w14:textId="77777777" w:rsidR="0006237E" w:rsidRPr="007C1308" w:rsidRDefault="0006237E" w:rsidP="001927A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0840AD86" w14:textId="77777777" w:rsidR="0006237E" w:rsidRPr="007C1308" w:rsidRDefault="0006237E" w:rsidP="001927A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344DA73A" w14:textId="77777777" w:rsidR="0006237E" w:rsidRPr="007C1308" w:rsidRDefault="0006237E" w:rsidP="001927A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221522BB" w14:textId="77777777" w:rsidR="0006237E" w:rsidRPr="007C1308" w:rsidRDefault="0006237E" w:rsidP="001927A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1FE21E6D" w14:textId="77777777" w:rsidR="0006237E" w:rsidRPr="007C1308" w:rsidRDefault="0006237E" w:rsidP="001927A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0B601CE" w14:textId="77777777" w:rsidR="0006237E" w:rsidRPr="007C1308" w:rsidRDefault="0006237E" w:rsidP="001927A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21701D3F" w14:textId="77777777" w:rsidR="0006237E" w:rsidRPr="007C1308" w:rsidRDefault="0006237E" w:rsidP="001927A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651EB275" w14:textId="77777777" w:rsidR="0006237E" w:rsidRPr="007C1308" w:rsidRDefault="0006237E" w:rsidP="001927A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06237E" w:rsidRPr="007C1308" w14:paraId="67E9301A" w14:textId="77777777" w:rsidTr="00DB0DBA">
        <w:tc>
          <w:tcPr>
            <w:tcW w:w="3060" w:type="dxa"/>
            <w:shd w:val="clear" w:color="auto" w:fill="auto"/>
          </w:tcPr>
          <w:p w14:paraId="559E2CF9" w14:textId="715AEA54" w:rsidR="0006237E" w:rsidRPr="007C1308" w:rsidRDefault="0006237E" w:rsidP="001927A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lastRenderedPageBreak/>
              <w:t>2564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30302CAB" w14:textId="77777777" w:rsidR="0006237E" w:rsidRPr="007C1308" w:rsidRDefault="0006237E" w:rsidP="001927A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32E584A" w14:textId="77777777" w:rsidR="0006237E" w:rsidRPr="007C1308" w:rsidRDefault="0006237E" w:rsidP="001927A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63FDE340" w14:textId="77777777" w:rsidR="0006237E" w:rsidRPr="007C1308" w:rsidRDefault="0006237E" w:rsidP="001927A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E03FC52" w14:textId="77777777" w:rsidR="0006237E" w:rsidRPr="007C1308" w:rsidRDefault="0006237E" w:rsidP="001927A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9F3A91D" w14:textId="77777777" w:rsidR="0006237E" w:rsidRPr="007C1308" w:rsidRDefault="0006237E" w:rsidP="001927A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3AB706A" w14:textId="77777777" w:rsidR="0006237E" w:rsidRPr="007C1308" w:rsidRDefault="0006237E" w:rsidP="001927A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530452CC" w14:textId="77777777" w:rsidR="0006237E" w:rsidRPr="007C1308" w:rsidRDefault="0006237E" w:rsidP="001927A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6237E" w:rsidRPr="007C1308" w14:paraId="1C39AA4F" w14:textId="77777777" w:rsidTr="00DB0DBA">
        <w:tc>
          <w:tcPr>
            <w:tcW w:w="3060" w:type="dxa"/>
            <w:shd w:val="clear" w:color="auto" w:fill="auto"/>
          </w:tcPr>
          <w:p w14:paraId="77E74709" w14:textId="70A2CD37" w:rsidR="0006237E" w:rsidRPr="007C1308" w:rsidRDefault="0006237E" w:rsidP="001927A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7E9D0C31" w14:textId="77777777" w:rsidR="0006237E" w:rsidRPr="007C1308" w:rsidRDefault="0006237E" w:rsidP="001927A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9E9B19A" w14:textId="77777777" w:rsidR="0006237E" w:rsidRPr="007C1308" w:rsidRDefault="0006237E" w:rsidP="001927A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454F6040" w14:textId="77777777" w:rsidR="0006237E" w:rsidRPr="007C1308" w:rsidRDefault="0006237E" w:rsidP="001927A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12C4208" w14:textId="77777777" w:rsidR="0006237E" w:rsidRPr="007C1308" w:rsidRDefault="0006237E" w:rsidP="001927A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9EDEB05" w14:textId="77777777" w:rsidR="0006237E" w:rsidRPr="007C1308" w:rsidRDefault="0006237E" w:rsidP="001927A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75E0EE8" w14:textId="77777777" w:rsidR="0006237E" w:rsidRPr="007C1308" w:rsidRDefault="0006237E" w:rsidP="001927A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1E6ED04C" w14:textId="77777777" w:rsidR="0006237E" w:rsidRPr="007C1308" w:rsidRDefault="0006237E" w:rsidP="001927A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6237E" w:rsidRPr="007C1308" w14:paraId="1F23A311" w14:textId="77777777" w:rsidTr="00DB0DBA">
        <w:tc>
          <w:tcPr>
            <w:tcW w:w="3060" w:type="dxa"/>
            <w:shd w:val="clear" w:color="auto" w:fill="auto"/>
          </w:tcPr>
          <w:p w14:paraId="6B47631A" w14:textId="2AA494FF" w:rsidR="0006237E" w:rsidRPr="007C1308" w:rsidRDefault="0006237E" w:rsidP="001927A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7C1308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และเจ้าหนี้อื่น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2CB1C473" w14:textId="6B55B73C" w:rsidR="0006237E" w:rsidRPr="007C1308" w:rsidRDefault="0006237E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217,478</w:t>
            </w:r>
          </w:p>
        </w:tc>
        <w:tc>
          <w:tcPr>
            <w:tcW w:w="270" w:type="dxa"/>
            <w:shd w:val="clear" w:color="auto" w:fill="auto"/>
          </w:tcPr>
          <w:p w14:paraId="3ACA27C0" w14:textId="77777777" w:rsidR="0006237E" w:rsidRPr="007C1308" w:rsidRDefault="0006237E" w:rsidP="001927A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7863BE86" w14:textId="7F52D6B1" w:rsidR="0006237E" w:rsidRPr="007C1308" w:rsidRDefault="00D60086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141,0</w:t>
            </w:r>
            <w:r w:rsidR="004918BC" w:rsidRPr="007C1308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14:paraId="2591095A" w14:textId="77777777" w:rsidR="0006237E" w:rsidRPr="007C1308" w:rsidRDefault="0006237E" w:rsidP="001927A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820801C" w14:textId="52602DDA" w:rsidR="0006237E" w:rsidRPr="007C1308" w:rsidRDefault="00D60086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76,418</w:t>
            </w:r>
          </w:p>
        </w:tc>
        <w:tc>
          <w:tcPr>
            <w:tcW w:w="270" w:type="dxa"/>
            <w:shd w:val="clear" w:color="auto" w:fill="auto"/>
          </w:tcPr>
          <w:p w14:paraId="21DF97C7" w14:textId="77777777" w:rsidR="0006237E" w:rsidRPr="007C1308" w:rsidRDefault="0006237E" w:rsidP="001927A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19CE6C76" w14:textId="1A089A9F" w:rsidR="0006237E" w:rsidRPr="007C1308" w:rsidRDefault="0006237E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217,478</w:t>
            </w:r>
          </w:p>
        </w:tc>
      </w:tr>
      <w:tr w:rsidR="00977BFB" w:rsidRPr="007C1308" w14:paraId="03663799" w14:textId="77777777" w:rsidTr="00DB0DBA">
        <w:tc>
          <w:tcPr>
            <w:tcW w:w="3060" w:type="dxa"/>
            <w:shd w:val="clear" w:color="auto" w:fill="auto"/>
          </w:tcPr>
          <w:p w14:paraId="35337F7E" w14:textId="76C7DDAD" w:rsidR="00977BFB" w:rsidRPr="007C1308" w:rsidRDefault="00977BFB" w:rsidP="001927A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13AEE715" w14:textId="134B112C" w:rsidR="00977BFB" w:rsidRPr="007C1308" w:rsidRDefault="00977BF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53,507</w:t>
            </w:r>
          </w:p>
        </w:tc>
        <w:tc>
          <w:tcPr>
            <w:tcW w:w="270" w:type="dxa"/>
            <w:shd w:val="clear" w:color="auto" w:fill="auto"/>
          </w:tcPr>
          <w:p w14:paraId="37E3D018" w14:textId="77777777" w:rsidR="00977BFB" w:rsidRPr="007C1308" w:rsidRDefault="00977BFB" w:rsidP="001927A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39B2FCCA" w14:textId="6EBAAAC0" w:rsidR="00977BFB" w:rsidRPr="007C1308" w:rsidRDefault="00977BF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54,036</w:t>
            </w:r>
          </w:p>
        </w:tc>
        <w:tc>
          <w:tcPr>
            <w:tcW w:w="270" w:type="dxa"/>
            <w:shd w:val="clear" w:color="auto" w:fill="auto"/>
          </w:tcPr>
          <w:p w14:paraId="2298A395" w14:textId="77777777" w:rsidR="00977BFB" w:rsidRPr="007C1308" w:rsidRDefault="00977BFB" w:rsidP="001927A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4C84892" w14:textId="3E82FD4B" w:rsidR="00977BFB" w:rsidRPr="007C1308" w:rsidRDefault="00977BF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219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94E0C8" w14:textId="77777777" w:rsidR="00977BFB" w:rsidRPr="007C1308" w:rsidRDefault="00977BFB" w:rsidP="001927A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44802708" w14:textId="11F34824" w:rsidR="00977BFB" w:rsidRPr="007C1308" w:rsidRDefault="00977BF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54,036</w:t>
            </w:r>
          </w:p>
        </w:tc>
      </w:tr>
      <w:tr w:rsidR="0006237E" w:rsidRPr="007C1308" w14:paraId="5FB3A1E2" w14:textId="77777777" w:rsidTr="00E34AF7">
        <w:tc>
          <w:tcPr>
            <w:tcW w:w="3060" w:type="dxa"/>
            <w:shd w:val="clear" w:color="auto" w:fill="auto"/>
          </w:tcPr>
          <w:p w14:paraId="12A5437A" w14:textId="6F79F04D" w:rsidR="0006237E" w:rsidRPr="007C1308" w:rsidRDefault="0006237E" w:rsidP="001927A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1A562A" w14:textId="5C429C2A" w:rsidR="0006237E" w:rsidRPr="007C1308" w:rsidRDefault="0006237E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8,484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6887F6" w14:textId="77777777" w:rsidR="0006237E" w:rsidRPr="007C1308" w:rsidRDefault="0006237E" w:rsidP="001927A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34C81F" w14:textId="4C9C1F7E" w:rsidR="0006237E" w:rsidRPr="007C1308" w:rsidRDefault="0006237E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3,970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EE52B5" w14:textId="77777777" w:rsidR="0006237E" w:rsidRPr="007C1308" w:rsidRDefault="0006237E" w:rsidP="001927A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E7D6ED" w14:textId="350A3F8A" w:rsidR="0006237E" w:rsidRPr="007C1308" w:rsidRDefault="0006237E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5,001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2D0E86" w14:textId="77777777" w:rsidR="0006237E" w:rsidRPr="007C1308" w:rsidRDefault="0006237E" w:rsidP="001927A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930F01" w14:textId="267D09B1" w:rsidR="0006237E" w:rsidRPr="007C1308" w:rsidRDefault="0006237E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8,971</w:t>
            </w:r>
          </w:p>
        </w:tc>
      </w:tr>
      <w:tr w:rsidR="00977BFB" w:rsidRPr="007C1308" w14:paraId="499396F0" w14:textId="77777777" w:rsidTr="00DB0DBA">
        <w:tc>
          <w:tcPr>
            <w:tcW w:w="3060" w:type="dxa"/>
            <w:shd w:val="clear" w:color="auto" w:fill="auto"/>
          </w:tcPr>
          <w:p w14:paraId="09563325" w14:textId="77777777" w:rsidR="00977BFB" w:rsidRPr="007C1308" w:rsidRDefault="00977BFB" w:rsidP="001927A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F4D653" w14:textId="0D2F61BF" w:rsidR="00977BFB" w:rsidRPr="007C1308" w:rsidRDefault="00977BF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279,469</w:t>
            </w:r>
          </w:p>
        </w:tc>
        <w:tc>
          <w:tcPr>
            <w:tcW w:w="270" w:type="dxa"/>
            <w:shd w:val="clear" w:color="auto" w:fill="auto"/>
          </w:tcPr>
          <w:p w14:paraId="2DCF1DB9" w14:textId="77777777" w:rsidR="00977BFB" w:rsidRPr="007C1308" w:rsidRDefault="00977BFB" w:rsidP="001927A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DB40770" w14:textId="742A62A2" w:rsidR="00977BFB" w:rsidRPr="007C1308" w:rsidRDefault="00977BF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198,066</w:t>
            </w:r>
          </w:p>
        </w:tc>
        <w:tc>
          <w:tcPr>
            <w:tcW w:w="270" w:type="dxa"/>
            <w:shd w:val="clear" w:color="auto" w:fill="auto"/>
          </w:tcPr>
          <w:p w14:paraId="7E8E4D98" w14:textId="77777777" w:rsidR="00977BFB" w:rsidRPr="007C1308" w:rsidRDefault="00977BFB" w:rsidP="001927A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43AE70" w14:textId="1ECD1BF0" w:rsidR="00977BFB" w:rsidRPr="007C1308" w:rsidRDefault="00977BF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81,419</w:t>
            </w:r>
          </w:p>
        </w:tc>
        <w:tc>
          <w:tcPr>
            <w:tcW w:w="270" w:type="dxa"/>
            <w:shd w:val="clear" w:color="auto" w:fill="auto"/>
          </w:tcPr>
          <w:p w14:paraId="2387E005" w14:textId="77777777" w:rsidR="00977BFB" w:rsidRPr="007C1308" w:rsidRDefault="00977BFB" w:rsidP="001927A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A9F7C9" w14:textId="77AFCD6A" w:rsidR="00977BFB" w:rsidRPr="007C1308" w:rsidRDefault="00977BFB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280,485</w:t>
            </w:r>
          </w:p>
        </w:tc>
      </w:tr>
    </w:tbl>
    <w:p w14:paraId="1E13FF18" w14:textId="3EEA556E" w:rsidR="00840FFF" w:rsidRPr="007C1308" w:rsidRDefault="00840FFF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5D43B99F" w14:textId="792C894E" w:rsidR="007923F5" w:rsidRPr="007C1308" w:rsidRDefault="007923F5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C1308">
        <w:rPr>
          <w:rFonts w:asciiTheme="majorBidi" w:hAnsiTheme="majorBidi" w:cstheme="majorBidi"/>
          <w:b/>
          <w:bCs/>
          <w:i/>
          <w:iCs/>
          <w:sz w:val="28"/>
          <w:szCs w:val="28"/>
        </w:rPr>
        <w:t>(</w:t>
      </w:r>
      <w:r w:rsidR="00840FFF" w:rsidRPr="007C130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ข</w:t>
      </w:r>
      <w:r w:rsidRPr="007C1308">
        <w:rPr>
          <w:rFonts w:asciiTheme="majorBidi" w:hAnsiTheme="majorBidi" w:cstheme="majorBidi"/>
          <w:b/>
          <w:bCs/>
          <w:i/>
          <w:iCs/>
          <w:sz w:val="28"/>
          <w:szCs w:val="28"/>
        </w:rPr>
        <w:t>.</w:t>
      </w:r>
      <w:r w:rsidR="007E56DD" w:rsidRPr="007C1308">
        <w:rPr>
          <w:rFonts w:asciiTheme="majorBidi" w:hAnsiTheme="majorBidi" w:cstheme="majorBidi"/>
          <w:b/>
          <w:bCs/>
          <w:i/>
          <w:iCs/>
          <w:sz w:val="28"/>
          <w:szCs w:val="28"/>
        </w:rPr>
        <w:t>3</w:t>
      </w:r>
      <w:r w:rsidRPr="007C1308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) </w:t>
      </w:r>
      <w:r w:rsidRPr="007C130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ความเสี่ยงด้านตลาด</w:t>
      </w:r>
    </w:p>
    <w:p w14:paraId="4BBCF2B7" w14:textId="77777777" w:rsidR="00B3635B" w:rsidRPr="007C1308" w:rsidRDefault="00B3635B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93C6740" w14:textId="54ED1D16" w:rsidR="007923F5" w:rsidRPr="007C1308" w:rsidRDefault="004D4B97" w:rsidP="001927AE">
      <w:pPr>
        <w:tabs>
          <w:tab w:val="clear" w:pos="907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7C1308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7C1308">
        <w:rPr>
          <w:rFonts w:asciiTheme="majorBidi" w:hAnsiTheme="majorBidi" w:cstheme="majorBidi"/>
          <w:sz w:val="28"/>
          <w:szCs w:val="28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7CF36A38" w14:textId="6201CD55" w:rsidR="00FD571B" w:rsidRPr="007C1308" w:rsidRDefault="00FD571B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lang w:val="en-GB" w:bidi="ar-SA"/>
        </w:rPr>
      </w:pPr>
    </w:p>
    <w:p w14:paraId="14957CA6" w14:textId="55CF697D" w:rsidR="007923F5" w:rsidRPr="007C1308" w:rsidRDefault="007923F5" w:rsidP="001927AE">
      <w:pPr>
        <w:pStyle w:val="block"/>
        <w:spacing w:after="0" w:line="240" w:lineRule="auto"/>
        <w:ind w:left="1620" w:right="-7" w:hanging="630"/>
        <w:jc w:val="both"/>
        <w:rPr>
          <w:rFonts w:asciiTheme="majorBidi" w:hAnsiTheme="majorBidi" w:cstheme="majorBidi"/>
          <w:sz w:val="28"/>
          <w:szCs w:val="28"/>
        </w:rPr>
      </w:pPr>
      <w:r w:rsidRPr="007C1308">
        <w:rPr>
          <w:rFonts w:asciiTheme="majorBidi" w:hAnsiTheme="majorBidi" w:cstheme="majorBidi"/>
          <w:sz w:val="28"/>
          <w:szCs w:val="28"/>
        </w:rPr>
        <w:t>(</w:t>
      </w:r>
      <w:r w:rsidR="00840FFF" w:rsidRPr="007C1308">
        <w:rPr>
          <w:rFonts w:asciiTheme="majorBidi" w:hAnsiTheme="majorBidi" w:cstheme="majorBidi"/>
          <w:sz w:val="28"/>
          <w:szCs w:val="28"/>
          <w:cs/>
          <w:lang w:bidi="th-TH"/>
        </w:rPr>
        <w:t>ข</w:t>
      </w:r>
      <w:r w:rsidRPr="007C1308">
        <w:rPr>
          <w:rFonts w:asciiTheme="majorBidi" w:hAnsiTheme="majorBidi" w:cstheme="majorBidi"/>
          <w:sz w:val="28"/>
          <w:szCs w:val="28"/>
        </w:rPr>
        <w:t>.</w:t>
      </w:r>
      <w:r w:rsidR="007E56DD" w:rsidRPr="007C1308">
        <w:rPr>
          <w:rFonts w:asciiTheme="majorBidi" w:hAnsiTheme="majorBidi" w:cstheme="majorBidi"/>
          <w:sz w:val="28"/>
          <w:szCs w:val="28"/>
          <w:lang w:val="en-US"/>
        </w:rPr>
        <w:t>3</w:t>
      </w:r>
      <w:r w:rsidRPr="007C1308">
        <w:rPr>
          <w:rFonts w:asciiTheme="majorBidi" w:hAnsiTheme="majorBidi" w:cstheme="majorBidi"/>
          <w:sz w:val="28"/>
          <w:szCs w:val="28"/>
        </w:rPr>
        <w:t>.</w:t>
      </w:r>
      <w:r w:rsidR="007E56DD" w:rsidRPr="007C1308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7C1308">
        <w:rPr>
          <w:rFonts w:asciiTheme="majorBidi" w:hAnsiTheme="majorBidi" w:cstheme="majorBidi"/>
          <w:sz w:val="28"/>
          <w:szCs w:val="28"/>
        </w:rPr>
        <w:t xml:space="preserve">) </w:t>
      </w:r>
      <w:r w:rsidR="009E13A3" w:rsidRPr="007C1308">
        <w:rPr>
          <w:rFonts w:asciiTheme="majorBidi" w:hAnsiTheme="majorBidi" w:cstheme="majorBidi"/>
          <w:sz w:val="28"/>
          <w:szCs w:val="28"/>
        </w:rPr>
        <w:tab/>
      </w:r>
      <w:r w:rsidRPr="007C1308">
        <w:rPr>
          <w:rFonts w:asciiTheme="majorBidi" w:hAnsiTheme="majorBidi" w:cstheme="majorBidi"/>
          <w:sz w:val="28"/>
          <w:szCs w:val="28"/>
          <w:cs/>
        </w:rPr>
        <w:t>ความเสี่ยงด้านอัตราแลกเปลี่ยน</w:t>
      </w:r>
    </w:p>
    <w:p w14:paraId="6FCBAA30" w14:textId="77777777" w:rsidR="00B3635B" w:rsidRPr="007C1308" w:rsidRDefault="00B3635B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1957227" w14:textId="37533993" w:rsidR="00B3635B" w:rsidRPr="007C1308" w:rsidRDefault="007923F5" w:rsidP="001927AE">
      <w:pPr>
        <w:tabs>
          <w:tab w:val="clear" w:pos="907"/>
          <w:tab w:val="clear" w:pos="1644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C1308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 </w:t>
      </w:r>
      <w:r w:rsidR="00CB3C1D" w:rsidRPr="007C130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7C1308">
        <w:rPr>
          <w:rFonts w:asciiTheme="majorBidi" w:hAnsiTheme="majorBidi" w:cstheme="majorBidi"/>
          <w:sz w:val="28"/>
          <w:szCs w:val="28"/>
          <w:cs/>
        </w:rPr>
        <w:t>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4F26EAC5" w14:textId="213EE161" w:rsidR="00B3635B" w:rsidRPr="007C1308" w:rsidRDefault="00B3635B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7F96BCAB" w14:textId="77777777" w:rsidR="006F04BD" w:rsidRPr="007C1308" w:rsidRDefault="006F04BD" w:rsidP="001927AE">
      <w:bookmarkStart w:id="25" w:name="_Hlk64302132"/>
      <w:r w:rsidRPr="007C1308">
        <w:br w:type="page"/>
      </w:r>
    </w:p>
    <w:tbl>
      <w:tblPr>
        <w:tblW w:w="8010" w:type="dxa"/>
        <w:tblInd w:w="1530" w:type="dxa"/>
        <w:tblLayout w:type="fixed"/>
        <w:tblLook w:val="01E0" w:firstRow="1" w:lastRow="1" w:firstColumn="1" w:lastColumn="1" w:noHBand="0" w:noVBand="0"/>
      </w:tblPr>
      <w:tblGrid>
        <w:gridCol w:w="3330"/>
        <w:gridCol w:w="1080"/>
        <w:gridCol w:w="270"/>
        <w:gridCol w:w="990"/>
        <w:gridCol w:w="270"/>
        <w:gridCol w:w="810"/>
        <w:gridCol w:w="270"/>
        <w:gridCol w:w="990"/>
      </w:tblGrid>
      <w:tr w:rsidR="006824D6" w:rsidRPr="007C1308" w14:paraId="09644E4F" w14:textId="77777777" w:rsidTr="0042701C">
        <w:tc>
          <w:tcPr>
            <w:tcW w:w="3330" w:type="dxa"/>
          </w:tcPr>
          <w:p w14:paraId="3FB60067" w14:textId="7A2F31CF" w:rsidR="006824D6" w:rsidRPr="007C1308" w:rsidRDefault="006824D6" w:rsidP="001927A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680" w:type="dxa"/>
            <w:gridSpan w:val="7"/>
            <w:vAlign w:val="bottom"/>
            <w:hideMark/>
          </w:tcPr>
          <w:p w14:paraId="443A3DDE" w14:textId="77777777" w:rsidR="006824D6" w:rsidRPr="007C1308" w:rsidRDefault="006824D6" w:rsidP="001927AE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6824D6" w:rsidRPr="007C1308" w14:paraId="442BD192" w14:textId="77777777" w:rsidTr="00164106">
        <w:tc>
          <w:tcPr>
            <w:tcW w:w="3330" w:type="dxa"/>
            <w:hideMark/>
          </w:tcPr>
          <w:p w14:paraId="1AFA1EA1" w14:textId="77777777" w:rsidR="00C74DDB" w:rsidRPr="007C1308" w:rsidRDefault="00C74DDB" w:rsidP="001927A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5CA6B8D3" w14:textId="6BB1B1AD" w:rsidR="00C74DDB" w:rsidRPr="007C1308" w:rsidRDefault="00CB25D6" w:rsidP="001927A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ความเสี่ยงจากเงินตราต่างประเทศ</w:t>
            </w:r>
          </w:p>
          <w:p w14:paraId="4401B837" w14:textId="2DF02EDA" w:rsidR="006824D6" w:rsidRPr="007C1308" w:rsidRDefault="006824D6" w:rsidP="001927A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1104E183" w14:textId="77777777" w:rsidR="006824D6" w:rsidRPr="007C1308" w:rsidRDefault="006824D6" w:rsidP="001927AE">
            <w:pPr>
              <w:pStyle w:val="acctfourfigures"/>
              <w:tabs>
                <w:tab w:val="clear" w:pos="765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เงินเหรียญสหรัฐอเมริกา</w:t>
            </w:r>
          </w:p>
        </w:tc>
        <w:tc>
          <w:tcPr>
            <w:tcW w:w="270" w:type="dxa"/>
          </w:tcPr>
          <w:p w14:paraId="034C15AB" w14:textId="77777777" w:rsidR="006824D6" w:rsidRPr="007C1308" w:rsidRDefault="006824D6" w:rsidP="001927AE">
            <w:pPr>
              <w:pStyle w:val="acctfourfigures"/>
              <w:tabs>
                <w:tab w:val="decimal" w:pos="71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  <w:hideMark/>
          </w:tcPr>
          <w:p w14:paraId="18E7E1A5" w14:textId="77777777" w:rsidR="006824D6" w:rsidRPr="007C1308" w:rsidRDefault="006824D6" w:rsidP="001927AE">
            <w:pPr>
              <w:pStyle w:val="acctfourfigures"/>
              <w:tabs>
                <w:tab w:val="clear" w:pos="765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เงินเหรียญสิงคโปร์</w:t>
            </w:r>
          </w:p>
        </w:tc>
        <w:tc>
          <w:tcPr>
            <w:tcW w:w="270" w:type="dxa"/>
          </w:tcPr>
          <w:p w14:paraId="12C823FB" w14:textId="77777777" w:rsidR="006824D6" w:rsidRPr="007C1308" w:rsidRDefault="006824D6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  <w:hideMark/>
          </w:tcPr>
          <w:p w14:paraId="2318FEAC" w14:textId="63D028C6" w:rsidR="006824D6" w:rsidRPr="007C1308" w:rsidRDefault="004D4B97" w:rsidP="001927AE">
            <w:pPr>
              <w:pStyle w:val="acctfourfigures"/>
              <w:tabs>
                <w:tab w:val="clear" w:pos="765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เงิน</w:t>
            </w:r>
            <w:r w:rsidR="006824D6" w:rsidRPr="007C130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จ๊าดพม่า</w:t>
            </w:r>
          </w:p>
        </w:tc>
        <w:tc>
          <w:tcPr>
            <w:tcW w:w="270" w:type="dxa"/>
          </w:tcPr>
          <w:p w14:paraId="10EEBF97" w14:textId="77777777" w:rsidR="006824D6" w:rsidRPr="007C1308" w:rsidRDefault="006824D6" w:rsidP="001927AE">
            <w:pPr>
              <w:tabs>
                <w:tab w:val="clear" w:pos="454"/>
                <w:tab w:val="decimal" w:pos="55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  <w:hideMark/>
          </w:tcPr>
          <w:p w14:paraId="3238B2B0" w14:textId="77777777" w:rsidR="006824D6" w:rsidRPr="007C1308" w:rsidRDefault="006824D6" w:rsidP="001927A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824D6" w:rsidRPr="007C1308" w14:paraId="64910536" w14:textId="77777777" w:rsidTr="0042701C">
        <w:tc>
          <w:tcPr>
            <w:tcW w:w="3330" w:type="dxa"/>
          </w:tcPr>
          <w:p w14:paraId="60139A64" w14:textId="77777777" w:rsidR="006824D6" w:rsidRPr="007C1308" w:rsidRDefault="006824D6" w:rsidP="001927A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80" w:type="dxa"/>
            <w:gridSpan w:val="7"/>
            <w:vAlign w:val="bottom"/>
            <w:hideMark/>
          </w:tcPr>
          <w:p w14:paraId="6B16CBB0" w14:textId="77777777" w:rsidR="006824D6" w:rsidRPr="007C1308" w:rsidRDefault="006824D6" w:rsidP="001927A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C130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74DDB" w:rsidRPr="007C1308" w14:paraId="635E6085" w14:textId="77777777" w:rsidTr="0042701C">
        <w:tc>
          <w:tcPr>
            <w:tcW w:w="3330" w:type="dxa"/>
          </w:tcPr>
          <w:p w14:paraId="27821A1A" w14:textId="4E091FC9" w:rsidR="00C74DDB" w:rsidRPr="007C1308" w:rsidRDefault="00C74DDB" w:rsidP="001927A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256</w:t>
            </w:r>
            <w:r w:rsidR="00413C6B"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4680" w:type="dxa"/>
            <w:gridSpan w:val="7"/>
            <w:vAlign w:val="bottom"/>
          </w:tcPr>
          <w:p w14:paraId="4530273E" w14:textId="77777777" w:rsidR="00C74DDB" w:rsidRPr="007C1308" w:rsidRDefault="00C74DDB" w:rsidP="001927A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6824D6" w:rsidRPr="007C1308" w14:paraId="53E7FE81" w14:textId="77777777" w:rsidTr="00164106">
        <w:trPr>
          <w:trHeight w:val="92"/>
        </w:trPr>
        <w:tc>
          <w:tcPr>
            <w:tcW w:w="3330" w:type="dxa"/>
            <w:hideMark/>
          </w:tcPr>
          <w:p w14:paraId="2A81E693" w14:textId="77777777" w:rsidR="006824D6" w:rsidRPr="007C1308" w:rsidRDefault="006824D6" w:rsidP="001927A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547755D7" w14:textId="2311BAFC" w:rsidR="006824D6" w:rsidRPr="007C1308" w:rsidRDefault="00A70FFA" w:rsidP="001927AE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37,028</w:t>
            </w:r>
          </w:p>
        </w:tc>
        <w:tc>
          <w:tcPr>
            <w:tcW w:w="270" w:type="dxa"/>
          </w:tcPr>
          <w:p w14:paraId="0124FB0A" w14:textId="77777777" w:rsidR="006824D6" w:rsidRPr="007C1308" w:rsidRDefault="006824D6" w:rsidP="001927A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2BF719F" w14:textId="48308596" w:rsidR="006824D6" w:rsidRPr="007C1308" w:rsidRDefault="00681C7A" w:rsidP="001927A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8,543</w:t>
            </w:r>
          </w:p>
        </w:tc>
        <w:tc>
          <w:tcPr>
            <w:tcW w:w="270" w:type="dxa"/>
          </w:tcPr>
          <w:p w14:paraId="0576A314" w14:textId="77777777" w:rsidR="006824D6" w:rsidRPr="007C1308" w:rsidRDefault="006824D6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10" w:type="dxa"/>
          </w:tcPr>
          <w:p w14:paraId="335AEBBA" w14:textId="0EA4DF61" w:rsidR="006824D6" w:rsidRPr="007C1308" w:rsidRDefault="00B64BA3" w:rsidP="001927AE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270" w:type="dxa"/>
          </w:tcPr>
          <w:p w14:paraId="42120546" w14:textId="77777777" w:rsidR="006824D6" w:rsidRPr="007C1308" w:rsidRDefault="006824D6" w:rsidP="001927A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86132D5" w14:textId="270F6B14" w:rsidR="006824D6" w:rsidRPr="007C1308" w:rsidRDefault="00646883" w:rsidP="001927AE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45,581</w:t>
            </w:r>
          </w:p>
        </w:tc>
      </w:tr>
      <w:tr w:rsidR="00A80498" w:rsidRPr="007C1308" w14:paraId="1F8EF469" w14:textId="77777777" w:rsidTr="00164106">
        <w:trPr>
          <w:trHeight w:val="92"/>
        </w:trPr>
        <w:tc>
          <w:tcPr>
            <w:tcW w:w="3330" w:type="dxa"/>
            <w:hideMark/>
          </w:tcPr>
          <w:p w14:paraId="061B6EA3" w14:textId="77777777" w:rsidR="00A80498" w:rsidRPr="007C1308" w:rsidRDefault="00A80498" w:rsidP="001927A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080" w:type="dxa"/>
          </w:tcPr>
          <w:p w14:paraId="65701989" w14:textId="6ED96AF4" w:rsidR="00A80498" w:rsidRPr="007C1308" w:rsidRDefault="005002CD" w:rsidP="001927AE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96,138</w:t>
            </w:r>
          </w:p>
        </w:tc>
        <w:tc>
          <w:tcPr>
            <w:tcW w:w="270" w:type="dxa"/>
          </w:tcPr>
          <w:p w14:paraId="18909110" w14:textId="77777777" w:rsidR="00A80498" w:rsidRPr="007C1308" w:rsidRDefault="00A80498" w:rsidP="001927A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7D19C2B0" w14:textId="08E2F0FC" w:rsidR="00A80498" w:rsidRPr="007C1308" w:rsidRDefault="00681C7A" w:rsidP="001927A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687</w:t>
            </w:r>
          </w:p>
        </w:tc>
        <w:tc>
          <w:tcPr>
            <w:tcW w:w="270" w:type="dxa"/>
          </w:tcPr>
          <w:p w14:paraId="604EDCC3" w14:textId="77777777" w:rsidR="00A80498" w:rsidRPr="007C1308" w:rsidRDefault="00A8049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10" w:type="dxa"/>
          </w:tcPr>
          <w:p w14:paraId="4C78045F" w14:textId="4517845F" w:rsidR="00A80498" w:rsidRPr="007C1308" w:rsidRDefault="0034026F" w:rsidP="001927AE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115</w:t>
            </w:r>
          </w:p>
        </w:tc>
        <w:tc>
          <w:tcPr>
            <w:tcW w:w="270" w:type="dxa"/>
          </w:tcPr>
          <w:p w14:paraId="334CA10E" w14:textId="77777777" w:rsidR="00A80498" w:rsidRPr="007C1308" w:rsidRDefault="00A80498" w:rsidP="001927A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DCB692F" w14:textId="08AC8A73" w:rsidR="00A80498" w:rsidRPr="007C1308" w:rsidRDefault="00014CD3" w:rsidP="001927AE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96,940</w:t>
            </w:r>
          </w:p>
        </w:tc>
      </w:tr>
      <w:tr w:rsidR="00067C36" w:rsidRPr="007C1308" w14:paraId="47FCDF7E" w14:textId="77777777" w:rsidTr="00164106">
        <w:tc>
          <w:tcPr>
            <w:tcW w:w="3330" w:type="dxa"/>
            <w:hideMark/>
          </w:tcPr>
          <w:p w14:paraId="4A432CCC" w14:textId="77777777" w:rsidR="00A80498" w:rsidRPr="007C1308" w:rsidRDefault="00A80498" w:rsidP="001927A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1A60FC" w14:textId="64591A81" w:rsidR="00A80498" w:rsidRPr="007C1308" w:rsidRDefault="00344D4B" w:rsidP="001927AE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(16</w:t>
            </w:r>
            <w:r w:rsidR="005F6A13"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,4</w:t>
            </w:r>
            <w:r w:rsidR="005F6A13"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1)</w:t>
            </w:r>
          </w:p>
        </w:tc>
        <w:tc>
          <w:tcPr>
            <w:tcW w:w="270" w:type="dxa"/>
          </w:tcPr>
          <w:p w14:paraId="250752FA" w14:textId="77777777" w:rsidR="00A80498" w:rsidRPr="007C1308" w:rsidRDefault="00A80498" w:rsidP="001927A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0719D6" w14:textId="75E94E8B" w:rsidR="00A80498" w:rsidRPr="007C1308" w:rsidRDefault="00114D98" w:rsidP="001927A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(790)</w:t>
            </w:r>
          </w:p>
        </w:tc>
        <w:tc>
          <w:tcPr>
            <w:tcW w:w="270" w:type="dxa"/>
          </w:tcPr>
          <w:p w14:paraId="1C76F87E" w14:textId="77777777" w:rsidR="00A80498" w:rsidRPr="007C1308" w:rsidRDefault="00A80498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27B3C5" w14:textId="2B39BFD2" w:rsidR="00A80498" w:rsidRPr="007C1308" w:rsidRDefault="00853871" w:rsidP="001927AE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(173)</w:t>
            </w:r>
          </w:p>
        </w:tc>
        <w:tc>
          <w:tcPr>
            <w:tcW w:w="270" w:type="dxa"/>
          </w:tcPr>
          <w:p w14:paraId="5D2856AB" w14:textId="77777777" w:rsidR="00A80498" w:rsidRPr="007C1308" w:rsidRDefault="00A80498" w:rsidP="001927A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91D09C" w14:textId="645142B5" w:rsidR="00A80498" w:rsidRPr="007C1308" w:rsidRDefault="0042701C" w:rsidP="001927AE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A82CBE"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170,394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067C36" w:rsidRPr="007C1308" w14:paraId="7E70898D" w14:textId="77777777" w:rsidTr="00164106">
        <w:trPr>
          <w:trHeight w:val="58"/>
        </w:trPr>
        <w:tc>
          <w:tcPr>
            <w:tcW w:w="3330" w:type="dxa"/>
            <w:hideMark/>
          </w:tcPr>
          <w:p w14:paraId="4B16B120" w14:textId="77777777" w:rsidR="006824D6" w:rsidRPr="007C1308" w:rsidRDefault="006824D6" w:rsidP="001927AE">
            <w:pPr>
              <w:tabs>
                <w:tab w:val="right" w:pos="394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ยอดบัญชีในงบแสดงฐานะทางการเงิน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95F5FC" w14:textId="4FE8FA8A" w:rsidR="006824D6" w:rsidRPr="007C1308" w:rsidRDefault="006824D6" w:rsidP="001927AE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40AAAD3" w14:textId="77777777" w:rsidR="006824D6" w:rsidRPr="007C1308" w:rsidRDefault="006824D6" w:rsidP="001927A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48382B" w14:textId="77777777" w:rsidR="006824D6" w:rsidRPr="007C1308" w:rsidRDefault="006824D6" w:rsidP="001927AE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59FA974" w14:textId="77777777" w:rsidR="006824D6" w:rsidRPr="007C1308" w:rsidRDefault="006824D6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34AD32" w14:textId="77777777" w:rsidR="006824D6" w:rsidRPr="007C1308" w:rsidRDefault="006824D6" w:rsidP="001927AE">
            <w:pPr>
              <w:pStyle w:val="acctfourfigures"/>
              <w:tabs>
                <w:tab w:val="decimal" w:pos="4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E519C7" w14:textId="77777777" w:rsidR="006824D6" w:rsidRPr="007C1308" w:rsidRDefault="006824D6" w:rsidP="001927A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1AAD21" w14:textId="77777777" w:rsidR="006824D6" w:rsidRPr="007C1308" w:rsidRDefault="006824D6" w:rsidP="001927AE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13A3" w:rsidRPr="007C1308" w14:paraId="6DE9CB34" w14:textId="77777777" w:rsidTr="00164106">
        <w:tc>
          <w:tcPr>
            <w:tcW w:w="3330" w:type="dxa"/>
            <w:hideMark/>
          </w:tcPr>
          <w:p w14:paraId="3E59D9C3" w14:textId="77777777" w:rsidR="009E13A3" w:rsidRPr="007C1308" w:rsidRDefault="009E13A3" w:rsidP="001927AE">
            <w:pPr>
              <w:tabs>
                <w:tab w:val="right" w:pos="394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ที่มีความเสี่ยง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 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                 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</w:t>
            </w:r>
          </w:p>
        </w:tc>
        <w:tc>
          <w:tcPr>
            <w:tcW w:w="1080" w:type="dxa"/>
          </w:tcPr>
          <w:p w14:paraId="1803EB47" w14:textId="3222F85F" w:rsidR="009E13A3" w:rsidRPr="007C1308" w:rsidRDefault="006B3F4B" w:rsidP="001927AE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5F6A13"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36,265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965C9AC" w14:textId="77777777" w:rsidR="009E13A3" w:rsidRPr="007C1308" w:rsidRDefault="009E13A3" w:rsidP="001927A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00F6C53F" w14:textId="63E3253B" w:rsidR="009E13A3" w:rsidRPr="007C1308" w:rsidRDefault="00587453" w:rsidP="001927AE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8,440</w:t>
            </w:r>
          </w:p>
        </w:tc>
        <w:tc>
          <w:tcPr>
            <w:tcW w:w="270" w:type="dxa"/>
          </w:tcPr>
          <w:p w14:paraId="15F9BBBC" w14:textId="77777777" w:rsidR="009E13A3" w:rsidRPr="007C1308" w:rsidRDefault="009E13A3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28A3D778" w14:textId="21C43CCA" w:rsidR="009E13A3" w:rsidRPr="007C1308" w:rsidRDefault="00F0388D" w:rsidP="001927AE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(48)</w:t>
            </w:r>
          </w:p>
        </w:tc>
        <w:tc>
          <w:tcPr>
            <w:tcW w:w="270" w:type="dxa"/>
          </w:tcPr>
          <w:p w14:paraId="308DD01A" w14:textId="77777777" w:rsidR="009E13A3" w:rsidRPr="007C1308" w:rsidRDefault="009E13A3" w:rsidP="001927A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B754BCD" w14:textId="59306F49" w:rsidR="009E13A3" w:rsidRPr="007C1308" w:rsidRDefault="008E0CCB" w:rsidP="001927AE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A82CBE"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27,873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</w:tr>
      <w:tr w:rsidR="006824D6" w:rsidRPr="007C1308" w14:paraId="577856F0" w14:textId="77777777" w:rsidTr="00164106">
        <w:tc>
          <w:tcPr>
            <w:tcW w:w="3330" w:type="dxa"/>
            <w:hideMark/>
          </w:tcPr>
          <w:p w14:paraId="3D25763D" w14:textId="7EC5AB1C" w:rsidR="006824D6" w:rsidRPr="007C1308" w:rsidRDefault="006824D6" w:rsidP="001927AE">
            <w:pPr>
              <w:tabs>
                <w:tab w:val="right" w:pos="3945"/>
              </w:tabs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 (ขาย) เงินตราต่างประเทศ</w:t>
            </w:r>
            <w:r w:rsidR="00B83174" w:rsidRPr="007C130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="00B83174" w:rsidRPr="007C130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080" w:type="dxa"/>
          </w:tcPr>
          <w:p w14:paraId="6135CECF" w14:textId="1742F5E3" w:rsidR="006824D6" w:rsidRPr="007C1308" w:rsidRDefault="00184B53" w:rsidP="001927AE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(2,788)</w:t>
            </w:r>
          </w:p>
        </w:tc>
        <w:tc>
          <w:tcPr>
            <w:tcW w:w="270" w:type="dxa"/>
          </w:tcPr>
          <w:p w14:paraId="684BD46E" w14:textId="77777777" w:rsidR="006824D6" w:rsidRPr="007C1308" w:rsidRDefault="006824D6" w:rsidP="001927A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40217C1E" w14:textId="3C17E238" w:rsidR="006824D6" w:rsidRPr="007C1308" w:rsidRDefault="00F03C5F" w:rsidP="001927AE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FA363E9" w14:textId="77777777" w:rsidR="006824D6" w:rsidRPr="007C1308" w:rsidRDefault="006824D6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1A3CD9C2" w14:textId="005CC2B1" w:rsidR="006824D6" w:rsidRPr="007C1308" w:rsidRDefault="00F0388D" w:rsidP="001927AE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B7AA179" w14:textId="77777777" w:rsidR="006824D6" w:rsidRPr="007C1308" w:rsidRDefault="006824D6" w:rsidP="001927A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A916910" w14:textId="3F36B695" w:rsidR="006824D6" w:rsidRPr="007C1308" w:rsidRDefault="008E0CCB" w:rsidP="001927AE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(2,788)</w:t>
            </w:r>
          </w:p>
        </w:tc>
      </w:tr>
      <w:tr w:rsidR="00EF6542" w:rsidRPr="007C1308" w14:paraId="055EBA21" w14:textId="77777777" w:rsidTr="00164106">
        <w:tc>
          <w:tcPr>
            <w:tcW w:w="3330" w:type="dxa"/>
            <w:hideMark/>
          </w:tcPr>
          <w:p w14:paraId="3EAC2402" w14:textId="77777777" w:rsidR="009E13A3" w:rsidRPr="007C1308" w:rsidRDefault="009E13A3" w:rsidP="001927AE">
            <w:pPr>
              <w:tabs>
                <w:tab w:val="clear" w:pos="227"/>
                <w:tab w:val="left" w:pos="191"/>
                <w:tab w:val="right" w:pos="3945"/>
              </w:tabs>
              <w:ind w:left="191" w:hanging="19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EE2D00" w14:textId="279235BA" w:rsidR="009E13A3" w:rsidRPr="007C1308" w:rsidRDefault="00616567" w:rsidP="001927AE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(3</w:t>
            </w:r>
            <w:r w:rsidR="00A82CBE"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,0</w:t>
            </w:r>
            <w:r w:rsidR="00A82CBE"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3)</w:t>
            </w:r>
          </w:p>
        </w:tc>
        <w:tc>
          <w:tcPr>
            <w:tcW w:w="270" w:type="dxa"/>
          </w:tcPr>
          <w:p w14:paraId="084155C2" w14:textId="77777777" w:rsidR="009E13A3" w:rsidRPr="007C1308" w:rsidRDefault="009E13A3" w:rsidP="001927A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83B796" w14:textId="6453924F" w:rsidR="009E13A3" w:rsidRPr="007C1308" w:rsidRDefault="00C4589B" w:rsidP="001927AE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8,440</w:t>
            </w:r>
          </w:p>
        </w:tc>
        <w:tc>
          <w:tcPr>
            <w:tcW w:w="270" w:type="dxa"/>
          </w:tcPr>
          <w:p w14:paraId="5126D39A" w14:textId="77777777" w:rsidR="009E13A3" w:rsidRPr="007C1308" w:rsidRDefault="009E13A3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909A2E" w14:textId="43F7F888" w:rsidR="009E13A3" w:rsidRPr="007C1308" w:rsidRDefault="00F0388D" w:rsidP="001927AE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(48)</w:t>
            </w:r>
          </w:p>
        </w:tc>
        <w:tc>
          <w:tcPr>
            <w:tcW w:w="270" w:type="dxa"/>
          </w:tcPr>
          <w:p w14:paraId="1B77AB62" w14:textId="77777777" w:rsidR="009E13A3" w:rsidRPr="007C1308" w:rsidRDefault="009E13A3" w:rsidP="001927A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F68BD1" w14:textId="1256C175" w:rsidR="009E13A3" w:rsidRPr="007C1308" w:rsidRDefault="00374FA7" w:rsidP="001927AE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A97325"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30,661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</w:tr>
      <w:bookmarkEnd w:id="25"/>
      <w:tr w:rsidR="0011249B" w:rsidRPr="007C1308" w14:paraId="219E87F1" w14:textId="77777777" w:rsidTr="0042701C">
        <w:tc>
          <w:tcPr>
            <w:tcW w:w="3330" w:type="dxa"/>
          </w:tcPr>
          <w:p w14:paraId="1431C2B1" w14:textId="21D22E53" w:rsidR="0011249B" w:rsidRPr="007C1308" w:rsidRDefault="0011249B" w:rsidP="001927AE">
            <w:pPr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4680" w:type="dxa"/>
            <w:gridSpan w:val="7"/>
            <w:vAlign w:val="bottom"/>
          </w:tcPr>
          <w:p w14:paraId="5406BD71" w14:textId="3AE4E21E" w:rsidR="0011249B" w:rsidRPr="007C1308" w:rsidRDefault="0011249B" w:rsidP="001927A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</w:tr>
      <w:tr w:rsidR="00413C6B" w:rsidRPr="007C1308" w14:paraId="47CA6619" w14:textId="77777777" w:rsidTr="00164106">
        <w:trPr>
          <w:trHeight w:val="92"/>
        </w:trPr>
        <w:tc>
          <w:tcPr>
            <w:tcW w:w="3330" w:type="dxa"/>
          </w:tcPr>
          <w:p w14:paraId="5AA3E196" w14:textId="194D7448" w:rsidR="00413C6B" w:rsidRPr="007C1308" w:rsidRDefault="00413C6B" w:rsidP="001927A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2564</w:t>
            </w:r>
          </w:p>
        </w:tc>
        <w:tc>
          <w:tcPr>
            <w:tcW w:w="1080" w:type="dxa"/>
          </w:tcPr>
          <w:p w14:paraId="5C121467" w14:textId="77777777" w:rsidR="00413C6B" w:rsidRPr="007C1308" w:rsidRDefault="00413C6B" w:rsidP="001927AE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CA59640" w14:textId="77777777" w:rsidR="00413C6B" w:rsidRPr="007C1308" w:rsidRDefault="00413C6B" w:rsidP="001927A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3781DF21" w14:textId="77777777" w:rsidR="00413C6B" w:rsidRPr="007C1308" w:rsidRDefault="00413C6B" w:rsidP="001927AE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C59D294" w14:textId="77777777" w:rsidR="00413C6B" w:rsidRPr="007C1308" w:rsidRDefault="00413C6B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10" w:type="dxa"/>
          </w:tcPr>
          <w:p w14:paraId="6CF02638" w14:textId="77777777" w:rsidR="00413C6B" w:rsidRPr="007C1308" w:rsidRDefault="00413C6B" w:rsidP="001927AE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3F723DC" w14:textId="77777777" w:rsidR="00413C6B" w:rsidRPr="007C1308" w:rsidRDefault="00413C6B" w:rsidP="001927A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B278FF4" w14:textId="77777777" w:rsidR="00413C6B" w:rsidRPr="007C1308" w:rsidRDefault="00413C6B" w:rsidP="001927AE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13C6B" w:rsidRPr="007C1308" w14:paraId="5A459751" w14:textId="77777777" w:rsidTr="00164106">
        <w:trPr>
          <w:trHeight w:val="92"/>
        </w:trPr>
        <w:tc>
          <w:tcPr>
            <w:tcW w:w="3330" w:type="dxa"/>
            <w:hideMark/>
          </w:tcPr>
          <w:p w14:paraId="5D02C4ED" w14:textId="078FF6F3" w:rsidR="00413C6B" w:rsidRPr="007C1308" w:rsidRDefault="00413C6B" w:rsidP="001927A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4E49A784" w14:textId="6E9C9815" w:rsidR="00413C6B" w:rsidRPr="007C1308" w:rsidRDefault="00413C6B" w:rsidP="001927AE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28,118</w:t>
            </w:r>
          </w:p>
        </w:tc>
        <w:tc>
          <w:tcPr>
            <w:tcW w:w="270" w:type="dxa"/>
          </w:tcPr>
          <w:p w14:paraId="7AAC509C" w14:textId="77777777" w:rsidR="00413C6B" w:rsidRPr="007C1308" w:rsidRDefault="00413C6B" w:rsidP="001927A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3F9D72D3" w14:textId="088358E4" w:rsidR="00413C6B" w:rsidRPr="007C1308" w:rsidRDefault="00413C6B" w:rsidP="001927AE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9,514</w:t>
            </w:r>
          </w:p>
        </w:tc>
        <w:tc>
          <w:tcPr>
            <w:tcW w:w="270" w:type="dxa"/>
          </w:tcPr>
          <w:p w14:paraId="164ACFC3" w14:textId="77777777" w:rsidR="00413C6B" w:rsidRPr="007C1308" w:rsidRDefault="00413C6B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10" w:type="dxa"/>
          </w:tcPr>
          <w:p w14:paraId="4F112DC7" w14:textId="31F5CEAA" w:rsidR="00413C6B" w:rsidRPr="007C1308" w:rsidRDefault="00413C6B" w:rsidP="001927AE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</w:p>
        </w:tc>
        <w:tc>
          <w:tcPr>
            <w:tcW w:w="270" w:type="dxa"/>
          </w:tcPr>
          <w:p w14:paraId="6115FF23" w14:textId="77777777" w:rsidR="00413C6B" w:rsidRPr="007C1308" w:rsidRDefault="00413C6B" w:rsidP="001927A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3E9C55F" w14:textId="3E060D33" w:rsidR="00413C6B" w:rsidRPr="007C1308" w:rsidRDefault="00413C6B" w:rsidP="001927A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37,646</w:t>
            </w:r>
          </w:p>
        </w:tc>
      </w:tr>
      <w:tr w:rsidR="00413C6B" w:rsidRPr="007C1308" w14:paraId="621F8DE2" w14:textId="77777777" w:rsidTr="00164106">
        <w:trPr>
          <w:trHeight w:val="92"/>
        </w:trPr>
        <w:tc>
          <w:tcPr>
            <w:tcW w:w="3330" w:type="dxa"/>
            <w:hideMark/>
          </w:tcPr>
          <w:p w14:paraId="3ACAD50B" w14:textId="09EF818A" w:rsidR="00413C6B" w:rsidRPr="007C1308" w:rsidRDefault="00413C6B" w:rsidP="001927A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080" w:type="dxa"/>
          </w:tcPr>
          <w:p w14:paraId="125BDFF0" w14:textId="09353546" w:rsidR="00413C6B" w:rsidRPr="007C1308" w:rsidRDefault="00413C6B" w:rsidP="001927AE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129,954</w:t>
            </w:r>
          </w:p>
        </w:tc>
        <w:tc>
          <w:tcPr>
            <w:tcW w:w="270" w:type="dxa"/>
          </w:tcPr>
          <w:p w14:paraId="69AAC4F7" w14:textId="77777777" w:rsidR="00413C6B" w:rsidRPr="007C1308" w:rsidRDefault="00413C6B" w:rsidP="001927A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57531C35" w14:textId="59496671" w:rsidR="00413C6B" w:rsidRPr="007C1308" w:rsidRDefault="00413C6B" w:rsidP="001927AE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3,791</w:t>
            </w:r>
          </w:p>
        </w:tc>
        <w:tc>
          <w:tcPr>
            <w:tcW w:w="270" w:type="dxa"/>
          </w:tcPr>
          <w:p w14:paraId="2A6E0D59" w14:textId="77777777" w:rsidR="00413C6B" w:rsidRPr="007C1308" w:rsidRDefault="00413C6B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10" w:type="dxa"/>
          </w:tcPr>
          <w:p w14:paraId="5B02DEFB" w14:textId="6FEBD6BD" w:rsidR="00413C6B" w:rsidRPr="007C1308" w:rsidRDefault="00413C6B" w:rsidP="001927AE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115</w:t>
            </w:r>
          </w:p>
        </w:tc>
        <w:tc>
          <w:tcPr>
            <w:tcW w:w="270" w:type="dxa"/>
          </w:tcPr>
          <w:p w14:paraId="1831203F" w14:textId="77777777" w:rsidR="00413C6B" w:rsidRPr="007C1308" w:rsidRDefault="00413C6B" w:rsidP="001927A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FAEDB4B" w14:textId="4599FAC2" w:rsidR="00413C6B" w:rsidRPr="007C1308" w:rsidRDefault="00413C6B" w:rsidP="001927A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133,860</w:t>
            </w:r>
          </w:p>
        </w:tc>
      </w:tr>
      <w:tr w:rsidR="00067C36" w:rsidRPr="007C1308" w14:paraId="70C02D3D" w14:textId="77777777" w:rsidTr="00164106">
        <w:tc>
          <w:tcPr>
            <w:tcW w:w="3330" w:type="dxa"/>
            <w:hideMark/>
          </w:tcPr>
          <w:p w14:paraId="6F92F56F" w14:textId="46E5B003" w:rsidR="00413C6B" w:rsidRPr="007C1308" w:rsidRDefault="00413C6B" w:rsidP="001927A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DE9776" w14:textId="3F35C61C" w:rsidR="00413C6B" w:rsidRPr="007C1308" w:rsidRDefault="00413C6B" w:rsidP="001927AE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(54,118)</w:t>
            </w:r>
          </w:p>
        </w:tc>
        <w:tc>
          <w:tcPr>
            <w:tcW w:w="270" w:type="dxa"/>
          </w:tcPr>
          <w:p w14:paraId="3D6578B0" w14:textId="77777777" w:rsidR="00413C6B" w:rsidRPr="007C1308" w:rsidRDefault="00413C6B" w:rsidP="001927A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D3C449" w14:textId="20729F1C" w:rsidR="00413C6B" w:rsidRPr="007C1308" w:rsidRDefault="00413C6B" w:rsidP="001927AE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(497)</w:t>
            </w:r>
          </w:p>
        </w:tc>
        <w:tc>
          <w:tcPr>
            <w:tcW w:w="270" w:type="dxa"/>
          </w:tcPr>
          <w:p w14:paraId="6F1E283E" w14:textId="77777777" w:rsidR="00413C6B" w:rsidRPr="007C1308" w:rsidRDefault="00413C6B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FAB8F3" w14:textId="0492CC1B" w:rsidR="00413C6B" w:rsidRPr="007C1308" w:rsidRDefault="00413C6B" w:rsidP="001927AE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(404)</w:t>
            </w:r>
          </w:p>
        </w:tc>
        <w:tc>
          <w:tcPr>
            <w:tcW w:w="270" w:type="dxa"/>
          </w:tcPr>
          <w:p w14:paraId="179627CF" w14:textId="77777777" w:rsidR="00413C6B" w:rsidRPr="007C1308" w:rsidRDefault="00413C6B" w:rsidP="001927A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81E878" w14:textId="0EACD046" w:rsidR="00413C6B" w:rsidRPr="007C1308" w:rsidRDefault="00413C6B" w:rsidP="001927A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(55,019)</w:t>
            </w:r>
          </w:p>
        </w:tc>
      </w:tr>
      <w:tr w:rsidR="00067C36" w:rsidRPr="007C1308" w14:paraId="655E9CC7" w14:textId="77777777" w:rsidTr="00164106">
        <w:trPr>
          <w:trHeight w:val="58"/>
        </w:trPr>
        <w:tc>
          <w:tcPr>
            <w:tcW w:w="3330" w:type="dxa"/>
            <w:hideMark/>
          </w:tcPr>
          <w:p w14:paraId="179481DC" w14:textId="738BFF8A" w:rsidR="00413C6B" w:rsidRPr="007C1308" w:rsidRDefault="00413C6B" w:rsidP="001927AE">
            <w:pPr>
              <w:tabs>
                <w:tab w:val="right" w:pos="394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ยอดบัญชีในงบแสดงฐานะทางการเงิน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46A2C6" w14:textId="77777777" w:rsidR="00413C6B" w:rsidRPr="007C1308" w:rsidRDefault="00413C6B" w:rsidP="001927AE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BDF5535" w14:textId="77777777" w:rsidR="00413C6B" w:rsidRPr="007C1308" w:rsidRDefault="00413C6B" w:rsidP="001927A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D48C79" w14:textId="77777777" w:rsidR="00413C6B" w:rsidRPr="007C1308" w:rsidRDefault="00413C6B" w:rsidP="001927AE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21DDCF7" w14:textId="77777777" w:rsidR="00413C6B" w:rsidRPr="007C1308" w:rsidRDefault="00413C6B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B2D5DC" w14:textId="77777777" w:rsidR="00413C6B" w:rsidRPr="007C1308" w:rsidRDefault="00413C6B" w:rsidP="001927AE">
            <w:pPr>
              <w:pStyle w:val="acctfourfigures"/>
              <w:tabs>
                <w:tab w:val="decimal" w:pos="4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C3227F" w14:textId="77777777" w:rsidR="00413C6B" w:rsidRPr="007C1308" w:rsidRDefault="00413C6B" w:rsidP="001927A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0F7093" w14:textId="77777777" w:rsidR="00413C6B" w:rsidRPr="007C1308" w:rsidRDefault="00413C6B" w:rsidP="001927AE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13C6B" w:rsidRPr="007C1308" w14:paraId="1970CDC1" w14:textId="77777777" w:rsidTr="00164106">
        <w:tc>
          <w:tcPr>
            <w:tcW w:w="3330" w:type="dxa"/>
            <w:hideMark/>
          </w:tcPr>
          <w:p w14:paraId="79B17547" w14:textId="4816877E" w:rsidR="00413C6B" w:rsidRPr="007C1308" w:rsidRDefault="00413C6B" w:rsidP="001927AE">
            <w:pPr>
              <w:tabs>
                <w:tab w:val="right" w:pos="394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ที่มีความเสี่ยง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 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                 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</w:t>
            </w:r>
          </w:p>
        </w:tc>
        <w:tc>
          <w:tcPr>
            <w:tcW w:w="1080" w:type="dxa"/>
          </w:tcPr>
          <w:p w14:paraId="27ED0FB8" w14:textId="16BEC435" w:rsidR="00413C6B" w:rsidRPr="007C1308" w:rsidRDefault="00413C6B" w:rsidP="001927AE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103,954</w:t>
            </w:r>
          </w:p>
        </w:tc>
        <w:tc>
          <w:tcPr>
            <w:tcW w:w="270" w:type="dxa"/>
          </w:tcPr>
          <w:p w14:paraId="4C80C11D" w14:textId="77777777" w:rsidR="00413C6B" w:rsidRPr="007C1308" w:rsidRDefault="00413C6B" w:rsidP="001927A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027D4304" w14:textId="2F79D044" w:rsidR="00413C6B" w:rsidRPr="007C1308" w:rsidRDefault="00413C6B" w:rsidP="001927AE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12,808</w:t>
            </w:r>
          </w:p>
        </w:tc>
        <w:tc>
          <w:tcPr>
            <w:tcW w:w="270" w:type="dxa"/>
          </w:tcPr>
          <w:p w14:paraId="1A809CE3" w14:textId="77777777" w:rsidR="00413C6B" w:rsidRPr="007C1308" w:rsidRDefault="00413C6B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530F7F4A" w14:textId="6F377E37" w:rsidR="00413C6B" w:rsidRPr="007C1308" w:rsidRDefault="00413C6B" w:rsidP="001927AE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275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14932E06" w14:textId="77777777" w:rsidR="00413C6B" w:rsidRPr="007C1308" w:rsidRDefault="00413C6B" w:rsidP="001927A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6D59647C" w14:textId="3EF2090E" w:rsidR="00413C6B" w:rsidRPr="007C1308" w:rsidRDefault="00413C6B" w:rsidP="001927A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116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487</w:t>
            </w:r>
          </w:p>
        </w:tc>
      </w:tr>
      <w:tr w:rsidR="00413C6B" w:rsidRPr="007C1308" w14:paraId="72641673" w14:textId="77777777" w:rsidTr="00164106">
        <w:tc>
          <w:tcPr>
            <w:tcW w:w="3330" w:type="dxa"/>
            <w:hideMark/>
          </w:tcPr>
          <w:p w14:paraId="17921D63" w14:textId="21A2915F" w:rsidR="00413C6B" w:rsidRPr="007C1308" w:rsidRDefault="00413C6B" w:rsidP="001927AE">
            <w:pPr>
              <w:tabs>
                <w:tab w:val="right" w:pos="3945"/>
              </w:tabs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 (ขาย) เงินตราต่างประเทศ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080" w:type="dxa"/>
          </w:tcPr>
          <w:p w14:paraId="5B7E2240" w14:textId="66522856" w:rsidR="00413C6B" w:rsidRPr="007C1308" w:rsidRDefault="00413C6B" w:rsidP="001927AE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(25)</w:t>
            </w:r>
          </w:p>
        </w:tc>
        <w:tc>
          <w:tcPr>
            <w:tcW w:w="270" w:type="dxa"/>
          </w:tcPr>
          <w:p w14:paraId="10F4CF70" w14:textId="77777777" w:rsidR="00413C6B" w:rsidRPr="007C1308" w:rsidRDefault="00413C6B" w:rsidP="001927A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1AC6BB87" w14:textId="78E26BAB" w:rsidR="00413C6B" w:rsidRPr="007C1308" w:rsidRDefault="00413C6B" w:rsidP="001927AE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514FA97" w14:textId="77777777" w:rsidR="00413C6B" w:rsidRPr="007C1308" w:rsidRDefault="00413C6B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20DE56D0" w14:textId="214965B3" w:rsidR="00413C6B" w:rsidRPr="007C1308" w:rsidRDefault="00413C6B" w:rsidP="001927AE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CB528E1" w14:textId="77777777" w:rsidR="00413C6B" w:rsidRPr="007C1308" w:rsidRDefault="00413C6B" w:rsidP="001927A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CEE05E0" w14:textId="17CF5122" w:rsidR="00413C6B" w:rsidRPr="007C1308" w:rsidRDefault="00413C6B" w:rsidP="001927AE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(25)</w:t>
            </w:r>
          </w:p>
        </w:tc>
      </w:tr>
      <w:tr w:rsidR="00EF6542" w:rsidRPr="007C1308" w14:paraId="08D22DC6" w14:textId="77777777" w:rsidTr="00164106">
        <w:tc>
          <w:tcPr>
            <w:tcW w:w="3330" w:type="dxa"/>
            <w:hideMark/>
          </w:tcPr>
          <w:p w14:paraId="04BE1CD6" w14:textId="11AA7620" w:rsidR="00413C6B" w:rsidRPr="007C1308" w:rsidRDefault="00413C6B" w:rsidP="001927AE">
            <w:pPr>
              <w:tabs>
                <w:tab w:val="clear" w:pos="227"/>
                <w:tab w:val="left" w:pos="191"/>
                <w:tab w:val="right" w:pos="3945"/>
              </w:tabs>
              <w:ind w:left="191" w:hanging="19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64F651" w14:textId="0768354F" w:rsidR="00413C6B" w:rsidRPr="007C1308" w:rsidRDefault="00413C6B" w:rsidP="001927AE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103,929</w:t>
            </w:r>
          </w:p>
        </w:tc>
        <w:tc>
          <w:tcPr>
            <w:tcW w:w="270" w:type="dxa"/>
          </w:tcPr>
          <w:p w14:paraId="184A3A39" w14:textId="77777777" w:rsidR="00413C6B" w:rsidRPr="007C1308" w:rsidRDefault="00413C6B" w:rsidP="001927A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A86A68" w14:textId="43D1D4C4" w:rsidR="00413C6B" w:rsidRPr="007C1308" w:rsidRDefault="00413C6B" w:rsidP="001927AE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12,808</w:t>
            </w:r>
          </w:p>
        </w:tc>
        <w:tc>
          <w:tcPr>
            <w:tcW w:w="270" w:type="dxa"/>
          </w:tcPr>
          <w:p w14:paraId="4206FF7B" w14:textId="77777777" w:rsidR="00413C6B" w:rsidRPr="007C1308" w:rsidRDefault="00413C6B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83FA83" w14:textId="63DC3E77" w:rsidR="00413C6B" w:rsidRPr="007C1308" w:rsidRDefault="00413C6B" w:rsidP="001927AE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275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5F2E2B7C" w14:textId="77777777" w:rsidR="00413C6B" w:rsidRPr="007C1308" w:rsidRDefault="00413C6B" w:rsidP="001927A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472139" w14:textId="13553E37" w:rsidR="00413C6B" w:rsidRPr="007C1308" w:rsidRDefault="00413C6B" w:rsidP="001927AE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116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462</w:t>
            </w:r>
          </w:p>
        </w:tc>
      </w:tr>
    </w:tbl>
    <w:p w14:paraId="7C2C236C" w14:textId="72F14431" w:rsidR="00F2270F" w:rsidRPr="007C1308" w:rsidRDefault="00F2270F" w:rsidP="001927AE">
      <w:pPr>
        <w:tabs>
          <w:tab w:val="clear" w:pos="454"/>
          <w:tab w:val="clear" w:pos="907"/>
          <w:tab w:val="left" w:pos="720"/>
          <w:tab w:val="left" w:pos="1350"/>
        </w:tabs>
        <w:spacing w:line="240" w:lineRule="auto"/>
        <w:ind w:left="1440" w:right="-2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8010" w:type="dxa"/>
        <w:tblInd w:w="1530" w:type="dxa"/>
        <w:tblLayout w:type="fixed"/>
        <w:tblLook w:val="01E0" w:firstRow="1" w:lastRow="1" w:firstColumn="1" w:lastColumn="1" w:noHBand="0" w:noVBand="0"/>
      </w:tblPr>
      <w:tblGrid>
        <w:gridCol w:w="4950"/>
        <w:gridCol w:w="270"/>
        <w:gridCol w:w="1260"/>
        <w:gridCol w:w="270"/>
        <w:gridCol w:w="1260"/>
      </w:tblGrid>
      <w:tr w:rsidR="00F2270F" w:rsidRPr="007C1308" w14:paraId="7DC08EA1" w14:textId="77777777" w:rsidTr="00DB0DBA">
        <w:trPr>
          <w:tblHeader/>
        </w:trPr>
        <w:tc>
          <w:tcPr>
            <w:tcW w:w="4950" w:type="dxa"/>
          </w:tcPr>
          <w:p w14:paraId="68F817C6" w14:textId="77777777" w:rsidR="00F2270F" w:rsidRPr="007C1308" w:rsidRDefault="00F2270F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bookmarkStart w:id="26" w:name="_Hlk64301620"/>
          </w:p>
        </w:tc>
        <w:tc>
          <w:tcPr>
            <w:tcW w:w="270" w:type="dxa"/>
          </w:tcPr>
          <w:p w14:paraId="10B4E8F0" w14:textId="77777777" w:rsidR="00F2270F" w:rsidRPr="007C1308" w:rsidRDefault="00F2270F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vAlign w:val="bottom"/>
            <w:hideMark/>
          </w:tcPr>
          <w:p w14:paraId="07590925" w14:textId="77777777" w:rsidR="00F2270F" w:rsidRPr="007C1308" w:rsidRDefault="00F2270F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2270F" w:rsidRPr="007C1308" w14:paraId="731E07A6" w14:textId="77777777" w:rsidTr="00DB0DBA">
        <w:trPr>
          <w:tblHeader/>
        </w:trPr>
        <w:tc>
          <w:tcPr>
            <w:tcW w:w="4950" w:type="dxa"/>
          </w:tcPr>
          <w:p w14:paraId="5F2CAD8C" w14:textId="77777777" w:rsidR="00F2270F" w:rsidRPr="007C1308" w:rsidRDefault="00F2270F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00AC5D3" w14:textId="77777777" w:rsidR="00F2270F" w:rsidRPr="007C1308" w:rsidRDefault="00F2270F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4854140E" w14:textId="594F49E9" w:rsidR="00F2270F" w:rsidRPr="007C1308" w:rsidRDefault="00413C6B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5C924635" w14:textId="77777777" w:rsidR="00F2270F" w:rsidRPr="007C1308" w:rsidRDefault="00F2270F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729C5962" w14:textId="2B1BA77B" w:rsidR="00F2270F" w:rsidRPr="007C1308" w:rsidRDefault="00413C6B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</w:tr>
      <w:tr w:rsidR="00CB25D6" w:rsidRPr="007C1308" w14:paraId="5BB6922F" w14:textId="77777777" w:rsidTr="00DB0DBA">
        <w:trPr>
          <w:tblHeader/>
        </w:trPr>
        <w:tc>
          <w:tcPr>
            <w:tcW w:w="4950" w:type="dxa"/>
          </w:tcPr>
          <w:p w14:paraId="7993F527" w14:textId="04A7468F" w:rsidR="00CB25D6" w:rsidRPr="007C1308" w:rsidRDefault="00CB25D6" w:rsidP="001927A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ความเสี่ยงจากเงินตราต่างประเทศ</w:t>
            </w:r>
          </w:p>
          <w:p w14:paraId="5C1B0068" w14:textId="4F71D5B6" w:rsidR="00CB25D6" w:rsidRPr="007C1308" w:rsidRDefault="00CB25D6" w:rsidP="001927A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7E56DD"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12EB7518" w14:textId="77777777" w:rsidR="00CB25D6" w:rsidRPr="007C1308" w:rsidRDefault="00CB25D6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6DF7CEFE" w14:textId="77777777" w:rsidR="00CB25D6" w:rsidRPr="007C1308" w:rsidRDefault="00CB25D6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</w:tcPr>
          <w:p w14:paraId="56CCC5BB" w14:textId="77777777" w:rsidR="00CB25D6" w:rsidRPr="007C1308" w:rsidRDefault="00CB25D6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08CA80A9" w14:textId="77777777" w:rsidR="00CB25D6" w:rsidRPr="007C1308" w:rsidRDefault="00CB25D6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</w:p>
        </w:tc>
      </w:tr>
      <w:tr w:rsidR="00F2270F" w:rsidRPr="007C1308" w14:paraId="0CDB2C7A" w14:textId="77777777" w:rsidTr="00DB0DBA">
        <w:trPr>
          <w:tblHeader/>
        </w:trPr>
        <w:tc>
          <w:tcPr>
            <w:tcW w:w="4950" w:type="dxa"/>
          </w:tcPr>
          <w:p w14:paraId="0612F729" w14:textId="77777777" w:rsidR="00F2270F" w:rsidRPr="007C1308" w:rsidRDefault="00F2270F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0A08A75" w14:textId="77777777" w:rsidR="00F2270F" w:rsidRPr="007C1308" w:rsidRDefault="00F2270F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vAlign w:val="bottom"/>
            <w:hideMark/>
          </w:tcPr>
          <w:p w14:paraId="49EC6493" w14:textId="77777777" w:rsidR="00F2270F" w:rsidRPr="007C1308" w:rsidRDefault="00F2270F" w:rsidP="001927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13C6B" w:rsidRPr="007C1308" w14:paraId="5937C93A" w14:textId="77777777" w:rsidTr="00DB0DBA">
        <w:trPr>
          <w:trHeight w:val="92"/>
        </w:trPr>
        <w:tc>
          <w:tcPr>
            <w:tcW w:w="4950" w:type="dxa"/>
            <w:hideMark/>
          </w:tcPr>
          <w:p w14:paraId="4F460C53" w14:textId="77777777" w:rsidR="00413C6B" w:rsidRPr="007C1308" w:rsidRDefault="00413C6B" w:rsidP="001927A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4D53BB58" w14:textId="77777777" w:rsidR="00413C6B" w:rsidRPr="007C1308" w:rsidRDefault="00413C6B" w:rsidP="001927AE">
            <w:pPr>
              <w:pStyle w:val="acctfourfigures"/>
              <w:tabs>
                <w:tab w:val="left" w:pos="720"/>
              </w:tabs>
              <w:spacing w:line="240" w:lineRule="atLeast"/>
              <w:ind w:left="-108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20470E17" w14:textId="0C0BACA8" w:rsidR="00413C6B" w:rsidRPr="007C1308" w:rsidRDefault="00B60047" w:rsidP="001927A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5,085</w:t>
            </w:r>
          </w:p>
        </w:tc>
        <w:tc>
          <w:tcPr>
            <w:tcW w:w="270" w:type="dxa"/>
          </w:tcPr>
          <w:p w14:paraId="60F44A24" w14:textId="77777777" w:rsidR="00413C6B" w:rsidRPr="007C1308" w:rsidRDefault="00413C6B" w:rsidP="001927A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16CD335A" w14:textId="6DE7C37A" w:rsidR="00413C6B" w:rsidRPr="007C1308" w:rsidRDefault="00413C6B" w:rsidP="001927AE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2,047</w:t>
            </w:r>
          </w:p>
        </w:tc>
      </w:tr>
      <w:tr w:rsidR="00413C6B" w:rsidRPr="007C1308" w14:paraId="3F7C90C4" w14:textId="77777777" w:rsidTr="00DB0DBA">
        <w:trPr>
          <w:trHeight w:val="92"/>
        </w:trPr>
        <w:tc>
          <w:tcPr>
            <w:tcW w:w="4950" w:type="dxa"/>
            <w:hideMark/>
          </w:tcPr>
          <w:p w14:paraId="4C2FA57D" w14:textId="77777777" w:rsidR="00413C6B" w:rsidRPr="007C1308" w:rsidRDefault="00413C6B" w:rsidP="001927A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70" w:type="dxa"/>
          </w:tcPr>
          <w:p w14:paraId="5AEC8A12" w14:textId="77777777" w:rsidR="00413C6B" w:rsidRPr="007C1308" w:rsidRDefault="00413C6B" w:rsidP="001927AE">
            <w:pPr>
              <w:pStyle w:val="acctfourfigures"/>
              <w:tabs>
                <w:tab w:val="left" w:pos="720"/>
              </w:tabs>
              <w:spacing w:line="240" w:lineRule="atLeast"/>
              <w:ind w:left="-108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3F79B054" w14:textId="31547BDB" w:rsidR="00413C6B" w:rsidRPr="007C1308" w:rsidRDefault="00B60047" w:rsidP="001927A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7,518</w:t>
            </w:r>
          </w:p>
        </w:tc>
        <w:tc>
          <w:tcPr>
            <w:tcW w:w="270" w:type="dxa"/>
          </w:tcPr>
          <w:p w14:paraId="3A6E4D8C" w14:textId="77777777" w:rsidR="00413C6B" w:rsidRPr="007C1308" w:rsidRDefault="00413C6B" w:rsidP="001927A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34A1D531" w14:textId="7865DFBD" w:rsidR="00413C6B" w:rsidRPr="007C1308" w:rsidRDefault="00413C6B" w:rsidP="001927AE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7,518</w:t>
            </w:r>
          </w:p>
        </w:tc>
      </w:tr>
      <w:tr w:rsidR="00413C6B" w:rsidRPr="007C1308" w14:paraId="579F95B7" w14:textId="77777777" w:rsidTr="00DB0DBA">
        <w:trPr>
          <w:trHeight w:val="92"/>
        </w:trPr>
        <w:tc>
          <w:tcPr>
            <w:tcW w:w="4950" w:type="dxa"/>
          </w:tcPr>
          <w:p w14:paraId="090F67D2" w14:textId="5B8449F1" w:rsidR="00413C6B" w:rsidRPr="007C1308" w:rsidRDefault="00413C6B" w:rsidP="001927A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270" w:type="dxa"/>
          </w:tcPr>
          <w:p w14:paraId="2F0E9079" w14:textId="77777777" w:rsidR="00413C6B" w:rsidRPr="007C1308" w:rsidRDefault="00413C6B" w:rsidP="001927AE">
            <w:pPr>
              <w:pStyle w:val="acctfourfigures"/>
              <w:tabs>
                <w:tab w:val="left" w:pos="720"/>
              </w:tabs>
              <w:spacing w:line="240" w:lineRule="atLeast"/>
              <w:ind w:left="-108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5CC939BD" w14:textId="11204D37" w:rsidR="00413C6B" w:rsidRPr="007C1308" w:rsidRDefault="00B60047" w:rsidP="001927AE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0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EB8E1F3" w14:textId="77777777" w:rsidR="00413C6B" w:rsidRPr="007C1308" w:rsidRDefault="00413C6B" w:rsidP="001927A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5C0FC66" w14:textId="3BA53DE4" w:rsidR="00413C6B" w:rsidRPr="007C1308" w:rsidRDefault="00413C6B" w:rsidP="001927AE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13,299</w:t>
            </w:r>
          </w:p>
        </w:tc>
      </w:tr>
      <w:tr w:rsidR="00413C6B" w:rsidRPr="007C1308" w14:paraId="5E964070" w14:textId="77777777" w:rsidTr="00DB0DBA">
        <w:tc>
          <w:tcPr>
            <w:tcW w:w="4950" w:type="dxa"/>
            <w:hideMark/>
          </w:tcPr>
          <w:p w14:paraId="28CA927C" w14:textId="77777777" w:rsidR="00413C6B" w:rsidRPr="007C1308" w:rsidRDefault="00413C6B" w:rsidP="001927A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270" w:type="dxa"/>
          </w:tcPr>
          <w:p w14:paraId="7E626C5F" w14:textId="77777777" w:rsidR="00413C6B" w:rsidRPr="007C1308" w:rsidRDefault="00413C6B" w:rsidP="001927AE">
            <w:pPr>
              <w:pStyle w:val="acctfourfigures"/>
              <w:tabs>
                <w:tab w:val="left" w:pos="720"/>
              </w:tabs>
              <w:spacing w:line="240" w:lineRule="atLeast"/>
              <w:ind w:left="-108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E463BD" w14:textId="2D7373D5" w:rsidR="00413C6B" w:rsidRPr="007C1308" w:rsidRDefault="00B60047" w:rsidP="001927A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1A30B4"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136</w:t>
            </w:r>
            <w:r w:rsidR="006E67FB"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,565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4D2FA70" w14:textId="77777777" w:rsidR="00413C6B" w:rsidRPr="007C1308" w:rsidRDefault="00413C6B" w:rsidP="001927A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DE7E0A" w14:textId="4D2B38B0" w:rsidR="00413C6B" w:rsidRPr="007C1308" w:rsidRDefault="00413C6B" w:rsidP="001927AE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(13,927)</w:t>
            </w:r>
          </w:p>
        </w:tc>
      </w:tr>
      <w:tr w:rsidR="00413C6B" w:rsidRPr="007C1308" w14:paraId="3395AF06" w14:textId="77777777" w:rsidTr="00DB0DBA">
        <w:trPr>
          <w:trHeight w:val="68"/>
        </w:trPr>
        <w:tc>
          <w:tcPr>
            <w:tcW w:w="4950" w:type="dxa"/>
            <w:hideMark/>
          </w:tcPr>
          <w:p w14:paraId="4532FDBA" w14:textId="77777777" w:rsidR="00413C6B" w:rsidRPr="007C1308" w:rsidRDefault="00413C6B" w:rsidP="001927AE">
            <w:pPr>
              <w:tabs>
                <w:tab w:val="right" w:pos="394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ยอดบัญชีในงบแสดงฐานะทางการเงินที่มีความเสี่ยง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 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                 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</w:t>
            </w:r>
          </w:p>
        </w:tc>
        <w:tc>
          <w:tcPr>
            <w:tcW w:w="270" w:type="dxa"/>
          </w:tcPr>
          <w:p w14:paraId="503C97C5" w14:textId="77777777" w:rsidR="00413C6B" w:rsidRPr="007C1308" w:rsidRDefault="00413C6B" w:rsidP="001927AE">
            <w:pPr>
              <w:pStyle w:val="acctfourfigures"/>
              <w:tabs>
                <w:tab w:val="left" w:pos="720"/>
              </w:tabs>
              <w:spacing w:line="240" w:lineRule="atLeast"/>
              <w:ind w:left="-108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3F973A2E" w14:textId="3C6410A8" w:rsidR="00413C6B" w:rsidRPr="007C1308" w:rsidRDefault="00B60047" w:rsidP="001927A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6E67FB"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123,962)</w:t>
            </w:r>
          </w:p>
        </w:tc>
        <w:tc>
          <w:tcPr>
            <w:tcW w:w="270" w:type="dxa"/>
          </w:tcPr>
          <w:p w14:paraId="279FD9D8" w14:textId="77777777" w:rsidR="00413C6B" w:rsidRPr="007C1308" w:rsidRDefault="00413C6B" w:rsidP="001927A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hideMark/>
          </w:tcPr>
          <w:p w14:paraId="3A74F2DC" w14:textId="11DC9455" w:rsidR="00413C6B" w:rsidRPr="007C1308" w:rsidRDefault="00413C6B" w:rsidP="001927AE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937</w:t>
            </w:r>
          </w:p>
        </w:tc>
      </w:tr>
      <w:tr w:rsidR="00413C6B" w:rsidRPr="007C1308" w14:paraId="12883409" w14:textId="77777777" w:rsidTr="00DB0DBA">
        <w:tc>
          <w:tcPr>
            <w:tcW w:w="4950" w:type="dxa"/>
            <w:hideMark/>
          </w:tcPr>
          <w:p w14:paraId="10684F80" w14:textId="0A98DD9E" w:rsidR="00413C6B" w:rsidRPr="007C1308" w:rsidRDefault="00413C6B" w:rsidP="001927AE">
            <w:pPr>
              <w:tabs>
                <w:tab w:val="right" w:pos="394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 (ขาย) เงินตราต่างประเทศ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7C130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270" w:type="dxa"/>
          </w:tcPr>
          <w:p w14:paraId="0CBE9E92" w14:textId="77777777" w:rsidR="00413C6B" w:rsidRPr="007C1308" w:rsidRDefault="00413C6B" w:rsidP="001927AE">
            <w:pPr>
              <w:pStyle w:val="acctfourfigures"/>
              <w:tabs>
                <w:tab w:val="left" w:pos="720"/>
              </w:tabs>
              <w:spacing w:line="240" w:lineRule="atLeast"/>
              <w:ind w:left="-108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07D5FBF1" w14:textId="7E9A7318" w:rsidR="00413C6B" w:rsidRPr="007C1308" w:rsidRDefault="00B60047" w:rsidP="001927A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2439B6" w:rsidRPr="007C13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2,788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372F092B" w14:textId="77777777" w:rsidR="00413C6B" w:rsidRPr="007C1308" w:rsidRDefault="00413C6B" w:rsidP="001927A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hideMark/>
          </w:tcPr>
          <w:p w14:paraId="227F8E70" w14:textId="042A6738" w:rsidR="00413C6B" w:rsidRPr="007C1308" w:rsidRDefault="00413C6B" w:rsidP="001927AE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(25)</w:t>
            </w:r>
          </w:p>
        </w:tc>
      </w:tr>
      <w:tr w:rsidR="00413C6B" w:rsidRPr="007C1308" w14:paraId="42543450" w14:textId="77777777" w:rsidTr="00DB0DBA">
        <w:tc>
          <w:tcPr>
            <w:tcW w:w="4950" w:type="dxa"/>
            <w:hideMark/>
          </w:tcPr>
          <w:p w14:paraId="0E40EC7A" w14:textId="77777777" w:rsidR="00413C6B" w:rsidRPr="007C1308" w:rsidRDefault="00413C6B" w:rsidP="001927AE">
            <w:pPr>
              <w:tabs>
                <w:tab w:val="clear" w:pos="227"/>
                <w:tab w:val="left" w:pos="191"/>
                <w:tab w:val="right" w:pos="3945"/>
              </w:tabs>
              <w:ind w:left="191" w:hanging="19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270" w:type="dxa"/>
          </w:tcPr>
          <w:p w14:paraId="6BBCC86E" w14:textId="77777777" w:rsidR="00413C6B" w:rsidRPr="007C1308" w:rsidRDefault="00413C6B" w:rsidP="001927AE">
            <w:pPr>
              <w:pStyle w:val="acctfourfigures"/>
              <w:tabs>
                <w:tab w:val="left" w:pos="720"/>
              </w:tabs>
              <w:spacing w:line="240" w:lineRule="atLeast"/>
              <w:ind w:left="-108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620212" w14:textId="0E1E8D0E" w:rsidR="00413C6B" w:rsidRPr="007C1308" w:rsidRDefault="00B60047" w:rsidP="001927A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6E67FB"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126,750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7EF64BC5" w14:textId="77777777" w:rsidR="00413C6B" w:rsidRPr="007C1308" w:rsidRDefault="00413C6B" w:rsidP="001927A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9C5BF99" w14:textId="7FB242AA" w:rsidR="00413C6B" w:rsidRPr="007C1308" w:rsidRDefault="00413C6B" w:rsidP="001927AE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912</w:t>
            </w:r>
          </w:p>
        </w:tc>
      </w:tr>
      <w:bookmarkEnd w:id="26"/>
    </w:tbl>
    <w:p w14:paraId="4088CEE1" w14:textId="7B6A97B3" w:rsidR="001C6E43" w:rsidRPr="007C1308" w:rsidRDefault="001C6E43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</w:p>
    <w:p w14:paraId="568E4830" w14:textId="511F8046" w:rsidR="007923F5" w:rsidRPr="007C1308" w:rsidRDefault="007923F5" w:rsidP="001927AE">
      <w:pPr>
        <w:tabs>
          <w:tab w:val="clear" w:pos="907"/>
          <w:tab w:val="clear" w:pos="1644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7C1308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 xml:space="preserve">การวิเคราะห์ความอ่อนไหว </w:t>
      </w:r>
    </w:p>
    <w:p w14:paraId="61E7D2F7" w14:textId="77777777" w:rsidR="00B3635B" w:rsidRPr="007C1308" w:rsidRDefault="00B3635B" w:rsidP="001927AE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43EF92C1" w14:textId="33490B1B" w:rsidR="005A7093" w:rsidRPr="007C1308" w:rsidRDefault="005A7093" w:rsidP="001927AE">
      <w:pPr>
        <w:pStyle w:val="block"/>
        <w:tabs>
          <w:tab w:val="left" w:pos="720"/>
          <w:tab w:val="left" w:pos="1440"/>
        </w:tabs>
        <w:spacing w:after="0" w:line="240" w:lineRule="atLeast"/>
        <w:ind w:left="1620"/>
        <w:jc w:val="thaiDistribute"/>
        <w:rPr>
          <w:rFonts w:asciiTheme="majorBidi" w:hAnsiTheme="majorBidi"/>
          <w:i/>
          <w:iCs/>
          <w:color w:val="0000FF"/>
          <w:sz w:val="28"/>
          <w:szCs w:val="28"/>
          <w:shd w:val="clear" w:color="auto" w:fill="E6E6E6"/>
        </w:rPr>
      </w:pPr>
      <w:r w:rsidRPr="007C1308">
        <w:rPr>
          <w:rFonts w:asciiTheme="majorBidi" w:hAnsiTheme="majorBidi" w:cstheme="majorBidi"/>
          <w:sz w:val="28"/>
          <w:szCs w:val="28"/>
          <w:cs/>
          <w:lang w:val="en-US" w:bidi="th-TH"/>
        </w:rPr>
        <w:t>การแข็งค่า (การอ่อนค่า) ที่เป็นไปได้อย่างสมเหตุสมผลของ</w:t>
      </w:r>
      <w:r w:rsidRPr="007C1308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เงินบาท</w:t>
      </w:r>
      <w:r w:rsidRPr="007C1308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ที่มีต่อสกุลเงินตราต่างประเทศ </w:t>
      </w:r>
      <w:r w:rsidR="00B3635B" w:rsidRPr="007C1308">
        <w:rPr>
          <w:rFonts w:asciiTheme="majorBidi" w:hAnsiTheme="majorBidi" w:cstheme="majorBidi"/>
          <w:sz w:val="28"/>
          <w:szCs w:val="28"/>
          <w:lang w:val="en-US" w:bidi="th-TH"/>
        </w:rPr>
        <w:br/>
      </w:r>
      <w:r w:rsidRPr="007C1308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Pr="007C1308">
        <w:rPr>
          <w:rFonts w:asciiTheme="majorBidi" w:hAnsiTheme="majorBidi" w:cstheme="majorBidi"/>
          <w:sz w:val="28"/>
          <w:szCs w:val="28"/>
          <w:cs/>
          <w:lang w:bidi="th-TH"/>
        </w:rPr>
        <w:t>รายงาน</w:t>
      </w:r>
      <w:r w:rsidRPr="007C1308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7C1308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ส่งผลกระทบต่อการวัดมูลค่าของเครื่องมือทางการเงินในสกุลเงินตราต่างประเทศ </w:t>
      </w:r>
      <w:r w:rsidR="00B3635B" w:rsidRPr="007C1308">
        <w:rPr>
          <w:rFonts w:asciiTheme="majorBidi" w:hAnsiTheme="majorBidi" w:cstheme="majorBidi"/>
          <w:sz w:val="28"/>
          <w:szCs w:val="28"/>
          <w:lang w:val="en-US" w:bidi="th-TH"/>
        </w:rPr>
        <w:br/>
      </w:r>
      <w:r w:rsidRPr="007C1308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โดย</w:t>
      </w:r>
      <w:r w:rsidRPr="007C1308">
        <w:rPr>
          <w:rFonts w:asciiTheme="majorBidi" w:hAnsiTheme="majorBidi" w:cstheme="majorBidi"/>
          <w:sz w:val="28"/>
          <w:szCs w:val="28"/>
          <w:cs/>
          <w:lang w:val="en-US" w:bidi="th-TH"/>
        </w:rPr>
        <w:t>ตั้งอยู่บนข้อสมมติที่ว่าตัวแปรอื่นโดยเฉพาะอัตราดอกเบี้ยเป็นอัตราคงที่</w:t>
      </w:r>
    </w:p>
    <w:p w14:paraId="78B7F64B" w14:textId="1B6A2FC3" w:rsidR="007923F5" w:rsidRPr="007C1308" w:rsidRDefault="007923F5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  <w:lang w:val="en-GB"/>
        </w:rPr>
      </w:pPr>
    </w:p>
    <w:tbl>
      <w:tblPr>
        <w:tblW w:w="8010" w:type="dxa"/>
        <w:tblInd w:w="153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90"/>
        <w:gridCol w:w="1080"/>
        <w:gridCol w:w="900"/>
        <w:gridCol w:w="180"/>
        <w:gridCol w:w="900"/>
        <w:gridCol w:w="180"/>
        <w:gridCol w:w="900"/>
        <w:gridCol w:w="180"/>
        <w:gridCol w:w="900"/>
      </w:tblGrid>
      <w:tr w:rsidR="00AF3AB8" w:rsidRPr="007C1308" w14:paraId="7F4067BA" w14:textId="77777777" w:rsidTr="00DB0DBA">
        <w:trPr>
          <w:tblHeader/>
        </w:trPr>
        <w:tc>
          <w:tcPr>
            <w:tcW w:w="2790" w:type="dxa"/>
          </w:tcPr>
          <w:p w14:paraId="7B63B8A4" w14:textId="5FFA0791" w:rsidR="00AF3AB8" w:rsidRPr="007C1308" w:rsidRDefault="00AF3AB8" w:rsidP="001927AE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lang w:bidi="ar-SA"/>
              </w:rPr>
            </w:pPr>
          </w:p>
        </w:tc>
        <w:tc>
          <w:tcPr>
            <w:tcW w:w="1080" w:type="dxa"/>
          </w:tcPr>
          <w:p w14:paraId="1D426A56" w14:textId="70AF9147" w:rsidR="00AF3AB8" w:rsidRPr="007C1308" w:rsidRDefault="005A7093" w:rsidP="001927A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อัตราการ</w:t>
            </w:r>
          </w:p>
        </w:tc>
        <w:tc>
          <w:tcPr>
            <w:tcW w:w="1980" w:type="dxa"/>
            <w:gridSpan w:val="3"/>
          </w:tcPr>
          <w:p w14:paraId="70F20C21" w14:textId="5FFE919D" w:rsidR="00AF3AB8" w:rsidRPr="007C1308" w:rsidRDefault="00386FD7" w:rsidP="001927A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C1308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0C83E89" w14:textId="77777777" w:rsidR="00AF3AB8" w:rsidRPr="007C1308" w:rsidRDefault="00AF3AB8" w:rsidP="001927A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3"/>
          </w:tcPr>
          <w:p w14:paraId="10CF641D" w14:textId="19C35138" w:rsidR="00AF3AB8" w:rsidRPr="007C1308" w:rsidRDefault="00386FD7" w:rsidP="001927A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86FD7" w:rsidRPr="007C1308" w14:paraId="2DFB3A80" w14:textId="77777777" w:rsidTr="00DB0DBA">
        <w:trPr>
          <w:tblHeader/>
        </w:trPr>
        <w:tc>
          <w:tcPr>
            <w:tcW w:w="2790" w:type="dxa"/>
          </w:tcPr>
          <w:p w14:paraId="64D83770" w14:textId="111B6356" w:rsidR="00386FD7" w:rsidRPr="007C1308" w:rsidRDefault="005A7093" w:rsidP="001927A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ผลกระทบต่อกำไรหรือขาดทุน</w:t>
            </w:r>
          </w:p>
        </w:tc>
        <w:tc>
          <w:tcPr>
            <w:tcW w:w="1080" w:type="dxa"/>
          </w:tcPr>
          <w:p w14:paraId="55D3C10B" w14:textId="62BE991B" w:rsidR="00386FD7" w:rsidRPr="007C1308" w:rsidRDefault="00386FD7" w:rsidP="001927AE">
            <w:pPr>
              <w:pStyle w:val="acctmergecolhdg"/>
              <w:spacing w:line="240" w:lineRule="auto"/>
              <w:ind w:left="-75" w:right="-8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เปลี่ยนแปลง</w:t>
            </w:r>
          </w:p>
        </w:tc>
        <w:tc>
          <w:tcPr>
            <w:tcW w:w="900" w:type="dxa"/>
            <w:hideMark/>
          </w:tcPr>
          <w:p w14:paraId="37A1986A" w14:textId="77777777" w:rsidR="00386FD7" w:rsidRPr="007C1308" w:rsidRDefault="00386FD7" w:rsidP="001927AE">
            <w:pPr>
              <w:pStyle w:val="acctmergecolhdg"/>
              <w:spacing w:line="240" w:lineRule="auto"/>
              <w:ind w:left="-74" w:right="-8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4D60F70B" w14:textId="77777777" w:rsidR="00386FD7" w:rsidRPr="007C1308" w:rsidRDefault="00386FD7" w:rsidP="001927A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14:paraId="1BF2475A" w14:textId="77777777" w:rsidR="00386FD7" w:rsidRPr="007C1308" w:rsidRDefault="00386FD7" w:rsidP="001927AE">
            <w:pPr>
              <w:pStyle w:val="acctmergecolhdg"/>
              <w:spacing w:line="240" w:lineRule="auto"/>
              <w:ind w:left="-74" w:right="-7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การอ่อนค่า</w:t>
            </w:r>
          </w:p>
        </w:tc>
        <w:tc>
          <w:tcPr>
            <w:tcW w:w="180" w:type="dxa"/>
          </w:tcPr>
          <w:p w14:paraId="38A7FFD1" w14:textId="77777777" w:rsidR="00386FD7" w:rsidRPr="007C1308" w:rsidRDefault="00386FD7" w:rsidP="001927A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14:paraId="200DD0A4" w14:textId="77777777" w:rsidR="00386FD7" w:rsidRPr="007C1308" w:rsidRDefault="00386FD7" w:rsidP="001927AE">
            <w:pPr>
              <w:pStyle w:val="acctmergecolhdg"/>
              <w:spacing w:line="240" w:lineRule="auto"/>
              <w:ind w:left="-80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4D09E3A4" w14:textId="77777777" w:rsidR="00386FD7" w:rsidRPr="007C1308" w:rsidRDefault="00386FD7" w:rsidP="001927A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14:paraId="0F6EF009" w14:textId="77777777" w:rsidR="00386FD7" w:rsidRPr="007C1308" w:rsidRDefault="00386FD7" w:rsidP="001927AE">
            <w:pPr>
              <w:pStyle w:val="acctmergecolhdg"/>
              <w:spacing w:line="240" w:lineRule="auto"/>
              <w:ind w:left="-84" w:right="-74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การอ่อนค่า</w:t>
            </w:r>
          </w:p>
        </w:tc>
      </w:tr>
      <w:tr w:rsidR="00386FD7" w:rsidRPr="007C1308" w14:paraId="5868828F" w14:textId="77777777" w:rsidTr="00413C6B">
        <w:trPr>
          <w:tblHeader/>
        </w:trPr>
        <w:tc>
          <w:tcPr>
            <w:tcW w:w="2790" w:type="dxa"/>
          </w:tcPr>
          <w:p w14:paraId="1A0000F1" w14:textId="77777777" w:rsidR="00386FD7" w:rsidRPr="007C1308" w:rsidRDefault="00386FD7" w:rsidP="001927A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D30D91F" w14:textId="77777777" w:rsidR="00386FD7" w:rsidRPr="007C1308" w:rsidRDefault="00386FD7" w:rsidP="001927AE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4140" w:type="dxa"/>
            <w:gridSpan w:val="7"/>
            <w:hideMark/>
          </w:tcPr>
          <w:p w14:paraId="26063D40" w14:textId="77777777" w:rsidR="00386FD7" w:rsidRPr="007C1308" w:rsidRDefault="00386FD7" w:rsidP="001927A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7C130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7C130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386FD7" w:rsidRPr="007C1308" w14:paraId="437B2757" w14:textId="77777777" w:rsidTr="00AE03F8">
        <w:trPr>
          <w:trHeight w:val="164"/>
        </w:trPr>
        <w:tc>
          <w:tcPr>
            <w:tcW w:w="2790" w:type="dxa"/>
            <w:shd w:val="clear" w:color="auto" w:fill="auto"/>
          </w:tcPr>
          <w:p w14:paraId="3C659EA3" w14:textId="1151D12B" w:rsidR="00386FD7" w:rsidRPr="007C1308" w:rsidRDefault="007E56DD" w:rsidP="001927AE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413C6B"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080" w:type="dxa"/>
          </w:tcPr>
          <w:p w14:paraId="2183A244" w14:textId="5DEB48E8" w:rsidR="00386FD7" w:rsidRPr="007C1308" w:rsidRDefault="00386FD7" w:rsidP="001927A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51F4D661" w14:textId="632A0413" w:rsidR="00386FD7" w:rsidRPr="007C1308" w:rsidRDefault="00386FD7" w:rsidP="001927A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38D1329C" w14:textId="77777777" w:rsidR="00386FD7" w:rsidRPr="007C1308" w:rsidRDefault="00386FD7" w:rsidP="001927AE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C8F6FAD" w14:textId="5FABF6DA" w:rsidR="00386FD7" w:rsidRPr="007C1308" w:rsidRDefault="00386FD7" w:rsidP="001927A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5BC13FE" w14:textId="77777777" w:rsidR="00386FD7" w:rsidRPr="007C1308" w:rsidRDefault="00386FD7" w:rsidP="001927AE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B57D071" w14:textId="0D10FC4E" w:rsidR="00386FD7" w:rsidRPr="007C1308" w:rsidRDefault="00386FD7" w:rsidP="001927A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2E4385F" w14:textId="77777777" w:rsidR="00386FD7" w:rsidRPr="007C1308" w:rsidRDefault="00386FD7" w:rsidP="001927AE">
            <w:pPr>
              <w:pStyle w:val="acctfourfigures"/>
              <w:tabs>
                <w:tab w:val="decimal" w:pos="37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8536CA1" w14:textId="1DACE66F" w:rsidR="00386FD7" w:rsidRPr="007C1308" w:rsidRDefault="00386FD7" w:rsidP="001927A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</w:tr>
      <w:tr w:rsidR="00C61DEA" w:rsidRPr="007C1308" w14:paraId="06C3B874" w14:textId="77777777" w:rsidTr="00AE03F8">
        <w:trPr>
          <w:trHeight w:val="164"/>
        </w:trPr>
        <w:tc>
          <w:tcPr>
            <w:tcW w:w="2790" w:type="dxa"/>
            <w:shd w:val="clear" w:color="auto" w:fill="auto"/>
          </w:tcPr>
          <w:p w14:paraId="7670E7C6" w14:textId="54C3FE95" w:rsidR="00C61DEA" w:rsidRPr="007C1308" w:rsidRDefault="00C61DEA" w:rsidP="001927AE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1080" w:type="dxa"/>
          </w:tcPr>
          <w:p w14:paraId="6478A0F2" w14:textId="5F5BFC0F" w:rsidR="00C61DEA" w:rsidRPr="007C1308" w:rsidRDefault="00A23F0E" w:rsidP="001927A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</w:p>
        </w:tc>
        <w:tc>
          <w:tcPr>
            <w:tcW w:w="900" w:type="dxa"/>
          </w:tcPr>
          <w:p w14:paraId="02C3543C" w14:textId="3D3D1630" w:rsidR="00C61DEA" w:rsidRPr="007C1308" w:rsidRDefault="00AC5134" w:rsidP="001927AE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C1308">
              <w:rPr>
                <w:rFonts w:asciiTheme="majorBidi" w:hAnsiTheme="majorBidi"/>
                <w:sz w:val="28"/>
                <w:szCs w:val="28"/>
                <w:lang w:val="en-US" w:bidi="th-TH"/>
              </w:rPr>
              <w:t>3,905</w:t>
            </w:r>
          </w:p>
        </w:tc>
        <w:tc>
          <w:tcPr>
            <w:tcW w:w="180" w:type="dxa"/>
          </w:tcPr>
          <w:p w14:paraId="1A833FFD" w14:textId="77777777" w:rsidR="00C61DEA" w:rsidRPr="007C1308" w:rsidRDefault="00C61DEA" w:rsidP="001927AE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83A9D9C" w14:textId="33D5E863" w:rsidR="00C61DEA" w:rsidRPr="007C1308" w:rsidRDefault="00BF06E4" w:rsidP="001927AE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AC5134" w:rsidRPr="007C1308">
              <w:rPr>
                <w:rFonts w:asciiTheme="majorBidi" w:hAnsiTheme="majorBidi"/>
                <w:sz w:val="28"/>
                <w:szCs w:val="28"/>
                <w:lang w:val="en-US" w:bidi="th-TH"/>
              </w:rPr>
              <w:t>3,905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</w:tcPr>
          <w:p w14:paraId="3BBD4C34" w14:textId="77777777" w:rsidR="00C61DEA" w:rsidRPr="007C1308" w:rsidRDefault="00C61DEA" w:rsidP="001927AE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8213B42" w14:textId="7B053916" w:rsidR="00C61DEA" w:rsidRPr="007C1308" w:rsidRDefault="0019382E" w:rsidP="001927AE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</w:t>
            </w:r>
            <w:r w:rsidR="00780671"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331567"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</w:t>
            </w:r>
          </w:p>
        </w:tc>
        <w:tc>
          <w:tcPr>
            <w:tcW w:w="180" w:type="dxa"/>
          </w:tcPr>
          <w:p w14:paraId="5DEB410B" w14:textId="77777777" w:rsidR="00C61DEA" w:rsidRPr="007C1308" w:rsidRDefault="00C61DEA" w:rsidP="001927AE">
            <w:pPr>
              <w:pStyle w:val="acctfourfigures"/>
              <w:tabs>
                <w:tab w:val="decimal" w:pos="37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52B3CAE" w14:textId="5721E1F0" w:rsidR="00C61DEA" w:rsidRPr="007C1308" w:rsidRDefault="00DD4D3B" w:rsidP="001927AE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19382E"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</w:t>
            </w:r>
            <w:r w:rsidR="004F17CB"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675</w:t>
            </w:r>
            <w:r w:rsidR="0019382E"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C61DEA" w:rsidRPr="007C1308" w14:paraId="482D2A10" w14:textId="77777777" w:rsidTr="00AE03F8">
        <w:trPr>
          <w:trHeight w:val="164"/>
        </w:trPr>
        <w:tc>
          <w:tcPr>
            <w:tcW w:w="2790" w:type="dxa"/>
            <w:shd w:val="clear" w:color="auto" w:fill="auto"/>
          </w:tcPr>
          <w:p w14:paraId="23BF8E5B" w14:textId="7E0A7F6E" w:rsidR="00C61DEA" w:rsidRPr="007C1308" w:rsidRDefault="00C61DEA" w:rsidP="001927AE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เงินเหรียญสิงคโปร์</w:t>
            </w:r>
          </w:p>
        </w:tc>
        <w:tc>
          <w:tcPr>
            <w:tcW w:w="1080" w:type="dxa"/>
          </w:tcPr>
          <w:p w14:paraId="06C4F142" w14:textId="7CE49324" w:rsidR="00C61DEA" w:rsidRPr="007C1308" w:rsidRDefault="00A23F0E" w:rsidP="001927A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</w:p>
        </w:tc>
        <w:tc>
          <w:tcPr>
            <w:tcW w:w="900" w:type="dxa"/>
          </w:tcPr>
          <w:p w14:paraId="4C682D4B" w14:textId="1B8268D8" w:rsidR="00C61DEA" w:rsidRPr="007C1308" w:rsidRDefault="00476DE9" w:rsidP="001927AE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C1308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844</w:t>
            </w:r>
          </w:p>
        </w:tc>
        <w:tc>
          <w:tcPr>
            <w:tcW w:w="180" w:type="dxa"/>
          </w:tcPr>
          <w:p w14:paraId="539E788D" w14:textId="77777777" w:rsidR="00C61DEA" w:rsidRPr="007C1308" w:rsidRDefault="00C61DEA" w:rsidP="001927AE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1839F0E" w14:textId="512834AC" w:rsidR="00C61DEA" w:rsidRPr="007C1308" w:rsidRDefault="00652080" w:rsidP="001927AE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(844)</w:t>
            </w:r>
          </w:p>
        </w:tc>
        <w:tc>
          <w:tcPr>
            <w:tcW w:w="180" w:type="dxa"/>
          </w:tcPr>
          <w:p w14:paraId="317989CB" w14:textId="77777777" w:rsidR="00C61DEA" w:rsidRPr="007C1308" w:rsidRDefault="00C61DEA" w:rsidP="001927AE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EA802F2" w14:textId="24A352B6" w:rsidR="00C61DEA" w:rsidRPr="007C1308" w:rsidRDefault="00B0719A" w:rsidP="001927A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2E85C6DC" w14:textId="77777777" w:rsidR="00C61DEA" w:rsidRPr="007C1308" w:rsidRDefault="00C61DEA" w:rsidP="001927AE">
            <w:pPr>
              <w:pStyle w:val="acctfourfigures"/>
              <w:tabs>
                <w:tab w:val="decimal" w:pos="37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D2AA5F2" w14:textId="28A8D32E" w:rsidR="00C61DEA" w:rsidRPr="007C1308" w:rsidRDefault="00B0719A" w:rsidP="001927A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C61DEA" w:rsidRPr="007C1308" w14:paraId="515FC45D" w14:textId="77777777" w:rsidTr="00AE03F8">
        <w:trPr>
          <w:trHeight w:val="164"/>
        </w:trPr>
        <w:tc>
          <w:tcPr>
            <w:tcW w:w="2790" w:type="dxa"/>
            <w:shd w:val="clear" w:color="auto" w:fill="auto"/>
          </w:tcPr>
          <w:p w14:paraId="6021387D" w14:textId="73C78EFA" w:rsidR="00C61DEA" w:rsidRPr="007C1308" w:rsidRDefault="00C61DEA" w:rsidP="001927AE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</w:t>
            </w: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จ๊าดพม่า</w:t>
            </w:r>
          </w:p>
        </w:tc>
        <w:tc>
          <w:tcPr>
            <w:tcW w:w="1080" w:type="dxa"/>
          </w:tcPr>
          <w:p w14:paraId="75810AFE" w14:textId="293E526B" w:rsidR="00C61DEA" w:rsidRPr="007C1308" w:rsidRDefault="00A23F0E" w:rsidP="001927A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</w:p>
        </w:tc>
        <w:tc>
          <w:tcPr>
            <w:tcW w:w="900" w:type="dxa"/>
          </w:tcPr>
          <w:p w14:paraId="728FAE94" w14:textId="38C43C4A" w:rsidR="00C61DEA" w:rsidRPr="007C1308" w:rsidRDefault="00476DE9" w:rsidP="001927AE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0D294ACC" w14:textId="77777777" w:rsidR="00C61DEA" w:rsidRPr="007C1308" w:rsidRDefault="00C61DEA" w:rsidP="001927AE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4271E4C" w14:textId="22307815" w:rsidR="00C61DEA" w:rsidRPr="007C1308" w:rsidRDefault="006D399D" w:rsidP="001927AE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(5)</w:t>
            </w:r>
          </w:p>
        </w:tc>
        <w:tc>
          <w:tcPr>
            <w:tcW w:w="180" w:type="dxa"/>
          </w:tcPr>
          <w:p w14:paraId="6BC20733" w14:textId="77777777" w:rsidR="00C61DEA" w:rsidRPr="007C1308" w:rsidRDefault="00C61DEA" w:rsidP="001927AE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D9B1535" w14:textId="6FBA54FD" w:rsidR="00C61DEA" w:rsidRPr="007C1308" w:rsidRDefault="00B0719A" w:rsidP="001927A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11895877" w14:textId="77777777" w:rsidR="00C61DEA" w:rsidRPr="007C1308" w:rsidRDefault="00C61DEA" w:rsidP="001927AE">
            <w:pPr>
              <w:pStyle w:val="acctfourfigures"/>
              <w:tabs>
                <w:tab w:val="decimal" w:pos="37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D138846" w14:textId="5A5B6079" w:rsidR="00C61DEA" w:rsidRPr="007C1308" w:rsidRDefault="00B0719A" w:rsidP="001927A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5A7093" w:rsidRPr="007C1308" w14:paraId="0394EFEC" w14:textId="77777777" w:rsidTr="00AE03F8">
        <w:trPr>
          <w:trHeight w:val="164"/>
        </w:trPr>
        <w:tc>
          <w:tcPr>
            <w:tcW w:w="2790" w:type="dxa"/>
            <w:shd w:val="clear" w:color="auto" w:fill="auto"/>
          </w:tcPr>
          <w:p w14:paraId="38A9B19D" w14:textId="77777777" w:rsidR="005A7093" w:rsidRPr="007C1308" w:rsidRDefault="005A7093" w:rsidP="001927AE">
            <w:pPr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10FAD46" w14:textId="77777777" w:rsidR="005A7093" w:rsidRPr="007C1308" w:rsidRDefault="005A7093" w:rsidP="001927A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00" w:type="dxa"/>
          </w:tcPr>
          <w:p w14:paraId="31773D15" w14:textId="77777777" w:rsidR="005A7093" w:rsidRPr="007C1308" w:rsidRDefault="005A7093" w:rsidP="001927AE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466F22A0" w14:textId="77777777" w:rsidR="005A7093" w:rsidRPr="007C1308" w:rsidRDefault="005A7093" w:rsidP="001927AE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30901F5B" w14:textId="77777777" w:rsidR="005A7093" w:rsidRPr="007C1308" w:rsidRDefault="005A7093" w:rsidP="001927AE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80" w:type="dxa"/>
          </w:tcPr>
          <w:p w14:paraId="240FA79F" w14:textId="77777777" w:rsidR="005A7093" w:rsidRPr="007C1308" w:rsidRDefault="005A7093" w:rsidP="001927AE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079E5622" w14:textId="77777777" w:rsidR="005A7093" w:rsidRPr="007C1308" w:rsidRDefault="005A7093" w:rsidP="001927AE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80" w:type="dxa"/>
          </w:tcPr>
          <w:p w14:paraId="605B01E2" w14:textId="77777777" w:rsidR="005A7093" w:rsidRPr="007C1308" w:rsidRDefault="005A7093" w:rsidP="001927AE">
            <w:pPr>
              <w:pStyle w:val="acctfourfigures"/>
              <w:tabs>
                <w:tab w:val="decimal" w:pos="370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1E642966" w14:textId="77777777" w:rsidR="005A7093" w:rsidRPr="007C1308" w:rsidRDefault="005A7093" w:rsidP="001927AE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</w:tr>
      <w:tr w:rsidR="005A7093" w:rsidRPr="007C1308" w14:paraId="53E7121F" w14:textId="77777777" w:rsidTr="00AE03F8">
        <w:trPr>
          <w:trHeight w:val="164"/>
        </w:trPr>
        <w:tc>
          <w:tcPr>
            <w:tcW w:w="2790" w:type="dxa"/>
            <w:shd w:val="clear" w:color="auto" w:fill="auto"/>
          </w:tcPr>
          <w:p w14:paraId="73EB0473" w14:textId="0AD217F2" w:rsidR="005A7093" w:rsidRPr="007C1308" w:rsidRDefault="007E56DD" w:rsidP="001927AE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413C6B"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080" w:type="dxa"/>
          </w:tcPr>
          <w:p w14:paraId="1A16A87D" w14:textId="77777777" w:rsidR="005A7093" w:rsidRPr="007C1308" w:rsidRDefault="005A7093" w:rsidP="001927A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724A8EDC" w14:textId="77777777" w:rsidR="005A7093" w:rsidRPr="007C1308" w:rsidRDefault="005A7093" w:rsidP="001927AE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31578AC1" w14:textId="77777777" w:rsidR="005A7093" w:rsidRPr="007C1308" w:rsidRDefault="005A7093" w:rsidP="001927AE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672D945" w14:textId="77777777" w:rsidR="005A7093" w:rsidRPr="007C1308" w:rsidRDefault="005A7093" w:rsidP="001927AE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F05E6A8" w14:textId="77777777" w:rsidR="005A7093" w:rsidRPr="007C1308" w:rsidRDefault="005A7093" w:rsidP="001927AE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06EBCE2" w14:textId="77777777" w:rsidR="005A7093" w:rsidRPr="007C1308" w:rsidRDefault="005A7093" w:rsidP="001927AE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350FBB3" w14:textId="77777777" w:rsidR="005A7093" w:rsidRPr="007C1308" w:rsidRDefault="005A7093" w:rsidP="001927AE">
            <w:pPr>
              <w:pStyle w:val="acctfourfigures"/>
              <w:tabs>
                <w:tab w:val="decimal" w:pos="37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4D4D472" w14:textId="77777777" w:rsidR="005A7093" w:rsidRPr="007C1308" w:rsidRDefault="005A7093" w:rsidP="001927AE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</w:tr>
      <w:tr w:rsidR="0048691C" w:rsidRPr="007C1308" w14:paraId="273B5740" w14:textId="77777777" w:rsidTr="00DB0DBA">
        <w:trPr>
          <w:trHeight w:val="164"/>
        </w:trPr>
        <w:tc>
          <w:tcPr>
            <w:tcW w:w="2790" w:type="dxa"/>
          </w:tcPr>
          <w:p w14:paraId="7077089D" w14:textId="1AF2FD21" w:rsidR="0048691C" w:rsidRPr="007C1308" w:rsidRDefault="0048691C" w:rsidP="001927AE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1080" w:type="dxa"/>
          </w:tcPr>
          <w:p w14:paraId="219268CC" w14:textId="376B87A8" w:rsidR="0048691C" w:rsidRPr="007C1308" w:rsidRDefault="0048691C" w:rsidP="001927A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900" w:type="dxa"/>
          </w:tcPr>
          <w:p w14:paraId="08CB1408" w14:textId="33401086" w:rsidR="0048691C" w:rsidRPr="007C1308" w:rsidRDefault="0048691C" w:rsidP="001927AE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10,398</w:t>
            </w:r>
          </w:p>
        </w:tc>
        <w:tc>
          <w:tcPr>
            <w:tcW w:w="180" w:type="dxa"/>
          </w:tcPr>
          <w:p w14:paraId="71CC3A0A" w14:textId="77777777" w:rsidR="0048691C" w:rsidRPr="007C1308" w:rsidRDefault="0048691C" w:rsidP="001927AE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2DB883F" w14:textId="3BC6AC03" w:rsidR="0048691C" w:rsidRPr="007C1308" w:rsidRDefault="0048691C" w:rsidP="001927AE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(10,398)</w:t>
            </w:r>
          </w:p>
        </w:tc>
        <w:tc>
          <w:tcPr>
            <w:tcW w:w="180" w:type="dxa"/>
          </w:tcPr>
          <w:p w14:paraId="7B06A10A" w14:textId="77777777" w:rsidR="0048691C" w:rsidRPr="007C1308" w:rsidRDefault="0048691C" w:rsidP="001927AE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85CF9C3" w14:textId="224F8D7E" w:rsidR="0048691C" w:rsidRPr="007C1308" w:rsidRDefault="008F0F1F" w:rsidP="001927AE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891</w:t>
            </w:r>
          </w:p>
        </w:tc>
        <w:tc>
          <w:tcPr>
            <w:tcW w:w="180" w:type="dxa"/>
          </w:tcPr>
          <w:p w14:paraId="31E694DE" w14:textId="77777777" w:rsidR="0048691C" w:rsidRPr="007C1308" w:rsidRDefault="0048691C" w:rsidP="001927AE">
            <w:pPr>
              <w:pStyle w:val="acctfourfigures"/>
              <w:tabs>
                <w:tab w:val="decimal" w:pos="37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5E9D91E" w14:textId="03FD01C5" w:rsidR="0048691C" w:rsidRPr="007C1308" w:rsidRDefault="0048691C" w:rsidP="001927AE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(89</w:t>
            </w:r>
            <w:r w:rsidR="008F0F1F"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48691C" w:rsidRPr="007C1308" w14:paraId="4F5E1204" w14:textId="77777777" w:rsidTr="00DB0DBA">
        <w:trPr>
          <w:trHeight w:val="164"/>
        </w:trPr>
        <w:tc>
          <w:tcPr>
            <w:tcW w:w="2790" w:type="dxa"/>
          </w:tcPr>
          <w:p w14:paraId="7A8E8B2E" w14:textId="64572632" w:rsidR="0048691C" w:rsidRPr="007C1308" w:rsidRDefault="0048691C" w:rsidP="001927AE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เงินเหรียญสิงคโปร์</w:t>
            </w:r>
          </w:p>
        </w:tc>
        <w:tc>
          <w:tcPr>
            <w:tcW w:w="1080" w:type="dxa"/>
          </w:tcPr>
          <w:p w14:paraId="497E6CFB" w14:textId="5AE47A1D" w:rsidR="0048691C" w:rsidRPr="007C1308" w:rsidRDefault="0048691C" w:rsidP="001927A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900" w:type="dxa"/>
          </w:tcPr>
          <w:p w14:paraId="1227AA09" w14:textId="0A2D9024" w:rsidR="0048691C" w:rsidRPr="007C1308" w:rsidRDefault="0048691C" w:rsidP="001927AE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1,281</w:t>
            </w:r>
          </w:p>
        </w:tc>
        <w:tc>
          <w:tcPr>
            <w:tcW w:w="180" w:type="dxa"/>
          </w:tcPr>
          <w:p w14:paraId="16B2CE60" w14:textId="77777777" w:rsidR="0048691C" w:rsidRPr="007C1308" w:rsidRDefault="0048691C" w:rsidP="001927AE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4A3E7B4" w14:textId="10FF743F" w:rsidR="0048691C" w:rsidRPr="007C1308" w:rsidRDefault="0048691C" w:rsidP="001927AE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(1,281)</w:t>
            </w:r>
          </w:p>
        </w:tc>
        <w:tc>
          <w:tcPr>
            <w:tcW w:w="180" w:type="dxa"/>
          </w:tcPr>
          <w:p w14:paraId="7EFCD262" w14:textId="77777777" w:rsidR="0048691C" w:rsidRPr="007C1308" w:rsidRDefault="0048691C" w:rsidP="001927AE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41FEC51" w14:textId="331B4D16" w:rsidR="0048691C" w:rsidRPr="007C1308" w:rsidRDefault="0048691C" w:rsidP="001927A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17B9BCDD" w14:textId="77777777" w:rsidR="0048691C" w:rsidRPr="007C1308" w:rsidRDefault="0048691C" w:rsidP="001927AE">
            <w:pPr>
              <w:pStyle w:val="acctfourfigures"/>
              <w:tabs>
                <w:tab w:val="decimal" w:pos="37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B8F312B" w14:textId="3969014F" w:rsidR="0048691C" w:rsidRPr="007C1308" w:rsidRDefault="0048691C" w:rsidP="001927A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48691C" w:rsidRPr="007C1308" w14:paraId="31249D6C" w14:textId="77777777" w:rsidTr="00DB0DBA">
        <w:trPr>
          <w:trHeight w:val="164"/>
        </w:trPr>
        <w:tc>
          <w:tcPr>
            <w:tcW w:w="2790" w:type="dxa"/>
          </w:tcPr>
          <w:p w14:paraId="36FE2FA0" w14:textId="73266190" w:rsidR="0048691C" w:rsidRPr="007C1308" w:rsidRDefault="0048691C" w:rsidP="001927AE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</w:t>
            </w: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จ๊าดพม่า</w:t>
            </w:r>
          </w:p>
        </w:tc>
        <w:tc>
          <w:tcPr>
            <w:tcW w:w="1080" w:type="dxa"/>
          </w:tcPr>
          <w:p w14:paraId="5075DE46" w14:textId="0C641602" w:rsidR="0048691C" w:rsidRPr="007C1308" w:rsidRDefault="0048691C" w:rsidP="001927A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900" w:type="dxa"/>
          </w:tcPr>
          <w:p w14:paraId="54DCF267" w14:textId="76AD0A30" w:rsidR="0048691C" w:rsidRPr="007C1308" w:rsidRDefault="0048691C" w:rsidP="001927AE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</w:p>
        </w:tc>
        <w:tc>
          <w:tcPr>
            <w:tcW w:w="180" w:type="dxa"/>
          </w:tcPr>
          <w:p w14:paraId="3B4C447E" w14:textId="77777777" w:rsidR="0048691C" w:rsidRPr="007C1308" w:rsidRDefault="0048691C" w:rsidP="001927AE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7EC5EE6" w14:textId="676CCDDE" w:rsidR="0048691C" w:rsidRPr="007C1308" w:rsidRDefault="0048691C" w:rsidP="001927AE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(28)</w:t>
            </w:r>
          </w:p>
        </w:tc>
        <w:tc>
          <w:tcPr>
            <w:tcW w:w="180" w:type="dxa"/>
          </w:tcPr>
          <w:p w14:paraId="4201A88C" w14:textId="77777777" w:rsidR="0048691C" w:rsidRPr="007C1308" w:rsidRDefault="0048691C" w:rsidP="001927AE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4ABDA99" w14:textId="5422B65B" w:rsidR="0048691C" w:rsidRPr="007C1308" w:rsidRDefault="0048691C" w:rsidP="001927A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5FEE1452" w14:textId="77777777" w:rsidR="0048691C" w:rsidRPr="007C1308" w:rsidRDefault="0048691C" w:rsidP="001927AE">
            <w:pPr>
              <w:pStyle w:val="acctfourfigures"/>
              <w:tabs>
                <w:tab w:val="decimal" w:pos="37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B8E677A" w14:textId="52BAB2CD" w:rsidR="0048691C" w:rsidRPr="007C1308" w:rsidRDefault="0048691C" w:rsidP="001927A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060031A5" w14:textId="77777777" w:rsidR="00FD571B" w:rsidRPr="007C1308" w:rsidRDefault="00FD571B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lang w:val="en-GB" w:bidi="ar-SA"/>
        </w:rPr>
      </w:pPr>
    </w:p>
    <w:p w14:paraId="0370989F" w14:textId="77777777" w:rsidR="00C81D42" w:rsidRPr="007C1308" w:rsidRDefault="00C81D42" w:rsidP="001927AE">
      <w:pPr>
        <w:pStyle w:val="block"/>
        <w:spacing w:after="0" w:line="240" w:lineRule="auto"/>
        <w:ind w:left="1620" w:right="-7" w:hanging="630"/>
        <w:jc w:val="both"/>
        <w:rPr>
          <w:rFonts w:asciiTheme="majorBidi" w:hAnsiTheme="majorBidi" w:cstheme="majorBidi"/>
          <w:sz w:val="28"/>
          <w:szCs w:val="28"/>
          <w:lang w:val="en-US" w:bidi="th-TH"/>
        </w:rPr>
      </w:pPr>
      <w:r w:rsidRPr="007C1308">
        <w:rPr>
          <w:rFonts w:asciiTheme="majorBidi" w:hAnsiTheme="majorBidi" w:cstheme="majorBidi"/>
          <w:sz w:val="28"/>
          <w:szCs w:val="28"/>
          <w:lang w:val="en-US" w:bidi="th-TH"/>
        </w:rPr>
        <w:t>(</w:t>
      </w:r>
      <w:r w:rsidRPr="007C1308">
        <w:rPr>
          <w:rFonts w:asciiTheme="majorBidi" w:hAnsiTheme="majorBidi" w:cstheme="majorBidi"/>
          <w:sz w:val="28"/>
          <w:szCs w:val="28"/>
          <w:cs/>
          <w:lang w:val="en-US" w:bidi="th-TH"/>
        </w:rPr>
        <w:t>ข</w:t>
      </w:r>
      <w:r w:rsidRPr="007C1308">
        <w:rPr>
          <w:rFonts w:asciiTheme="majorBidi" w:hAnsiTheme="majorBidi" w:cstheme="majorBidi"/>
          <w:sz w:val="28"/>
          <w:szCs w:val="28"/>
          <w:lang w:val="en-US" w:bidi="th-TH"/>
        </w:rPr>
        <w:t xml:space="preserve">.3.2) </w:t>
      </w:r>
      <w:r w:rsidRPr="007C1308">
        <w:rPr>
          <w:rFonts w:asciiTheme="majorBidi" w:hAnsiTheme="majorBidi" w:cstheme="majorBidi"/>
          <w:sz w:val="28"/>
          <w:szCs w:val="28"/>
          <w:lang w:val="en-US" w:bidi="th-TH"/>
        </w:rPr>
        <w:tab/>
      </w:r>
      <w:r w:rsidRPr="007C1308">
        <w:rPr>
          <w:rFonts w:asciiTheme="majorBidi" w:hAnsiTheme="majorBidi" w:cstheme="majorBidi"/>
          <w:sz w:val="28"/>
          <w:szCs w:val="28"/>
          <w:cs/>
          <w:lang w:val="en-US"/>
        </w:rPr>
        <w:t>ความเสี่ยงด้านอัตราดอกเบี้ย</w:t>
      </w:r>
    </w:p>
    <w:p w14:paraId="119BAB03" w14:textId="77777777" w:rsidR="00C81D42" w:rsidRPr="007C1308" w:rsidRDefault="00C81D42" w:rsidP="001927AE">
      <w:pPr>
        <w:pStyle w:val="block"/>
        <w:spacing w:after="0" w:line="240" w:lineRule="auto"/>
        <w:ind w:left="1252" w:hanging="86"/>
        <w:jc w:val="both"/>
        <w:rPr>
          <w:rFonts w:asciiTheme="majorBidi" w:hAnsiTheme="majorBidi" w:cstheme="majorBidi"/>
          <w:sz w:val="20"/>
          <w:lang w:val="en-US" w:bidi="th-TH"/>
        </w:rPr>
      </w:pPr>
    </w:p>
    <w:p w14:paraId="62FF0779" w14:textId="31B32D39" w:rsidR="004F6055" w:rsidRPr="007C1308" w:rsidRDefault="009C44C3" w:rsidP="001927AE">
      <w:pPr>
        <w:pStyle w:val="Heading6"/>
        <w:ind w:left="1620" w:hanging="360"/>
        <w:jc w:val="thaiDistribute"/>
        <w:rPr>
          <w:rFonts w:asciiTheme="majorBidi" w:hAnsiTheme="majorBidi" w:cstheme="majorBidi"/>
          <w:b w:val="0"/>
          <w:bCs w:val="0"/>
          <w:sz w:val="28"/>
          <w:szCs w:val="28"/>
          <w:lang w:val="en-US" w:eastAsia="en-US"/>
        </w:rPr>
      </w:pPr>
      <w:r w:rsidRPr="007C1308">
        <w:rPr>
          <w:rFonts w:asciiTheme="majorBidi" w:hAnsiTheme="majorBidi" w:cstheme="majorBidi"/>
          <w:b w:val="0"/>
          <w:bCs w:val="0"/>
          <w:sz w:val="28"/>
          <w:szCs w:val="28"/>
          <w:lang w:val="en-US" w:eastAsia="en-US"/>
        </w:rPr>
        <w:t xml:space="preserve">        </w:t>
      </w:r>
      <w:r w:rsidR="00C81D42" w:rsidRPr="007C1308">
        <w:rPr>
          <w:rFonts w:asciiTheme="majorBidi" w:hAnsiTheme="majorBidi" w:cstheme="majorBidi"/>
          <w:b w:val="0"/>
          <w:bCs w:val="0"/>
          <w:sz w:val="28"/>
          <w:szCs w:val="28"/>
          <w:cs/>
          <w:lang w:val="en-US" w:eastAsia="en-US"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</w:t>
      </w:r>
      <w:r w:rsidR="00C81D42" w:rsidRPr="007C1308">
        <w:rPr>
          <w:rFonts w:asciiTheme="majorBidi" w:hAnsiTheme="majorBidi" w:cstheme="majorBidi"/>
          <w:b w:val="0"/>
          <w:bCs w:val="0"/>
          <w:sz w:val="28"/>
          <w:szCs w:val="28"/>
          <w:lang w:val="en-US" w:eastAsia="en-US"/>
        </w:rPr>
        <w:t xml:space="preserve"> </w:t>
      </w:r>
      <w:r w:rsidR="00C81D42" w:rsidRPr="007C1308">
        <w:rPr>
          <w:rFonts w:asciiTheme="majorBidi" w:hAnsiTheme="majorBidi" w:cstheme="majorBidi"/>
          <w:b w:val="0"/>
          <w:bCs w:val="0"/>
          <w:sz w:val="28"/>
          <w:szCs w:val="28"/>
          <w:cs/>
          <w:lang w:val="en-US" w:eastAsia="en-US"/>
        </w:rPr>
        <w:t>เนื่องจากเงินกู้ยืม</w:t>
      </w:r>
      <w:r w:rsidR="00C81D42" w:rsidRPr="007C1308">
        <w:rPr>
          <w:rFonts w:asciiTheme="majorBidi" w:hAnsiTheme="majorBidi" w:cstheme="majorBidi"/>
          <w:b w:val="0"/>
          <w:bCs w:val="0"/>
          <w:sz w:val="28"/>
          <w:szCs w:val="28"/>
          <w:lang w:val="en-US" w:eastAsia="en-US"/>
        </w:rPr>
        <w:t xml:space="preserve"> </w:t>
      </w:r>
      <w:r w:rsidR="00C81D42" w:rsidRPr="007C1308">
        <w:rPr>
          <w:rFonts w:asciiTheme="majorBidi" w:hAnsiTheme="majorBidi" w:cstheme="majorBidi"/>
          <w:b w:val="0"/>
          <w:bCs w:val="0"/>
          <w:sz w:val="28"/>
          <w:szCs w:val="28"/>
          <w:cs/>
          <w:lang w:val="en-US" w:eastAsia="en-US"/>
        </w:rPr>
        <w:t>(ดูหมายเหตุ</w:t>
      </w:r>
      <w:r w:rsidR="00C81D42" w:rsidRPr="007C1308">
        <w:rPr>
          <w:rFonts w:asciiTheme="majorBidi" w:hAnsiTheme="majorBidi" w:cstheme="majorBidi"/>
          <w:b w:val="0"/>
          <w:bCs w:val="0"/>
          <w:sz w:val="28"/>
          <w:szCs w:val="28"/>
          <w:lang w:val="en-US" w:eastAsia="en-US"/>
        </w:rPr>
        <w:br/>
      </w:r>
      <w:r w:rsidR="00C81D42" w:rsidRPr="007C1308">
        <w:rPr>
          <w:rFonts w:asciiTheme="majorBidi" w:hAnsiTheme="majorBidi" w:cstheme="majorBidi"/>
          <w:b w:val="0"/>
          <w:bCs w:val="0"/>
          <w:sz w:val="28"/>
          <w:szCs w:val="28"/>
          <w:cs/>
          <w:lang w:val="en-US" w:eastAsia="en-US"/>
        </w:rPr>
        <w:t xml:space="preserve">ข้อ </w:t>
      </w:r>
      <w:r w:rsidR="00C81D42" w:rsidRPr="007C1308">
        <w:rPr>
          <w:rFonts w:asciiTheme="majorBidi" w:hAnsiTheme="majorBidi" w:cstheme="majorBidi"/>
          <w:b w:val="0"/>
          <w:bCs w:val="0"/>
          <w:sz w:val="28"/>
          <w:szCs w:val="28"/>
          <w:lang w:val="en-US" w:eastAsia="en-US"/>
        </w:rPr>
        <w:t>16</w:t>
      </w:r>
      <w:r w:rsidR="00C81D42" w:rsidRPr="007C1308">
        <w:rPr>
          <w:rFonts w:asciiTheme="majorBidi" w:hAnsiTheme="majorBidi" w:cstheme="majorBidi"/>
          <w:b w:val="0"/>
          <w:bCs w:val="0"/>
          <w:sz w:val="28"/>
          <w:szCs w:val="28"/>
          <w:cs/>
          <w:lang w:val="en-US" w:eastAsia="en-US"/>
        </w:rPr>
        <w:t>)</w:t>
      </w:r>
      <w:r w:rsidR="00C81D42" w:rsidRPr="007C1308">
        <w:rPr>
          <w:rFonts w:asciiTheme="majorBidi" w:hAnsiTheme="majorBidi" w:cstheme="majorBidi" w:hint="cs"/>
          <w:b w:val="0"/>
          <w:bCs w:val="0"/>
          <w:sz w:val="28"/>
          <w:szCs w:val="28"/>
          <w:cs/>
          <w:lang w:val="en-US" w:eastAsia="en-US"/>
        </w:rPr>
        <w:t xml:space="preserve"> </w:t>
      </w:r>
      <w:r w:rsidR="003240D2" w:rsidRPr="007C1308">
        <w:rPr>
          <w:rFonts w:asciiTheme="majorBidi" w:hAnsiTheme="majorBidi" w:hint="cs"/>
          <w:b w:val="0"/>
          <w:bCs w:val="0"/>
          <w:sz w:val="28"/>
          <w:szCs w:val="28"/>
          <w:cs/>
          <w:lang w:val="en-US" w:eastAsia="en-US"/>
        </w:rPr>
        <w:t>ส่วนใหญ่มีอัตราดอกเบี้ยคงที่ทำให้กลุ่มบริษัทบริษัทมีความเสี่ยงต่ำจากการเปลี่ยนแปลงของอัตราดอกเบี้ย</w:t>
      </w:r>
      <w:r w:rsidR="003240D2" w:rsidRPr="007C1308">
        <w:rPr>
          <w:rFonts w:asciiTheme="majorBidi" w:hAnsiTheme="majorBidi"/>
          <w:b w:val="0"/>
          <w:bCs w:val="0"/>
          <w:sz w:val="28"/>
          <w:szCs w:val="28"/>
          <w:cs/>
          <w:lang w:val="en-US" w:eastAsia="en-US"/>
        </w:rPr>
        <w:t xml:space="preserve"> </w:t>
      </w:r>
      <w:r w:rsidR="003240D2" w:rsidRPr="007C1308">
        <w:rPr>
          <w:rFonts w:asciiTheme="majorBidi" w:hAnsiTheme="majorBidi" w:hint="cs"/>
          <w:b w:val="0"/>
          <w:bCs w:val="0"/>
          <w:sz w:val="28"/>
          <w:szCs w:val="28"/>
          <w:cs/>
          <w:lang w:val="en-US" w:eastAsia="en-US"/>
        </w:rPr>
        <w:t>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p w14:paraId="53E2FCA2" w14:textId="77777777" w:rsidR="00E937F0" w:rsidRPr="007C1308" w:rsidRDefault="00E937F0" w:rsidP="001927AE">
      <w:pPr>
        <w:rPr>
          <w:sz w:val="28"/>
          <w:szCs w:val="28"/>
        </w:rPr>
      </w:pPr>
    </w:p>
    <w:p w14:paraId="7FE9034C" w14:textId="77777777" w:rsidR="007233A8" w:rsidRPr="007C1308" w:rsidRDefault="007233A8" w:rsidP="001927AE">
      <w:pPr>
        <w:pStyle w:val="Heading6"/>
        <w:ind w:left="540" w:hanging="540"/>
        <w:jc w:val="thaiDistribute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7C1308">
        <w:rPr>
          <w:rFonts w:asciiTheme="majorBidi" w:eastAsia="MS Mincho" w:hAnsiTheme="majorBidi" w:cstheme="majorBidi"/>
          <w:sz w:val="28"/>
          <w:szCs w:val="28"/>
          <w:lang w:val="en-US"/>
        </w:rPr>
        <w:t xml:space="preserve">27 </w:t>
      </w:r>
      <w:r w:rsidRPr="007C1308">
        <w:rPr>
          <w:rFonts w:asciiTheme="majorBidi" w:eastAsia="MS Mincho" w:hAnsiTheme="majorBidi" w:cstheme="majorBidi"/>
          <w:sz w:val="28"/>
          <w:szCs w:val="28"/>
          <w:lang w:val="en-US"/>
        </w:rPr>
        <w:tab/>
      </w:r>
      <w:r w:rsidRPr="007C1308">
        <w:rPr>
          <w:rFonts w:asciiTheme="majorBidi" w:eastAsia="MS Mincho" w:hAnsiTheme="majorBidi" w:hint="cs"/>
          <w:sz w:val="28"/>
          <w:szCs w:val="28"/>
          <w:cs/>
          <w:lang w:val="en-US"/>
        </w:rPr>
        <w:t>การบริหารจัดการทุน</w:t>
      </w:r>
      <w:r w:rsidRPr="007C1308">
        <w:rPr>
          <w:rFonts w:asciiTheme="majorBidi" w:eastAsia="MS Mincho" w:hAnsiTheme="majorBidi"/>
          <w:sz w:val="28"/>
          <w:szCs w:val="28"/>
          <w:cs/>
          <w:lang w:val="en-US"/>
        </w:rPr>
        <w:t xml:space="preserve">  </w:t>
      </w:r>
    </w:p>
    <w:p w14:paraId="29307292" w14:textId="77777777" w:rsidR="00E63ABC" w:rsidRPr="007C1308" w:rsidRDefault="00E63ABC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sz w:val="20"/>
          <w:szCs w:val="20"/>
          <w:lang w:eastAsia="x-none"/>
        </w:rPr>
      </w:pPr>
    </w:p>
    <w:p w14:paraId="42A81D89" w14:textId="77777777" w:rsidR="007233A8" w:rsidRPr="007C1308" w:rsidRDefault="007233A8" w:rsidP="001927AE">
      <w:pPr>
        <w:tabs>
          <w:tab w:val="clear" w:pos="907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C1308">
        <w:rPr>
          <w:rFonts w:asciiTheme="majorBidi" w:hAnsiTheme="majorBidi" w:cstheme="majorBidi" w:hint="cs"/>
          <w:sz w:val="28"/>
          <w:szCs w:val="28"/>
          <w:cs/>
        </w:rPr>
        <w:t>นโยบายของคณะกรรมการบริษัท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C1308">
        <w:rPr>
          <w:rFonts w:asciiTheme="majorBidi" w:hAnsiTheme="majorBidi" w:cstheme="majorBidi" w:hint="cs"/>
          <w:sz w:val="28"/>
          <w:szCs w:val="28"/>
          <w:cs/>
        </w:rPr>
        <w:t>คือการรักษาระดับเงินทุนให้มั่นคงเพื่อรักษาความเชื่อมั่นของนักลงทุน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C1308">
        <w:rPr>
          <w:rFonts w:asciiTheme="majorBidi" w:hAnsiTheme="majorBidi" w:cstheme="majorBidi" w:hint="cs"/>
          <w:sz w:val="28"/>
          <w:szCs w:val="28"/>
          <w:cs/>
        </w:rPr>
        <w:t>เจ้าหนี้และตลาดและก่อให้เกิดการพัฒนาของธุรกิจในอนาคต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C1308">
        <w:rPr>
          <w:rFonts w:asciiTheme="majorBidi" w:hAnsiTheme="majorBidi" w:cstheme="majorBidi" w:hint="cs"/>
          <w:sz w:val="28"/>
          <w:szCs w:val="28"/>
          <w:cs/>
        </w:rPr>
        <w:t>คณะกรรมการได้มีการกำกับดูแลผลตอบแทนจากการลงทุนอย่างสม่ำเสมอโดยพิจารณาจากสัดส่วนของผลตอบแทนจากกิจกรรมดำเนินงานต่อส่วนของเจ้าของรวม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C1308">
        <w:rPr>
          <w:rFonts w:asciiTheme="majorBidi" w:hAnsiTheme="majorBidi" w:cstheme="majorBidi" w:hint="cs"/>
          <w:sz w:val="28"/>
          <w:szCs w:val="28"/>
          <w:cs/>
        </w:rPr>
        <w:t>ซึ่งไม่รวมส่วนได้เสียที่ไม่มีอำนาจควบคุม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C1308">
        <w:rPr>
          <w:rFonts w:asciiTheme="majorBidi" w:hAnsiTheme="majorBidi" w:cstheme="majorBidi" w:hint="cs"/>
          <w:sz w:val="28"/>
          <w:szCs w:val="28"/>
          <w:cs/>
        </w:rPr>
        <w:t>อีกทั้งยังกำกับดูแลระดับการจ่ายเงินปันผลให้แก่ผู้ถือหุ้นสามัญ</w:t>
      </w:r>
    </w:p>
    <w:p w14:paraId="5A9AAFD1" w14:textId="77777777" w:rsidR="0061317A" w:rsidRPr="007C1308" w:rsidRDefault="0061317A" w:rsidP="001927AE"/>
    <w:p w14:paraId="525A2086" w14:textId="08CC7827" w:rsidR="002A011D" w:rsidRPr="007C1308" w:rsidRDefault="00FC412E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7C1308">
        <w:br w:type="page"/>
      </w:r>
    </w:p>
    <w:p w14:paraId="36803EBD" w14:textId="77777777" w:rsidR="00820F68" w:rsidRPr="007C1308" w:rsidRDefault="007E56DD" w:rsidP="001927AE">
      <w:pPr>
        <w:pStyle w:val="Heading6"/>
        <w:ind w:left="540" w:hanging="540"/>
        <w:jc w:val="thaiDistribute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7C1308">
        <w:rPr>
          <w:rFonts w:asciiTheme="majorBidi" w:eastAsia="MS Mincho" w:hAnsiTheme="majorBidi" w:cstheme="majorBidi"/>
          <w:sz w:val="28"/>
          <w:szCs w:val="28"/>
          <w:lang w:val="en-US"/>
        </w:rPr>
        <w:lastRenderedPageBreak/>
        <w:t>2</w:t>
      </w:r>
      <w:r w:rsidR="007233A8" w:rsidRPr="007C1308">
        <w:rPr>
          <w:rFonts w:asciiTheme="majorBidi" w:eastAsia="MS Mincho" w:hAnsiTheme="majorBidi" w:cstheme="majorBidi"/>
          <w:sz w:val="28"/>
          <w:szCs w:val="28"/>
          <w:lang w:val="en-US"/>
        </w:rPr>
        <w:t>8</w:t>
      </w:r>
      <w:r w:rsidR="006763A1" w:rsidRPr="007C1308">
        <w:rPr>
          <w:rFonts w:asciiTheme="majorBidi" w:eastAsia="MS Mincho" w:hAnsiTheme="majorBidi" w:cstheme="majorBidi"/>
          <w:sz w:val="28"/>
          <w:szCs w:val="28"/>
          <w:lang w:val="en-US"/>
        </w:rPr>
        <w:t xml:space="preserve"> </w:t>
      </w:r>
      <w:r w:rsidR="006763A1" w:rsidRPr="007C1308">
        <w:rPr>
          <w:rFonts w:asciiTheme="majorBidi" w:eastAsia="MS Mincho" w:hAnsiTheme="majorBidi" w:cstheme="majorBidi"/>
          <w:sz w:val="28"/>
          <w:szCs w:val="28"/>
          <w:lang w:val="en-US"/>
        </w:rPr>
        <w:tab/>
      </w:r>
      <w:r w:rsidR="00820F68" w:rsidRPr="007C1308">
        <w:rPr>
          <w:rFonts w:asciiTheme="majorBidi" w:eastAsia="MS Mincho" w:hAnsiTheme="majorBidi" w:cstheme="majorBidi"/>
          <w:sz w:val="28"/>
          <w:szCs w:val="28"/>
          <w:cs/>
          <w:lang w:val="en-US"/>
        </w:rPr>
        <w:t>ภาระผูกพันกับบุคคลหรือกิจการที่ไม่เกี่ยวข้องกัน</w:t>
      </w:r>
    </w:p>
    <w:p w14:paraId="70F3B98A" w14:textId="77777777" w:rsidR="00820F68" w:rsidRPr="007C1308" w:rsidRDefault="00820F68" w:rsidP="001927AE">
      <w:pPr>
        <w:spacing w:line="240" w:lineRule="auto"/>
        <w:rPr>
          <w:rFonts w:asciiTheme="majorBidi" w:hAnsiTheme="majorBidi" w:cstheme="majorBidi"/>
          <w:sz w:val="20"/>
          <w:szCs w:val="20"/>
          <w:lang w:eastAsia="x-none"/>
        </w:rPr>
      </w:pPr>
    </w:p>
    <w:tbl>
      <w:tblPr>
        <w:tblW w:w="90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080"/>
        <w:gridCol w:w="265"/>
        <w:gridCol w:w="11"/>
        <w:gridCol w:w="999"/>
        <w:gridCol w:w="278"/>
        <w:gridCol w:w="1094"/>
        <w:gridCol w:w="281"/>
        <w:gridCol w:w="1046"/>
      </w:tblGrid>
      <w:tr w:rsidR="00820F68" w:rsidRPr="007C1308" w14:paraId="4E9AC6B6" w14:textId="77777777" w:rsidTr="00DB0DBA">
        <w:trPr>
          <w:tblHeader/>
        </w:trPr>
        <w:tc>
          <w:tcPr>
            <w:tcW w:w="2197" w:type="pct"/>
          </w:tcPr>
          <w:p w14:paraId="5121DE04" w14:textId="77777777" w:rsidR="00820F68" w:rsidRPr="007C1308" w:rsidRDefault="00820F68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6" w:type="pct"/>
            <w:gridSpan w:val="4"/>
          </w:tcPr>
          <w:p w14:paraId="1B4F1519" w14:textId="77777777" w:rsidR="00820F68" w:rsidRPr="007C1308" w:rsidRDefault="00820F68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4" w:type="pct"/>
          </w:tcPr>
          <w:p w14:paraId="43E92B29" w14:textId="77777777" w:rsidR="00820F68" w:rsidRPr="007C1308" w:rsidRDefault="00820F68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pct"/>
            <w:gridSpan w:val="3"/>
          </w:tcPr>
          <w:p w14:paraId="63299DE2" w14:textId="77777777" w:rsidR="00820F68" w:rsidRPr="007C1308" w:rsidRDefault="00820F68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240D8A" w:rsidRPr="007C1308" w14:paraId="637522F5" w14:textId="77777777" w:rsidTr="00DB0DBA">
        <w:trPr>
          <w:trHeight w:val="344"/>
          <w:tblHeader/>
        </w:trPr>
        <w:tc>
          <w:tcPr>
            <w:tcW w:w="2197" w:type="pct"/>
          </w:tcPr>
          <w:p w14:paraId="22C60544" w14:textId="77777777" w:rsidR="00240D8A" w:rsidRPr="007C1308" w:rsidRDefault="00240D8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shd w:val="clear" w:color="auto" w:fill="auto"/>
          </w:tcPr>
          <w:p w14:paraId="21C4D0AE" w14:textId="6D9AD75D" w:rsidR="00240D8A" w:rsidRPr="007C1308" w:rsidRDefault="00602F3A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153" w:type="pct"/>
            <w:gridSpan w:val="2"/>
            <w:shd w:val="clear" w:color="auto" w:fill="auto"/>
          </w:tcPr>
          <w:p w14:paraId="168667EC" w14:textId="77777777" w:rsidR="00240D8A" w:rsidRPr="007C1308" w:rsidRDefault="00240D8A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3D4D91DD" w14:textId="7D09D89A" w:rsidR="00240D8A" w:rsidRPr="007C1308" w:rsidRDefault="00602F3A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154" w:type="pct"/>
            <w:shd w:val="clear" w:color="auto" w:fill="auto"/>
          </w:tcPr>
          <w:p w14:paraId="63E1AFE9" w14:textId="77777777" w:rsidR="00240D8A" w:rsidRPr="007C1308" w:rsidRDefault="00240D8A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64267BAC" w14:textId="30D5DACC" w:rsidR="00240D8A" w:rsidRPr="007C1308" w:rsidRDefault="00602F3A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156" w:type="pct"/>
            <w:shd w:val="clear" w:color="auto" w:fill="auto"/>
          </w:tcPr>
          <w:p w14:paraId="33636341" w14:textId="77777777" w:rsidR="00240D8A" w:rsidRPr="007C1308" w:rsidRDefault="00240D8A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shd w:val="clear" w:color="auto" w:fill="auto"/>
          </w:tcPr>
          <w:p w14:paraId="06E3926D" w14:textId="0E0D2BFA" w:rsidR="00240D8A" w:rsidRPr="007C1308" w:rsidRDefault="00602F3A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</w:tr>
      <w:tr w:rsidR="00602F3A" w:rsidRPr="007C1308" w14:paraId="1EA7E070" w14:textId="77777777" w:rsidTr="00602F3A">
        <w:trPr>
          <w:tblHeader/>
        </w:trPr>
        <w:tc>
          <w:tcPr>
            <w:tcW w:w="2197" w:type="pct"/>
          </w:tcPr>
          <w:p w14:paraId="48523E9D" w14:textId="77777777" w:rsidR="00602F3A" w:rsidRPr="007C1308" w:rsidRDefault="00602F3A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3" w:type="pct"/>
            <w:gridSpan w:val="8"/>
          </w:tcPr>
          <w:p w14:paraId="1638DDF6" w14:textId="77777777" w:rsidR="00602F3A" w:rsidRPr="007C1308" w:rsidRDefault="00602F3A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40D8A" w:rsidRPr="007C1308" w14:paraId="657396A4" w14:textId="77777777" w:rsidTr="00DB0DBA">
        <w:tc>
          <w:tcPr>
            <w:tcW w:w="2197" w:type="pct"/>
          </w:tcPr>
          <w:p w14:paraId="05DDEB22" w14:textId="77777777" w:rsidR="00240D8A" w:rsidRPr="007C1308" w:rsidRDefault="00240D8A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599" w:type="pct"/>
          </w:tcPr>
          <w:p w14:paraId="2D922EE0" w14:textId="77777777" w:rsidR="00240D8A" w:rsidRPr="007C1308" w:rsidRDefault="00240D8A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5C1D11B4" w14:textId="77777777" w:rsidR="00240D8A" w:rsidRPr="007C1308" w:rsidRDefault="00240D8A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gridSpan w:val="2"/>
          </w:tcPr>
          <w:p w14:paraId="623D076C" w14:textId="77777777" w:rsidR="00240D8A" w:rsidRPr="007C1308" w:rsidRDefault="00240D8A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" w:type="pct"/>
          </w:tcPr>
          <w:p w14:paraId="5A529CB0" w14:textId="77777777" w:rsidR="00240D8A" w:rsidRPr="007C1308" w:rsidRDefault="00240D8A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</w:tcPr>
          <w:p w14:paraId="2E51FFB4" w14:textId="77777777" w:rsidR="00240D8A" w:rsidRPr="007C1308" w:rsidRDefault="00240D8A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" w:type="pct"/>
          </w:tcPr>
          <w:p w14:paraId="1ACB6838" w14:textId="77777777" w:rsidR="00240D8A" w:rsidRPr="007C1308" w:rsidRDefault="00240D8A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0869FF4B" w14:textId="77777777" w:rsidR="00240D8A" w:rsidRPr="007C1308" w:rsidRDefault="00240D8A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02F3A" w:rsidRPr="007C1308" w14:paraId="50F06CE8" w14:textId="77777777" w:rsidTr="00DB0DBA">
        <w:tc>
          <w:tcPr>
            <w:tcW w:w="2197" w:type="pct"/>
          </w:tcPr>
          <w:p w14:paraId="7A7BC7C6" w14:textId="425F3B94" w:rsidR="00602F3A" w:rsidRPr="007C1308" w:rsidRDefault="00602F3A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ภาระผูกพันตามสัญญาเช่าระยะสั้น</w:t>
            </w:r>
          </w:p>
        </w:tc>
        <w:tc>
          <w:tcPr>
            <w:tcW w:w="599" w:type="pct"/>
          </w:tcPr>
          <w:p w14:paraId="79ABE0F3" w14:textId="751ACA4C" w:rsidR="00602F3A" w:rsidRPr="007C1308" w:rsidRDefault="00C712ED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282</w:t>
            </w:r>
          </w:p>
        </w:tc>
        <w:tc>
          <w:tcPr>
            <w:tcW w:w="147" w:type="pct"/>
          </w:tcPr>
          <w:p w14:paraId="51E1CB61" w14:textId="77777777" w:rsidR="00602F3A" w:rsidRPr="007C1308" w:rsidRDefault="00602F3A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gridSpan w:val="2"/>
          </w:tcPr>
          <w:p w14:paraId="5E4420E0" w14:textId="0FFA6394" w:rsidR="00602F3A" w:rsidRPr="007C1308" w:rsidRDefault="00602F3A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372</w:t>
            </w:r>
          </w:p>
        </w:tc>
        <w:tc>
          <w:tcPr>
            <w:tcW w:w="154" w:type="pct"/>
          </w:tcPr>
          <w:p w14:paraId="76AE2D01" w14:textId="77777777" w:rsidR="00602F3A" w:rsidRPr="007C1308" w:rsidRDefault="00602F3A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</w:tcPr>
          <w:p w14:paraId="13017454" w14:textId="754B2149" w:rsidR="00602F3A" w:rsidRPr="007C1308" w:rsidRDefault="00355CA6" w:rsidP="001927AE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602F3A" w:rsidRPr="007C130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56" w:type="pct"/>
          </w:tcPr>
          <w:p w14:paraId="39D882D2" w14:textId="77777777" w:rsidR="00602F3A" w:rsidRPr="007C1308" w:rsidRDefault="00602F3A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421F96FE" w14:textId="16776207" w:rsidR="00602F3A" w:rsidRPr="007C1308" w:rsidRDefault="00602F3A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02F3A" w:rsidRPr="007C1308" w14:paraId="6AD8B774" w14:textId="77777777" w:rsidTr="005D18AB">
        <w:tc>
          <w:tcPr>
            <w:tcW w:w="2197" w:type="pct"/>
          </w:tcPr>
          <w:p w14:paraId="1E670CD6" w14:textId="77777777" w:rsidR="00602F3A" w:rsidRPr="007C1308" w:rsidRDefault="00602F3A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คำสั่งซื้อที่ผู้ขายสินค้าหรือบริการตกลงแล้ว</w:t>
            </w:r>
          </w:p>
        </w:tc>
        <w:tc>
          <w:tcPr>
            <w:tcW w:w="599" w:type="pct"/>
          </w:tcPr>
          <w:p w14:paraId="72643FDC" w14:textId="60F911EF" w:rsidR="00602F3A" w:rsidRPr="007C1308" w:rsidRDefault="001F0EB0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102,069</w:t>
            </w:r>
          </w:p>
        </w:tc>
        <w:tc>
          <w:tcPr>
            <w:tcW w:w="147" w:type="pct"/>
          </w:tcPr>
          <w:p w14:paraId="0AF2DE20" w14:textId="77777777" w:rsidR="00602F3A" w:rsidRPr="007C1308" w:rsidRDefault="00602F3A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gridSpan w:val="2"/>
          </w:tcPr>
          <w:p w14:paraId="22402733" w14:textId="67217C57" w:rsidR="00602F3A" w:rsidRPr="007C1308" w:rsidRDefault="00602F3A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207,149</w:t>
            </w:r>
          </w:p>
        </w:tc>
        <w:tc>
          <w:tcPr>
            <w:tcW w:w="154" w:type="pct"/>
          </w:tcPr>
          <w:p w14:paraId="122CA480" w14:textId="77777777" w:rsidR="00602F3A" w:rsidRPr="007C1308" w:rsidRDefault="00602F3A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55AF753A" w14:textId="4D90254B" w:rsidR="00602F3A" w:rsidRPr="007C1308" w:rsidRDefault="00355CA6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64,</w:t>
            </w:r>
            <w:r w:rsidR="005D18AB" w:rsidRPr="007C1308">
              <w:rPr>
                <w:rFonts w:asciiTheme="majorBidi" w:hAnsiTheme="majorBidi" w:cstheme="majorBidi"/>
                <w:sz w:val="28"/>
                <w:szCs w:val="28"/>
              </w:rPr>
              <w:t>954</w:t>
            </w:r>
          </w:p>
        </w:tc>
        <w:tc>
          <w:tcPr>
            <w:tcW w:w="156" w:type="pct"/>
          </w:tcPr>
          <w:p w14:paraId="47310AC9" w14:textId="77777777" w:rsidR="00602F3A" w:rsidRPr="007C1308" w:rsidRDefault="00602F3A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3F779D42" w14:textId="016519B3" w:rsidR="00602F3A" w:rsidRPr="007C1308" w:rsidRDefault="00602F3A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159,837</w:t>
            </w:r>
          </w:p>
        </w:tc>
      </w:tr>
      <w:tr w:rsidR="00602F3A" w:rsidRPr="007C1308" w14:paraId="54CB7031" w14:textId="77777777" w:rsidTr="00DB0DBA">
        <w:tc>
          <w:tcPr>
            <w:tcW w:w="2197" w:type="pct"/>
          </w:tcPr>
          <w:p w14:paraId="1702CC1D" w14:textId="77777777" w:rsidR="00602F3A" w:rsidRPr="007C1308" w:rsidRDefault="00602F3A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599" w:type="pct"/>
          </w:tcPr>
          <w:p w14:paraId="615D2875" w14:textId="109F5B17" w:rsidR="00602F3A" w:rsidRPr="007C1308" w:rsidRDefault="009259D2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8,297</w:t>
            </w:r>
          </w:p>
        </w:tc>
        <w:tc>
          <w:tcPr>
            <w:tcW w:w="147" w:type="pct"/>
          </w:tcPr>
          <w:p w14:paraId="4DE60BFC" w14:textId="77777777" w:rsidR="00602F3A" w:rsidRPr="007C1308" w:rsidRDefault="00602F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gridSpan w:val="2"/>
          </w:tcPr>
          <w:p w14:paraId="0D66A994" w14:textId="0566280A" w:rsidR="00602F3A" w:rsidRPr="007C1308" w:rsidRDefault="00602F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9,055</w:t>
            </w:r>
          </w:p>
        </w:tc>
        <w:tc>
          <w:tcPr>
            <w:tcW w:w="154" w:type="pct"/>
          </w:tcPr>
          <w:p w14:paraId="36843CE0" w14:textId="77777777" w:rsidR="00602F3A" w:rsidRPr="007C1308" w:rsidRDefault="00602F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</w:tcPr>
          <w:p w14:paraId="0A203A5D" w14:textId="0EDC159E" w:rsidR="00602F3A" w:rsidRPr="007C1308" w:rsidRDefault="002B65A6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after="0" w:line="240" w:lineRule="auto"/>
              <w:ind w:left="-108"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" w:type="pct"/>
          </w:tcPr>
          <w:p w14:paraId="116BC539" w14:textId="77777777" w:rsidR="00602F3A" w:rsidRPr="007C1308" w:rsidRDefault="00602F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</w:tcPr>
          <w:p w14:paraId="6E79E176" w14:textId="3B0FC033" w:rsidR="00602F3A" w:rsidRPr="007C1308" w:rsidRDefault="00602F3A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sz w:val="28"/>
                <w:szCs w:val="28"/>
              </w:rPr>
              <w:t>893</w:t>
            </w:r>
          </w:p>
        </w:tc>
      </w:tr>
      <w:tr w:rsidR="00602F3A" w:rsidRPr="007C1308" w14:paraId="4ACDCE4B" w14:textId="77777777" w:rsidTr="00DB0DBA">
        <w:tc>
          <w:tcPr>
            <w:tcW w:w="2197" w:type="pct"/>
          </w:tcPr>
          <w:p w14:paraId="78176C94" w14:textId="77777777" w:rsidR="00602F3A" w:rsidRPr="007C1308" w:rsidRDefault="00602F3A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35AD725C" w14:textId="1CBD1B60" w:rsidR="00602F3A" w:rsidRPr="007C1308" w:rsidRDefault="009259D2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110,64</w:t>
            </w:r>
            <w:r w:rsidR="00C54590"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7" w:type="pct"/>
          </w:tcPr>
          <w:p w14:paraId="5A09125B" w14:textId="77777777" w:rsidR="00602F3A" w:rsidRPr="007C1308" w:rsidRDefault="00602F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9120C38" w14:textId="0DED374D" w:rsidR="00602F3A" w:rsidRPr="007C1308" w:rsidRDefault="00602F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216,576</w:t>
            </w:r>
          </w:p>
        </w:tc>
        <w:tc>
          <w:tcPr>
            <w:tcW w:w="154" w:type="pct"/>
          </w:tcPr>
          <w:p w14:paraId="346B8E0C" w14:textId="77777777" w:rsidR="00602F3A" w:rsidRPr="007C1308" w:rsidRDefault="00602F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1D3523B3" w14:textId="4C17ED88" w:rsidR="00602F3A" w:rsidRPr="007C1308" w:rsidRDefault="002B65A6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64,954</w:t>
            </w:r>
          </w:p>
        </w:tc>
        <w:tc>
          <w:tcPr>
            <w:tcW w:w="156" w:type="pct"/>
          </w:tcPr>
          <w:p w14:paraId="1AA74C7E" w14:textId="77777777" w:rsidR="00602F3A" w:rsidRPr="007C1308" w:rsidRDefault="00602F3A" w:rsidP="0019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1F2E35AC" w14:textId="39DBFAB0" w:rsidR="00602F3A" w:rsidRPr="007C1308" w:rsidRDefault="00602F3A" w:rsidP="0019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13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160,730</w:t>
            </w:r>
          </w:p>
        </w:tc>
      </w:tr>
    </w:tbl>
    <w:p w14:paraId="60B9D947" w14:textId="77777777" w:rsidR="00077EF1" w:rsidRPr="007C1308" w:rsidRDefault="00077EF1" w:rsidP="001927AE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 w:hanging="360"/>
        <w:rPr>
          <w:rFonts w:asciiTheme="majorBidi" w:eastAsia="MS Mincho" w:hAnsiTheme="majorBidi" w:cstheme="majorBidi"/>
          <w:b/>
          <w:bCs/>
          <w:sz w:val="20"/>
          <w:szCs w:val="20"/>
        </w:rPr>
      </w:pPr>
    </w:p>
    <w:p w14:paraId="145CF2F4" w14:textId="77777777" w:rsidR="00F57FE2" w:rsidRPr="007C1308" w:rsidRDefault="00F57FE2" w:rsidP="001927AE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b/>
          <w:bCs/>
          <w:i/>
          <w:iCs/>
          <w:sz w:val="28"/>
          <w:szCs w:val="28"/>
        </w:rPr>
      </w:pPr>
      <w:r w:rsidRPr="007C1308">
        <w:rPr>
          <w:rFonts w:asciiTheme="majorBidi" w:eastAsia="MS Mincho" w:hAnsiTheme="majorBidi" w:cstheme="majorBidi"/>
          <w:b/>
          <w:bCs/>
          <w:i/>
          <w:iCs/>
          <w:sz w:val="28"/>
          <w:szCs w:val="28"/>
          <w:cs/>
          <w:lang w:val="x-none"/>
        </w:rPr>
        <w:t>การค้ำประกันกิจการที่เกี่ยวข้องกัน</w:t>
      </w:r>
    </w:p>
    <w:p w14:paraId="4CE14498" w14:textId="77777777" w:rsidR="00F57FE2" w:rsidRPr="007C1308" w:rsidRDefault="00F57FE2" w:rsidP="001927AE">
      <w:pPr>
        <w:tabs>
          <w:tab w:val="clear" w:pos="227"/>
          <w:tab w:val="clear" w:pos="907"/>
        </w:tabs>
        <w:spacing w:line="240" w:lineRule="auto"/>
        <w:jc w:val="thaiDistribute"/>
        <w:rPr>
          <w:rFonts w:asciiTheme="majorBidi" w:eastAsia="MS Mincho" w:hAnsiTheme="majorBidi" w:cstheme="majorBidi"/>
          <w:sz w:val="20"/>
          <w:szCs w:val="20"/>
        </w:rPr>
      </w:pPr>
    </w:p>
    <w:p w14:paraId="79115FC5" w14:textId="3EE38994" w:rsidR="00F57FE2" w:rsidRPr="007C1308" w:rsidRDefault="00F57FE2" w:rsidP="001927AE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7C1308">
        <w:rPr>
          <w:rFonts w:asciiTheme="majorBidi" w:eastAsia="MS Mincho" w:hAnsiTheme="majorBidi" w:cstheme="majorBidi"/>
          <w:sz w:val="28"/>
          <w:szCs w:val="28"/>
          <w:cs/>
          <w:lang w:val="x-none"/>
        </w:rPr>
        <w:t xml:space="preserve">ณ วันที่ </w:t>
      </w:r>
      <w:r w:rsidRPr="007C1308">
        <w:rPr>
          <w:rFonts w:asciiTheme="majorBidi" w:eastAsia="MS Mincho" w:hAnsiTheme="majorBidi" w:cstheme="majorBidi"/>
          <w:sz w:val="28"/>
          <w:szCs w:val="28"/>
        </w:rPr>
        <w:t xml:space="preserve">31 </w:t>
      </w:r>
      <w:r w:rsidRPr="007C1308">
        <w:rPr>
          <w:rFonts w:asciiTheme="majorBidi" w:eastAsia="MS Mincho" w:hAnsiTheme="majorBidi" w:cstheme="majorBidi" w:hint="cs"/>
          <w:sz w:val="28"/>
          <w:szCs w:val="28"/>
          <w:cs/>
        </w:rPr>
        <w:t xml:space="preserve">ธันวาคม </w:t>
      </w:r>
      <w:r w:rsidRPr="007C1308">
        <w:rPr>
          <w:rFonts w:asciiTheme="majorBidi" w:eastAsia="MS Mincho" w:hAnsiTheme="majorBidi" w:cstheme="majorBidi"/>
          <w:sz w:val="28"/>
          <w:szCs w:val="28"/>
        </w:rPr>
        <w:t xml:space="preserve">2565 </w:t>
      </w:r>
      <w:r w:rsidRPr="007C1308">
        <w:rPr>
          <w:rFonts w:asciiTheme="majorBidi" w:eastAsia="MS Mincho" w:hAnsiTheme="majorBidi" w:cstheme="majorBidi"/>
          <w:sz w:val="28"/>
          <w:szCs w:val="28"/>
          <w:cs/>
        </w:rPr>
        <w:t>วงเงินสินเชื่อกับสถาบันการเงินของบริษัทย่อยแห่งหนึ่งจำนวน</w:t>
      </w:r>
      <w:r w:rsidRPr="007C1308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4134CD" w:rsidRPr="007C1308">
        <w:rPr>
          <w:rFonts w:asciiTheme="majorBidi" w:eastAsia="MS Mincho" w:hAnsiTheme="majorBidi" w:cstheme="majorBidi"/>
          <w:sz w:val="28"/>
          <w:szCs w:val="28"/>
        </w:rPr>
        <w:t>3</w:t>
      </w:r>
      <w:r w:rsidR="00EE53DB" w:rsidRPr="007C1308">
        <w:rPr>
          <w:rFonts w:asciiTheme="majorBidi" w:eastAsia="MS Mincho" w:hAnsiTheme="majorBidi" w:cstheme="majorBidi"/>
          <w:sz w:val="28"/>
          <w:szCs w:val="28"/>
        </w:rPr>
        <w:t>.00</w:t>
      </w:r>
      <w:r w:rsidRPr="007C1308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7C1308">
        <w:rPr>
          <w:rFonts w:asciiTheme="majorBidi" w:eastAsia="MS Mincho" w:hAnsiTheme="majorBidi" w:cstheme="majorBidi"/>
          <w:sz w:val="28"/>
          <w:szCs w:val="28"/>
          <w:cs/>
        </w:rPr>
        <w:t>ล้านดอลลาร์</w:t>
      </w:r>
      <w:r w:rsidR="007D0E69" w:rsidRPr="007C1308">
        <w:rPr>
          <w:rFonts w:asciiTheme="majorBidi" w:eastAsia="MS Mincho" w:hAnsiTheme="majorBidi" w:cstheme="majorBidi" w:hint="cs"/>
          <w:sz w:val="28"/>
          <w:szCs w:val="28"/>
          <w:cs/>
        </w:rPr>
        <w:t>ส</w:t>
      </w:r>
      <w:r w:rsidRPr="007C1308">
        <w:rPr>
          <w:rFonts w:asciiTheme="majorBidi" w:eastAsia="MS Mincho" w:hAnsiTheme="majorBidi" w:cstheme="majorBidi"/>
          <w:sz w:val="28"/>
          <w:szCs w:val="28"/>
          <w:cs/>
        </w:rPr>
        <w:t>หรัฐอเมริกา</w:t>
      </w:r>
      <w:r w:rsidR="007D0E69" w:rsidRPr="007C1308">
        <w:rPr>
          <w:rFonts w:asciiTheme="majorBidi" w:eastAsia="MS Mincho" w:hAnsiTheme="majorBidi" w:cstheme="majorBidi" w:hint="cs"/>
          <w:sz w:val="28"/>
          <w:szCs w:val="28"/>
          <w:cs/>
        </w:rPr>
        <w:t xml:space="preserve"> </w:t>
      </w:r>
      <w:r w:rsidRPr="007C1308">
        <w:rPr>
          <w:rFonts w:asciiTheme="majorBidi" w:eastAsia="MS Mincho" w:hAnsiTheme="majorBidi" w:cstheme="majorBidi"/>
          <w:sz w:val="28"/>
          <w:szCs w:val="28"/>
          <w:cs/>
        </w:rPr>
        <w:t xml:space="preserve">ค้ำประกันโดยบริษัท </w:t>
      </w:r>
      <w:r w:rsidRPr="007C1308">
        <w:rPr>
          <w:rFonts w:asciiTheme="majorBidi" w:eastAsia="MS Mincho" w:hAnsiTheme="majorBidi" w:cstheme="majorBidi"/>
          <w:i/>
          <w:iCs/>
          <w:sz w:val="28"/>
          <w:szCs w:val="28"/>
        </w:rPr>
        <w:t xml:space="preserve">(31 </w:t>
      </w:r>
      <w:r w:rsidRPr="007C1308">
        <w:rPr>
          <w:rFonts w:asciiTheme="majorBidi" w:eastAsia="MS Mincho" w:hAnsiTheme="majorBidi" w:cstheme="majorBidi"/>
          <w:i/>
          <w:iCs/>
          <w:sz w:val="28"/>
          <w:szCs w:val="28"/>
          <w:cs/>
        </w:rPr>
        <w:t xml:space="preserve">ธันวาคม </w:t>
      </w:r>
      <w:r w:rsidRPr="007C1308">
        <w:rPr>
          <w:rFonts w:asciiTheme="majorBidi" w:eastAsia="MS Mincho" w:hAnsiTheme="majorBidi" w:cstheme="majorBidi"/>
          <w:i/>
          <w:iCs/>
          <w:sz w:val="28"/>
          <w:szCs w:val="28"/>
        </w:rPr>
        <w:t xml:space="preserve">2564: 3.00 </w:t>
      </w:r>
      <w:r w:rsidRPr="007C1308">
        <w:rPr>
          <w:rFonts w:asciiTheme="majorBidi" w:eastAsia="MS Mincho" w:hAnsiTheme="majorBidi" w:cstheme="majorBidi"/>
          <w:i/>
          <w:iCs/>
          <w:sz w:val="28"/>
          <w:szCs w:val="28"/>
          <w:cs/>
        </w:rPr>
        <w:t>ล้านดอลลาร์สหรัฐอเมริกา</w:t>
      </w:r>
      <w:r w:rsidRPr="007C1308">
        <w:rPr>
          <w:rFonts w:asciiTheme="majorBidi" w:eastAsia="MS Mincho" w:hAnsiTheme="majorBidi" w:cstheme="majorBidi"/>
          <w:i/>
          <w:iCs/>
          <w:sz w:val="28"/>
          <w:szCs w:val="28"/>
        </w:rPr>
        <w:t>)</w:t>
      </w:r>
    </w:p>
    <w:p w14:paraId="440879F7" w14:textId="77777777" w:rsidR="007D3FE7" w:rsidRPr="007C1308" w:rsidRDefault="007D3FE7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sz w:val="20"/>
          <w:szCs w:val="20"/>
          <w:cs/>
        </w:rPr>
      </w:pPr>
    </w:p>
    <w:p w14:paraId="73F2B24C" w14:textId="77777777" w:rsidR="00CC75F9" w:rsidRPr="007C1308" w:rsidRDefault="00CC75F9" w:rsidP="001927AE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 w:hanging="360"/>
        <w:rPr>
          <w:rFonts w:asciiTheme="majorBidi" w:eastAsia="MS Mincho" w:hAnsiTheme="majorBidi" w:cstheme="majorBidi"/>
          <w:b/>
          <w:bCs/>
          <w:sz w:val="28"/>
          <w:szCs w:val="28"/>
        </w:rPr>
      </w:pPr>
      <w:r w:rsidRPr="007C1308">
        <w:rPr>
          <w:rFonts w:asciiTheme="majorBidi" w:eastAsia="MS Mincho" w:hAnsiTheme="majorBidi" w:cstheme="majorBidi"/>
          <w:b/>
          <w:bCs/>
          <w:sz w:val="28"/>
          <w:szCs w:val="28"/>
          <w:cs/>
        </w:rPr>
        <w:t>สัญญาบริการอื่นๆ</w:t>
      </w:r>
    </w:p>
    <w:p w14:paraId="40AF1621" w14:textId="77777777" w:rsidR="00CC75F9" w:rsidRPr="007C1308" w:rsidRDefault="00CC75F9" w:rsidP="001927AE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 w:hanging="360"/>
        <w:rPr>
          <w:rFonts w:asciiTheme="majorBidi" w:eastAsia="MS Mincho" w:hAnsiTheme="majorBidi" w:cstheme="majorBidi"/>
          <w:b/>
          <w:bCs/>
          <w:sz w:val="20"/>
          <w:szCs w:val="20"/>
          <w:cs/>
        </w:rPr>
      </w:pPr>
    </w:p>
    <w:p w14:paraId="17F0C808" w14:textId="77777777" w:rsidR="00CC75F9" w:rsidRPr="007C1308" w:rsidRDefault="00CC75F9" w:rsidP="001927AE">
      <w:pPr>
        <w:ind w:left="540"/>
        <w:rPr>
          <w:rFonts w:asciiTheme="majorBidi" w:hAnsiTheme="majorBidi" w:cstheme="majorBidi"/>
          <w:i/>
          <w:iCs/>
          <w:sz w:val="28"/>
          <w:szCs w:val="28"/>
          <w:lang w:eastAsia="x-none"/>
        </w:rPr>
      </w:pPr>
      <w:r w:rsidRPr="007C1308">
        <w:rPr>
          <w:rFonts w:asciiTheme="majorBidi" w:hAnsiTheme="majorBidi" w:cstheme="majorBidi"/>
          <w:i/>
          <w:iCs/>
          <w:sz w:val="28"/>
          <w:szCs w:val="28"/>
          <w:cs/>
          <w:lang w:eastAsia="x-none"/>
        </w:rPr>
        <w:t>สัญญาให้บริการตามสัญญาการโอนธุรกิจ</w:t>
      </w:r>
    </w:p>
    <w:p w14:paraId="0B369ECB" w14:textId="77777777" w:rsidR="00CC75F9" w:rsidRPr="007C1308" w:rsidRDefault="00CC75F9" w:rsidP="001927AE">
      <w:pPr>
        <w:ind w:left="540"/>
        <w:rPr>
          <w:rFonts w:asciiTheme="majorBidi" w:hAnsiTheme="majorBidi" w:cstheme="majorBidi"/>
          <w:i/>
          <w:iCs/>
          <w:sz w:val="20"/>
          <w:szCs w:val="20"/>
          <w:lang w:eastAsia="x-none"/>
        </w:rPr>
      </w:pPr>
    </w:p>
    <w:p w14:paraId="49769AF3" w14:textId="42D64518" w:rsidR="00CC75F9" w:rsidRPr="007C1308" w:rsidRDefault="00CC75F9" w:rsidP="001927A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C1308">
        <w:rPr>
          <w:rFonts w:asciiTheme="majorBidi" w:hAnsiTheme="majorBidi" w:cstheme="majorBidi"/>
          <w:sz w:val="28"/>
          <w:szCs w:val="28"/>
          <w:cs/>
          <w:lang w:val="en-GB"/>
        </w:rPr>
        <w:t xml:space="preserve">จากการที่ บริษัท วีเซิร์ฟพลัส จำกัด ได้ซื้อส่วนงานธุรกิจบริการ </w:t>
      </w:r>
      <w:r w:rsidRPr="007C1308">
        <w:rPr>
          <w:rFonts w:asciiTheme="majorBidi" w:hAnsiTheme="majorBidi" w:cstheme="majorBidi"/>
          <w:sz w:val="28"/>
          <w:szCs w:val="28"/>
          <w:lang w:val="en-GB"/>
        </w:rPr>
        <w:t xml:space="preserve">IT </w:t>
      </w:r>
      <w:r w:rsidRPr="007C1308">
        <w:rPr>
          <w:rFonts w:asciiTheme="majorBidi" w:hAnsiTheme="majorBidi" w:cstheme="majorBidi"/>
          <w:sz w:val="28"/>
          <w:szCs w:val="28"/>
          <w:cs/>
          <w:lang w:val="en-GB"/>
        </w:rPr>
        <w:t xml:space="preserve">จาก บริษัท วีเอสที อีซีเอส (ประเทศไทย) จำกัด วันที่ </w:t>
      </w:r>
      <w:r w:rsidR="007D0E69" w:rsidRPr="007C1308">
        <w:rPr>
          <w:rFonts w:asciiTheme="majorBidi" w:hAnsiTheme="majorBidi" w:cstheme="majorBidi"/>
          <w:sz w:val="28"/>
          <w:szCs w:val="28"/>
        </w:rPr>
        <w:t xml:space="preserve">23 </w:t>
      </w:r>
      <w:r w:rsidRPr="007C1308">
        <w:rPr>
          <w:rFonts w:asciiTheme="majorBidi" w:hAnsiTheme="majorBidi" w:cstheme="majorBidi"/>
          <w:sz w:val="28"/>
          <w:szCs w:val="28"/>
          <w:cs/>
          <w:lang w:val="en-GB"/>
        </w:rPr>
        <w:t xml:space="preserve">สิงหาคม </w:t>
      </w:r>
      <w:r w:rsidR="007D0E69" w:rsidRPr="007C1308">
        <w:rPr>
          <w:rFonts w:asciiTheme="majorBidi" w:hAnsiTheme="majorBidi" w:cstheme="majorBidi"/>
          <w:sz w:val="28"/>
          <w:szCs w:val="28"/>
        </w:rPr>
        <w:t xml:space="preserve">2559 </w:t>
      </w:r>
      <w:r w:rsidRPr="007C1308">
        <w:rPr>
          <w:rFonts w:asciiTheme="majorBidi" w:hAnsiTheme="majorBidi" w:cstheme="majorBidi"/>
          <w:sz w:val="28"/>
          <w:szCs w:val="28"/>
          <w:cs/>
          <w:lang w:val="en-GB"/>
        </w:rPr>
        <w:t xml:space="preserve">จำนวน </w:t>
      </w:r>
      <w:r w:rsidR="009A34A0" w:rsidRPr="007C1308">
        <w:rPr>
          <w:rFonts w:asciiTheme="majorBidi" w:hAnsiTheme="majorBidi" w:cstheme="majorBidi"/>
          <w:sz w:val="28"/>
          <w:szCs w:val="28"/>
        </w:rPr>
        <w:t xml:space="preserve">14.45 </w:t>
      </w:r>
      <w:r w:rsidRPr="007C1308">
        <w:rPr>
          <w:rFonts w:asciiTheme="majorBidi" w:hAnsiTheme="majorBidi" w:cstheme="majorBidi"/>
          <w:sz w:val="28"/>
          <w:szCs w:val="28"/>
          <w:cs/>
          <w:lang w:val="en-GB"/>
        </w:rPr>
        <w:t>ล้านบาท (มูลค่าตามบัญชี ณ วันที่</w:t>
      </w:r>
      <w:r w:rsidR="00EE53DB" w:rsidRPr="007C1308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EE53DB" w:rsidRPr="007C1308">
        <w:rPr>
          <w:rFonts w:asciiTheme="majorBidi" w:hAnsiTheme="majorBidi" w:cstheme="majorBidi"/>
          <w:sz w:val="28"/>
          <w:szCs w:val="28"/>
        </w:rPr>
        <w:t xml:space="preserve">21 </w:t>
      </w:r>
      <w:r w:rsidRPr="007C1308">
        <w:rPr>
          <w:rFonts w:asciiTheme="majorBidi" w:hAnsiTheme="majorBidi" w:cstheme="majorBidi"/>
          <w:sz w:val="28"/>
          <w:szCs w:val="28"/>
          <w:cs/>
          <w:lang w:val="en-GB"/>
        </w:rPr>
        <w:t xml:space="preserve">ธันวาคม </w:t>
      </w:r>
      <w:r w:rsidR="00EE53DB" w:rsidRPr="007C1308">
        <w:rPr>
          <w:rFonts w:asciiTheme="majorBidi" w:hAnsiTheme="majorBidi" w:cstheme="majorBidi"/>
          <w:sz w:val="28"/>
          <w:szCs w:val="28"/>
        </w:rPr>
        <w:t>2561</w:t>
      </w:r>
      <w:r w:rsidRPr="007C1308">
        <w:rPr>
          <w:rFonts w:asciiTheme="majorBidi" w:hAnsiTheme="majorBidi" w:cstheme="majorBidi"/>
          <w:sz w:val="28"/>
          <w:szCs w:val="28"/>
          <w:cs/>
          <w:lang w:val="en-GB"/>
        </w:rPr>
        <w:t>) ซึ่งมีกำหนดชำระในปี</w:t>
      </w:r>
      <w:r w:rsidR="00EE53DB" w:rsidRPr="007C1308">
        <w:rPr>
          <w:rFonts w:asciiTheme="majorBidi" w:hAnsiTheme="majorBidi" w:cstheme="majorBidi"/>
          <w:sz w:val="28"/>
          <w:szCs w:val="28"/>
          <w:lang w:val="en-GB"/>
        </w:rPr>
        <w:t xml:space="preserve"> 2562</w:t>
      </w:r>
      <w:r w:rsidR="007D0E69" w:rsidRPr="007C1308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7C1308">
        <w:rPr>
          <w:rFonts w:asciiTheme="majorBidi" w:hAnsiTheme="majorBidi" w:cstheme="majorBidi"/>
          <w:sz w:val="28"/>
          <w:szCs w:val="28"/>
          <w:cs/>
          <w:lang w:val="en-GB"/>
        </w:rPr>
        <w:t xml:space="preserve">โดยรับโอนบุคลากร อุปกรณ์ และสัญญาในการดำเนินงานต่างๆ ภายใต้เงื่อนไขใน </w:t>
      </w:r>
      <w:r w:rsidRPr="007C1308">
        <w:rPr>
          <w:rFonts w:asciiTheme="majorBidi" w:hAnsiTheme="majorBidi" w:cstheme="majorBidi"/>
          <w:sz w:val="28"/>
          <w:szCs w:val="28"/>
          <w:lang w:val="en-GB"/>
        </w:rPr>
        <w:t xml:space="preserve">Business Transfer Agreement </w:t>
      </w:r>
      <w:r w:rsidRPr="007C1308">
        <w:rPr>
          <w:rFonts w:asciiTheme="majorBidi" w:hAnsiTheme="majorBidi" w:cstheme="majorBidi"/>
          <w:sz w:val="28"/>
          <w:szCs w:val="28"/>
          <w:cs/>
          <w:lang w:val="en-GB"/>
        </w:rPr>
        <w:t xml:space="preserve">และ </w:t>
      </w:r>
      <w:r w:rsidRPr="007C1308">
        <w:rPr>
          <w:rFonts w:asciiTheme="majorBidi" w:hAnsiTheme="majorBidi" w:cstheme="majorBidi"/>
          <w:sz w:val="28"/>
          <w:szCs w:val="28"/>
          <w:lang w:val="en-GB"/>
        </w:rPr>
        <w:t xml:space="preserve">Service Level Agreement </w:t>
      </w:r>
      <w:r w:rsidRPr="007C1308">
        <w:rPr>
          <w:rFonts w:asciiTheme="majorBidi" w:hAnsiTheme="majorBidi" w:cstheme="majorBidi"/>
          <w:sz w:val="28"/>
          <w:szCs w:val="28"/>
          <w:cs/>
          <w:lang w:val="en-GB"/>
        </w:rPr>
        <w:t>บริษัท วีเอสที อีซีเอส (ประเทศไทย) จำกัด ได้มอบหมายให้ บริษัท วีเซิร์ฟพลัส จำกัด เป็น</w:t>
      </w:r>
      <w:r w:rsidR="00A327CF" w:rsidRPr="007C1308">
        <w:rPr>
          <w:rFonts w:asciiTheme="majorBidi" w:hAnsiTheme="majorBidi" w:cstheme="majorBidi"/>
          <w:sz w:val="28"/>
          <w:szCs w:val="28"/>
          <w:cs/>
          <w:lang w:val="en-GB"/>
        </w:rPr>
        <w:br/>
      </w:r>
      <w:r w:rsidRPr="007C1308">
        <w:rPr>
          <w:rFonts w:asciiTheme="majorBidi" w:hAnsiTheme="majorBidi" w:cstheme="majorBidi"/>
          <w:sz w:val="28"/>
          <w:szCs w:val="28"/>
          <w:cs/>
          <w:lang w:val="en-GB"/>
        </w:rPr>
        <w:t>ผู้ให้บริการแก่ลูกค้า ซึ่งมีการแบ่งสัดส่วนรายได้กันในแต่ละสัญญาของแต่ละประเภทในอัตราที่ตกลงกัน สัญญา</w:t>
      </w:r>
      <w:r w:rsidR="004A1BB9" w:rsidRPr="007C1308">
        <w:rPr>
          <w:rFonts w:asciiTheme="majorBidi" w:hAnsiTheme="majorBidi" w:cstheme="majorBidi"/>
          <w:sz w:val="28"/>
          <w:szCs w:val="28"/>
          <w:lang w:val="en-GB"/>
        </w:rPr>
        <w:br/>
      </w:r>
      <w:r w:rsidRPr="007C1308">
        <w:rPr>
          <w:rFonts w:asciiTheme="majorBidi" w:hAnsiTheme="majorBidi" w:cstheme="majorBidi"/>
          <w:sz w:val="28"/>
          <w:szCs w:val="28"/>
          <w:cs/>
          <w:lang w:val="en-GB"/>
        </w:rPr>
        <w:t xml:space="preserve">มีกำหนดระยะเวลาตั้งแต่วันที่ </w:t>
      </w:r>
      <w:r w:rsidR="009A34A0" w:rsidRPr="007C1308">
        <w:rPr>
          <w:rFonts w:asciiTheme="majorBidi" w:hAnsiTheme="majorBidi" w:cstheme="majorBidi"/>
          <w:sz w:val="28"/>
          <w:szCs w:val="28"/>
        </w:rPr>
        <w:t xml:space="preserve">1 </w:t>
      </w:r>
      <w:r w:rsidRPr="007C1308">
        <w:rPr>
          <w:rFonts w:asciiTheme="majorBidi" w:hAnsiTheme="majorBidi" w:cstheme="majorBidi"/>
          <w:sz w:val="28"/>
          <w:szCs w:val="28"/>
          <w:cs/>
          <w:lang w:val="en-GB"/>
        </w:rPr>
        <w:t xml:space="preserve">กันยายน </w:t>
      </w:r>
      <w:r w:rsidR="00FA0994" w:rsidRPr="007C1308">
        <w:rPr>
          <w:rFonts w:asciiTheme="majorBidi" w:hAnsiTheme="majorBidi" w:cstheme="majorBidi"/>
          <w:sz w:val="28"/>
          <w:szCs w:val="28"/>
        </w:rPr>
        <w:t xml:space="preserve">2559 </w:t>
      </w:r>
      <w:r w:rsidRPr="007C1308">
        <w:rPr>
          <w:rFonts w:asciiTheme="majorBidi" w:hAnsiTheme="majorBidi" w:cstheme="majorBidi"/>
          <w:sz w:val="28"/>
          <w:szCs w:val="28"/>
          <w:cs/>
          <w:lang w:val="en-GB"/>
        </w:rPr>
        <w:t xml:space="preserve">ถึงวันที่ </w:t>
      </w:r>
      <w:r w:rsidR="00FA0994" w:rsidRPr="007C1308">
        <w:rPr>
          <w:rFonts w:asciiTheme="majorBidi" w:hAnsiTheme="majorBidi" w:cstheme="majorBidi"/>
          <w:sz w:val="28"/>
          <w:szCs w:val="28"/>
        </w:rPr>
        <w:t xml:space="preserve">31 </w:t>
      </w:r>
      <w:r w:rsidRPr="007C1308">
        <w:rPr>
          <w:rFonts w:asciiTheme="majorBidi" w:hAnsiTheme="majorBidi" w:cstheme="majorBidi"/>
          <w:sz w:val="28"/>
          <w:szCs w:val="28"/>
          <w:cs/>
          <w:lang w:val="en-GB"/>
        </w:rPr>
        <w:t xml:space="preserve">กรกฎาคม </w:t>
      </w:r>
      <w:r w:rsidR="00FA0994" w:rsidRPr="007C1308">
        <w:rPr>
          <w:rFonts w:asciiTheme="majorBidi" w:hAnsiTheme="majorBidi" w:cstheme="majorBidi"/>
          <w:sz w:val="28"/>
          <w:szCs w:val="28"/>
        </w:rPr>
        <w:t xml:space="preserve">2566 </w:t>
      </w:r>
      <w:r w:rsidR="00A327CF" w:rsidRPr="007C1308">
        <w:rPr>
          <w:rFonts w:asciiTheme="majorBidi" w:hAnsiTheme="majorBidi" w:cstheme="majorBidi"/>
          <w:sz w:val="28"/>
          <w:szCs w:val="28"/>
          <w:cs/>
          <w:lang w:val="en-GB"/>
        </w:rPr>
        <w:t>บริษัท วีเซิร์ฟพลัส จำกัด ได้ชำระเจ้าหนี้</w:t>
      </w:r>
      <w:r w:rsidR="004A1BB9" w:rsidRPr="007C1308">
        <w:rPr>
          <w:rFonts w:asciiTheme="majorBidi" w:hAnsiTheme="majorBidi" w:cstheme="majorBidi"/>
          <w:sz w:val="28"/>
          <w:szCs w:val="28"/>
          <w:lang w:val="en-GB"/>
        </w:rPr>
        <w:br/>
      </w:r>
      <w:r w:rsidR="00A327CF" w:rsidRPr="007C1308">
        <w:rPr>
          <w:rFonts w:asciiTheme="majorBidi" w:hAnsiTheme="majorBidi" w:cstheme="majorBidi"/>
          <w:sz w:val="28"/>
          <w:szCs w:val="28"/>
          <w:cs/>
          <w:lang w:val="en-GB"/>
        </w:rPr>
        <w:t xml:space="preserve">ค่าซื้อธุรกิจแล้วทั้งจำนวนในปี </w:t>
      </w:r>
      <w:r w:rsidR="00FA0994" w:rsidRPr="007C1308">
        <w:rPr>
          <w:rFonts w:asciiTheme="majorBidi" w:hAnsiTheme="majorBidi" w:cstheme="majorBidi"/>
          <w:sz w:val="28"/>
          <w:szCs w:val="28"/>
        </w:rPr>
        <w:t>2562</w:t>
      </w:r>
    </w:p>
    <w:p w14:paraId="662347DF" w14:textId="77777777" w:rsidR="00CC75F9" w:rsidRPr="007C1308" w:rsidRDefault="00CC75F9" w:rsidP="001927AE">
      <w:pPr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2892FEB" w14:textId="28FB722C" w:rsidR="00CC75F9" w:rsidRPr="007C1308" w:rsidRDefault="00CC75F9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28"/>
          <w:szCs w:val="28"/>
        </w:rPr>
      </w:pPr>
      <w:r w:rsidRPr="007C1308">
        <w:rPr>
          <w:rFonts w:asciiTheme="majorBidi" w:hAnsiTheme="majorBidi" w:cstheme="majorBidi"/>
          <w:sz w:val="28"/>
          <w:szCs w:val="28"/>
          <w:cs/>
        </w:rPr>
        <w:t xml:space="preserve">ในเดือนสิงหาคม </w:t>
      </w:r>
      <w:r w:rsidR="00FA0994" w:rsidRPr="007C1308">
        <w:rPr>
          <w:rFonts w:asciiTheme="majorBidi" w:hAnsiTheme="majorBidi" w:cstheme="majorBidi"/>
          <w:sz w:val="28"/>
          <w:szCs w:val="28"/>
        </w:rPr>
        <w:t xml:space="preserve">2560 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บริษัท วีเอสที อีซีเอส (ประเทศไทย) จำกัด เข้าทำสัญญาโอนสิทธิและหนี้สินภายใต้สัญญา </w:t>
      </w:r>
      <w:r w:rsidRPr="007C1308">
        <w:rPr>
          <w:rFonts w:asciiTheme="majorBidi" w:hAnsiTheme="majorBidi" w:cstheme="majorBidi"/>
          <w:sz w:val="28"/>
          <w:szCs w:val="28"/>
        </w:rPr>
        <w:t xml:space="preserve">Business Transfer Agreement 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ลงวันที่ </w:t>
      </w:r>
      <w:r w:rsidR="00FA0994" w:rsidRPr="007C1308">
        <w:rPr>
          <w:rFonts w:asciiTheme="majorBidi" w:hAnsiTheme="majorBidi" w:cstheme="majorBidi"/>
          <w:sz w:val="28"/>
          <w:szCs w:val="28"/>
        </w:rPr>
        <w:t xml:space="preserve">23 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สิงหาคม </w:t>
      </w:r>
      <w:r w:rsidR="00FA0994" w:rsidRPr="007C1308">
        <w:rPr>
          <w:rFonts w:asciiTheme="majorBidi" w:hAnsiTheme="majorBidi" w:cstheme="majorBidi"/>
          <w:sz w:val="28"/>
          <w:szCs w:val="28"/>
        </w:rPr>
        <w:t xml:space="preserve">2559 </w:t>
      </w:r>
      <w:r w:rsidRPr="007C1308">
        <w:rPr>
          <w:rFonts w:asciiTheme="majorBidi" w:hAnsiTheme="majorBidi" w:cstheme="majorBidi"/>
          <w:sz w:val="28"/>
          <w:szCs w:val="28"/>
          <w:cs/>
        </w:rPr>
        <w:t>ให้แก่บริษัท วีเอสที อีซีเอส เซอร์วิสเซส (ประเทศไทย) จำกัด ซึ่งเป็นบริษัทย่อยของ บริษัท วีเอสที อีซีเอส (ประเทศไทย) จำกัด</w:t>
      </w:r>
    </w:p>
    <w:p w14:paraId="3219EAFD" w14:textId="77777777" w:rsidR="006076B6" w:rsidRPr="007C1308" w:rsidRDefault="006076B6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28"/>
          <w:szCs w:val="28"/>
        </w:rPr>
      </w:pPr>
    </w:p>
    <w:p w14:paraId="0F0F7D52" w14:textId="77777777" w:rsidR="006076B6" w:rsidRPr="007C1308" w:rsidRDefault="006076B6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28"/>
          <w:szCs w:val="28"/>
        </w:rPr>
      </w:pPr>
    </w:p>
    <w:p w14:paraId="2DBAF56C" w14:textId="77777777" w:rsidR="006076B6" w:rsidRPr="007C1308" w:rsidRDefault="006076B6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28"/>
          <w:szCs w:val="28"/>
        </w:rPr>
      </w:pPr>
    </w:p>
    <w:p w14:paraId="78E32304" w14:textId="77777777" w:rsidR="006076B6" w:rsidRPr="007C1308" w:rsidRDefault="006076B6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28"/>
          <w:szCs w:val="28"/>
        </w:rPr>
      </w:pPr>
    </w:p>
    <w:p w14:paraId="2D36408E" w14:textId="77777777" w:rsidR="006076B6" w:rsidRPr="007C1308" w:rsidRDefault="006076B6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28"/>
          <w:szCs w:val="28"/>
        </w:rPr>
      </w:pPr>
    </w:p>
    <w:p w14:paraId="14003885" w14:textId="77777777" w:rsidR="001A7289" w:rsidRPr="007C1308" w:rsidRDefault="001A7289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784FA64" w14:textId="77777777" w:rsidR="00CC75F9" w:rsidRPr="007C1308" w:rsidRDefault="00CC75F9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  <w:r w:rsidRPr="007C1308">
        <w:rPr>
          <w:rFonts w:asciiTheme="majorBidi" w:hAnsiTheme="majorBidi" w:cstheme="majorBidi"/>
          <w:i/>
          <w:iCs/>
          <w:sz w:val="28"/>
          <w:szCs w:val="28"/>
        </w:rPr>
        <w:lastRenderedPageBreak/>
        <w:t>Service Level Agreement</w:t>
      </w:r>
    </w:p>
    <w:p w14:paraId="7386B161" w14:textId="77777777" w:rsidR="00CC75F9" w:rsidRPr="007C1308" w:rsidRDefault="00CC75F9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0"/>
          <w:szCs w:val="20"/>
        </w:rPr>
      </w:pPr>
    </w:p>
    <w:p w14:paraId="1FFD40BE" w14:textId="06AD6BAD" w:rsidR="00FD4338" w:rsidRPr="007C1308" w:rsidRDefault="00CC75F9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28"/>
          <w:szCs w:val="28"/>
        </w:rPr>
      </w:pPr>
      <w:r w:rsidRPr="007C1308">
        <w:rPr>
          <w:rFonts w:asciiTheme="majorBidi" w:hAnsiTheme="majorBidi" w:cstheme="majorBidi"/>
          <w:sz w:val="28"/>
          <w:szCs w:val="28"/>
          <w:cs/>
        </w:rPr>
        <w:t xml:space="preserve">บริษัท วีเซิร์ฟพลัส จำกัดเข้าทำสัญญา </w:t>
      </w:r>
      <w:r w:rsidRPr="007C1308">
        <w:rPr>
          <w:rFonts w:asciiTheme="majorBidi" w:hAnsiTheme="majorBidi" w:cstheme="majorBidi"/>
          <w:sz w:val="28"/>
          <w:szCs w:val="28"/>
        </w:rPr>
        <w:t xml:space="preserve">Service Level Agreement </w:t>
      </w:r>
      <w:r w:rsidRPr="007C1308">
        <w:rPr>
          <w:rFonts w:asciiTheme="majorBidi" w:hAnsiTheme="majorBidi" w:cstheme="majorBidi"/>
          <w:sz w:val="28"/>
          <w:szCs w:val="28"/>
          <w:cs/>
        </w:rPr>
        <w:t>กับบริษัท วีเอสที อีซีเอส เซอร์วิสเซส (ประเทศไทย) จำกัด โดยให้สิทธิ บริษัท วีเซิร์ฟพลัส จำกัด ในการให้บริการแก่ บริษัท วีเอสที อีซีเอส เซอร์วิสเซส (ประเทศไทย) จำกัด ซึ่งมีการแบ่งสัดส่วนรายได้กันในแต่ละสัญญาของแต่ละประเภทในอัตราที่ตกลงกัน สัญญามีกำหนดระยะเวลาตั้งแต่วันที่</w:t>
      </w:r>
      <w:r w:rsidR="005D1029" w:rsidRPr="007C130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E3BEE" w:rsidRPr="007C1308">
        <w:rPr>
          <w:rFonts w:asciiTheme="majorBidi" w:hAnsiTheme="majorBidi" w:cstheme="majorBidi"/>
          <w:sz w:val="28"/>
          <w:szCs w:val="28"/>
        </w:rPr>
        <w:t xml:space="preserve">1 </w:t>
      </w:r>
      <w:r w:rsidR="004C6235" w:rsidRPr="007C1308">
        <w:rPr>
          <w:rFonts w:asciiTheme="majorBidi" w:hAnsiTheme="majorBidi" w:cstheme="majorBidi"/>
          <w:sz w:val="28"/>
          <w:szCs w:val="28"/>
          <w:cs/>
        </w:rPr>
        <w:t>มกราคม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E3BEE" w:rsidRPr="007C1308">
        <w:rPr>
          <w:rFonts w:asciiTheme="majorBidi" w:hAnsiTheme="majorBidi" w:cstheme="majorBidi"/>
          <w:sz w:val="28"/>
          <w:szCs w:val="28"/>
        </w:rPr>
        <w:t xml:space="preserve">2563 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ถึงวันที่ </w:t>
      </w:r>
      <w:r w:rsidR="008E3BEE" w:rsidRPr="007C1308">
        <w:rPr>
          <w:rFonts w:asciiTheme="majorBidi" w:hAnsiTheme="majorBidi" w:cstheme="majorBidi"/>
          <w:sz w:val="28"/>
          <w:szCs w:val="28"/>
        </w:rPr>
        <w:t xml:space="preserve">31 </w:t>
      </w:r>
      <w:r w:rsidR="004C6235" w:rsidRPr="007C1308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E3BEE" w:rsidRPr="007C1308">
        <w:rPr>
          <w:rFonts w:asciiTheme="majorBidi" w:hAnsiTheme="majorBidi" w:cstheme="majorBidi"/>
          <w:sz w:val="28"/>
          <w:szCs w:val="28"/>
        </w:rPr>
        <w:t>2565</w:t>
      </w:r>
      <w:r w:rsidR="0069473C" w:rsidRPr="007C1308">
        <w:rPr>
          <w:rFonts w:asciiTheme="majorBidi" w:hAnsiTheme="majorBidi" w:cstheme="majorBidi" w:hint="cs"/>
          <w:sz w:val="28"/>
          <w:szCs w:val="28"/>
          <w:cs/>
        </w:rPr>
        <w:t xml:space="preserve"> ซึ่งขณะนี้อยู่ในระหว่างการเจรจาต่อสัญญา</w:t>
      </w:r>
    </w:p>
    <w:p w14:paraId="17593BC2" w14:textId="77777777" w:rsidR="005E45D4" w:rsidRPr="007C1308" w:rsidRDefault="005E45D4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28"/>
          <w:szCs w:val="28"/>
        </w:rPr>
      </w:pPr>
    </w:p>
    <w:p w14:paraId="0123072E" w14:textId="7CD37E0E" w:rsidR="00BC738F" w:rsidRPr="007C1308" w:rsidRDefault="007E56DD" w:rsidP="001927AE">
      <w:pPr>
        <w:pStyle w:val="Heading6"/>
        <w:ind w:left="540" w:hanging="540"/>
        <w:jc w:val="both"/>
        <w:rPr>
          <w:rFonts w:asciiTheme="majorBidi" w:hAnsiTheme="majorBidi" w:cstheme="majorBidi"/>
          <w:sz w:val="28"/>
          <w:szCs w:val="28"/>
        </w:rPr>
      </w:pPr>
      <w:r w:rsidRPr="007C1308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7233A8" w:rsidRPr="007C1308">
        <w:rPr>
          <w:rFonts w:asciiTheme="majorBidi" w:hAnsiTheme="majorBidi" w:cstheme="majorBidi"/>
          <w:sz w:val="28"/>
          <w:szCs w:val="28"/>
          <w:lang w:val="en-US"/>
        </w:rPr>
        <w:t>9</w:t>
      </w:r>
      <w:r w:rsidR="00BC738F" w:rsidRPr="007C1308">
        <w:rPr>
          <w:rFonts w:asciiTheme="majorBidi" w:hAnsiTheme="majorBidi" w:cstheme="majorBidi"/>
          <w:sz w:val="28"/>
          <w:szCs w:val="28"/>
          <w:lang w:val="en-US"/>
        </w:rPr>
        <w:tab/>
      </w:r>
      <w:r w:rsidR="00BC738F" w:rsidRPr="007C1308">
        <w:rPr>
          <w:rFonts w:asciiTheme="majorBidi" w:hAnsiTheme="majorBidi" w:cstheme="majorBidi"/>
          <w:sz w:val="28"/>
          <w:szCs w:val="28"/>
          <w:cs/>
        </w:rPr>
        <w:t>สัญญาการ</w:t>
      </w:r>
      <w:r w:rsidR="00BC738F" w:rsidRPr="007C1308">
        <w:rPr>
          <w:rFonts w:asciiTheme="majorBidi" w:hAnsiTheme="majorBidi" w:cstheme="majorBidi"/>
          <w:sz w:val="28"/>
          <w:szCs w:val="28"/>
          <w:cs/>
          <w:lang w:val="en-US"/>
        </w:rPr>
        <w:t>โอน</w:t>
      </w:r>
      <w:r w:rsidR="00BC738F" w:rsidRPr="007C1308">
        <w:rPr>
          <w:rFonts w:asciiTheme="majorBidi" w:hAnsiTheme="majorBidi" w:cstheme="majorBidi"/>
          <w:sz w:val="28"/>
          <w:szCs w:val="28"/>
          <w:cs/>
        </w:rPr>
        <w:t>ธุรกิจ</w:t>
      </w:r>
    </w:p>
    <w:p w14:paraId="37D7103B" w14:textId="77777777" w:rsidR="00BC738F" w:rsidRPr="007C1308" w:rsidRDefault="00BC738F" w:rsidP="001927AE">
      <w:pPr>
        <w:pStyle w:val="a4"/>
        <w:tabs>
          <w:tab w:val="clear" w:pos="360"/>
          <w:tab w:val="clear" w:pos="720"/>
          <w:tab w:val="clear" w:pos="1080"/>
          <w:tab w:val="left" w:pos="450"/>
        </w:tabs>
        <w:ind w:left="547"/>
        <w:jc w:val="both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50967AD4" w14:textId="179EFDBC" w:rsidR="00BC738F" w:rsidRPr="007C1308" w:rsidRDefault="00BC738F" w:rsidP="001927AE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C1308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7E56DD" w:rsidRPr="007C1308">
        <w:rPr>
          <w:rFonts w:asciiTheme="majorBidi" w:hAnsiTheme="majorBidi" w:cstheme="majorBidi"/>
          <w:sz w:val="28"/>
          <w:szCs w:val="28"/>
        </w:rPr>
        <w:t>17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 ตุลาคม</w:t>
      </w:r>
      <w:r w:rsidRPr="007C1308">
        <w:rPr>
          <w:rFonts w:asciiTheme="majorBidi" w:hAnsiTheme="majorBidi" w:cstheme="majorBidi"/>
          <w:sz w:val="28"/>
          <w:szCs w:val="28"/>
        </w:rPr>
        <w:t xml:space="preserve"> </w:t>
      </w:r>
      <w:r w:rsidR="007E56DD" w:rsidRPr="007C1308">
        <w:rPr>
          <w:rFonts w:asciiTheme="majorBidi" w:hAnsiTheme="majorBidi" w:cstheme="majorBidi"/>
          <w:sz w:val="28"/>
          <w:szCs w:val="28"/>
        </w:rPr>
        <w:t>2561</w:t>
      </w:r>
      <w:r w:rsidRPr="007C1308">
        <w:rPr>
          <w:rFonts w:asciiTheme="majorBidi" w:hAnsiTheme="majorBidi" w:cstheme="majorBidi"/>
          <w:sz w:val="28"/>
          <w:szCs w:val="28"/>
        </w:rPr>
        <w:t xml:space="preserve"> </w:t>
      </w:r>
      <w:r w:rsidRPr="007C1308">
        <w:rPr>
          <w:rFonts w:asciiTheme="majorBidi" w:hAnsiTheme="majorBidi" w:cstheme="majorBidi"/>
          <w:sz w:val="28"/>
          <w:szCs w:val="28"/>
          <w:cs/>
        </w:rPr>
        <w:t>กลุ่มบริษัทได้มาซึ่งอำนาจควบคุมในบริษัท</w:t>
      </w:r>
      <w:r w:rsidRPr="007C1308">
        <w:rPr>
          <w:rFonts w:asciiTheme="majorBidi" w:hAnsiTheme="majorBidi" w:cstheme="majorBidi"/>
          <w:sz w:val="28"/>
          <w:szCs w:val="28"/>
        </w:rPr>
        <w:t xml:space="preserve"> </w:t>
      </w:r>
      <w:r w:rsidRPr="007C1308">
        <w:rPr>
          <w:rFonts w:asciiTheme="majorBidi" w:hAnsiTheme="majorBidi" w:cstheme="majorBidi"/>
          <w:sz w:val="28"/>
          <w:szCs w:val="28"/>
          <w:cs/>
        </w:rPr>
        <w:t>ไอ</w:t>
      </w:r>
      <w:r w:rsidRPr="007C1308">
        <w:rPr>
          <w:rFonts w:asciiTheme="majorBidi" w:hAnsiTheme="majorBidi" w:cstheme="majorBidi"/>
          <w:sz w:val="28"/>
          <w:szCs w:val="28"/>
        </w:rPr>
        <w:t>-</w:t>
      </w:r>
      <w:r w:rsidRPr="007C1308">
        <w:rPr>
          <w:rFonts w:asciiTheme="majorBidi" w:hAnsiTheme="majorBidi" w:cstheme="majorBidi"/>
          <w:sz w:val="28"/>
          <w:szCs w:val="28"/>
          <w:cs/>
        </w:rPr>
        <w:t>ซีเคียว จำกัด ซึ่งเป็นผู้ให้บริการเกี่ยวกับ</w:t>
      </w:r>
      <w:r w:rsidRPr="007C1308">
        <w:rPr>
          <w:rFonts w:asciiTheme="majorBidi" w:hAnsiTheme="majorBidi" w:cstheme="majorBidi"/>
          <w:sz w:val="28"/>
          <w:szCs w:val="28"/>
        </w:rPr>
        <w:br/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การเฝ้าระวังระบบรักษาความปลอดภัยทางคอมพิวเตอร์และระบบเครือข่าย </w:t>
      </w:r>
      <w:r w:rsidRPr="007C1308">
        <w:rPr>
          <w:rFonts w:asciiTheme="majorBidi" w:hAnsiTheme="majorBidi" w:cstheme="majorBidi"/>
          <w:sz w:val="28"/>
          <w:szCs w:val="28"/>
        </w:rPr>
        <w:t xml:space="preserve">(MSSP) 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ให้บริการศูนย์เฝ้าระวังระบบรักษาความปลอดภัยทางคอมพิวเตอร์และระบบเครือข่าย </w:t>
      </w:r>
      <w:r w:rsidRPr="007C1308">
        <w:rPr>
          <w:rFonts w:asciiTheme="majorBidi" w:hAnsiTheme="majorBidi" w:cstheme="majorBidi"/>
          <w:sz w:val="28"/>
          <w:szCs w:val="28"/>
        </w:rPr>
        <w:t xml:space="preserve">(SOC) </w:t>
      </w:r>
      <w:r w:rsidRPr="007C1308">
        <w:rPr>
          <w:rFonts w:asciiTheme="majorBidi" w:hAnsiTheme="majorBidi" w:cstheme="majorBidi"/>
          <w:sz w:val="28"/>
          <w:szCs w:val="28"/>
          <w:cs/>
        </w:rPr>
        <w:t>และให้คำปรึกษาเกี่ยวกับระบบรักษาความปลอดภัย</w:t>
      </w:r>
      <w:r w:rsidRPr="007C1308">
        <w:rPr>
          <w:rFonts w:asciiTheme="majorBidi" w:hAnsiTheme="majorBidi" w:cstheme="majorBidi"/>
          <w:sz w:val="28"/>
          <w:szCs w:val="28"/>
        </w:rPr>
        <w:t xml:space="preserve"> 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โดยการซื้อหุ้นทุนและสิทธิออกเสียงในบริษัทร้อยละ </w:t>
      </w:r>
      <w:r w:rsidR="007E56DD" w:rsidRPr="007C1308">
        <w:rPr>
          <w:rFonts w:asciiTheme="majorBidi" w:hAnsiTheme="majorBidi" w:cstheme="majorBidi"/>
          <w:sz w:val="28"/>
          <w:szCs w:val="28"/>
        </w:rPr>
        <w:t>100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 จากบุคคลที่ไม่เกี่ยวโยงกันของบริษัท </w:t>
      </w:r>
      <w:r w:rsidRPr="007C1308">
        <w:rPr>
          <w:rFonts w:asciiTheme="majorBidi" w:hAnsiTheme="majorBidi" w:cstheme="majorBidi"/>
          <w:sz w:val="28"/>
          <w:szCs w:val="28"/>
        </w:rPr>
        <w:t>(“</w:t>
      </w:r>
      <w:r w:rsidRPr="007C1308">
        <w:rPr>
          <w:rFonts w:asciiTheme="majorBidi" w:hAnsiTheme="majorBidi" w:cstheme="majorBidi"/>
          <w:sz w:val="28"/>
          <w:szCs w:val="28"/>
          <w:cs/>
        </w:rPr>
        <w:t>ผู้ขาย</w:t>
      </w:r>
      <w:r w:rsidRPr="007C1308">
        <w:rPr>
          <w:rFonts w:asciiTheme="majorBidi" w:hAnsiTheme="majorBidi" w:cstheme="majorBidi"/>
          <w:sz w:val="28"/>
          <w:szCs w:val="28"/>
        </w:rPr>
        <w:t>”)</w:t>
      </w:r>
    </w:p>
    <w:p w14:paraId="37F302B0" w14:textId="121B0026" w:rsidR="00BC738F" w:rsidRPr="007C1308" w:rsidRDefault="00BC738F" w:rsidP="001927AE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4F5B953" w14:textId="54112EEA" w:rsidR="00FF4337" w:rsidRPr="007C1308" w:rsidRDefault="001A7289" w:rsidP="001927AE">
      <w:pPr>
        <w:pStyle w:val="BodyText2"/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C1308">
        <w:rPr>
          <w:rFonts w:asciiTheme="majorBidi" w:hAnsiTheme="majorBidi" w:cstheme="majorBidi"/>
          <w:sz w:val="28"/>
          <w:szCs w:val="28"/>
          <w:cs/>
        </w:rPr>
        <w:t xml:space="preserve">บริษัทมีข้อตกลงสิ่งตอบแทนที่คาดว่าจะต้องจ่ายสำหรับค่าใช้จ่ายส่วนเพิ่มในการขายหุ้นตามเงื่อนไขที่ระบุไว้ในสัญญา </w:t>
      </w:r>
      <w:r w:rsidRPr="007C1308">
        <w:rPr>
          <w:rFonts w:asciiTheme="majorBidi" w:hAnsiTheme="majorBidi" w:cstheme="majorBidi"/>
          <w:sz w:val="28"/>
          <w:szCs w:val="28"/>
          <w:cs/>
          <w:lang w:val="en-US"/>
        </w:rPr>
        <w:t>โดย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เงื่อนไขสำคัญ คือ กำไรสุทธิหลังภาษีเงินได้ </w:t>
      </w:r>
      <w:r w:rsidRPr="007C1308">
        <w:rPr>
          <w:rFonts w:asciiTheme="majorBidi" w:hAnsiTheme="majorBidi" w:cstheme="majorBidi"/>
          <w:sz w:val="28"/>
          <w:szCs w:val="28"/>
          <w:lang w:val="en-US"/>
        </w:rPr>
        <w:t xml:space="preserve">(NPAT) </w:t>
      </w:r>
      <w:r w:rsidRPr="007C1308">
        <w:rPr>
          <w:rFonts w:asciiTheme="majorBidi" w:hAnsiTheme="majorBidi" w:cstheme="majorBidi"/>
          <w:sz w:val="28"/>
          <w:szCs w:val="28"/>
          <w:cs/>
          <w:lang w:val="en-US"/>
        </w:rPr>
        <w:t>ที่ตรวจสอบแล้วของ</w:t>
      </w:r>
      <w:r w:rsidRPr="007C1308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7C130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C1308">
        <w:rPr>
          <w:rFonts w:asciiTheme="majorBidi" w:hAnsiTheme="majorBidi" w:cstheme="majorBidi"/>
          <w:sz w:val="28"/>
          <w:szCs w:val="28"/>
          <w:cs/>
          <w:lang w:val="en-US"/>
        </w:rPr>
        <w:t>ไอ</w:t>
      </w:r>
      <w:r w:rsidRPr="007C1308">
        <w:rPr>
          <w:rFonts w:asciiTheme="majorBidi" w:hAnsiTheme="majorBidi" w:cstheme="majorBidi"/>
          <w:sz w:val="28"/>
          <w:szCs w:val="28"/>
          <w:lang w:val="en-US"/>
        </w:rPr>
        <w:t>-</w:t>
      </w:r>
      <w:r w:rsidRPr="007C1308">
        <w:rPr>
          <w:rFonts w:asciiTheme="majorBidi" w:hAnsiTheme="majorBidi" w:cstheme="majorBidi"/>
          <w:sz w:val="28"/>
          <w:szCs w:val="28"/>
          <w:cs/>
          <w:lang w:val="en-US"/>
        </w:rPr>
        <w:t>ซีเคียว</w:t>
      </w:r>
      <w:r w:rsidRPr="007C1308">
        <w:rPr>
          <w:rFonts w:asciiTheme="majorBidi" w:hAnsiTheme="majorBidi" w:cstheme="majorBidi"/>
          <w:sz w:val="28"/>
          <w:szCs w:val="28"/>
          <w:cs/>
        </w:rPr>
        <w:t xml:space="preserve"> จำกัด</w:t>
      </w:r>
      <w:r w:rsidRPr="007C1308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สำหรับปี </w:t>
      </w:r>
      <w:r w:rsidR="007E56DD" w:rsidRPr="007C1308">
        <w:rPr>
          <w:rFonts w:asciiTheme="majorBidi" w:hAnsiTheme="majorBidi" w:cstheme="majorBidi"/>
          <w:sz w:val="28"/>
          <w:szCs w:val="28"/>
          <w:lang w:val="en-US"/>
        </w:rPr>
        <w:t>2562</w:t>
      </w:r>
      <w:r w:rsidRPr="007C130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C1308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7E56DD" w:rsidRPr="007C1308">
        <w:rPr>
          <w:rFonts w:asciiTheme="majorBidi" w:hAnsiTheme="majorBidi" w:cstheme="majorBidi"/>
          <w:sz w:val="28"/>
          <w:szCs w:val="28"/>
          <w:lang w:val="en-US"/>
        </w:rPr>
        <w:t>2563</w:t>
      </w:r>
      <w:r w:rsidRPr="007C1308">
        <w:rPr>
          <w:rFonts w:asciiTheme="majorBidi" w:hAnsiTheme="majorBidi" w:cstheme="majorBidi"/>
          <w:sz w:val="28"/>
          <w:szCs w:val="28"/>
          <w:cs/>
          <w:lang w:val="en-US"/>
        </w:rPr>
        <w:t xml:space="preserve"> โดยต้องจ่ายชำระภายในปี </w:t>
      </w:r>
      <w:r w:rsidR="007E56DD" w:rsidRPr="007C1308">
        <w:rPr>
          <w:rFonts w:asciiTheme="majorBidi" w:hAnsiTheme="majorBidi" w:cstheme="majorBidi"/>
          <w:sz w:val="28"/>
          <w:szCs w:val="28"/>
          <w:lang w:val="en-US"/>
        </w:rPr>
        <w:t>2564</w:t>
      </w:r>
    </w:p>
    <w:p w14:paraId="50EE20C0" w14:textId="77777777" w:rsidR="00FF4337" w:rsidRPr="007C1308" w:rsidRDefault="00FF4337" w:rsidP="001927AE">
      <w:pPr>
        <w:pStyle w:val="BodyText2"/>
        <w:ind w:left="540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7E2A3100" w14:textId="6F76910C" w:rsidR="004736E5" w:rsidRPr="007C1308" w:rsidRDefault="00FF4337" w:rsidP="001927AE">
      <w:pPr>
        <w:pStyle w:val="BodyText2"/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C1308">
        <w:rPr>
          <w:rFonts w:asciiTheme="majorBidi" w:hAnsiTheme="majorBidi" w:cstheme="majorBidi"/>
          <w:sz w:val="28"/>
          <w:szCs w:val="28"/>
          <w:cs/>
          <w:lang w:val="en-US"/>
        </w:rPr>
        <w:t xml:space="preserve">ในปี </w:t>
      </w:r>
      <w:r w:rsidR="007E56DD" w:rsidRPr="007C1308">
        <w:rPr>
          <w:rFonts w:asciiTheme="majorBidi" w:hAnsiTheme="majorBidi" w:cstheme="majorBidi"/>
          <w:sz w:val="28"/>
          <w:szCs w:val="28"/>
          <w:lang w:val="en-US"/>
        </w:rPr>
        <w:t>2563</w:t>
      </w:r>
      <w:r w:rsidRPr="007C130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C1308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บริษัทได้จ่ายชำระเจ้าหนี้ค่าซื้อธุรกิจจำนวน </w:t>
      </w:r>
      <w:r w:rsidR="007E56DD" w:rsidRPr="007C1308">
        <w:rPr>
          <w:rFonts w:asciiTheme="majorBidi" w:hAnsiTheme="majorBidi" w:cstheme="majorBidi"/>
          <w:sz w:val="28"/>
          <w:szCs w:val="28"/>
          <w:lang w:val="en-US"/>
        </w:rPr>
        <w:t>84</w:t>
      </w:r>
      <w:r w:rsidR="004736E5" w:rsidRPr="007C1308">
        <w:rPr>
          <w:rFonts w:asciiTheme="majorBidi" w:hAnsiTheme="majorBidi" w:cstheme="majorBidi"/>
          <w:sz w:val="28"/>
          <w:szCs w:val="28"/>
          <w:lang w:val="en-US"/>
        </w:rPr>
        <w:t>.28</w:t>
      </w:r>
      <w:r w:rsidRPr="007C130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C1308">
        <w:rPr>
          <w:rFonts w:asciiTheme="majorBidi" w:hAnsiTheme="majorBidi" w:cstheme="majorBidi"/>
          <w:sz w:val="28"/>
          <w:szCs w:val="28"/>
          <w:cs/>
          <w:lang w:val="en-US"/>
        </w:rPr>
        <w:t>ล้านบาท</w:t>
      </w:r>
    </w:p>
    <w:p w14:paraId="218290FC" w14:textId="77777777" w:rsidR="004736E5" w:rsidRPr="007C1308" w:rsidRDefault="004736E5" w:rsidP="001927AE">
      <w:pPr>
        <w:pStyle w:val="BodyText2"/>
        <w:ind w:left="540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5B0FD732" w14:textId="5BDF2A6D" w:rsidR="00D61E1E" w:rsidRPr="007C1308" w:rsidRDefault="00B60006" w:rsidP="001927AE">
      <w:pPr>
        <w:pStyle w:val="BodyText2"/>
        <w:ind w:left="540"/>
        <w:jc w:val="thaiDistribute"/>
        <w:rPr>
          <w:sz w:val="28"/>
          <w:szCs w:val="28"/>
          <w:lang w:val="en-US"/>
        </w:rPr>
      </w:pPr>
      <w:r w:rsidRPr="007C1308">
        <w:rPr>
          <w:rFonts w:hint="cs"/>
          <w:sz w:val="28"/>
          <w:szCs w:val="28"/>
          <w:cs/>
          <w:lang w:val="en-US"/>
        </w:rPr>
        <w:t xml:space="preserve">ในปี </w:t>
      </w:r>
      <w:r w:rsidR="008E3BEE" w:rsidRPr="007C1308">
        <w:rPr>
          <w:sz w:val="28"/>
          <w:szCs w:val="28"/>
          <w:lang w:val="en-US"/>
        </w:rPr>
        <w:t xml:space="preserve">2564 </w:t>
      </w:r>
      <w:r w:rsidRPr="007C1308">
        <w:rPr>
          <w:rFonts w:hint="cs"/>
          <w:sz w:val="28"/>
          <w:szCs w:val="28"/>
          <w:cs/>
          <w:lang w:val="en-US"/>
        </w:rPr>
        <w:t>บริษัทได้จ่ายชำระเจ้าหนี้ค่าซื้อธุรกิจจำนวน</w:t>
      </w:r>
      <w:r w:rsidR="00602F3A" w:rsidRPr="007C1308">
        <w:rPr>
          <w:sz w:val="28"/>
          <w:szCs w:val="28"/>
          <w:cs/>
          <w:lang w:val="en-US"/>
        </w:rPr>
        <w:t xml:space="preserve"> </w:t>
      </w:r>
      <w:r w:rsidR="008E3BEE" w:rsidRPr="007C1308">
        <w:rPr>
          <w:sz w:val="28"/>
          <w:szCs w:val="28"/>
          <w:lang w:val="en-US"/>
        </w:rPr>
        <w:t xml:space="preserve">101.57 </w:t>
      </w:r>
      <w:r w:rsidRPr="007C1308">
        <w:rPr>
          <w:rFonts w:hint="cs"/>
          <w:sz w:val="28"/>
          <w:szCs w:val="28"/>
          <w:cs/>
          <w:lang w:val="en-US"/>
        </w:rPr>
        <w:t xml:space="preserve">ล้านบาท โดยจ่ายชำระเป็นเงินสด </w:t>
      </w:r>
      <w:r w:rsidR="008E3BEE" w:rsidRPr="007C1308">
        <w:rPr>
          <w:sz w:val="28"/>
          <w:szCs w:val="28"/>
          <w:lang w:val="en-US"/>
        </w:rPr>
        <w:t>61.57</w:t>
      </w:r>
      <w:r w:rsidRPr="007C1308">
        <w:rPr>
          <w:rFonts w:hint="cs"/>
          <w:sz w:val="28"/>
          <w:szCs w:val="28"/>
          <w:cs/>
          <w:lang w:val="en-US"/>
        </w:rPr>
        <w:t xml:space="preserve"> ล้านบาท ส่วนที่เหลือ </w:t>
      </w:r>
      <w:r w:rsidR="008E3BEE" w:rsidRPr="007C1308">
        <w:rPr>
          <w:sz w:val="28"/>
          <w:szCs w:val="28"/>
          <w:lang w:val="en-US"/>
        </w:rPr>
        <w:t>40.00</w:t>
      </w:r>
      <w:r w:rsidRPr="007C1308">
        <w:rPr>
          <w:rFonts w:hint="cs"/>
          <w:sz w:val="28"/>
          <w:szCs w:val="28"/>
          <w:cs/>
          <w:lang w:val="en-US"/>
        </w:rPr>
        <w:t xml:space="preserve"> ล้านบาท จ่ายชำระโดยการออกหุ้นสามัญเพิ่มทุนจำนวน</w:t>
      </w:r>
      <w:r w:rsidR="00602F3A" w:rsidRPr="007C1308">
        <w:rPr>
          <w:sz w:val="28"/>
          <w:szCs w:val="28"/>
          <w:cs/>
          <w:lang w:val="en-US"/>
        </w:rPr>
        <w:t xml:space="preserve"> </w:t>
      </w:r>
      <w:r w:rsidR="004F0DC1" w:rsidRPr="007C1308">
        <w:rPr>
          <w:sz w:val="28"/>
          <w:szCs w:val="28"/>
          <w:lang w:val="en-US"/>
        </w:rPr>
        <w:t>7,005,200</w:t>
      </w:r>
      <w:r w:rsidR="00602F3A" w:rsidRPr="007C1308">
        <w:rPr>
          <w:sz w:val="28"/>
          <w:szCs w:val="28"/>
          <w:cs/>
          <w:lang w:val="en-US"/>
        </w:rPr>
        <w:t xml:space="preserve"> </w:t>
      </w:r>
      <w:r w:rsidRPr="007C1308">
        <w:rPr>
          <w:rFonts w:hint="cs"/>
          <w:sz w:val="28"/>
          <w:szCs w:val="28"/>
          <w:cs/>
          <w:lang w:val="en-US"/>
        </w:rPr>
        <w:t xml:space="preserve">หุ้น ในราคาหุ้นละ </w:t>
      </w:r>
      <w:r w:rsidR="004F0DC1" w:rsidRPr="007C1308">
        <w:rPr>
          <w:sz w:val="28"/>
          <w:szCs w:val="28"/>
          <w:lang w:val="en-US"/>
        </w:rPr>
        <w:t>5.71</w:t>
      </w:r>
      <w:r w:rsidRPr="007C1308">
        <w:rPr>
          <w:rFonts w:hint="cs"/>
          <w:sz w:val="28"/>
          <w:szCs w:val="28"/>
          <w:cs/>
          <w:lang w:val="en-US"/>
        </w:rPr>
        <w:t xml:space="preserve"> บาท</w:t>
      </w:r>
    </w:p>
    <w:p w14:paraId="01163F1A" w14:textId="77777777" w:rsidR="00AE7BE3" w:rsidRPr="007C1308" w:rsidRDefault="00AE7BE3" w:rsidP="001927AE">
      <w:pPr>
        <w:pStyle w:val="BodyText2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385304E3" w14:textId="1CB5EC0F" w:rsidR="009B1177" w:rsidRPr="007C1308" w:rsidRDefault="007233A8" w:rsidP="001927AE">
      <w:pPr>
        <w:pStyle w:val="Heading6"/>
        <w:ind w:left="540" w:right="-45" w:hanging="540"/>
        <w:jc w:val="thaiDistribute"/>
        <w:rPr>
          <w:rFonts w:ascii="Angsana New" w:eastAsia="MS Mincho" w:hAnsi="Angsana New"/>
          <w:sz w:val="28"/>
          <w:szCs w:val="28"/>
        </w:rPr>
      </w:pPr>
      <w:r w:rsidRPr="007C1308">
        <w:rPr>
          <w:rFonts w:asciiTheme="majorBidi" w:eastAsia="MS Mincho" w:hAnsiTheme="majorBidi" w:cstheme="majorBidi"/>
          <w:sz w:val="28"/>
          <w:szCs w:val="28"/>
          <w:lang w:val="en-US"/>
        </w:rPr>
        <w:t>30</w:t>
      </w:r>
      <w:r w:rsidR="00FD4338" w:rsidRPr="007C1308">
        <w:rPr>
          <w:rFonts w:asciiTheme="majorBidi" w:eastAsia="MS Mincho" w:hAnsiTheme="majorBidi" w:cstheme="majorBidi"/>
          <w:sz w:val="28"/>
          <w:szCs w:val="28"/>
          <w:lang w:val="en-US"/>
        </w:rPr>
        <w:tab/>
      </w:r>
      <w:r w:rsidR="00F3561A" w:rsidRPr="007C1308">
        <w:rPr>
          <w:rFonts w:asciiTheme="majorBidi" w:eastAsia="MS Mincho" w:hAnsiTheme="majorBidi" w:cstheme="majorBidi"/>
          <w:sz w:val="28"/>
          <w:szCs w:val="28"/>
          <w:cs/>
          <w:lang w:val="en-US"/>
        </w:rPr>
        <w:t>หนี้สินที่อาจเกิดขึ้น</w:t>
      </w:r>
    </w:p>
    <w:p w14:paraId="63EF4EB5" w14:textId="77777777" w:rsidR="00F3561A" w:rsidRPr="007C1308" w:rsidRDefault="00F3561A" w:rsidP="001927AE">
      <w:pPr>
        <w:tabs>
          <w:tab w:val="clear" w:pos="227"/>
          <w:tab w:val="clear" w:pos="454"/>
          <w:tab w:val="clear" w:pos="907"/>
          <w:tab w:val="left" w:pos="450"/>
        </w:tabs>
        <w:spacing w:line="240" w:lineRule="auto"/>
        <w:ind w:left="900"/>
        <w:rPr>
          <w:rFonts w:asciiTheme="majorBidi" w:eastAsia="MS Mincho" w:hAnsiTheme="majorBidi" w:cstheme="majorBidi"/>
          <w:b/>
          <w:bCs/>
          <w:sz w:val="20"/>
          <w:szCs w:val="20"/>
        </w:rPr>
      </w:pPr>
    </w:p>
    <w:p w14:paraId="6EAB5237" w14:textId="488BA4AC" w:rsidR="00A3398D" w:rsidRPr="007C1308" w:rsidRDefault="00C237FC" w:rsidP="001927AE">
      <w:pPr>
        <w:pStyle w:val="BodyText2"/>
        <w:ind w:left="540"/>
        <w:jc w:val="thaiDistribute"/>
        <w:rPr>
          <w:rFonts w:asciiTheme="majorBidi" w:hAnsiTheme="majorBidi" w:cstheme="majorBidi"/>
          <w:sz w:val="28"/>
          <w:szCs w:val="28"/>
          <w:lang w:val="en-GB" w:eastAsia="en-US"/>
        </w:rPr>
      </w:pPr>
      <w:r w:rsidRPr="007C1308">
        <w:rPr>
          <w:rFonts w:asciiTheme="majorBidi" w:hAnsiTheme="majorBidi" w:cstheme="majorBidi"/>
          <w:sz w:val="28"/>
          <w:szCs w:val="28"/>
          <w:cs/>
          <w:lang w:val="en-GB" w:eastAsia="en-US"/>
        </w:rPr>
        <w:t>ในปี</w:t>
      </w:r>
      <w:r w:rsidR="007F68E9" w:rsidRPr="007C1308">
        <w:rPr>
          <w:rFonts w:asciiTheme="majorBidi" w:hAnsiTheme="majorBidi" w:cstheme="majorBidi"/>
          <w:sz w:val="28"/>
          <w:szCs w:val="28"/>
          <w:lang w:val="en-GB" w:eastAsia="en-US"/>
        </w:rPr>
        <w:t xml:space="preserve"> </w:t>
      </w:r>
      <w:r w:rsidR="007E56DD" w:rsidRPr="007C1308">
        <w:rPr>
          <w:rFonts w:asciiTheme="majorBidi" w:hAnsiTheme="majorBidi" w:cstheme="majorBidi"/>
          <w:sz w:val="28"/>
          <w:szCs w:val="28"/>
          <w:lang w:val="en-GB" w:eastAsia="en-US"/>
        </w:rPr>
        <w:t>2554</w:t>
      </w:r>
      <w:r w:rsidRPr="007C1308">
        <w:rPr>
          <w:rFonts w:asciiTheme="majorBidi" w:hAnsiTheme="majorBidi" w:cstheme="majorBidi"/>
          <w:sz w:val="28"/>
          <w:szCs w:val="28"/>
          <w:cs/>
          <w:lang w:val="en-GB" w:eastAsia="en-US"/>
        </w:rPr>
        <w:t xml:space="preserve"> บริษัทถูกบริษัทแห่งหนึ่งฟ้องร้องในคดีแพ่ง ละเมิดโดยเรียกค่าเสียหาย </w:t>
      </w:r>
      <w:r w:rsidR="007E56DD" w:rsidRPr="007C1308">
        <w:rPr>
          <w:rFonts w:asciiTheme="majorBidi" w:hAnsiTheme="majorBidi" w:cstheme="majorBidi"/>
          <w:sz w:val="28"/>
          <w:szCs w:val="28"/>
          <w:lang w:val="en-US" w:eastAsia="en-US"/>
        </w:rPr>
        <w:t>120</w:t>
      </w:r>
      <w:r w:rsidR="007F68E9" w:rsidRPr="007C1308">
        <w:rPr>
          <w:rFonts w:asciiTheme="majorBidi" w:hAnsiTheme="majorBidi" w:cstheme="majorBidi"/>
          <w:sz w:val="28"/>
          <w:szCs w:val="28"/>
          <w:lang w:val="en-US" w:eastAsia="en-US"/>
        </w:rPr>
        <w:t>.</w:t>
      </w:r>
      <w:r w:rsidR="007E56DD" w:rsidRPr="007C1308">
        <w:rPr>
          <w:rFonts w:asciiTheme="majorBidi" w:hAnsiTheme="majorBidi" w:cstheme="majorBidi"/>
          <w:sz w:val="28"/>
          <w:szCs w:val="28"/>
          <w:lang w:val="en-US" w:eastAsia="en-US"/>
        </w:rPr>
        <w:t>12</w:t>
      </w:r>
      <w:r w:rsidR="007F68E9" w:rsidRPr="007C1308">
        <w:rPr>
          <w:rFonts w:asciiTheme="majorBidi" w:hAnsiTheme="majorBidi" w:cstheme="majorBidi"/>
          <w:sz w:val="28"/>
          <w:szCs w:val="28"/>
          <w:lang w:val="en-GB" w:eastAsia="en-US"/>
        </w:rPr>
        <w:t xml:space="preserve"> </w:t>
      </w:r>
      <w:r w:rsidRPr="007C1308">
        <w:rPr>
          <w:rFonts w:asciiTheme="majorBidi" w:hAnsiTheme="majorBidi" w:cstheme="majorBidi"/>
          <w:sz w:val="28"/>
          <w:szCs w:val="28"/>
          <w:cs/>
          <w:lang w:val="en-GB" w:eastAsia="en-US"/>
        </w:rPr>
        <w:t xml:space="preserve">ล้านบาท และในปี </w:t>
      </w:r>
      <w:r w:rsidR="007E56DD" w:rsidRPr="007C1308">
        <w:rPr>
          <w:rFonts w:asciiTheme="majorBidi" w:hAnsiTheme="majorBidi" w:cstheme="majorBidi"/>
          <w:sz w:val="28"/>
          <w:szCs w:val="28"/>
          <w:lang w:val="en-US" w:eastAsia="en-US"/>
        </w:rPr>
        <w:t>2555</w:t>
      </w:r>
      <w:r w:rsidR="007F68E9" w:rsidRPr="007C1308">
        <w:rPr>
          <w:rFonts w:asciiTheme="majorBidi" w:hAnsiTheme="majorBidi" w:cstheme="majorBidi"/>
          <w:sz w:val="28"/>
          <w:szCs w:val="28"/>
          <w:lang w:val="en-GB" w:eastAsia="en-US"/>
        </w:rPr>
        <w:t xml:space="preserve"> </w:t>
      </w:r>
      <w:r w:rsidRPr="007C1308">
        <w:rPr>
          <w:rFonts w:asciiTheme="majorBidi" w:hAnsiTheme="majorBidi" w:cstheme="majorBidi"/>
          <w:sz w:val="28"/>
          <w:szCs w:val="28"/>
          <w:cs/>
          <w:lang w:val="en-GB" w:eastAsia="en-US"/>
        </w:rPr>
        <w:t>บริษัทดังกล่าวได้ยื่นฟ้องร้องบริษัทในคดีเดียวกันต่อศาลอาญา</w:t>
      </w:r>
      <w:r w:rsidR="00013B75" w:rsidRPr="007C1308">
        <w:rPr>
          <w:rFonts w:asciiTheme="majorBidi" w:hAnsiTheme="majorBidi" w:cstheme="majorBidi"/>
          <w:sz w:val="28"/>
          <w:szCs w:val="28"/>
          <w:lang w:val="en-GB" w:eastAsia="en-US"/>
        </w:rPr>
        <w:t xml:space="preserve"> </w:t>
      </w:r>
    </w:p>
    <w:p w14:paraId="3D7DE75D" w14:textId="77777777" w:rsidR="00A3398D" w:rsidRPr="007C1308" w:rsidRDefault="00A3398D" w:rsidP="001927AE">
      <w:pPr>
        <w:pStyle w:val="BodyText2"/>
        <w:ind w:left="540"/>
        <w:jc w:val="thaiDistribute"/>
        <w:rPr>
          <w:rFonts w:asciiTheme="majorBidi" w:hAnsiTheme="majorBidi" w:cstheme="majorBidi"/>
          <w:sz w:val="20"/>
          <w:szCs w:val="20"/>
          <w:lang w:val="en-GB" w:eastAsia="en-US"/>
        </w:rPr>
      </w:pPr>
    </w:p>
    <w:p w14:paraId="2221BD78" w14:textId="1EF938F4" w:rsidR="00001F01" w:rsidRPr="007C1308" w:rsidRDefault="00C237FC" w:rsidP="001927AE">
      <w:pPr>
        <w:pStyle w:val="BodyText2"/>
        <w:ind w:left="540"/>
        <w:jc w:val="thaiDistribute"/>
        <w:rPr>
          <w:rFonts w:asciiTheme="majorBidi" w:hAnsiTheme="majorBidi" w:cstheme="majorBidi"/>
          <w:sz w:val="28"/>
          <w:szCs w:val="28"/>
          <w:lang w:val="en-GB" w:eastAsia="en-US"/>
        </w:rPr>
      </w:pPr>
      <w:r w:rsidRPr="007C1308">
        <w:rPr>
          <w:rFonts w:asciiTheme="majorBidi" w:hAnsiTheme="majorBidi" w:cstheme="majorBidi"/>
          <w:sz w:val="28"/>
          <w:szCs w:val="28"/>
          <w:cs/>
          <w:lang w:val="en-GB" w:eastAsia="en-US"/>
        </w:rPr>
        <w:t xml:space="preserve">ในปี </w:t>
      </w:r>
      <w:r w:rsidR="007E56DD" w:rsidRPr="007C1308">
        <w:rPr>
          <w:rFonts w:asciiTheme="majorBidi" w:hAnsiTheme="majorBidi" w:cstheme="majorBidi"/>
          <w:sz w:val="28"/>
          <w:szCs w:val="28"/>
          <w:lang w:val="en-US" w:eastAsia="en-US"/>
        </w:rPr>
        <w:t>2556</w:t>
      </w:r>
      <w:r w:rsidR="007F68E9" w:rsidRPr="007C1308">
        <w:rPr>
          <w:rFonts w:asciiTheme="majorBidi" w:hAnsiTheme="majorBidi" w:cstheme="majorBidi"/>
          <w:sz w:val="28"/>
          <w:szCs w:val="28"/>
          <w:lang w:val="en-GB" w:eastAsia="en-US"/>
        </w:rPr>
        <w:t xml:space="preserve"> </w:t>
      </w:r>
      <w:r w:rsidRPr="007C1308">
        <w:rPr>
          <w:rFonts w:asciiTheme="majorBidi" w:hAnsiTheme="majorBidi" w:cstheme="majorBidi"/>
          <w:sz w:val="28"/>
          <w:szCs w:val="28"/>
          <w:cs/>
          <w:lang w:val="en-GB" w:eastAsia="en-US"/>
        </w:rPr>
        <w:t>บริษัทจึงได้ฟ้องกลับบริษัทดังกล่าวในคดีอาญาฐานฟ้องเท็จ และเรียกค่าเสียหายเป็นจำนวนเงินที่มากกว่า ศาลอาญาและศาลแพ่งมีคำสั่งให้รอผลพิจารณาคดีอาญาที่บริษัทถูกฟ้อง ซึ่งอยู่ระหว่างการสืบพยาน</w:t>
      </w:r>
      <w:r w:rsidR="00013B75" w:rsidRPr="007C1308">
        <w:rPr>
          <w:rFonts w:asciiTheme="majorBidi" w:hAnsiTheme="majorBidi" w:cstheme="majorBidi"/>
          <w:sz w:val="28"/>
          <w:szCs w:val="28"/>
          <w:lang w:val="en-GB" w:eastAsia="en-US"/>
        </w:rPr>
        <w:t xml:space="preserve"> </w:t>
      </w:r>
    </w:p>
    <w:p w14:paraId="036E608A" w14:textId="77777777" w:rsidR="00001F01" w:rsidRPr="007C1308" w:rsidRDefault="00001F01" w:rsidP="001927AE">
      <w:pPr>
        <w:pStyle w:val="BodyText2"/>
        <w:ind w:left="540"/>
        <w:jc w:val="thaiDistribute"/>
        <w:rPr>
          <w:rFonts w:asciiTheme="majorBidi" w:hAnsiTheme="majorBidi" w:cstheme="majorBidi"/>
          <w:sz w:val="20"/>
          <w:szCs w:val="20"/>
          <w:lang w:val="en-GB" w:eastAsia="en-US"/>
        </w:rPr>
      </w:pPr>
    </w:p>
    <w:p w14:paraId="3C7A4D99" w14:textId="76E77097" w:rsidR="00C237FC" w:rsidRPr="007C1308" w:rsidRDefault="00C237FC" w:rsidP="001927AE">
      <w:pPr>
        <w:pStyle w:val="BodyText2"/>
        <w:ind w:left="540"/>
        <w:jc w:val="thaiDistribute"/>
        <w:rPr>
          <w:rFonts w:asciiTheme="majorBidi" w:hAnsiTheme="majorBidi" w:cstheme="majorBidi"/>
          <w:sz w:val="28"/>
          <w:szCs w:val="28"/>
          <w:lang w:val="en-GB" w:eastAsia="en-US"/>
        </w:rPr>
      </w:pPr>
      <w:r w:rsidRPr="007C1308">
        <w:rPr>
          <w:rFonts w:asciiTheme="majorBidi" w:hAnsiTheme="majorBidi" w:cstheme="majorBidi"/>
          <w:sz w:val="28"/>
          <w:szCs w:val="28"/>
          <w:cs/>
          <w:lang w:val="en-GB" w:eastAsia="en-US"/>
        </w:rPr>
        <w:t xml:space="preserve">ในปี </w:t>
      </w:r>
      <w:r w:rsidR="007E56DD" w:rsidRPr="007C1308">
        <w:rPr>
          <w:rFonts w:asciiTheme="majorBidi" w:hAnsiTheme="majorBidi" w:cstheme="majorBidi"/>
          <w:sz w:val="28"/>
          <w:szCs w:val="28"/>
          <w:lang w:val="en-US" w:eastAsia="en-US"/>
        </w:rPr>
        <w:t>2559</w:t>
      </w:r>
      <w:r w:rsidRPr="007C1308">
        <w:rPr>
          <w:rFonts w:asciiTheme="majorBidi" w:hAnsiTheme="majorBidi" w:cstheme="majorBidi"/>
          <w:sz w:val="28"/>
          <w:szCs w:val="28"/>
          <w:cs/>
          <w:lang w:val="en-GB" w:eastAsia="en-US"/>
        </w:rPr>
        <w:t xml:space="preserve"> ศาลอาญาได้มีคำพิพากษายกฟ้องโจทก์ในคดีอาญาที่บริษัทถูกฟ้อง</w:t>
      </w:r>
    </w:p>
    <w:p w14:paraId="3AFFBAA7" w14:textId="77777777" w:rsidR="00C237FC" w:rsidRPr="007C1308" w:rsidRDefault="00C237FC" w:rsidP="001927AE">
      <w:pPr>
        <w:pStyle w:val="BodyText2"/>
        <w:ind w:left="540"/>
        <w:jc w:val="thaiDistribute"/>
        <w:rPr>
          <w:rFonts w:asciiTheme="majorBidi" w:hAnsiTheme="majorBidi" w:cstheme="majorBidi"/>
          <w:sz w:val="20"/>
          <w:szCs w:val="20"/>
          <w:lang w:val="en-US" w:eastAsia="en-US"/>
        </w:rPr>
      </w:pPr>
    </w:p>
    <w:p w14:paraId="7FA86ADC" w14:textId="3A3B97DB" w:rsidR="000F52A3" w:rsidRPr="007C1308" w:rsidRDefault="000F52A3" w:rsidP="001927AE">
      <w:pPr>
        <w:pStyle w:val="BodyText2"/>
        <w:ind w:left="540"/>
        <w:jc w:val="thaiDistribute"/>
        <w:rPr>
          <w:rFonts w:asciiTheme="majorBidi" w:hAnsiTheme="majorBidi" w:cstheme="majorBidi"/>
          <w:sz w:val="28"/>
          <w:szCs w:val="28"/>
          <w:lang w:val="en-GB" w:eastAsia="en-US"/>
        </w:rPr>
      </w:pPr>
      <w:r w:rsidRPr="007C1308">
        <w:rPr>
          <w:rFonts w:asciiTheme="majorBidi" w:hAnsiTheme="majorBidi" w:cstheme="majorBidi"/>
          <w:sz w:val="28"/>
          <w:szCs w:val="28"/>
          <w:cs/>
          <w:lang w:val="en-GB" w:eastAsia="en-US"/>
        </w:rPr>
        <w:t xml:space="preserve">ณ วันที่ </w:t>
      </w:r>
      <w:r w:rsidR="007E56DD" w:rsidRPr="007C1308">
        <w:rPr>
          <w:rFonts w:asciiTheme="majorBidi" w:hAnsiTheme="majorBidi" w:cstheme="majorBidi"/>
          <w:sz w:val="28"/>
          <w:szCs w:val="28"/>
          <w:lang w:val="en-US" w:eastAsia="en-US"/>
        </w:rPr>
        <w:t>27</w:t>
      </w:r>
      <w:r w:rsidRPr="007C1308">
        <w:rPr>
          <w:rFonts w:asciiTheme="majorBidi" w:hAnsiTheme="majorBidi" w:cstheme="majorBidi"/>
          <w:sz w:val="28"/>
          <w:szCs w:val="28"/>
          <w:cs/>
          <w:lang w:val="en-GB" w:eastAsia="en-US"/>
        </w:rPr>
        <w:t xml:space="preserve"> มกราคม </w:t>
      </w:r>
      <w:r w:rsidR="007E56DD" w:rsidRPr="007C1308">
        <w:rPr>
          <w:rFonts w:asciiTheme="majorBidi" w:hAnsiTheme="majorBidi" w:cstheme="majorBidi"/>
          <w:sz w:val="28"/>
          <w:szCs w:val="28"/>
          <w:lang w:val="en-US" w:eastAsia="en-US"/>
        </w:rPr>
        <w:t>2560</w:t>
      </w:r>
      <w:r w:rsidRPr="007C1308">
        <w:rPr>
          <w:rFonts w:asciiTheme="majorBidi" w:hAnsiTheme="majorBidi" w:cstheme="majorBidi"/>
          <w:sz w:val="28"/>
          <w:szCs w:val="28"/>
          <w:cs/>
          <w:lang w:val="en-GB" w:eastAsia="en-US"/>
        </w:rPr>
        <w:t xml:space="preserve"> โจทก์ได้ยื่นอุทธรณ์</w:t>
      </w:r>
      <w:r w:rsidRPr="007C1308">
        <w:rPr>
          <w:rFonts w:asciiTheme="majorBidi" w:hAnsiTheme="majorBidi" w:cstheme="majorBidi"/>
          <w:sz w:val="28"/>
          <w:szCs w:val="28"/>
          <w:lang w:val="en-GB" w:eastAsia="en-US"/>
        </w:rPr>
        <w:t xml:space="preserve"> </w:t>
      </w:r>
      <w:r w:rsidRPr="007C1308">
        <w:rPr>
          <w:rFonts w:asciiTheme="majorBidi" w:hAnsiTheme="majorBidi" w:cstheme="majorBidi"/>
          <w:sz w:val="28"/>
          <w:szCs w:val="28"/>
          <w:cs/>
          <w:lang w:val="en-GB" w:eastAsia="en-US"/>
        </w:rPr>
        <w:t>และบริษัทได้ยื่นคำแก้อุทธรณ์ต่อศาลอาญาแล้วเมื่อวันที่</w:t>
      </w:r>
      <w:r w:rsidRPr="007C1308">
        <w:rPr>
          <w:rFonts w:asciiTheme="majorBidi" w:hAnsiTheme="majorBidi" w:cstheme="majorBidi"/>
          <w:sz w:val="28"/>
          <w:szCs w:val="28"/>
          <w:cs/>
          <w:lang w:val="en-GB" w:eastAsia="en-US"/>
        </w:rPr>
        <w:br/>
      </w:r>
      <w:r w:rsidR="007E56DD" w:rsidRPr="007C1308">
        <w:rPr>
          <w:rFonts w:asciiTheme="majorBidi" w:hAnsiTheme="majorBidi" w:cstheme="majorBidi"/>
          <w:sz w:val="28"/>
          <w:szCs w:val="28"/>
          <w:lang w:val="en-US" w:eastAsia="en-US"/>
        </w:rPr>
        <w:t>16</w:t>
      </w:r>
      <w:r w:rsidRPr="007C1308">
        <w:rPr>
          <w:rFonts w:asciiTheme="majorBidi" w:hAnsiTheme="majorBidi" w:cstheme="majorBidi"/>
          <w:sz w:val="28"/>
          <w:szCs w:val="28"/>
          <w:lang w:val="en-GB" w:eastAsia="en-US"/>
        </w:rPr>
        <w:t xml:space="preserve"> </w:t>
      </w:r>
      <w:r w:rsidRPr="007C1308">
        <w:rPr>
          <w:rFonts w:asciiTheme="majorBidi" w:hAnsiTheme="majorBidi" w:cstheme="majorBidi"/>
          <w:sz w:val="28"/>
          <w:szCs w:val="28"/>
          <w:cs/>
          <w:lang w:val="en-GB" w:eastAsia="en-US"/>
        </w:rPr>
        <w:t xml:space="preserve">พฤษภาคม </w:t>
      </w:r>
      <w:r w:rsidR="007E56DD" w:rsidRPr="007C1308">
        <w:rPr>
          <w:rFonts w:asciiTheme="majorBidi" w:hAnsiTheme="majorBidi" w:cstheme="majorBidi"/>
          <w:sz w:val="28"/>
          <w:szCs w:val="28"/>
          <w:lang w:val="en-US" w:eastAsia="en-US"/>
        </w:rPr>
        <w:t>2560</w:t>
      </w:r>
    </w:p>
    <w:p w14:paraId="58E53D0F" w14:textId="77777777" w:rsidR="007A1F48" w:rsidRPr="007C1308" w:rsidRDefault="007A1F48" w:rsidP="001927AE">
      <w:pPr>
        <w:pStyle w:val="BodyText2"/>
        <w:ind w:left="540"/>
        <w:jc w:val="thaiDistribute"/>
        <w:rPr>
          <w:rFonts w:asciiTheme="majorBidi" w:hAnsiTheme="majorBidi" w:cstheme="majorBidi"/>
          <w:sz w:val="20"/>
          <w:szCs w:val="20"/>
          <w:lang w:val="en-GB" w:eastAsia="en-US"/>
        </w:rPr>
      </w:pPr>
    </w:p>
    <w:p w14:paraId="7B188416" w14:textId="47290560" w:rsidR="006978A0" w:rsidRPr="007C1308" w:rsidRDefault="00044BC5" w:rsidP="001927AE">
      <w:pPr>
        <w:pStyle w:val="BodyText2"/>
        <w:ind w:left="540"/>
        <w:jc w:val="thaiDistribute"/>
        <w:rPr>
          <w:rFonts w:asciiTheme="majorBidi" w:hAnsiTheme="majorBidi" w:cstheme="majorBidi"/>
          <w:sz w:val="28"/>
          <w:szCs w:val="28"/>
          <w:lang w:val="en-GB" w:eastAsia="en-US"/>
        </w:rPr>
      </w:pPr>
      <w:r w:rsidRPr="007C1308">
        <w:rPr>
          <w:rFonts w:asciiTheme="majorBidi" w:hAnsiTheme="majorBidi" w:cstheme="majorBidi"/>
          <w:sz w:val="28"/>
          <w:szCs w:val="28"/>
          <w:cs/>
          <w:lang w:val="en-GB" w:eastAsia="en-US"/>
        </w:rPr>
        <w:t xml:space="preserve">ณ วันที่ </w:t>
      </w:r>
      <w:r w:rsidR="007E56DD" w:rsidRPr="007C1308">
        <w:rPr>
          <w:rFonts w:asciiTheme="majorBidi" w:hAnsiTheme="majorBidi" w:cstheme="majorBidi"/>
          <w:sz w:val="28"/>
          <w:szCs w:val="28"/>
          <w:lang w:val="en-US" w:eastAsia="en-US"/>
        </w:rPr>
        <w:t>15</w:t>
      </w:r>
      <w:r w:rsidRPr="007C1308">
        <w:rPr>
          <w:rFonts w:asciiTheme="majorBidi" w:hAnsiTheme="majorBidi" w:cstheme="majorBidi"/>
          <w:sz w:val="28"/>
          <w:szCs w:val="28"/>
          <w:cs/>
          <w:lang w:val="en-GB" w:eastAsia="en-US"/>
        </w:rPr>
        <w:t xml:space="preserve"> พฤศจิกายน </w:t>
      </w:r>
      <w:r w:rsidR="007E56DD" w:rsidRPr="007C1308">
        <w:rPr>
          <w:rFonts w:asciiTheme="majorBidi" w:hAnsiTheme="majorBidi" w:cstheme="majorBidi"/>
          <w:sz w:val="28"/>
          <w:szCs w:val="28"/>
          <w:lang w:val="en-US" w:eastAsia="en-US"/>
        </w:rPr>
        <w:t>2561</w:t>
      </w:r>
      <w:r w:rsidRPr="007C1308">
        <w:rPr>
          <w:rFonts w:asciiTheme="majorBidi" w:hAnsiTheme="majorBidi" w:cstheme="majorBidi"/>
          <w:sz w:val="28"/>
          <w:szCs w:val="28"/>
          <w:cs/>
          <w:lang w:val="en-GB" w:eastAsia="en-US"/>
        </w:rPr>
        <w:t xml:space="preserve"> ศาลอุทธรณ์ได้ตัดสินโดยมีคำสั่งยืนตามศาลชั้นต้น กล่าวคือ ยกฟ้องให้จำเลยทั้ง </w:t>
      </w:r>
      <w:r w:rsidR="007E56DD" w:rsidRPr="007C1308">
        <w:rPr>
          <w:rFonts w:asciiTheme="majorBidi" w:hAnsiTheme="majorBidi" w:cstheme="majorBidi"/>
          <w:sz w:val="28"/>
          <w:szCs w:val="28"/>
          <w:lang w:val="en-US" w:eastAsia="en-US"/>
        </w:rPr>
        <w:t>10</w:t>
      </w:r>
      <w:r w:rsidR="004A1BB9" w:rsidRPr="007C1308">
        <w:rPr>
          <w:rFonts w:asciiTheme="majorBidi" w:hAnsiTheme="majorBidi" w:cstheme="majorBidi"/>
          <w:sz w:val="28"/>
          <w:szCs w:val="28"/>
          <w:lang w:val="en-GB" w:eastAsia="en-US"/>
        </w:rPr>
        <w:br/>
      </w:r>
      <w:r w:rsidRPr="007C1308">
        <w:rPr>
          <w:rFonts w:asciiTheme="majorBidi" w:hAnsiTheme="majorBidi" w:cstheme="majorBidi"/>
          <w:sz w:val="28"/>
          <w:szCs w:val="28"/>
          <w:cs/>
          <w:lang w:val="en-GB" w:eastAsia="en-US"/>
        </w:rPr>
        <w:t xml:space="preserve">ไม่มีความผิด </w:t>
      </w:r>
    </w:p>
    <w:p w14:paraId="76903E18" w14:textId="77777777" w:rsidR="00044BC5" w:rsidRPr="007C1308" w:rsidRDefault="00044BC5" w:rsidP="001927AE">
      <w:pPr>
        <w:pStyle w:val="BodyText2"/>
        <w:ind w:left="540"/>
        <w:jc w:val="thaiDistribute"/>
        <w:rPr>
          <w:rFonts w:asciiTheme="majorBidi" w:hAnsiTheme="majorBidi" w:cstheme="majorBidi"/>
          <w:sz w:val="20"/>
          <w:szCs w:val="20"/>
          <w:lang w:val="en-GB" w:eastAsia="en-US"/>
        </w:rPr>
      </w:pPr>
    </w:p>
    <w:p w14:paraId="675154E3" w14:textId="4088A23D" w:rsidR="007A1F48" w:rsidRPr="007C1308" w:rsidRDefault="007A1F48" w:rsidP="001927AE">
      <w:pPr>
        <w:pStyle w:val="BodyText2"/>
        <w:ind w:left="540"/>
        <w:jc w:val="thaiDistribute"/>
        <w:rPr>
          <w:rFonts w:asciiTheme="majorBidi" w:hAnsiTheme="majorBidi" w:cstheme="majorBidi"/>
          <w:sz w:val="28"/>
          <w:szCs w:val="28"/>
          <w:lang w:val="en-GB" w:eastAsia="en-US"/>
        </w:rPr>
      </w:pPr>
      <w:r w:rsidRPr="007C1308">
        <w:rPr>
          <w:rFonts w:asciiTheme="majorBidi" w:hAnsiTheme="majorBidi" w:cstheme="majorBidi"/>
          <w:sz w:val="28"/>
          <w:szCs w:val="28"/>
          <w:cs/>
          <w:lang w:val="en-GB" w:eastAsia="en-US"/>
        </w:rPr>
        <w:lastRenderedPageBreak/>
        <w:t xml:space="preserve">ณ วันที่ </w:t>
      </w:r>
      <w:r w:rsidR="007E56DD" w:rsidRPr="007C1308">
        <w:rPr>
          <w:rFonts w:asciiTheme="majorBidi" w:hAnsiTheme="majorBidi" w:cstheme="majorBidi"/>
          <w:sz w:val="28"/>
          <w:szCs w:val="28"/>
          <w:lang w:val="en-US" w:eastAsia="en-US"/>
        </w:rPr>
        <w:t>26</w:t>
      </w:r>
      <w:r w:rsidRPr="007C1308">
        <w:rPr>
          <w:rFonts w:asciiTheme="majorBidi" w:hAnsiTheme="majorBidi" w:cstheme="majorBidi"/>
          <w:sz w:val="28"/>
          <w:szCs w:val="28"/>
          <w:cs/>
          <w:lang w:val="en-GB" w:eastAsia="en-US"/>
        </w:rPr>
        <w:t xml:space="preserve"> มิถุนายน</w:t>
      </w:r>
      <w:r w:rsidR="00EB2D9F" w:rsidRPr="007C1308">
        <w:rPr>
          <w:rFonts w:asciiTheme="majorBidi" w:hAnsiTheme="majorBidi" w:cstheme="majorBidi"/>
          <w:sz w:val="28"/>
          <w:szCs w:val="28"/>
          <w:lang w:val="en-GB" w:eastAsia="en-US"/>
        </w:rPr>
        <w:t xml:space="preserve"> </w:t>
      </w:r>
      <w:r w:rsidR="007E56DD" w:rsidRPr="007C1308">
        <w:rPr>
          <w:rFonts w:asciiTheme="majorBidi" w:hAnsiTheme="majorBidi" w:cstheme="majorBidi"/>
          <w:sz w:val="28"/>
          <w:szCs w:val="28"/>
          <w:lang w:val="en-US" w:eastAsia="en-US"/>
        </w:rPr>
        <w:t>2562</w:t>
      </w:r>
      <w:r w:rsidR="00EB2D9F" w:rsidRPr="007C1308">
        <w:rPr>
          <w:rFonts w:asciiTheme="majorBidi" w:hAnsiTheme="majorBidi" w:cstheme="majorBidi"/>
          <w:sz w:val="28"/>
          <w:szCs w:val="28"/>
          <w:lang w:val="en-GB" w:eastAsia="en-US"/>
        </w:rPr>
        <w:t xml:space="preserve"> </w:t>
      </w:r>
      <w:r w:rsidRPr="007C1308">
        <w:rPr>
          <w:rFonts w:asciiTheme="majorBidi" w:hAnsiTheme="majorBidi" w:cstheme="majorBidi"/>
          <w:sz w:val="28"/>
          <w:szCs w:val="28"/>
          <w:cs/>
          <w:lang w:val="en-GB" w:eastAsia="en-US"/>
        </w:rPr>
        <w:t>คดีอาญาดังกล่าวได้ถึงที่สุดในชั้นศาลอุทธรณ์แล้ว โดยโจทก์ไม่ได้รับอนุญาตให้ฎีกา</w:t>
      </w:r>
      <w:r w:rsidR="004A1BB9" w:rsidRPr="007C1308">
        <w:rPr>
          <w:rFonts w:asciiTheme="majorBidi" w:hAnsiTheme="majorBidi" w:cstheme="majorBidi"/>
          <w:sz w:val="28"/>
          <w:szCs w:val="28"/>
          <w:lang w:val="en-GB" w:eastAsia="en-US"/>
        </w:rPr>
        <w:br/>
      </w:r>
      <w:r w:rsidRPr="007C1308">
        <w:rPr>
          <w:rFonts w:asciiTheme="majorBidi" w:hAnsiTheme="majorBidi" w:cstheme="majorBidi"/>
          <w:sz w:val="28"/>
          <w:szCs w:val="28"/>
          <w:cs/>
          <w:lang w:val="en-GB" w:eastAsia="en-US"/>
        </w:rPr>
        <w:t>บริษัทได้นำผลคดีอาญาดังกล่าวยื่นต่อศาลแพ่งกรุงเทพใต้ในคดีแพ่ง เพื่อขอให้ศาลดำเนินกระบวนพิจารณาแล้ว</w:t>
      </w:r>
    </w:p>
    <w:p w14:paraId="363280CD" w14:textId="77777777" w:rsidR="007A1F48" w:rsidRPr="007C1308" w:rsidRDefault="007A1F48" w:rsidP="001927AE">
      <w:pPr>
        <w:pStyle w:val="BodyText2"/>
        <w:ind w:left="540"/>
        <w:jc w:val="thaiDistribute"/>
        <w:rPr>
          <w:rFonts w:asciiTheme="majorBidi" w:hAnsiTheme="majorBidi" w:cstheme="majorBidi"/>
          <w:sz w:val="20"/>
          <w:szCs w:val="20"/>
          <w:lang w:val="en-GB" w:eastAsia="en-US"/>
        </w:rPr>
      </w:pPr>
    </w:p>
    <w:p w14:paraId="0D0A9972" w14:textId="7B56D158" w:rsidR="00576238" w:rsidRPr="007C1308" w:rsidRDefault="007A1F48" w:rsidP="001927AE">
      <w:pPr>
        <w:pStyle w:val="BodyText2"/>
        <w:ind w:left="540"/>
        <w:jc w:val="thaiDistribute"/>
        <w:rPr>
          <w:rFonts w:asciiTheme="majorBidi" w:hAnsiTheme="majorBidi" w:cstheme="majorBidi"/>
          <w:sz w:val="28"/>
          <w:szCs w:val="28"/>
          <w:lang w:val="en-US" w:eastAsia="en-US"/>
        </w:rPr>
      </w:pPr>
      <w:r w:rsidRPr="007C1308">
        <w:rPr>
          <w:rFonts w:asciiTheme="majorBidi" w:hAnsiTheme="majorBidi" w:cstheme="majorBidi"/>
          <w:sz w:val="28"/>
          <w:szCs w:val="28"/>
          <w:cs/>
          <w:lang w:val="en-GB" w:eastAsia="en-US"/>
        </w:rPr>
        <w:t xml:space="preserve">ศาลแพ่งกรุงเทพใต้มีหนังสือลงวันที่ </w:t>
      </w:r>
      <w:r w:rsidR="007E56DD" w:rsidRPr="007C1308">
        <w:rPr>
          <w:rFonts w:asciiTheme="majorBidi" w:hAnsiTheme="majorBidi" w:cstheme="majorBidi"/>
          <w:sz w:val="28"/>
          <w:szCs w:val="28"/>
          <w:lang w:val="en-US" w:eastAsia="en-US"/>
        </w:rPr>
        <w:t>7</w:t>
      </w:r>
      <w:r w:rsidRPr="007C1308">
        <w:rPr>
          <w:rFonts w:asciiTheme="majorBidi" w:hAnsiTheme="majorBidi" w:cstheme="majorBidi"/>
          <w:sz w:val="28"/>
          <w:szCs w:val="28"/>
          <w:cs/>
          <w:lang w:val="en-GB" w:eastAsia="en-US"/>
        </w:rPr>
        <w:t xml:space="preserve"> ตุลาคม </w:t>
      </w:r>
      <w:r w:rsidR="007E56DD" w:rsidRPr="007C1308">
        <w:rPr>
          <w:rFonts w:asciiTheme="majorBidi" w:hAnsiTheme="majorBidi" w:cstheme="majorBidi"/>
          <w:sz w:val="28"/>
          <w:szCs w:val="28"/>
          <w:lang w:val="en-US" w:eastAsia="en-US"/>
        </w:rPr>
        <w:t>2562</w:t>
      </w:r>
      <w:r w:rsidRPr="007C1308">
        <w:rPr>
          <w:rFonts w:asciiTheme="majorBidi" w:hAnsiTheme="majorBidi" w:cstheme="majorBidi"/>
          <w:sz w:val="28"/>
          <w:szCs w:val="28"/>
          <w:cs/>
          <w:lang w:val="en-GB" w:eastAsia="en-US"/>
        </w:rPr>
        <w:t xml:space="preserve"> ให้รอผลจากการพิจารณาในคดีของศาลปกครองกลางซึ่งเป็นคดีของคู่กรณีอื่นซึ่งมีมูลคดีเป็นอย่างเดียวกัน</w:t>
      </w:r>
      <w:r w:rsidR="00F57FE2" w:rsidRPr="007C1308">
        <w:rPr>
          <w:rFonts w:asciiTheme="majorBidi" w:hAnsiTheme="majorBidi" w:cstheme="majorBidi"/>
          <w:sz w:val="28"/>
          <w:szCs w:val="28"/>
          <w:lang w:val="en-GB" w:eastAsia="en-US"/>
        </w:rPr>
        <w:t xml:space="preserve"> </w:t>
      </w:r>
      <w:r w:rsidR="00F57FE2" w:rsidRPr="007C1308">
        <w:rPr>
          <w:rFonts w:asciiTheme="majorBidi" w:hAnsiTheme="majorBidi" w:cstheme="majorBidi" w:hint="cs"/>
          <w:sz w:val="28"/>
          <w:szCs w:val="28"/>
          <w:cs/>
          <w:lang w:val="en-GB" w:eastAsia="en-US"/>
        </w:rPr>
        <w:t xml:space="preserve">ต่อมาศาลปกครองสูงสุดได้มีคำพิพากษาเกี่ยวกับคดีนี้ถึงที่สุดแล้วในวันที่ </w:t>
      </w:r>
      <w:r w:rsidR="00F57FE2" w:rsidRPr="007C1308">
        <w:rPr>
          <w:rFonts w:asciiTheme="majorBidi" w:hAnsiTheme="majorBidi" w:cstheme="majorBidi"/>
          <w:sz w:val="28"/>
          <w:szCs w:val="28"/>
          <w:lang w:val="en-GB" w:eastAsia="en-US"/>
        </w:rPr>
        <w:br/>
        <w:t>17</w:t>
      </w:r>
      <w:r w:rsidR="00F57FE2" w:rsidRPr="007C1308">
        <w:rPr>
          <w:rFonts w:asciiTheme="majorBidi" w:hAnsiTheme="majorBidi" w:cstheme="majorBidi"/>
          <w:sz w:val="28"/>
          <w:szCs w:val="28"/>
          <w:lang w:val="en-US" w:eastAsia="en-US"/>
        </w:rPr>
        <w:t xml:space="preserve"> </w:t>
      </w:r>
      <w:r w:rsidR="00F57FE2" w:rsidRPr="007C1308">
        <w:rPr>
          <w:rFonts w:asciiTheme="majorBidi" w:hAnsiTheme="majorBidi" w:cstheme="majorBidi" w:hint="cs"/>
          <w:sz w:val="28"/>
          <w:szCs w:val="28"/>
          <w:cs/>
          <w:lang w:val="en-US" w:eastAsia="en-US"/>
        </w:rPr>
        <w:t xml:space="preserve">กุมภาพันธ์ </w:t>
      </w:r>
      <w:r w:rsidR="00F57FE2" w:rsidRPr="007C1308">
        <w:rPr>
          <w:rFonts w:asciiTheme="majorBidi" w:hAnsiTheme="majorBidi" w:cstheme="majorBidi"/>
          <w:sz w:val="28"/>
          <w:szCs w:val="28"/>
          <w:lang w:val="en-US" w:eastAsia="en-US"/>
        </w:rPr>
        <w:t>2565</w:t>
      </w:r>
    </w:p>
    <w:p w14:paraId="50453869" w14:textId="0A9201C5" w:rsidR="00A65F15" w:rsidRPr="007C1308" w:rsidRDefault="00A65F15" w:rsidP="001927AE">
      <w:pPr>
        <w:pStyle w:val="BodyText2"/>
        <w:ind w:left="540"/>
        <w:jc w:val="thaiDistribute"/>
        <w:rPr>
          <w:rFonts w:asciiTheme="majorBidi" w:hAnsiTheme="majorBidi" w:cstheme="majorBidi"/>
          <w:sz w:val="20"/>
          <w:szCs w:val="20"/>
          <w:lang w:val="en-GB" w:eastAsia="en-US"/>
        </w:rPr>
      </w:pPr>
    </w:p>
    <w:p w14:paraId="2BA5C6F0" w14:textId="10BA27E8" w:rsidR="00F23DC4" w:rsidRPr="007C1308" w:rsidRDefault="00F57FE2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28"/>
          <w:szCs w:val="28"/>
        </w:rPr>
      </w:pPr>
      <w:r w:rsidRPr="007C1308">
        <w:rPr>
          <w:rFonts w:ascii="Angsana New" w:eastAsia="MS Mincho" w:hAnsi="Angsana New" w:hint="cs"/>
          <w:sz w:val="28"/>
          <w:szCs w:val="28"/>
          <w:cs/>
        </w:rPr>
        <w:t>ณ</w:t>
      </w:r>
      <w:r w:rsidRPr="007C1308">
        <w:rPr>
          <w:rFonts w:ascii="Angsana New" w:eastAsia="MS Mincho" w:hAnsi="Angsana New"/>
          <w:sz w:val="28"/>
          <w:szCs w:val="28"/>
          <w:cs/>
        </w:rPr>
        <w:t xml:space="preserve"> </w:t>
      </w:r>
      <w:r w:rsidRPr="007C1308">
        <w:rPr>
          <w:rFonts w:ascii="Angsana New" w:eastAsia="MS Mincho" w:hAnsi="Angsana New" w:hint="cs"/>
          <w:sz w:val="28"/>
          <w:szCs w:val="28"/>
          <w:cs/>
        </w:rPr>
        <w:t>วันที่</w:t>
      </w:r>
      <w:r w:rsidRPr="007C1308">
        <w:rPr>
          <w:rFonts w:ascii="Angsana New" w:eastAsia="MS Mincho" w:hAnsi="Angsana New"/>
          <w:sz w:val="28"/>
          <w:szCs w:val="28"/>
          <w:cs/>
        </w:rPr>
        <w:t xml:space="preserve"> </w:t>
      </w:r>
      <w:r w:rsidRPr="007C1308">
        <w:rPr>
          <w:rFonts w:ascii="Angsana New" w:eastAsia="MS Mincho" w:hAnsi="Angsana New"/>
          <w:sz w:val="28"/>
          <w:szCs w:val="28"/>
        </w:rPr>
        <w:t>20</w:t>
      </w:r>
      <w:r w:rsidRPr="007C1308">
        <w:rPr>
          <w:rFonts w:ascii="Angsana New" w:eastAsia="MS Mincho" w:hAnsi="Angsana New"/>
          <w:sz w:val="28"/>
          <w:szCs w:val="28"/>
          <w:cs/>
        </w:rPr>
        <w:t xml:space="preserve"> </w:t>
      </w:r>
      <w:r w:rsidRPr="007C1308">
        <w:rPr>
          <w:rFonts w:ascii="Angsana New" w:eastAsia="MS Mincho" w:hAnsi="Angsana New" w:hint="cs"/>
          <w:sz w:val="28"/>
          <w:szCs w:val="28"/>
          <w:cs/>
        </w:rPr>
        <w:t>กรกฎาคม</w:t>
      </w:r>
      <w:r w:rsidRPr="007C1308">
        <w:rPr>
          <w:rFonts w:ascii="Angsana New" w:eastAsia="MS Mincho" w:hAnsi="Angsana New"/>
          <w:sz w:val="28"/>
          <w:szCs w:val="28"/>
          <w:cs/>
        </w:rPr>
        <w:t xml:space="preserve"> </w:t>
      </w:r>
      <w:r w:rsidRPr="007C1308">
        <w:rPr>
          <w:rFonts w:ascii="Angsana New" w:eastAsia="MS Mincho" w:hAnsi="Angsana New"/>
          <w:sz w:val="28"/>
          <w:szCs w:val="28"/>
        </w:rPr>
        <w:t>2565</w:t>
      </w:r>
      <w:r w:rsidRPr="007C1308">
        <w:rPr>
          <w:rFonts w:ascii="Angsana New" w:eastAsia="MS Mincho" w:hAnsi="Angsana New"/>
          <w:sz w:val="28"/>
          <w:szCs w:val="28"/>
          <w:cs/>
        </w:rPr>
        <w:t xml:space="preserve"> </w:t>
      </w:r>
      <w:r w:rsidRPr="007C1308">
        <w:rPr>
          <w:rFonts w:ascii="Angsana New" w:eastAsia="MS Mincho" w:hAnsi="Angsana New" w:hint="cs"/>
          <w:sz w:val="28"/>
          <w:szCs w:val="28"/>
          <w:cs/>
        </w:rPr>
        <w:t>ศาลแพ่งกรุงเทพใต้ได้มีคำพิพากษายกฟ้องในคดีแพ่งข้างต้น</w:t>
      </w:r>
      <w:r w:rsidRPr="007C1308">
        <w:rPr>
          <w:rFonts w:ascii="Angsana New" w:eastAsia="MS Mincho" w:hAnsi="Angsana New"/>
          <w:sz w:val="28"/>
          <w:szCs w:val="28"/>
          <w:cs/>
        </w:rPr>
        <w:t xml:space="preserve"> </w:t>
      </w:r>
      <w:r w:rsidRPr="007C1308">
        <w:rPr>
          <w:rFonts w:ascii="Angsana New" w:eastAsia="MS Mincho" w:hAnsi="Angsana New" w:hint="cs"/>
          <w:sz w:val="28"/>
          <w:szCs w:val="28"/>
          <w:cs/>
        </w:rPr>
        <w:t>โดยโจทก์ไม่ได้ใช้สิทธิอุทธรณ์ตามระยะเวลาที่กฎหมายกำหนด</w:t>
      </w:r>
      <w:r w:rsidRPr="007C1308">
        <w:rPr>
          <w:rFonts w:ascii="Angsana New" w:eastAsia="MS Mincho" w:hAnsi="Angsana New"/>
          <w:sz w:val="28"/>
          <w:szCs w:val="28"/>
          <w:cs/>
        </w:rPr>
        <w:t xml:space="preserve"> </w:t>
      </w:r>
      <w:r w:rsidRPr="007C1308">
        <w:rPr>
          <w:rFonts w:ascii="Angsana New" w:eastAsia="MS Mincho" w:hAnsi="Angsana New" w:hint="cs"/>
          <w:sz w:val="28"/>
          <w:szCs w:val="28"/>
          <w:cs/>
        </w:rPr>
        <w:t>ศาลแพ่งกรุงเทพใต้ได้ออกหนังสือรับรองคดีถึงที่สุดลงวันที่</w:t>
      </w:r>
      <w:r w:rsidRPr="007C1308">
        <w:rPr>
          <w:rFonts w:ascii="Angsana New" w:eastAsia="MS Mincho" w:hAnsi="Angsana New"/>
          <w:sz w:val="28"/>
          <w:szCs w:val="28"/>
          <w:cs/>
        </w:rPr>
        <w:t xml:space="preserve"> </w:t>
      </w:r>
      <w:r w:rsidRPr="007C1308">
        <w:rPr>
          <w:rFonts w:ascii="Angsana New" w:eastAsia="MS Mincho" w:hAnsi="Angsana New"/>
          <w:sz w:val="28"/>
          <w:szCs w:val="28"/>
        </w:rPr>
        <w:t>2</w:t>
      </w:r>
      <w:r w:rsidRPr="007C1308">
        <w:rPr>
          <w:rFonts w:ascii="Angsana New" w:eastAsia="MS Mincho" w:hAnsi="Angsana New"/>
          <w:sz w:val="28"/>
          <w:szCs w:val="28"/>
          <w:cs/>
        </w:rPr>
        <w:t xml:space="preserve"> </w:t>
      </w:r>
      <w:r w:rsidRPr="007C1308">
        <w:rPr>
          <w:rFonts w:ascii="Angsana New" w:eastAsia="MS Mincho" w:hAnsi="Angsana New" w:hint="cs"/>
          <w:sz w:val="28"/>
          <w:szCs w:val="28"/>
          <w:cs/>
        </w:rPr>
        <w:t>พฤศจิกายน</w:t>
      </w:r>
      <w:r w:rsidRPr="007C1308">
        <w:rPr>
          <w:rFonts w:ascii="Angsana New" w:eastAsia="MS Mincho" w:hAnsi="Angsana New"/>
          <w:sz w:val="28"/>
          <w:szCs w:val="28"/>
          <w:cs/>
        </w:rPr>
        <w:t xml:space="preserve"> </w:t>
      </w:r>
      <w:r w:rsidRPr="007C1308">
        <w:rPr>
          <w:rFonts w:ascii="Angsana New" w:eastAsia="MS Mincho" w:hAnsi="Angsana New"/>
          <w:sz w:val="28"/>
          <w:szCs w:val="28"/>
        </w:rPr>
        <w:t>2565</w:t>
      </w:r>
      <w:r w:rsidRPr="007C1308">
        <w:rPr>
          <w:rFonts w:ascii="Angsana New" w:eastAsia="MS Mincho" w:hAnsi="Angsana New"/>
          <w:sz w:val="28"/>
          <w:szCs w:val="28"/>
          <w:cs/>
        </w:rPr>
        <w:t xml:space="preserve"> </w:t>
      </w:r>
      <w:r w:rsidRPr="007C1308">
        <w:rPr>
          <w:rFonts w:ascii="Angsana New" w:eastAsia="MS Mincho" w:hAnsi="Angsana New" w:hint="cs"/>
          <w:sz w:val="28"/>
          <w:szCs w:val="28"/>
          <w:cs/>
        </w:rPr>
        <w:t>ดังนั้นคดีนี้จึงถึงที่สุดแล้ว</w:t>
      </w:r>
    </w:p>
    <w:p w14:paraId="21F4CC08" w14:textId="77777777" w:rsidR="003A72BF" w:rsidRPr="007C1308" w:rsidRDefault="003A72BF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b/>
          <w:bCs/>
          <w:sz w:val="28"/>
          <w:szCs w:val="28"/>
          <w:lang w:eastAsia="x-none"/>
        </w:rPr>
      </w:pPr>
    </w:p>
    <w:p w14:paraId="1F37D83D" w14:textId="7654AB48" w:rsidR="009572E8" w:rsidRPr="007C1308" w:rsidRDefault="007E56DD" w:rsidP="001927AE">
      <w:pPr>
        <w:pStyle w:val="Heading6"/>
        <w:ind w:left="540" w:hanging="540"/>
        <w:jc w:val="thaiDistribute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7C1308">
        <w:rPr>
          <w:rFonts w:asciiTheme="majorBidi" w:eastAsia="MS Mincho" w:hAnsiTheme="majorBidi" w:cstheme="majorBidi"/>
          <w:sz w:val="28"/>
          <w:szCs w:val="28"/>
          <w:lang w:val="en-US"/>
        </w:rPr>
        <w:t>3</w:t>
      </w:r>
      <w:r w:rsidR="007233A8" w:rsidRPr="007C1308">
        <w:rPr>
          <w:rFonts w:asciiTheme="majorBidi" w:eastAsia="MS Mincho" w:hAnsiTheme="majorBidi" w:cstheme="majorBidi"/>
          <w:sz w:val="28"/>
          <w:szCs w:val="28"/>
          <w:lang w:val="en-US"/>
        </w:rPr>
        <w:t>1</w:t>
      </w:r>
      <w:r w:rsidR="00831ED9" w:rsidRPr="007C1308">
        <w:rPr>
          <w:rFonts w:asciiTheme="majorBidi" w:eastAsia="MS Mincho" w:hAnsiTheme="majorBidi" w:cstheme="majorBidi"/>
          <w:sz w:val="28"/>
          <w:szCs w:val="28"/>
          <w:lang w:val="en-US"/>
        </w:rPr>
        <w:tab/>
      </w:r>
      <w:r w:rsidR="009572E8" w:rsidRPr="007C1308">
        <w:rPr>
          <w:rFonts w:asciiTheme="majorBidi" w:eastAsia="MS Mincho" w:hAnsiTheme="majorBidi" w:cstheme="majorBidi"/>
          <w:sz w:val="28"/>
          <w:szCs w:val="28"/>
          <w:cs/>
          <w:lang w:val="en-US"/>
        </w:rPr>
        <w:t>เหตุการณ์ภายหลังรอบระยะเวลาที่รายงาน</w:t>
      </w:r>
    </w:p>
    <w:p w14:paraId="3DAB9AED" w14:textId="7B635E65" w:rsidR="001614A7" w:rsidRPr="007C1308" w:rsidRDefault="001614A7" w:rsidP="001927AE">
      <w:pPr>
        <w:pStyle w:val="BodyText2"/>
        <w:ind w:left="540"/>
        <w:jc w:val="thaiDistribute"/>
        <w:rPr>
          <w:sz w:val="20"/>
          <w:szCs w:val="20"/>
        </w:rPr>
      </w:pPr>
    </w:p>
    <w:p w14:paraId="0E348C7F" w14:textId="111C3E38" w:rsidR="00320ADF" w:rsidRPr="001D7B1C" w:rsidRDefault="001614A7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eastAsia="x-none"/>
        </w:rPr>
      </w:pPr>
      <w:r w:rsidRPr="007C1308">
        <w:rPr>
          <w:rFonts w:asciiTheme="majorBidi" w:hAnsiTheme="majorBidi"/>
          <w:sz w:val="28"/>
          <w:szCs w:val="28"/>
          <w:cs/>
          <w:lang w:val="en-GB"/>
        </w:rPr>
        <w:t>วันที่</w:t>
      </w:r>
      <w:r w:rsidR="002773F7" w:rsidRPr="007C1308">
        <w:rPr>
          <w:rFonts w:asciiTheme="majorBidi" w:hAnsiTheme="majorBidi" w:cstheme="majorBidi" w:hint="eastAsia"/>
          <w:sz w:val="28"/>
          <w:szCs w:val="28"/>
          <w:lang w:val="en-GB"/>
        </w:rPr>
        <w:t> </w:t>
      </w:r>
      <w:r w:rsidR="0060592C" w:rsidRPr="007C1308">
        <w:rPr>
          <w:rFonts w:asciiTheme="majorBidi" w:hAnsiTheme="majorBidi"/>
          <w:sz w:val="28"/>
          <w:szCs w:val="28"/>
          <w:cs/>
          <w:lang w:val="en-GB"/>
        </w:rPr>
        <w:t>24</w:t>
      </w:r>
      <w:r w:rsidR="002773F7" w:rsidRPr="007C1308">
        <w:rPr>
          <w:rFonts w:asciiTheme="majorBidi" w:hAnsiTheme="majorBidi" w:cstheme="majorBidi"/>
          <w:sz w:val="28"/>
          <w:szCs w:val="28"/>
          <w:lang w:val="en-GB"/>
        </w:rPr>
        <w:t> </w:t>
      </w:r>
      <w:r w:rsidRPr="007C1308">
        <w:rPr>
          <w:rFonts w:asciiTheme="majorBidi" w:hAnsiTheme="majorBidi" w:hint="cs"/>
          <w:sz w:val="28"/>
          <w:szCs w:val="28"/>
          <w:cs/>
          <w:lang w:val="en-GB"/>
        </w:rPr>
        <w:t>กุมภาพันธ์</w:t>
      </w:r>
      <w:r w:rsidRPr="007C1308">
        <w:rPr>
          <w:rFonts w:asciiTheme="majorBidi" w:hAnsiTheme="majorBidi"/>
          <w:sz w:val="28"/>
          <w:szCs w:val="28"/>
          <w:cs/>
          <w:lang w:val="en-GB"/>
        </w:rPr>
        <w:t xml:space="preserve"> </w:t>
      </w:r>
      <w:r w:rsidR="004F0DC1" w:rsidRPr="007C1308">
        <w:rPr>
          <w:rFonts w:asciiTheme="majorBidi" w:hAnsiTheme="majorBidi"/>
          <w:sz w:val="28"/>
          <w:szCs w:val="28"/>
          <w:lang w:val="en-GB"/>
        </w:rPr>
        <w:t xml:space="preserve">2566 </w:t>
      </w:r>
      <w:r w:rsidRPr="007C1308">
        <w:rPr>
          <w:rFonts w:asciiTheme="majorBidi" w:hAnsiTheme="majorBidi" w:hint="cs"/>
          <w:sz w:val="28"/>
          <w:szCs w:val="28"/>
          <w:cs/>
          <w:lang w:val="en-GB"/>
        </w:rPr>
        <w:t>ที่ประชุมคณะกรรมการของบริษัทได้มีมติ</w:t>
      </w:r>
      <w:r w:rsidR="002773F7" w:rsidRPr="007C1308">
        <w:rPr>
          <w:rFonts w:asciiTheme="majorBidi" w:hAnsiTheme="majorBidi" w:hint="cs"/>
          <w:sz w:val="28"/>
          <w:szCs w:val="28"/>
          <w:cs/>
          <w:lang w:val="en-GB"/>
        </w:rPr>
        <w:t>เห็นชอบ</w:t>
      </w:r>
      <w:r w:rsidRPr="007C1308">
        <w:rPr>
          <w:rFonts w:asciiTheme="majorBidi" w:hAnsiTheme="majorBidi"/>
          <w:sz w:val="28"/>
          <w:szCs w:val="28"/>
          <w:cs/>
          <w:lang w:val="en-GB"/>
        </w:rPr>
        <w:t xml:space="preserve">ให้เสนอที่ประชุมสามัญผู้ถือหุ้นเรื่องจ่ายเงินปันผลสำหรับปี </w:t>
      </w:r>
      <w:r w:rsidR="004F0DC1" w:rsidRPr="007C1308">
        <w:rPr>
          <w:rFonts w:asciiTheme="majorBidi" w:hAnsiTheme="majorBidi"/>
          <w:sz w:val="28"/>
          <w:szCs w:val="28"/>
          <w:lang w:val="en-GB"/>
        </w:rPr>
        <w:t xml:space="preserve">2565 </w:t>
      </w:r>
      <w:r w:rsidRPr="007C1308">
        <w:rPr>
          <w:rFonts w:asciiTheme="majorBidi" w:hAnsiTheme="majorBidi" w:hint="cs"/>
          <w:sz w:val="28"/>
          <w:szCs w:val="28"/>
          <w:cs/>
          <w:lang w:val="en-GB"/>
        </w:rPr>
        <w:t xml:space="preserve">ในอัตราหุ้นละ </w:t>
      </w:r>
      <w:r w:rsidR="00EC513F" w:rsidRPr="007C1308">
        <w:rPr>
          <w:rFonts w:asciiTheme="majorBidi" w:hAnsiTheme="majorBidi" w:cstheme="majorBidi"/>
          <w:sz w:val="28"/>
          <w:szCs w:val="28"/>
          <w:lang w:val="en-GB"/>
        </w:rPr>
        <w:t>0.18</w:t>
      </w:r>
      <w:r w:rsidR="002773F7" w:rsidRPr="007C1308">
        <w:rPr>
          <w:rFonts w:asciiTheme="majorBidi" w:hAnsiTheme="majorBidi" w:cstheme="majorBidi"/>
          <w:sz w:val="28"/>
          <w:szCs w:val="28"/>
          <w:lang w:val="en-GB"/>
        </w:rPr>
        <w:t> </w:t>
      </w:r>
      <w:r w:rsidRPr="007C1308">
        <w:rPr>
          <w:rFonts w:asciiTheme="majorBidi" w:hAnsiTheme="majorBidi" w:hint="cs"/>
          <w:sz w:val="28"/>
          <w:szCs w:val="28"/>
          <w:cs/>
          <w:lang w:val="en-GB"/>
        </w:rPr>
        <w:t>บาท เป็นจำนวนเงินทั้งสิ้น</w:t>
      </w:r>
      <w:r w:rsidR="002773F7" w:rsidRPr="007C1308">
        <w:rPr>
          <w:rFonts w:asciiTheme="majorBidi" w:hAnsiTheme="majorBidi" w:cstheme="majorBidi" w:hint="eastAsia"/>
          <w:sz w:val="28"/>
          <w:szCs w:val="28"/>
          <w:lang w:val="en-GB"/>
        </w:rPr>
        <w:t> </w:t>
      </w:r>
      <w:r w:rsidR="00EC513F" w:rsidRPr="007C1308">
        <w:rPr>
          <w:rFonts w:asciiTheme="majorBidi" w:hAnsiTheme="majorBidi" w:cstheme="majorBidi"/>
          <w:sz w:val="28"/>
          <w:szCs w:val="28"/>
          <w:lang w:val="en-GB"/>
        </w:rPr>
        <w:t>55.26</w:t>
      </w:r>
      <w:r w:rsidR="002773F7" w:rsidRPr="007C1308">
        <w:rPr>
          <w:rFonts w:asciiTheme="majorBidi" w:hAnsiTheme="majorBidi" w:cstheme="majorBidi"/>
          <w:sz w:val="28"/>
          <w:szCs w:val="28"/>
          <w:lang w:val="en-GB"/>
        </w:rPr>
        <w:t> </w:t>
      </w:r>
      <w:r w:rsidRPr="007C1308">
        <w:rPr>
          <w:rFonts w:asciiTheme="majorBidi" w:hAnsiTheme="majorBidi" w:hint="cs"/>
          <w:sz w:val="28"/>
          <w:szCs w:val="28"/>
          <w:cs/>
          <w:lang w:val="en-GB"/>
        </w:rPr>
        <w:t xml:space="preserve">ล้านบาท </w:t>
      </w:r>
      <w:r w:rsidR="002773F7" w:rsidRPr="007C1308">
        <w:rPr>
          <w:rFonts w:asciiTheme="majorBidi" w:hAnsiTheme="majorBidi" w:hint="cs"/>
          <w:sz w:val="28"/>
          <w:szCs w:val="28"/>
          <w:cs/>
          <w:lang w:val="en-GB"/>
        </w:rPr>
        <w:t>ทั้งนี้การจ่ายเงินปันผลดังกล่าวขึ้นอยู่กับการอนุมัติจากที่ประชุมสามัญผู้ถือหุ้น</w:t>
      </w:r>
    </w:p>
    <w:p w14:paraId="75F57A1E" w14:textId="43660923" w:rsidR="00DB0DBA" w:rsidRPr="00F57FE2" w:rsidRDefault="00DB0DBA" w:rsidP="0019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sz w:val="28"/>
          <w:szCs w:val="28"/>
          <w:lang w:eastAsia="x-none"/>
        </w:rPr>
      </w:pPr>
    </w:p>
    <w:sectPr w:rsidR="00DB0DBA" w:rsidRPr="00F57FE2" w:rsidSect="00560CD8">
      <w:pgSz w:w="11909" w:h="16834" w:code="9"/>
      <w:pgMar w:top="691" w:right="1152" w:bottom="576" w:left="1440" w:header="634" w:footer="662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BB69DB" w14:textId="77777777" w:rsidR="00CE0EA3" w:rsidRDefault="00CE0EA3" w:rsidP="00900EE2">
      <w:r>
        <w:separator/>
      </w:r>
    </w:p>
  </w:endnote>
  <w:endnote w:type="continuationSeparator" w:id="0">
    <w:p w14:paraId="5931F796" w14:textId="77777777" w:rsidR="00CE0EA3" w:rsidRDefault="00CE0EA3" w:rsidP="00900EE2">
      <w:r>
        <w:continuationSeparator/>
      </w:r>
    </w:p>
  </w:endnote>
  <w:endnote w:type="continuationNotice" w:id="1">
    <w:p w14:paraId="6DA057A6" w14:textId="77777777" w:rsidR="00CE0EA3" w:rsidRDefault="00CE0EA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EucrosiaUPCBold">
    <w:altName w:val="Leelawadee UI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488C5" w14:textId="631915B5" w:rsidR="000C134F" w:rsidRPr="00211355" w:rsidRDefault="000C134F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7E56DD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14:paraId="5F4FD198" w14:textId="77777777" w:rsidR="000C134F" w:rsidRDefault="000C134F" w:rsidP="007C2D5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5047BC" w14:textId="77777777" w:rsidR="00CE0EA3" w:rsidRDefault="00CE0EA3" w:rsidP="00900EE2">
      <w:r>
        <w:separator/>
      </w:r>
    </w:p>
  </w:footnote>
  <w:footnote w:type="continuationSeparator" w:id="0">
    <w:p w14:paraId="5D3C60D2" w14:textId="77777777" w:rsidR="00CE0EA3" w:rsidRDefault="00CE0EA3" w:rsidP="00900EE2">
      <w:r>
        <w:continuationSeparator/>
      </w:r>
    </w:p>
  </w:footnote>
  <w:footnote w:type="continuationNotice" w:id="1">
    <w:p w14:paraId="780BD1B9" w14:textId="77777777" w:rsidR="00CE0EA3" w:rsidRDefault="00CE0EA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9DE7B" w14:textId="77777777" w:rsidR="000C134F" w:rsidRDefault="000C134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74588" w14:textId="77777777" w:rsidR="000C134F" w:rsidRPr="00E669A5" w:rsidRDefault="000C134F" w:rsidP="004B5EFF">
    <w:pPr>
      <w:pStyle w:val="Heading6"/>
      <w:jc w:val="both"/>
      <w:rPr>
        <w:rFonts w:ascii="Angsana New" w:hAnsi="Angsana New"/>
        <w:sz w:val="32"/>
        <w:szCs w:val="32"/>
      </w:rPr>
    </w:pPr>
    <w:r w:rsidRPr="00E669A5">
      <w:rPr>
        <w:rFonts w:ascii="Angsana New" w:hAnsi="Angsana New" w:hint="cs"/>
        <w:sz w:val="32"/>
        <w:szCs w:val="32"/>
        <w:cs/>
      </w:rPr>
      <w:t>บริษัท</w:t>
    </w:r>
    <w:r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วินท์คอม</w:t>
    </w:r>
    <w:r w:rsidRPr="00E669A5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เทคโนโลยี</w:t>
    </w:r>
    <w:r w:rsidRPr="00E669A5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จำกัด</w:t>
    </w:r>
    <w:r w:rsidRPr="00E669A5">
      <w:rPr>
        <w:rFonts w:ascii="Angsana New" w:hAnsi="Angsana New"/>
        <w:sz w:val="32"/>
        <w:szCs w:val="32"/>
        <w:cs/>
      </w:rPr>
      <w:t xml:space="preserve"> (</w:t>
    </w:r>
    <w:r w:rsidRPr="00E669A5">
      <w:rPr>
        <w:rFonts w:ascii="Angsana New" w:hAnsi="Angsana New" w:hint="cs"/>
        <w:sz w:val="32"/>
        <w:szCs w:val="32"/>
        <w:cs/>
      </w:rPr>
      <w:t>มหาชน</w:t>
    </w:r>
    <w:r w:rsidRPr="00E669A5">
      <w:rPr>
        <w:rFonts w:ascii="Angsana New" w:hAnsi="Angsana New"/>
        <w:sz w:val="32"/>
        <w:szCs w:val="32"/>
        <w:cs/>
      </w:rPr>
      <w:t xml:space="preserve">) </w:t>
    </w:r>
    <w:r w:rsidRPr="00E669A5">
      <w:rPr>
        <w:rFonts w:ascii="Angsana New" w:hAnsi="Angsana New" w:hint="cs"/>
        <w:sz w:val="32"/>
        <w:szCs w:val="32"/>
        <w:cs/>
      </w:rPr>
      <w:t>และบริษัทย่อย</w:t>
    </w:r>
  </w:p>
  <w:p w14:paraId="560363D9" w14:textId="22C00BF5" w:rsidR="000C134F" w:rsidRPr="00E669A5" w:rsidRDefault="000C134F" w:rsidP="004B5EF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5B1A55F8" w14:textId="040AEED4" w:rsidR="000C134F" w:rsidRPr="00DF07CF" w:rsidRDefault="000C134F" w:rsidP="004B5EFF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ปีสิ้นสุดวันที่ </w:t>
    </w:r>
    <w:r w:rsidRPr="007E56DD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ธันวาคม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Pr="007E56DD">
      <w:rPr>
        <w:rFonts w:ascii="Angsana New" w:hAnsi="Angsana New"/>
        <w:sz w:val="32"/>
        <w:szCs w:val="32"/>
        <w:lang w:val="en-US" w:bidi="th-TH"/>
      </w:rPr>
      <w:t>256</w:t>
    </w:r>
    <w:r w:rsidR="00AD0E99">
      <w:rPr>
        <w:rFonts w:ascii="Angsana New" w:hAnsi="Angsana New"/>
        <w:sz w:val="32"/>
        <w:szCs w:val="32"/>
        <w:lang w:val="en-US" w:bidi="th-TH"/>
      </w:rPr>
      <w:t>5</w:t>
    </w:r>
  </w:p>
  <w:p w14:paraId="1C60F8A4" w14:textId="77777777" w:rsidR="000C134F" w:rsidRPr="004B3C0B" w:rsidRDefault="000C134F" w:rsidP="004B5EFF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026A8" w14:textId="77777777" w:rsidR="000C134F" w:rsidRDefault="000C134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65B37" w14:textId="77777777" w:rsidR="000C134F" w:rsidRDefault="000C134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86697" w14:textId="77777777" w:rsidR="000C134F" w:rsidRPr="00E669A5" w:rsidRDefault="000C134F" w:rsidP="00757B49">
    <w:pPr>
      <w:pStyle w:val="Heading6"/>
      <w:tabs>
        <w:tab w:val="left" w:pos="7845"/>
      </w:tabs>
      <w:jc w:val="both"/>
      <w:rPr>
        <w:rFonts w:ascii="Angsana New" w:hAnsi="Angsana New"/>
        <w:sz w:val="32"/>
        <w:szCs w:val="32"/>
      </w:rPr>
    </w:pPr>
    <w:r w:rsidRPr="00E669A5">
      <w:rPr>
        <w:rFonts w:ascii="Angsana New" w:hAnsi="Angsana New" w:hint="cs"/>
        <w:sz w:val="32"/>
        <w:szCs w:val="32"/>
        <w:cs/>
      </w:rPr>
      <w:t>บริษัท</w:t>
    </w:r>
    <w:r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วินท์คอม</w:t>
    </w:r>
    <w:r w:rsidRPr="00E669A5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เทคโนโลยี</w:t>
    </w:r>
    <w:r w:rsidRPr="00E669A5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จำกัด</w:t>
    </w:r>
    <w:r w:rsidRPr="00E669A5">
      <w:rPr>
        <w:rFonts w:ascii="Angsana New" w:hAnsi="Angsana New"/>
        <w:sz w:val="32"/>
        <w:szCs w:val="32"/>
        <w:cs/>
      </w:rPr>
      <w:t xml:space="preserve"> (</w:t>
    </w:r>
    <w:r w:rsidRPr="00E669A5">
      <w:rPr>
        <w:rFonts w:ascii="Angsana New" w:hAnsi="Angsana New" w:hint="cs"/>
        <w:sz w:val="32"/>
        <w:szCs w:val="32"/>
        <w:cs/>
      </w:rPr>
      <w:t>มหาชน</w:t>
    </w:r>
    <w:r w:rsidRPr="00E669A5">
      <w:rPr>
        <w:rFonts w:ascii="Angsana New" w:hAnsi="Angsana New"/>
        <w:sz w:val="32"/>
        <w:szCs w:val="32"/>
        <w:cs/>
      </w:rPr>
      <w:t xml:space="preserve">) </w:t>
    </w:r>
    <w:r w:rsidRPr="00E669A5">
      <w:rPr>
        <w:rFonts w:ascii="Angsana New" w:hAnsi="Angsana New" w:hint="cs"/>
        <w:sz w:val="32"/>
        <w:szCs w:val="32"/>
        <w:cs/>
      </w:rPr>
      <w:t>และบริษัทย่อย</w:t>
    </w:r>
    <w:r>
      <w:rPr>
        <w:rFonts w:ascii="Angsana New" w:hAnsi="Angsana New"/>
        <w:sz w:val="32"/>
        <w:szCs w:val="32"/>
        <w:cs/>
      </w:rPr>
      <w:tab/>
    </w:r>
  </w:p>
  <w:p w14:paraId="12C4943D" w14:textId="77777777" w:rsidR="000C134F" w:rsidRPr="00E669A5" w:rsidRDefault="000C134F" w:rsidP="00E2628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1A77926C" w14:textId="7B197B39" w:rsidR="000C134F" w:rsidRDefault="000C134F" w:rsidP="00E26280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ปีสิ้นสุดวันที่ </w:t>
    </w:r>
    <w:r w:rsidRPr="007E56DD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ธันวาคม </w:t>
    </w:r>
    <w:r w:rsidRPr="007E56DD">
      <w:rPr>
        <w:rFonts w:ascii="Angsana New" w:hAnsi="Angsana New"/>
        <w:sz w:val="32"/>
        <w:szCs w:val="32"/>
        <w:lang w:val="en-US" w:bidi="th-TH"/>
      </w:rPr>
      <w:t>256</w:t>
    </w:r>
    <w:r w:rsidR="002C0134">
      <w:rPr>
        <w:rFonts w:ascii="Angsana New" w:hAnsi="Angsana New"/>
        <w:sz w:val="32"/>
        <w:szCs w:val="32"/>
        <w:lang w:val="en-US" w:bidi="th-TH"/>
      </w:rPr>
      <w:t>5</w:t>
    </w:r>
  </w:p>
  <w:p w14:paraId="7838FDCA" w14:textId="77777777" w:rsidR="000C134F" w:rsidRPr="00DF07CF" w:rsidRDefault="000C134F" w:rsidP="006C63C7">
    <w:pPr>
      <w:pStyle w:val="acctmainheading"/>
      <w:tabs>
        <w:tab w:val="left" w:pos="2025"/>
      </w:tabs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val="en-US" w:bidi="th-TH"/>
      </w:rP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914FF" w14:textId="77777777" w:rsidR="000C134F" w:rsidRDefault="000C134F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LorSYOlqZhcvJZ" int2:id="6bNwBcEl">
      <int2:state int2:value="Rejected" int2:type="LegacyProofing"/>
    </int2:textHash>
    <int2:textHash int2:hashCode="s6ZD8oN6SBmdt7" int2:id="9Lq9F7fU">
      <int2:state int2:value="Rejected" int2:type="LegacyProofing"/>
    </int2:textHash>
    <int2:textHash int2:hashCode="aYlnUsDzjnR9jV" int2:id="MZumqOxr">
      <int2:state int2:value="Rejected" int2:type="LegacyProofing"/>
    </int2:textHash>
    <int2:textHash int2:hashCode="AY9NfwbLhibhdW" int2:id="bbSEitBp">
      <int2:state int2:value="Rejected" int2:type="LegacyProofing"/>
    </int2:textHash>
    <int2:textHash int2:hashCode="SsW0GXErtTp2HD" int2:id="f40E9cOh">
      <int2:state int2:value="Rejected" int2:type="LegacyProofing"/>
    </int2:textHash>
    <int2:textHash int2:hashCode="VH22nJFQd4PiYK" int2:id="o2gIJn94">
      <int2:state int2:value="Rejected" int2:type="LegacyProofing"/>
    </int2:textHash>
    <int2:textHash int2:hashCode="YXjH6aXb8a2Mb0" int2:id="tbEAexVE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823504"/>
    <w:multiLevelType w:val="singleLevel"/>
    <w:tmpl w:val="3EF80B9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02B32BB0"/>
    <w:multiLevelType w:val="singleLevel"/>
    <w:tmpl w:val="0930E61C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  <w:color w:val="auto"/>
        <w:sz w:val="24"/>
      </w:rPr>
    </w:lvl>
  </w:abstractNum>
  <w:abstractNum w:abstractNumId="1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0C7D3F56"/>
    <w:multiLevelType w:val="hybridMultilevel"/>
    <w:tmpl w:val="29642472"/>
    <w:lvl w:ilvl="0" w:tplc="AEAC90BC">
      <w:start w:val="1"/>
      <w:numFmt w:val="thaiLetters"/>
      <w:lvlText w:val="(%1)"/>
      <w:lvlJc w:val="left"/>
      <w:pPr>
        <w:ind w:left="126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D2620B4"/>
    <w:multiLevelType w:val="hybridMultilevel"/>
    <w:tmpl w:val="B972D1EC"/>
    <w:lvl w:ilvl="0" w:tplc="90CC6686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106D681B"/>
    <w:multiLevelType w:val="hybridMultilevel"/>
    <w:tmpl w:val="66461FF2"/>
    <w:lvl w:ilvl="0" w:tplc="E7148146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145C4712"/>
    <w:multiLevelType w:val="hybridMultilevel"/>
    <w:tmpl w:val="48205622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1CD83238"/>
    <w:multiLevelType w:val="hybridMultilevel"/>
    <w:tmpl w:val="BC56E7C2"/>
    <w:lvl w:ilvl="0" w:tplc="64C66C78">
      <w:start w:val="5"/>
      <w:numFmt w:val="bullet"/>
      <w:lvlText w:val="-"/>
      <w:lvlJc w:val="left"/>
      <w:pPr>
        <w:ind w:left="126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3" w15:restartNumberingAfterBreak="0">
    <w:nsid w:val="26745E9A"/>
    <w:multiLevelType w:val="hybridMultilevel"/>
    <w:tmpl w:val="FF946436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31913AD7"/>
    <w:multiLevelType w:val="singleLevel"/>
    <w:tmpl w:val="64C66C78"/>
    <w:lvl w:ilvl="0">
      <w:start w:val="5"/>
      <w:numFmt w:val="bullet"/>
      <w:lvlText w:val="-"/>
      <w:lvlJc w:val="left"/>
      <w:pPr>
        <w:ind w:left="1260" w:hanging="360"/>
      </w:pPr>
      <w:rPr>
        <w:rFonts w:ascii="Angsana New" w:eastAsia="SimSun" w:hAnsi="Angsana New" w:cs="Angsana New" w:hint="default"/>
        <w:color w:val="auto"/>
        <w:sz w:val="24"/>
      </w:rPr>
    </w:lvl>
  </w:abstractNum>
  <w:abstractNum w:abstractNumId="26" w15:restartNumberingAfterBreak="0">
    <w:nsid w:val="328842A4"/>
    <w:multiLevelType w:val="hybridMultilevel"/>
    <w:tmpl w:val="3DC293B2"/>
    <w:lvl w:ilvl="0" w:tplc="7E1A42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370505EB"/>
    <w:multiLevelType w:val="multilevel"/>
    <w:tmpl w:val="C082DDF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2" w15:restartNumberingAfterBreak="0">
    <w:nsid w:val="3DFC1BFF"/>
    <w:multiLevelType w:val="hybridMultilevel"/>
    <w:tmpl w:val="E93C683E"/>
    <w:lvl w:ilvl="0" w:tplc="8526942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EC965A0"/>
    <w:multiLevelType w:val="hybridMultilevel"/>
    <w:tmpl w:val="CBE499DC"/>
    <w:lvl w:ilvl="0" w:tplc="F5E4CF26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5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B9549E6"/>
    <w:multiLevelType w:val="hybridMultilevel"/>
    <w:tmpl w:val="8B108512"/>
    <w:lvl w:ilvl="0" w:tplc="64C66C78">
      <w:start w:val="5"/>
      <w:numFmt w:val="bullet"/>
      <w:lvlText w:val="-"/>
      <w:lvlJc w:val="left"/>
      <w:pPr>
        <w:ind w:left="16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7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512D658D"/>
    <w:multiLevelType w:val="hybridMultilevel"/>
    <w:tmpl w:val="3E84CB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1AE4E26"/>
    <w:multiLevelType w:val="hybridMultilevel"/>
    <w:tmpl w:val="A8BA73CE"/>
    <w:lvl w:ilvl="0" w:tplc="F53A56F2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6AF8A2">
      <w:start w:val="1"/>
      <w:numFmt w:val="decimal"/>
      <w:lvlText w:val="%3."/>
      <w:lvlJc w:val="left"/>
      <w:pPr>
        <w:ind w:left="2340" w:hanging="360"/>
      </w:pPr>
      <w:rPr>
        <w:rFonts w:eastAsia="SimSu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5FB5825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/>
      </w:rPr>
    </w:lvl>
  </w:abstractNum>
  <w:abstractNum w:abstractNumId="41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1054F4E"/>
    <w:multiLevelType w:val="hybridMultilevel"/>
    <w:tmpl w:val="43B8593A"/>
    <w:lvl w:ilvl="0" w:tplc="58AAC290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28"/>
        <w:szCs w:val="24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4" w15:restartNumberingAfterBreak="0">
    <w:nsid w:val="681250E8"/>
    <w:multiLevelType w:val="hybridMultilevel"/>
    <w:tmpl w:val="32D6A9E0"/>
    <w:lvl w:ilvl="0" w:tplc="930474FC">
      <w:start w:val="1"/>
      <w:numFmt w:val="bullet"/>
      <w:lvlText w:val="-"/>
      <w:lvlJc w:val="left"/>
      <w:pPr>
        <w:ind w:left="1426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45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6" w15:restartNumberingAfterBreak="0">
    <w:nsid w:val="6ED810E2"/>
    <w:multiLevelType w:val="hybridMultilevel"/>
    <w:tmpl w:val="FFBEBEFC"/>
    <w:lvl w:ilvl="0" w:tplc="58588BC0">
      <w:start w:val="1"/>
      <w:numFmt w:val="thaiLetters"/>
      <w:lvlText w:val="(%1)"/>
      <w:lvlJc w:val="left"/>
      <w:pPr>
        <w:ind w:left="126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F706D0A"/>
    <w:multiLevelType w:val="hybridMultilevel"/>
    <w:tmpl w:val="9946B9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9" w15:restartNumberingAfterBreak="0">
    <w:nsid w:val="77D20826"/>
    <w:multiLevelType w:val="hybridMultilevel"/>
    <w:tmpl w:val="B7888C98"/>
    <w:lvl w:ilvl="0" w:tplc="64C66C78">
      <w:start w:val="5"/>
      <w:numFmt w:val="bullet"/>
      <w:lvlText w:val="-"/>
      <w:lvlJc w:val="left"/>
      <w:pPr>
        <w:ind w:left="5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5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51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31"/>
  </w:num>
  <w:num w:numId="12">
    <w:abstractNumId w:val="22"/>
  </w:num>
  <w:num w:numId="13">
    <w:abstractNumId w:val="43"/>
  </w:num>
  <w:num w:numId="14">
    <w:abstractNumId w:val="27"/>
  </w:num>
  <w:num w:numId="15">
    <w:abstractNumId w:val="34"/>
  </w:num>
  <w:num w:numId="16">
    <w:abstractNumId w:val="39"/>
  </w:num>
  <w:num w:numId="17">
    <w:abstractNumId w:val="28"/>
  </w:num>
  <w:num w:numId="18">
    <w:abstractNumId w:val="48"/>
  </w:num>
  <w:num w:numId="19">
    <w:abstractNumId w:val="14"/>
  </w:num>
  <w:num w:numId="20">
    <w:abstractNumId w:val="42"/>
  </w:num>
  <w:num w:numId="21">
    <w:abstractNumId w:val="17"/>
  </w:num>
  <w:num w:numId="22">
    <w:abstractNumId w:val="10"/>
  </w:num>
  <w:num w:numId="23">
    <w:abstractNumId w:val="49"/>
  </w:num>
  <w:num w:numId="24">
    <w:abstractNumId w:val="19"/>
  </w:num>
  <w:num w:numId="25">
    <w:abstractNumId w:val="37"/>
  </w:num>
  <w:num w:numId="26">
    <w:abstractNumId w:val="33"/>
  </w:num>
  <w:num w:numId="27">
    <w:abstractNumId w:val="50"/>
  </w:num>
  <w:num w:numId="28">
    <w:abstractNumId w:val="12"/>
  </w:num>
  <w:num w:numId="29">
    <w:abstractNumId w:val="19"/>
  </w:num>
  <w:num w:numId="30">
    <w:abstractNumId w:val="46"/>
  </w:num>
  <w:num w:numId="31">
    <w:abstractNumId w:val="44"/>
  </w:num>
  <w:num w:numId="32">
    <w:abstractNumId w:val="51"/>
  </w:num>
  <w:num w:numId="33">
    <w:abstractNumId w:val="40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11"/>
  </w:num>
  <w:num w:numId="3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7"/>
  </w:num>
  <w:num w:numId="3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3"/>
  </w:num>
  <w:num w:numId="40">
    <w:abstractNumId w:val="35"/>
  </w:num>
  <w:num w:numId="41">
    <w:abstractNumId w:val="36"/>
  </w:num>
  <w:num w:numId="42">
    <w:abstractNumId w:val="16"/>
  </w:num>
  <w:num w:numId="43">
    <w:abstractNumId w:val="45"/>
  </w:num>
  <w:num w:numId="44">
    <w:abstractNumId w:val="24"/>
  </w:num>
  <w:num w:numId="45">
    <w:abstractNumId w:val="21"/>
  </w:num>
  <w:num w:numId="46">
    <w:abstractNumId w:val="25"/>
  </w:num>
  <w:num w:numId="47">
    <w:abstractNumId w:val="26"/>
  </w:num>
  <w:num w:numId="48">
    <w:abstractNumId w:val="32"/>
  </w:num>
  <w:num w:numId="4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0"/>
  </w:num>
  <w:num w:numId="51">
    <w:abstractNumId w:val="29"/>
  </w:num>
  <w:num w:numId="52">
    <w:abstractNumId w:val="30"/>
  </w:num>
  <w:num w:numId="53">
    <w:abstractNumId w:val="38"/>
  </w:num>
  <w:num w:numId="54">
    <w:abstractNumId w:val="23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270"/>
    <w:rsid w:val="0000050C"/>
    <w:rsid w:val="00000519"/>
    <w:rsid w:val="00000571"/>
    <w:rsid w:val="00000730"/>
    <w:rsid w:val="00000806"/>
    <w:rsid w:val="0000089B"/>
    <w:rsid w:val="00000AAB"/>
    <w:rsid w:val="00000BFB"/>
    <w:rsid w:val="00000DA9"/>
    <w:rsid w:val="0000113A"/>
    <w:rsid w:val="000013E3"/>
    <w:rsid w:val="0000155D"/>
    <w:rsid w:val="00001A22"/>
    <w:rsid w:val="00001F01"/>
    <w:rsid w:val="00001F25"/>
    <w:rsid w:val="00001F9D"/>
    <w:rsid w:val="000020E4"/>
    <w:rsid w:val="000022B1"/>
    <w:rsid w:val="00002377"/>
    <w:rsid w:val="00002594"/>
    <w:rsid w:val="00002620"/>
    <w:rsid w:val="000027DB"/>
    <w:rsid w:val="0000291C"/>
    <w:rsid w:val="00002B1F"/>
    <w:rsid w:val="00002E24"/>
    <w:rsid w:val="00002F7E"/>
    <w:rsid w:val="00003233"/>
    <w:rsid w:val="00003534"/>
    <w:rsid w:val="000036F9"/>
    <w:rsid w:val="00003898"/>
    <w:rsid w:val="00003A8F"/>
    <w:rsid w:val="00003BFC"/>
    <w:rsid w:val="00003D90"/>
    <w:rsid w:val="00003DC2"/>
    <w:rsid w:val="00003E36"/>
    <w:rsid w:val="00003ED8"/>
    <w:rsid w:val="000040A3"/>
    <w:rsid w:val="0000423A"/>
    <w:rsid w:val="0000449B"/>
    <w:rsid w:val="00004647"/>
    <w:rsid w:val="00004681"/>
    <w:rsid w:val="00005193"/>
    <w:rsid w:val="00005444"/>
    <w:rsid w:val="00005497"/>
    <w:rsid w:val="000055B8"/>
    <w:rsid w:val="00005615"/>
    <w:rsid w:val="00005755"/>
    <w:rsid w:val="000057A0"/>
    <w:rsid w:val="000057D2"/>
    <w:rsid w:val="00005813"/>
    <w:rsid w:val="00005E59"/>
    <w:rsid w:val="00005EA5"/>
    <w:rsid w:val="00006117"/>
    <w:rsid w:val="000064EF"/>
    <w:rsid w:val="00006838"/>
    <w:rsid w:val="0000690E"/>
    <w:rsid w:val="00006B43"/>
    <w:rsid w:val="00006B72"/>
    <w:rsid w:val="00006BFA"/>
    <w:rsid w:val="00006C2A"/>
    <w:rsid w:val="00006C60"/>
    <w:rsid w:val="00006E4F"/>
    <w:rsid w:val="00006F01"/>
    <w:rsid w:val="00007155"/>
    <w:rsid w:val="0000721C"/>
    <w:rsid w:val="00007242"/>
    <w:rsid w:val="000074DC"/>
    <w:rsid w:val="00007598"/>
    <w:rsid w:val="00007606"/>
    <w:rsid w:val="00007657"/>
    <w:rsid w:val="0000777D"/>
    <w:rsid w:val="000078C6"/>
    <w:rsid w:val="000079A7"/>
    <w:rsid w:val="000079AB"/>
    <w:rsid w:val="00007BC8"/>
    <w:rsid w:val="00007C5E"/>
    <w:rsid w:val="00007EBB"/>
    <w:rsid w:val="00007F2C"/>
    <w:rsid w:val="00007FD1"/>
    <w:rsid w:val="0001004E"/>
    <w:rsid w:val="0001009F"/>
    <w:rsid w:val="0001033C"/>
    <w:rsid w:val="0001035F"/>
    <w:rsid w:val="000103CB"/>
    <w:rsid w:val="00010703"/>
    <w:rsid w:val="00010897"/>
    <w:rsid w:val="0001089D"/>
    <w:rsid w:val="000108C7"/>
    <w:rsid w:val="000108FE"/>
    <w:rsid w:val="00010959"/>
    <w:rsid w:val="000109FE"/>
    <w:rsid w:val="00010C44"/>
    <w:rsid w:val="00010E30"/>
    <w:rsid w:val="00010EE6"/>
    <w:rsid w:val="00010FA3"/>
    <w:rsid w:val="00011175"/>
    <w:rsid w:val="000111A3"/>
    <w:rsid w:val="000114BE"/>
    <w:rsid w:val="000115A2"/>
    <w:rsid w:val="0001176F"/>
    <w:rsid w:val="00011A10"/>
    <w:rsid w:val="00011A4E"/>
    <w:rsid w:val="00011A86"/>
    <w:rsid w:val="00011C53"/>
    <w:rsid w:val="00011FE4"/>
    <w:rsid w:val="00012048"/>
    <w:rsid w:val="000121D5"/>
    <w:rsid w:val="000125B8"/>
    <w:rsid w:val="0001260E"/>
    <w:rsid w:val="0001268F"/>
    <w:rsid w:val="00012858"/>
    <w:rsid w:val="00012CBF"/>
    <w:rsid w:val="00012DCB"/>
    <w:rsid w:val="00012DFB"/>
    <w:rsid w:val="00012E1F"/>
    <w:rsid w:val="00012F16"/>
    <w:rsid w:val="00012F6A"/>
    <w:rsid w:val="0001315C"/>
    <w:rsid w:val="00013278"/>
    <w:rsid w:val="000132ED"/>
    <w:rsid w:val="00013415"/>
    <w:rsid w:val="000134A8"/>
    <w:rsid w:val="00013510"/>
    <w:rsid w:val="000136F9"/>
    <w:rsid w:val="0001372F"/>
    <w:rsid w:val="00013792"/>
    <w:rsid w:val="0001385C"/>
    <w:rsid w:val="00013B75"/>
    <w:rsid w:val="00013B9E"/>
    <w:rsid w:val="00013C9D"/>
    <w:rsid w:val="00013D2E"/>
    <w:rsid w:val="00014062"/>
    <w:rsid w:val="000140C2"/>
    <w:rsid w:val="000142D4"/>
    <w:rsid w:val="0001445F"/>
    <w:rsid w:val="000146CB"/>
    <w:rsid w:val="00014733"/>
    <w:rsid w:val="0001485F"/>
    <w:rsid w:val="000149D5"/>
    <w:rsid w:val="00014BB5"/>
    <w:rsid w:val="00014CD3"/>
    <w:rsid w:val="00014E04"/>
    <w:rsid w:val="00015022"/>
    <w:rsid w:val="000152F6"/>
    <w:rsid w:val="00015351"/>
    <w:rsid w:val="00015373"/>
    <w:rsid w:val="00015676"/>
    <w:rsid w:val="0001574B"/>
    <w:rsid w:val="000157B7"/>
    <w:rsid w:val="0001587F"/>
    <w:rsid w:val="00015B18"/>
    <w:rsid w:val="00015C25"/>
    <w:rsid w:val="00015E87"/>
    <w:rsid w:val="00015EC2"/>
    <w:rsid w:val="0001622C"/>
    <w:rsid w:val="0001630E"/>
    <w:rsid w:val="000163C1"/>
    <w:rsid w:val="00016437"/>
    <w:rsid w:val="000164CB"/>
    <w:rsid w:val="00016525"/>
    <w:rsid w:val="0001668B"/>
    <w:rsid w:val="00016696"/>
    <w:rsid w:val="000168B1"/>
    <w:rsid w:val="00016D82"/>
    <w:rsid w:val="00016DAC"/>
    <w:rsid w:val="00016FDF"/>
    <w:rsid w:val="00017231"/>
    <w:rsid w:val="00017361"/>
    <w:rsid w:val="00017399"/>
    <w:rsid w:val="000174CB"/>
    <w:rsid w:val="00017622"/>
    <w:rsid w:val="0001769A"/>
    <w:rsid w:val="000176C6"/>
    <w:rsid w:val="000176D0"/>
    <w:rsid w:val="000179CD"/>
    <w:rsid w:val="00017AED"/>
    <w:rsid w:val="00017CC7"/>
    <w:rsid w:val="00017F57"/>
    <w:rsid w:val="00017FAA"/>
    <w:rsid w:val="00020102"/>
    <w:rsid w:val="00020346"/>
    <w:rsid w:val="000203B8"/>
    <w:rsid w:val="00020485"/>
    <w:rsid w:val="00020696"/>
    <w:rsid w:val="000207DE"/>
    <w:rsid w:val="0002091C"/>
    <w:rsid w:val="00020A12"/>
    <w:rsid w:val="00020BEE"/>
    <w:rsid w:val="00020D33"/>
    <w:rsid w:val="000210EB"/>
    <w:rsid w:val="00021364"/>
    <w:rsid w:val="000214E7"/>
    <w:rsid w:val="000219C1"/>
    <w:rsid w:val="000219FD"/>
    <w:rsid w:val="00021D3C"/>
    <w:rsid w:val="00021D74"/>
    <w:rsid w:val="00021F6B"/>
    <w:rsid w:val="00022155"/>
    <w:rsid w:val="000222CB"/>
    <w:rsid w:val="000223C5"/>
    <w:rsid w:val="000223E4"/>
    <w:rsid w:val="00022573"/>
    <w:rsid w:val="0002258D"/>
    <w:rsid w:val="000225D0"/>
    <w:rsid w:val="0002263F"/>
    <w:rsid w:val="000226BF"/>
    <w:rsid w:val="000228E5"/>
    <w:rsid w:val="0002294B"/>
    <w:rsid w:val="00022A1A"/>
    <w:rsid w:val="00022CA1"/>
    <w:rsid w:val="00022CB9"/>
    <w:rsid w:val="00022F94"/>
    <w:rsid w:val="000230E9"/>
    <w:rsid w:val="000233A3"/>
    <w:rsid w:val="000235ED"/>
    <w:rsid w:val="00023739"/>
    <w:rsid w:val="00023855"/>
    <w:rsid w:val="0002389C"/>
    <w:rsid w:val="000239AD"/>
    <w:rsid w:val="00023AA6"/>
    <w:rsid w:val="00023AFB"/>
    <w:rsid w:val="00023C68"/>
    <w:rsid w:val="00023F58"/>
    <w:rsid w:val="00024242"/>
    <w:rsid w:val="000242FD"/>
    <w:rsid w:val="0002435A"/>
    <w:rsid w:val="000243AB"/>
    <w:rsid w:val="00024553"/>
    <w:rsid w:val="000247AE"/>
    <w:rsid w:val="00024B77"/>
    <w:rsid w:val="00024D48"/>
    <w:rsid w:val="00024F26"/>
    <w:rsid w:val="00024FC8"/>
    <w:rsid w:val="0002520D"/>
    <w:rsid w:val="0002524B"/>
    <w:rsid w:val="0002524D"/>
    <w:rsid w:val="000256B1"/>
    <w:rsid w:val="00025700"/>
    <w:rsid w:val="0002578B"/>
    <w:rsid w:val="0002579F"/>
    <w:rsid w:val="000257C4"/>
    <w:rsid w:val="00025AFC"/>
    <w:rsid w:val="00025B1A"/>
    <w:rsid w:val="00025B5E"/>
    <w:rsid w:val="00025BD4"/>
    <w:rsid w:val="00025D11"/>
    <w:rsid w:val="00025E9F"/>
    <w:rsid w:val="000261A4"/>
    <w:rsid w:val="00026206"/>
    <w:rsid w:val="0002629D"/>
    <w:rsid w:val="000262E0"/>
    <w:rsid w:val="000264D2"/>
    <w:rsid w:val="0002657F"/>
    <w:rsid w:val="0002692B"/>
    <w:rsid w:val="0002694E"/>
    <w:rsid w:val="00026A32"/>
    <w:rsid w:val="00026B4E"/>
    <w:rsid w:val="00026BA9"/>
    <w:rsid w:val="00026BEF"/>
    <w:rsid w:val="00026C38"/>
    <w:rsid w:val="00026DE8"/>
    <w:rsid w:val="00026E77"/>
    <w:rsid w:val="00027008"/>
    <w:rsid w:val="0002719D"/>
    <w:rsid w:val="00027458"/>
    <w:rsid w:val="000275C7"/>
    <w:rsid w:val="00027676"/>
    <w:rsid w:val="00027795"/>
    <w:rsid w:val="0002788B"/>
    <w:rsid w:val="00027C4A"/>
    <w:rsid w:val="00027DF9"/>
    <w:rsid w:val="00027EBF"/>
    <w:rsid w:val="00027F49"/>
    <w:rsid w:val="00030048"/>
    <w:rsid w:val="0003016A"/>
    <w:rsid w:val="00030199"/>
    <w:rsid w:val="0003023F"/>
    <w:rsid w:val="00030293"/>
    <w:rsid w:val="00030443"/>
    <w:rsid w:val="000304D0"/>
    <w:rsid w:val="000304DD"/>
    <w:rsid w:val="00030625"/>
    <w:rsid w:val="0003063B"/>
    <w:rsid w:val="00030804"/>
    <w:rsid w:val="000309B0"/>
    <w:rsid w:val="00030ABC"/>
    <w:rsid w:val="00030B20"/>
    <w:rsid w:val="00030B6E"/>
    <w:rsid w:val="00030D55"/>
    <w:rsid w:val="00030D77"/>
    <w:rsid w:val="00030DA7"/>
    <w:rsid w:val="00030DD5"/>
    <w:rsid w:val="00030E00"/>
    <w:rsid w:val="00031118"/>
    <w:rsid w:val="00031270"/>
    <w:rsid w:val="000312F7"/>
    <w:rsid w:val="00031370"/>
    <w:rsid w:val="0003137A"/>
    <w:rsid w:val="000314FA"/>
    <w:rsid w:val="00031580"/>
    <w:rsid w:val="00031791"/>
    <w:rsid w:val="000317E3"/>
    <w:rsid w:val="00031A0D"/>
    <w:rsid w:val="00031BC2"/>
    <w:rsid w:val="00031C3B"/>
    <w:rsid w:val="00031C46"/>
    <w:rsid w:val="00031CD2"/>
    <w:rsid w:val="00031FDE"/>
    <w:rsid w:val="00032315"/>
    <w:rsid w:val="0003241F"/>
    <w:rsid w:val="0003246A"/>
    <w:rsid w:val="0003247B"/>
    <w:rsid w:val="00032487"/>
    <w:rsid w:val="000324CA"/>
    <w:rsid w:val="000324EF"/>
    <w:rsid w:val="0003258F"/>
    <w:rsid w:val="000326C6"/>
    <w:rsid w:val="000327E3"/>
    <w:rsid w:val="00032825"/>
    <w:rsid w:val="00032852"/>
    <w:rsid w:val="00032C93"/>
    <w:rsid w:val="00032D9E"/>
    <w:rsid w:val="00032E03"/>
    <w:rsid w:val="00032E61"/>
    <w:rsid w:val="00032E6C"/>
    <w:rsid w:val="000330D2"/>
    <w:rsid w:val="000333E1"/>
    <w:rsid w:val="000335B5"/>
    <w:rsid w:val="0003373F"/>
    <w:rsid w:val="0003392B"/>
    <w:rsid w:val="00033940"/>
    <w:rsid w:val="000339C3"/>
    <w:rsid w:val="00033B45"/>
    <w:rsid w:val="00033D66"/>
    <w:rsid w:val="0003414D"/>
    <w:rsid w:val="00034195"/>
    <w:rsid w:val="0003453A"/>
    <w:rsid w:val="00034776"/>
    <w:rsid w:val="00034C0A"/>
    <w:rsid w:val="00034C7C"/>
    <w:rsid w:val="00034DB1"/>
    <w:rsid w:val="00034F14"/>
    <w:rsid w:val="00034F74"/>
    <w:rsid w:val="000351F3"/>
    <w:rsid w:val="0003541D"/>
    <w:rsid w:val="000354ED"/>
    <w:rsid w:val="00036023"/>
    <w:rsid w:val="00036333"/>
    <w:rsid w:val="0003640B"/>
    <w:rsid w:val="00036A39"/>
    <w:rsid w:val="00036C87"/>
    <w:rsid w:val="00036CBF"/>
    <w:rsid w:val="00036E34"/>
    <w:rsid w:val="000370DF"/>
    <w:rsid w:val="000371FB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DA6"/>
    <w:rsid w:val="00037E72"/>
    <w:rsid w:val="00037EE8"/>
    <w:rsid w:val="00037FFB"/>
    <w:rsid w:val="000405BD"/>
    <w:rsid w:val="00040950"/>
    <w:rsid w:val="0004095E"/>
    <w:rsid w:val="0004097B"/>
    <w:rsid w:val="00040B06"/>
    <w:rsid w:val="00040B37"/>
    <w:rsid w:val="00040C52"/>
    <w:rsid w:val="00040FE9"/>
    <w:rsid w:val="00041068"/>
    <w:rsid w:val="00041254"/>
    <w:rsid w:val="0004130C"/>
    <w:rsid w:val="00041431"/>
    <w:rsid w:val="00041806"/>
    <w:rsid w:val="0004180A"/>
    <w:rsid w:val="0004185A"/>
    <w:rsid w:val="00041991"/>
    <w:rsid w:val="000419E6"/>
    <w:rsid w:val="00041D28"/>
    <w:rsid w:val="00041D83"/>
    <w:rsid w:val="00041E6F"/>
    <w:rsid w:val="00042070"/>
    <w:rsid w:val="00042447"/>
    <w:rsid w:val="0004262B"/>
    <w:rsid w:val="0004266B"/>
    <w:rsid w:val="00042753"/>
    <w:rsid w:val="00042863"/>
    <w:rsid w:val="00042A66"/>
    <w:rsid w:val="00042B68"/>
    <w:rsid w:val="00042C7D"/>
    <w:rsid w:val="00043034"/>
    <w:rsid w:val="00043058"/>
    <w:rsid w:val="000434FE"/>
    <w:rsid w:val="000436D1"/>
    <w:rsid w:val="000438E8"/>
    <w:rsid w:val="00043982"/>
    <w:rsid w:val="00043A44"/>
    <w:rsid w:val="00043A4B"/>
    <w:rsid w:val="00043CB9"/>
    <w:rsid w:val="00043EA2"/>
    <w:rsid w:val="00043ED8"/>
    <w:rsid w:val="0004409A"/>
    <w:rsid w:val="00044137"/>
    <w:rsid w:val="00044269"/>
    <w:rsid w:val="000442EC"/>
    <w:rsid w:val="00044630"/>
    <w:rsid w:val="000447E8"/>
    <w:rsid w:val="00044817"/>
    <w:rsid w:val="000449F5"/>
    <w:rsid w:val="00044AB8"/>
    <w:rsid w:val="00044BC5"/>
    <w:rsid w:val="00044CBA"/>
    <w:rsid w:val="00044F4A"/>
    <w:rsid w:val="00044F70"/>
    <w:rsid w:val="00044FBE"/>
    <w:rsid w:val="00045091"/>
    <w:rsid w:val="00045101"/>
    <w:rsid w:val="00045178"/>
    <w:rsid w:val="00045210"/>
    <w:rsid w:val="000452BC"/>
    <w:rsid w:val="000454CF"/>
    <w:rsid w:val="000454F3"/>
    <w:rsid w:val="00045556"/>
    <w:rsid w:val="0004579A"/>
    <w:rsid w:val="000459CC"/>
    <w:rsid w:val="00045A7C"/>
    <w:rsid w:val="00045E3F"/>
    <w:rsid w:val="00045ECF"/>
    <w:rsid w:val="000460B9"/>
    <w:rsid w:val="000466DD"/>
    <w:rsid w:val="000467C8"/>
    <w:rsid w:val="00046A22"/>
    <w:rsid w:val="00046AC0"/>
    <w:rsid w:val="00046D85"/>
    <w:rsid w:val="00046E6B"/>
    <w:rsid w:val="00046F93"/>
    <w:rsid w:val="00046F9C"/>
    <w:rsid w:val="0004733E"/>
    <w:rsid w:val="000477E5"/>
    <w:rsid w:val="00047893"/>
    <w:rsid w:val="0004798B"/>
    <w:rsid w:val="00047A85"/>
    <w:rsid w:val="00047DF2"/>
    <w:rsid w:val="00047E68"/>
    <w:rsid w:val="00047F60"/>
    <w:rsid w:val="00050592"/>
    <w:rsid w:val="00050659"/>
    <w:rsid w:val="0005075E"/>
    <w:rsid w:val="00050AE0"/>
    <w:rsid w:val="00050AE7"/>
    <w:rsid w:val="00050B2A"/>
    <w:rsid w:val="00050D1F"/>
    <w:rsid w:val="00050DA0"/>
    <w:rsid w:val="0005108B"/>
    <w:rsid w:val="000510CB"/>
    <w:rsid w:val="0005136E"/>
    <w:rsid w:val="00051816"/>
    <w:rsid w:val="000518DA"/>
    <w:rsid w:val="00051920"/>
    <w:rsid w:val="0005196C"/>
    <w:rsid w:val="00051994"/>
    <w:rsid w:val="00051BDE"/>
    <w:rsid w:val="00052164"/>
    <w:rsid w:val="00052547"/>
    <w:rsid w:val="0005261C"/>
    <w:rsid w:val="00052C9F"/>
    <w:rsid w:val="00052E75"/>
    <w:rsid w:val="00053079"/>
    <w:rsid w:val="000534BE"/>
    <w:rsid w:val="000537C2"/>
    <w:rsid w:val="00053938"/>
    <w:rsid w:val="00053D9E"/>
    <w:rsid w:val="00053DB2"/>
    <w:rsid w:val="00053F02"/>
    <w:rsid w:val="0005413B"/>
    <w:rsid w:val="00054215"/>
    <w:rsid w:val="0005457E"/>
    <w:rsid w:val="00054691"/>
    <w:rsid w:val="00054896"/>
    <w:rsid w:val="000549A3"/>
    <w:rsid w:val="00054A8A"/>
    <w:rsid w:val="00054B6D"/>
    <w:rsid w:val="00054C08"/>
    <w:rsid w:val="00054CF1"/>
    <w:rsid w:val="00054D73"/>
    <w:rsid w:val="00054F3D"/>
    <w:rsid w:val="0005509E"/>
    <w:rsid w:val="000550E7"/>
    <w:rsid w:val="000552C1"/>
    <w:rsid w:val="000554B1"/>
    <w:rsid w:val="00055598"/>
    <w:rsid w:val="000555A4"/>
    <w:rsid w:val="000556FF"/>
    <w:rsid w:val="000558BD"/>
    <w:rsid w:val="00055A93"/>
    <w:rsid w:val="00055D88"/>
    <w:rsid w:val="00055E07"/>
    <w:rsid w:val="00055E1C"/>
    <w:rsid w:val="00055EBA"/>
    <w:rsid w:val="00055EE1"/>
    <w:rsid w:val="000560BA"/>
    <w:rsid w:val="000564BA"/>
    <w:rsid w:val="0005650E"/>
    <w:rsid w:val="0005658F"/>
    <w:rsid w:val="00056831"/>
    <w:rsid w:val="000569D6"/>
    <w:rsid w:val="000569DF"/>
    <w:rsid w:val="00056A2B"/>
    <w:rsid w:val="00056BEB"/>
    <w:rsid w:val="00056BF6"/>
    <w:rsid w:val="00056D42"/>
    <w:rsid w:val="00056FF4"/>
    <w:rsid w:val="00057179"/>
    <w:rsid w:val="000572B9"/>
    <w:rsid w:val="0005746E"/>
    <w:rsid w:val="000575A5"/>
    <w:rsid w:val="00057604"/>
    <w:rsid w:val="00057B71"/>
    <w:rsid w:val="00057C1F"/>
    <w:rsid w:val="00057C79"/>
    <w:rsid w:val="00057C88"/>
    <w:rsid w:val="00057F57"/>
    <w:rsid w:val="0006009D"/>
    <w:rsid w:val="000600D5"/>
    <w:rsid w:val="0006061C"/>
    <w:rsid w:val="00060696"/>
    <w:rsid w:val="000606AF"/>
    <w:rsid w:val="00061355"/>
    <w:rsid w:val="0006145C"/>
    <w:rsid w:val="0006158D"/>
    <w:rsid w:val="00061671"/>
    <w:rsid w:val="000617AA"/>
    <w:rsid w:val="000618F5"/>
    <w:rsid w:val="00061DF6"/>
    <w:rsid w:val="00061E63"/>
    <w:rsid w:val="00061F55"/>
    <w:rsid w:val="000621FA"/>
    <w:rsid w:val="000621FD"/>
    <w:rsid w:val="00062202"/>
    <w:rsid w:val="0006237E"/>
    <w:rsid w:val="00062455"/>
    <w:rsid w:val="000624ED"/>
    <w:rsid w:val="000625BC"/>
    <w:rsid w:val="00062794"/>
    <w:rsid w:val="00062981"/>
    <w:rsid w:val="00062ADC"/>
    <w:rsid w:val="00062B9A"/>
    <w:rsid w:val="00062F23"/>
    <w:rsid w:val="0006325C"/>
    <w:rsid w:val="0006335F"/>
    <w:rsid w:val="00063440"/>
    <w:rsid w:val="0006361A"/>
    <w:rsid w:val="0006364D"/>
    <w:rsid w:val="0006367C"/>
    <w:rsid w:val="000637A9"/>
    <w:rsid w:val="0006383D"/>
    <w:rsid w:val="000638E4"/>
    <w:rsid w:val="00063A04"/>
    <w:rsid w:val="00063BD8"/>
    <w:rsid w:val="00063C0A"/>
    <w:rsid w:val="00063C64"/>
    <w:rsid w:val="00063DE7"/>
    <w:rsid w:val="00064086"/>
    <w:rsid w:val="000641D5"/>
    <w:rsid w:val="0006448C"/>
    <w:rsid w:val="00064632"/>
    <w:rsid w:val="00064A31"/>
    <w:rsid w:val="00064EDD"/>
    <w:rsid w:val="00064F19"/>
    <w:rsid w:val="000652DA"/>
    <w:rsid w:val="0006545B"/>
    <w:rsid w:val="00065508"/>
    <w:rsid w:val="0006568D"/>
    <w:rsid w:val="00065841"/>
    <w:rsid w:val="00065B87"/>
    <w:rsid w:val="00065C91"/>
    <w:rsid w:val="00065CF3"/>
    <w:rsid w:val="00065F11"/>
    <w:rsid w:val="00065FAD"/>
    <w:rsid w:val="0006600B"/>
    <w:rsid w:val="000661C0"/>
    <w:rsid w:val="00066225"/>
    <w:rsid w:val="000663DA"/>
    <w:rsid w:val="00066B4A"/>
    <w:rsid w:val="00066E54"/>
    <w:rsid w:val="00066FC3"/>
    <w:rsid w:val="0006709E"/>
    <w:rsid w:val="000670B1"/>
    <w:rsid w:val="000670F6"/>
    <w:rsid w:val="000674FF"/>
    <w:rsid w:val="0006763C"/>
    <w:rsid w:val="00067752"/>
    <w:rsid w:val="00067799"/>
    <w:rsid w:val="000677CB"/>
    <w:rsid w:val="00067942"/>
    <w:rsid w:val="00067C36"/>
    <w:rsid w:val="00067D44"/>
    <w:rsid w:val="00067D8E"/>
    <w:rsid w:val="00067F1A"/>
    <w:rsid w:val="00067F25"/>
    <w:rsid w:val="00067FC9"/>
    <w:rsid w:val="000702C9"/>
    <w:rsid w:val="000703D6"/>
    <w:rsid w:val="00070570"/>
    <w:rsid w:val="000708C1"/>
    <w:rsid w:val="00070A53"/>
    <w:rsid w:val="00070A79"/>
    <w:rsid w:val="00070D2A"/>
    <w:rsid w:val="0007104E"/>
    <w:rsid w:val="00071553"/>
    <w:rsid w:val="000716FC"/>
    <w:rsid w:val="00071775"/>
    <w:rsid w:val="00071904"/>
    <w:rsid w:val="0007199D"/>
    <w:rsid w:val="00071D6A"/>
    <w:rsid w:val="00071E21"/>
    <w:rsid w:val="00072063"/>
    <w:rsid w:val="00072123"/>
    <w:rsid w:val="00072227"/>
    <w:rsid w:val="00072261"/>
    <w:rsid w:val="00072311"/>
    <w:rsid w:val="000725B1"/>
    <w:rsid w:val="000726C1"/>
    <w:rsid w:val="000727E0"/>
    <w:rsid w:val="0007291A"/>
    <w:rsid w:val="00072C16"/>
    <w:rsid w:val="00072C70"/>
    <w:rsid w:val="00072D9D"/>
    <w:rsid w:val="00072E95"/>
    <w:rsid w:val="00072FDB"/>
    <w:rsid w:val="00073165"/>
    <w:rsid w:val="00073353"/>
    <w:rsid w:val="000734E2"/>
    <w:rsid w:val="0007389E"/>
    <w:rsid w:val="00073A0F"/>
    <w:rsid w:val="00073D91"/>
    <w:rsid w:val="00073E36"/>
    <w:rsid w:val="00073FE1"/>
    <w:rsid w:val="000740FF"/>
    <w:rsid w:val="00074177"/>
    <w:rsid w:val="00074247"/>
    <w:rsid w:val="00074287"/>
    <w:rsid w:val="0007432E"/>
    <w:rsid w:val="000746A1"/>
    <w:rsid w:val="000746AC"/>
    <w:rsid w:val="0007477B"/>
    <w:rsid w:val="000749B9"/>
    <w:rsid w:val="00074B6E"/>
    <w:rsid w:val="00074BDE"/>
    <w:rsid w:val="00074C0D"/>
    <w:rsid w:val="00074FD5"/>
    <w:rsid w:val="00075066"/>
    <w:rsid w:val="000756BA"/>
    <w:rsid w:val="00075714"/>
    <w:rsid w:val="00075782"/>
    <w:rsid w:val="00075797"/>
    <w:rsid w:val="00075897"/>
    <w:rsid w:val="000759C8"/>
    <w:rsid w:val="00075C00"/>
    <w:rsid w:val="00076015"/>
    <w:rsid w:val="000761A3"/>
    <w:rsid w:val="000768D2"/>
    <w:rsid w:val="000769EC"/>
    <w:rsid w:val="00076A80"/>
    <w:rsid w:val="00076B9B"/>
    <w:rsid w:val="00076F29"/>
    <w:rsid w:val="00077132"/>
    <w:rsid w:val="0007721C"/>
    <w:rsid w:val="000772D4"/>
    <w:rsid w:val="000778BF"/>
    <w:rsid w:val="000779A8"/>
    <w:rsid w:val="000779E1"/>
    <w:rsid w:val="00077A7E"/>
    <w:rsid w:val="00077B8E"/>
    <w:rsid w:val="00077D83"/>
    <w:rsid w:val="00077EF1"/>
    <w:rsid w:val="00077FB5"/>
    <w:rsid w:val="000802E6"/>
    <w:rsid w:val="000803EF"/>
    <w:rsid w:val="0008040B"/>
    <w:rsid w:val="00080420"/>
    <w:rsid w:val="00080478"/>
    <w:rsid w:val="000804E9"/>
    <w:rsid w:val="000806F6"/>
    <w:rsid w:val="000807D0"/>
    <w:rsid w:val="00080904"/>
    <w:rsid w:val="00080BE1"/>
    <w:rsid w:val="00080E58"/>
    <w:rsid w:val="00080E88"/>
    <w:rsid w:val="00080F30"/>
    <w:rsid w:val="00080FDF"/>
    <w:rsid w:val="00081212"/>
    <w:rsid w:val="00081696"/>
    <w:rsid w:val="000817C9"/>
    <w:rsid w:val="000817D7"/>
    <w:rsid w:val="000817E5"/>
    <w:rsid w:val="00081898"/>
    <w:rsid w:val="00081BBB"/>
    <w:rsid w:val="00081CD6"/>
    <w:rsid w:val="0008214C"/>
    <w:rsid w:val="0008241A"/>
    <w:rsid w:val="000825A2"/>
    <w:rsid w:val="00082B13"/>
    <w:rsid w:val="00082D12"/>
    <w:rsid w:val="00082D5D"/>
    <w:rsid w:val="00082D82"/>
    <w:rsid w:val="00082FBE"/>
    <w:rsid w:val="00083049"/>
    <w:rsid w:val="00083208"/>
    <w:rsid w:val="000833D2"/>
    <w:rsid w:val="00083489"/>
    <w:rsid w:val="00083532"/>
    <w:rsid w:val="00083B42"/>
    <w:rsid w:val="00083B65"/>
    <w:rsid w:val="00083F12"/>
    <w:rsid w:val="0008412A"/>
    <w:rsid w:val="00084434"/>
    <w:rsid w:val="0008499E"/>
    <w:rsid w:val="00084A7D"/>
    <w:rsid w:val="00084D0B"/>
    <w:rsid w:val="00084E56"/>
    <w:rsid w:val="00084ED8"/>
    <w:rsid w:val="000850E2"/>
    <w:rsid w:val="0008520B"/>
    <w:rsid w:val="000853A0"/>
    <w:rsid w:val="000853C5"/>
    <w:rsid w:val="00085481"/>
    <w:rsid w:val="000858DC"/>
    <w:rsid w:val="00085A22"/>
    <w:rsid w:val="00085E61"/>
    <w:rsid w:val="0008643B"/>
    <w:rsid w:val="00086607"/>
    <w:rsid w:val="00086678"/>
    <w:rsid w:val="00086792"/>
    <w:rsid w:val="00086840"/>
    <w:rsid w:val="00086958"/>
    <w:rsid w:val="00086AB5"/>
    <w:rsid w:val="00086D91"/>
    <w:rsid w:val="00086DC1"/>
    <w:rsid w:val="00086DDF"/>
    <w:rsid w:val="00086E8C"/>
    <w:rsid w:val="000870D6"/>
    <w:rsid w:val="00087117"/>
    <w:rsid w:val="0008725B"/>
    <w:rsid w:val="00087534"/>
    <w:rsid w:val="0008760C"/>
    <w:rsid w:val="00087B16"/>
    <w:rsid w:val="00087B8A"/>
    <w:rsid w:val="00087EAD"/>
    <w:rsid w:val="0009005A"/>
    <w:rsid w:val="000901F2"/>
    <w:rsid w:val="00090296"/>
    <w:rsid w:val="0009032A"/>
    <w:rsid w:val="0009036C"/>
    <w:rsid w:val="00090387"/>
    <w:rsid w:val="000904CB"/>
    <w:rsid w:val="00090550"/>
    <w:rsid w:val="0009077F"/>
    <w:rsid w:val="0009079D"/>
    <w:rsid w:val="00090916"/>
    <w:rsid w:val="000909FC"/>
    <w:rsid w:val="00090A3A"/>
    <w:rsid w:val="00090A52"/>
    <w:rsid w:val="00090AC3"/>
    <w:rsid w:val="00090E9A"/>
    <w:rsid w:val="00090F5E"/>
    <w:rsid w:val="00090FDB"/>
    <w:rsid w:val="000912CF"/>
    <w:rsid w:val="000913BC"/>
    <w:rsid w:val="0009140D"/>
    <w:rsid w:val="00091495"/>
    <w:rsid w:val="000915B5"/>
    <w:rsid w:val="00091751"/>
    <w:rsid w:val="00091879"/>
    <w:rsid w:val="000918B7"/>
    <w:rsid w:val="0009196E"/>
    <w:rsid w:val="000919FC"/>
    <w:rsid w:val="00091C1E"/>
    <w:rsid w:val="00092409"/>
    <w:rsid w:val="0009260C"/>
    <w:rsid w:val="0009267B"/>
    <w:rsid w:val="000926A0"/>
    <w:rsid w:val="00092BA3"/>
    <w:rsid w:val="00092CF9"/>
    <w:rsid w:val="00092D70"/>
    <w:rsid w:val="00092EEE"/>
    <w:rsid w:val="00092FBC"/>
    <w:rsid w:val="00093021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3B69"/>
    <w:rsid w:val="00093FDE"/>
    <w:rsid w:val="00093FFA"/>
    <w:rsid w:val="0009439F"/>
    <w:rsid w:val="0009448F"/>
    <w:rsid w:val="00094502"/>
    <w:rsid w:val="00094718"/>
    <w:rsid w:val="00094772"/>
    <w:rsid w:val="00094B90"/>
    <w:rsid w:val="00094C33"/>
    <w:rsid w:val="00094CF0"/>
    <w:rsid w:val="00094E19"/>
    <w:rsid w:val="00095087"/>
    <w:rsid w:val="0009511E"/>
    <w:rsid w:val="0009513B"/>
    <w:rsid w:val="00095354"/>
    <w:rsid w:val="00095414"/>
    <w:rsid w:val="00095444"/>
    <w:rsid w:val="00095488"/>
    <w:rsid w:val="00095510"/>
    <w:rsid w:val="0009569B"/>
    <w:rsid w:val="000959EC"/>
    <w:rsid w:val="00095B11"/>
    <w:rsid w:val="00095B17"/>
    <w:rsid w:val="00095CD4"/>
    <w:rsid w:val="00095EF1"/>
    <w:rsid w:val="00096015"/>
    <w:rsid w:val="00096028"/>
    <w:rsid w:val="0009617E"/>
    <w:rsid w:val="000962EC"/>
    <w:rsid w:val="0009652B"/>
    <w:rsid w:val="000967BD"/>
    <w:rsid w:val="000968BA"/>
    <w:rsid w:val="0009699B"/>
    <w:rsid w:val="00096A47"/>
    <w:rsid w:val="00096A5E"/>
    <w:rsid w:val="00096AA6"/>
    <w:rsid w:val="00096B5F"/>
    <w:rsid w:val="00096BD9"/>
    <w:rsid w:val="00096C9E"/>
    <w:rsid w:val="00096CC6"/>
    <w:rsid w:val="00097248"/>
    <w:rsid w:val="0009734D"/>
    <w:rsid w:val="00097413"/>
    <w:rsid w:val="00097525"/>
    <w:rsid w:val="000976FF"/>
    <w:rsid w:val="000979F9"/>
    <w:rsid w:val="00097B31"/>
    <w:rsid w:val="00097B4D"/>
    <w:rsid w:val="00097C50"/>
    <w:rsid w:val="00097CFD"/>
    <w:rsid w:val="00097E01"/>
    <w:rsid w:val="00097FEF"/>
    <w:rsid w:val="000A00D8"/>
    <w:rsid w:val="000A0432"/>
    <w:rsid w:val="000A0608"/>
    <w:rsid w:val="000A06B0"/>
    <w:rsid w:val="000A08FE"/>
    <w:rsid w:val="000A0AB2"/>
    <w:rsid w:val="000A0B0A"/>
    <w:rsid w:val="000A0C69"/>
    <w:rsid w:val="000A0D40"/>
    <w:rsid w:val="000A0F4D"/>
    <w:rsid w:val="000A110F"/>
    <w:rsid w:val="000A117F"/>
    <w:rsid w:val="000A13B3"/>
    <w:rsid w:val="000A1575"/>
    <w:rsid w:val="000A163E"/>
    <w:rsid w:val="000A18A1"/>
    <w:rsid w:val="000A19F3"/>
    <w:rsid w:val="000A1BA6"/>
    <w:rsid w:val="000A1E79"/>
    <w:rsid w:val="000A1F99"/>
    <w:rsid w:val="000A2141"/>
    <w:rsid w:val="000A2217"/>
    <w:rsid w:val="000A22B8"/>
    <w:rsid w:val="000A2516"/>
    <w:rsid w:val="000A2637"/>
    <w:rsid w:val="000A2683"/>
    <w:rsid w:val="000A26B8"/>
    <w:rsid w:val="000A2A21"/>
    <w:rsid w:val="000A2C8E"/>
    <w:rsid w:val="000A2CAE"/>
    <w:rsid w:val="000A2F64"/>
    <w:rsid w:val="000A2FF0"/>
    <w:rsid w:val="000A3065"/>
    <w:rsid w:val="000A3104"/>
    <w:rsid w:val="000A31D7"/>
    <w:rsid w:val="000A3407"/>
    <w:rsid w:val="000A350E"/>
    <w:rsid w:val="000A36A6"/>
    <w:rsid w:val="000A36C7"/>
    <w:rsid w:val="000A3970"/>
    <w:rsid w:val="000A39FF"/>
    <w:rsid w:val="000A3C04"/>
    <w:rsid w:val="000A3D1A"/>
    <w:rsid w:val="000A3D75"/>
    <w:rsid w:val="000A3D90"/>
    <w:rsid w:val="000A409E"/>
    <w:rsid w:val="000A4251"/>
    <w:rsid w:val="000A44BB"/>
    <w:rsid w:val="000A44D6"/>
    <w:rsid w:val="000A45EB"/>
    <w:rsid w:val="000A4668"/>
    <w:rsid w:val="000A47A5"/>
    <w:rsid w:val="000A48DF"/>
    <w:rsid w:val="000A4A2F"/>
    <w:rsid w:val="000A4A91"/>
    <w:rsid w:val="000A4AB8"/>
    <w:rsid w:val="000A4B66"/>
    <w:rsid w:val="000A4C67"/>
    <w:rsid w:val="000A4DBC"/>
    <w:rsid w:val="000A4F4E"/>
    <w:rsid w:val="000A504E"/>
    <w:rsid w:val="000A5146"/>
    <w:rsid w:val="000A51DF"/>
    <w:rsid w:val="000A527F"/>
    <w:rsid w:val="000A5409"/>
    <w:rsid w:val="000A540E"/>
    <w:rsid w:val="000A54D9"/>
    <w:rsid w:val="000A54E1"/>
    <w:rsid w:val="000A55BB"/>
    <w:rsid w:val="000A56D7"/>
    <w:rsid w:val="000A574D"/>
    <w:rsid w:val="000A599A"/>
    <w:rsid w:val="000A59DF"/>
    <w:rsid w:val="000A5A5C"/>
    <w:rsid w:val="000A5C7B"/>
    <w:rsid w:val="000A5D30"/>
    <w:rsid w:val="000A5FFA"/>
    <w:rsid w:val="000A6270"/>
    <w:rsid w:val="000A64EF"/>
    <w:rsid w:val="000A665A"/>
    <w:rsid w:val="000A67B6"/>
    <w:rsid w:val="000A67E0"/>
    <w:rsid w:val="000A6913"/>
    <w:rsid w:val="000A6D9B"/>
    <w:rsid w:val="000A6E37"/>
    <w:rsid w:val="000A711B"/>
    <w:rsid w:val="000A727E"/>
    <w:rsid w:val="000A746C"/>
    <w:rsid w:val="000A78C2"/>
    <w:rsid w:val="000A7961"/>
    <w:rsid w:val="000A7A57"/>
    <w:rsid w:val="000A7C7D"/>
    <w:rsid w:val="000A7CD1"/>
    <w:rsid w:val="000A7D6E"/>
    <w:rsid w:val="000A7E5A"/>
    <w:rsid w:val="000A7F7A"/>
    <w:rsid w:val="000A7F7F"/>
    <w:rsid w:val="000A7FA9"/>
    <w:rsid w:val="000B01FE"/>
    <w:rsid w:val="000B0469"/>
    <w:rsid w:val="000B06F7"/>
    <w:rsid w:val="000B0706"/>
    <w:rsid w:val="000B0A4F"/>
    <w:rsid w:val="000B0AF0"/>
    <w:rsid w:val="000B0B6E"/>
    <w:rsid w:val="000B0CD9"/>
    <w:rsid w:val="000B0FB7"/>
    <w:rsid w:val="000B10DC"/>
    <w:rsid w:val="000B10E5"/>
    <w:rsid w:val="000B1249"/>
    <w:rsid w:val="000B1463"/>
    <w:rsid w:val="000B171F"/>
    <w:rsid w:val="000B1758"/>
    <w:rsid w:val="000B177F"/>
    <w:rsid w:val="000B17FD"/>
    <w:rsid w:val="000B1857"/>
    <w:rsid w:val="000B1BC3"/>
    <w:rsid w:val="000B1C92"/>
    <w:rsid w:val="000B22CA"/>
    <w:rsid w:val="000B22DB"/>
    <w:rsid w:val="000B2444"/>
    <w:rsid w:val="000B26AC"/>
    <w:rsid w:val="000B2A77"/>
    <w:rsid w:val="000B30AE"/>
    <w:rsid w:val="000B30B7"/>
    <w:rsid w:val="000B30DC"/>
    <w:rsid w:val="000B3AD4"/>
    <w:rsid w:val="000B3AE6"/>
    <w:rsid w:val="000B3CFB"/>
    <w:rsid w:val="000B4141"/>
    <w:rsid w:val="000B4171"/>
    <w:rsid w:val="000B444A"/>
    <w:rsid w:val="000B4535"/>
    <w:rsid w:val="000B4600"/>
    <w:rsid w:val="000B4821"/>
    <w:rsid w:val="000B49DA"/>
    <w:rsid w:val="000B4CE1"/>
    <w:rsid w:val="000B53DE"/>
    <w:rsid w:val="000B5698"/>
    <w:rsid w:val="000B56C5"/>
    <w:rsid w:val="000B57A3"/>
    <w:rsid w:val="000B5955"/>
    <w:rsid w:val="000B59FC"/>
    <w:rsid w:val="000B5A72"/>
    <w:rsid w:val="000B5A7A"/>
    <w:rsid w:val="000B5B5F"/>
    <w:rsid w:val="000B5B72"/>
    <w:rsid w:val="000B5BEB"/>
    <w:rsid w:val="000B5BEC"/>
    <w:rsid w:val="000B5C06"/>
    <w:rsid w:val="000B5D80"/>
    <w:rsid w:val="000B5F2E"/>
    <w:rsid w:val="000B5F3F"/>
    <w:rsid w:val="000B5F86"/>
    <w:rsid w:val="000B61AA"/>
    <w:rsid w:val="000B6247"/>
    <w:rsid w:val="000B64BB"/>
    <w:rsid w:val="000B6511"/>
    <w:rsid w:val="000B67D1"/>
    <w:rsid w:val="000B681B"/>
    <w:rsid w:val="000B68B2"/>
    <w:rsid w:val="000B6B51"/>
    <w:rsid w:val="000B6B7A"/>
    <w:rsid w:val="000B6BF1"/>
    <w:rsid w:val="000B6C4C"/>
    <w:rsid w:val="000B6E36"/>
    <w:rsid w:val="000B6F67"/>
    <w:rsid w:val="000B7593"/>
    <w:rsid w:val="000B75EC"/>
    <w:rsid w:val="000B771B"/>
    <w:rsid w:val="000B78AA"/>
    <w:rsid w:val="000B79BF"/>
    <w:rsid w:val="000B7B4C"/>
    <w:rsid w:val="000B7FD8"/>
    <w:rsid w:val="000C005E"/>
    <w:rsid w:val="000C023C"/>
    <w:rsid w:val="000C024F"/>
    <w:rsid w:val="000C09B2"/>
    <w:rsid w:val="000C0B78"/>
    <w:rsid w:val="000C0B99"/>
    <w:rsid w:val="000C0EFF"/>
    <w:rsid w:val="000C12A9"/>
    <w:rsid w:val="000C134F"/>
    <w:rsid w:val="000C165D"/>
    <w:rsid w:val="000C17D8"/>
    <w:rsid w:val="000C1959"/>
    <w:rsid w:val="000C19AD"/>
    <w:rsid w:val="000C19F3"/>
    <w:rsid w:val="000C1BF8"/>
    <w:rsid w:val="000C1C53"/>
    <w:rsid w:val="000C1CF8"/>
    <w:rsid w:val="000C1D28"/>
    <w:rsid w:val="000C1D3C"/>
    <w:rsid w:val="000C1D94"/>
    <w:rsid w:val="000C1F8F"/>
    <w:rsid w:val="000C21C9"/>
    <w:rsid w:val="000C228A"/>
    <w:rsid w:val="000C259D"/>
    <w:rsid w:val="000C25C6"/>
    <w:rsid w:val="000C2603"/>
    <w:rsid w:val="000C26D8"/>
    <w:rsid w:val="000C2754"/>
    <w:rsid w:val="000C2A19"/>
    <w:rsid w:val="000C2D29"/>
    <w:rsid w:val="000C3443"/>
    <w:rsid w:val="000C3789"/>
    <w:rsid w:val="000C3846"/>
    <w:rsid w:val="000C38A2"/>
    <w:rsid w:val="000C39B3"/>
    <w:rsid w:val="000C3AD4"/>
    <w:rsid w:val="000C3BA1"/>
    <w:rsid w:val="000C3BA8"/>
    <w:rsid w:val="000C3CEE"/>
    <w:rsid w:val="000C3DA0"/>
    <w:rsid w:val="000C43CD"/>
    <w:rsid w:val="000C4473"/>
    <w:rsid w:val="000C4506"/>
    <w:rsid w:val="000C4BD3"/>
    <w:rsid w:val="000C51B0"/>
    <w:rsid w:val="000C558C"/>
    <w:rsid w:val="000C55AB"/>
    <w:rsid w:val="000C5DE9"/>
    <w:rsid w:val="000C5EF3"/>
    <w:rsid w:val="000C5F7E"/>
    <w:rsid w:val="000C61BC"/>
    <w:rsid w:val="000C64C2"/>
    <w:rsid w:val="000C64C9"/>
    <w:rsid w:val="000C65EC"/>
    <w:rsid w:val="000C6786"/>
    <w:rsid w:val="000C67DA"/>
    <w:rsid w:val="000C6820"/>
    <w:rsid w:val="000C6DE9"/>
    <w:rsid w:val="000C6E70"/>
    <w:rsid w:val="000C6F6E"/>
    <w:rsid w:val="000C6FE9"/>
    <w:rsid w:val="000C7251"/>
    <w:rsid w:val="000C75FB"/>
    <w:rsid w:val="000C7766"/>
    <w:rsid w:val="000C77EB"/>
    <w:rsid w:val="000C794F"/>
    <w:rsid w:val="000C7B47"/>
    <w:rsid w:val="000C7B4B"/>
    <w:rsid w:val="000C7BB7"/>
    <w:rsid w:val="000C7C7E"/>
    <w:rsid w:val="000C7CFF"/>
    <w:rsid w:val="000C7E32"/>
    <w:rsid w:val="000D0245"/>
    <w:rsid w:val="000D0466"/>
    <w:rsid w:val="000D04C7"/>
    <w:rsid w:val="000D06C9"/>
    <w:rsid w:val="000D0712"/>
    <w:rsid w:val="000D075B"/>
    <w:rsid w:val="000D0798"/>
    <w:rsid w:val="000D0A81"/>
    <w:rsid w:val="000D0B19"/>
    <w:rsid w:val="000D0DA2"/>
    <w:rsid w:val="000D0DDB"/>
    <w:rsid w:val="000D0F73"/>
    <w:rsid w:val="000D10EC"/>
    <w:rsid w:val="000D1457"/>
    <w:rsid w:val="000D14B5"/>
    <w:rsid w:val="000D198F"/>
    <w:rsid w:val="000D19F6"/>
    <w:rsid w:val="000D1C3D"/>
    <w:rsid w:val="000D1C4D"/>
    <w:rsid w:val="000D1CCF"/>
    <w:rsid w:val="000D1DE2"/>
    <w:rsid w:val="000D2162"/>
    <w:rsid w:val="000D2252"/>
    <w:rsid w:val="000D23A5"/>
    <w:rsid w:val="000D2462"/>
    <w:rsid w:val="000D250B"/>
    <w:rsid w:val="000D27CB"/>
    <w:rsid w:val="000D2A07"/>
    <w:rsid w:val="000D2B96"/>
    <w:rsid w:val="000D2CD8"/>
    <w:rsid w:val="000D2E4F"/>
    <w:rsid w:val="000D2FC6"/>
    <w:rsid w:val="000D2FE8"/>
    <w:rsid w:val="000D303F"/>
    <w:rsid w:val="000D3240"/>
    <w:rsid w:val="000D3393"/>
    <w:rsid w:val="000D340E"/>
    <w:rsid w:val="000D36FB"/>
    <w:rsid w:val="000D3919"/>
    <w:rsid w:val="000D3BFE"/>
    <w:rsid w:val="000D3CE6"/>
    <w:rsid w:val="000D4190"/>
    <w:rsid w:val="000D41C7"/>
    <w:rsid w:val="000D43C2"/>
    <w:rsid w:val="000D44CA"/>
    <w:rsid w:val="000D457C"/>
    <w:rsid w:val="000D45E9"/>
    <w:rsid w:val="000D48A0"/>
    <w:rsid w:val="000D51D5"/>
    <w:rsid w:val="000D52D0"/>
    <w:rsid w:val="000D561E"/>
    <w:rsid w:val="000D5711"/>
    <w:rsid w:val="000D580D"/>
    <w:rsid w:val="000D5920"/>
    <w:rsid w:val="000D5AC3"/>
    <w:rsid w:val="000D5ADB"/>
    <w:rsid w:val="000D5B8B"/>
    <w:rsid w:val="000D5D05"/>
    <w:rsid w:val="000D5D2D"/>
    <w:rsid w:val="000D5FDD"/>
    <w:rsid w:val="000D5FE4"/>
    <w:rsid w:val="000D611A"/>
    <w:rsid w:val="000D62FF"/>
    <w:rsid w:val="000D6415"/>
    <w:rsid w:val="000D6497"/>
    <w:rsid w:val="000D65F2"/>
    <w:rsid w:val="000D667A"/>
    <w:rsid w:val="000D69F2"/>
    <w:rsid w:val="000D6ABB"/>
    <w:rsid w:val="000D6F7D"/>
    <w:rsid w:val="000D6FA2"/>
    <w:rsid w:val="000D7568"/>
    <w:rsid w:val="000D75A0"/>
    <w:rsid w:val="000D769C"/>
    <w:rsid w:val="000D7726"/>
    <w:rsid w:val="000D7A2A"/>
    <w:rsid w:val="000D7BFE"/>
    <w:rsid w:val="000D7C4F"/>
    <w:rsid w:val="000D7C80"/>
    <w:rsid w:val="000D7D09"/>
    <w:rsid w:val="000D7E9B"/>
    <w:rsid w:val="000D7FD2"/>
    <w:rsid w:val="000E00E0"/>
    <w:rsid w:val="000E01FA"/>
    <w:rsid w:val="000E0356"/>
    <w:rsid w:val="000E03F3"/>
    <w:rsid w:val="000E0555"/>
    <w:rsid w:val="000E0807"/>
    <w:rsid w:val="000E083B"/>
    <w:rsid w:val="000E0A88"/>
    <w:rsid w:val="000E12D2"/>
    <w:rsid w:val="000E131E"/>
    <w:rsid w:val="000E16A8"/>
    <w:rsid w:val="000E18EC"/>
    <w:rsid w:val="000E1944"/>
    <w:rsid w:val="000E19B3"/>
    <w:rsid w:val="000E1C67"/>
    <w:rsid w:val="000E1E18"/>
    <w:rsid w:val="000E1F18"/>
    <w:rsid w:val="000E1FBD"/>
    <w:rsid w:val="000E26EE"/>
    <w:rsid w:val="000E2B23"/>
    <w:rsid w:val="000E2B2A"/>
    <w:rsid w:val="000E2E17"/>
    <w:rsid w:val="000E2F43"/>
    <w:rsid w:val="000E30B9"/>
    <w:rsid w:val="000E31AE"/>
    <w:rsid w:val="000E32C2"/>
    <w:rsid w:val="000E3770"/>
    <w:rsid w:val="000E3B1E"/>
    <w:rsid w:val="000E3BA2"/>
    <w:rsid w:val="000E4058"/>
    <w:rsid w:val="000E4137"/>
    <w:rsid w:val="000E415C"/>
    <w:rsid w:val="000E432E"/>
    <w:rsid w:val="000E4512"/>
    <w:rsid w:val="000E48CD"/>
    <w:rsid w:val="000E4B30"/>
    <w:rsid w:val="000E4DBE"/>
    <w:rsid w:val="000E4E0B"/>
    <w:rsid w:val="000E4F05"/>
    <w:rsid w:val="000E4F5B"/>
    <w:rsid w:val="000E5151"/>
    <w:rsid w:val="000E51DE"/>
    <w:rsid w:val="000E541F"/>
    <w:rsid w:val="000E558D"/>
    <w:rsid w:val="000E5648"/>
    <w:rsid w:val="000E58DB"/>
    <w:rsid w:val="000E5942"/>
    <w:rsid w:val="000E6337"/>
    <w:rsid w:val="000E66A9"/>
    <w:rsid w:val="000E671D"/>
    <w:rsid w:val="000E675E"/>
    <w:rsid w:val="000E6862"/>
    <w:rsid w:val="000E6AAD"/>
    <w:rsid w:val="000E6E2C"/>
    <w:rsid w:val="000E6F12"/>
    <w:rsid w:val="000E6FFD"/>
    <w:rsid w:val="000E7219"/>
    <w:rsid w:val="000E7352"/>
    <w:rsid w:val="000E7420"/>
    <w:rsid w:val="000E7AD9"/>
    <w:rsid w:val="000E7AE4"/>
    <w:rsid w:val="000E7B40"/>
    <w:rsid w:val="000E7BF5"/>
    <w:rsid w:val="000E7D89"/>
    <w:rsid w:val="000F0021"/>
    <w:rsid w:val="000F00A0"/>
    <w:rsid w:val="000F03FE"/>
    <w:rsid w:val="000F06C7"/>
    <w:rsid w:val="000F08B9"/>
    <w:rsid w:val="000F08D6"/>
    <w:rsid w:val="000F0A6D"/>
    <w:rsid w:val="000F0C14"/>
    <w:rsid w:val="000F0D8D"/>
    <w:rsid w:val="000F11EA"/>
    <w:rsid w:val="000F1208"/>
    <w:rsid w:val="000F12BE"/>
    <w:rsid w:val="000F16AE"/>
    <w:rsid w:val="000F16D8"/>
    <w:rsid w:val="000F1750"/>
    <w:rsid w:val="000F18D6"/>
    <w:rsid w:val="000F1A4E"/>
    <w:rsid w:val="000F1C0A"/>
    <w:rsid w:val="000F1DA8"/>
    <w:rsid w:val="000F1F5D"/>
    <w:rsid w:val="000F2260"/>
    <w:rsid w:val="000F24BC"/>
    <w:rsid w:val="000F25CD"/>
    <w:rsid w:val="000F2686"/>
    <w:rsid w:val="000F26F9"/>
    <w:rsid w:val="000F271E"/>
    <w:rsid w:val="000F2B4F"/>
    <w:rsid w:val="000F2B5C"/>
    <w:rsid w:val="000F2C65"/>
    <w:rsid w:val="000F2E48"/>
    <w:rsid w:val="000F2EC5"/>
    <w:rsid w:val="000F2F2E"/>
    <w:rsid w:val="000F3200"/>
    <w:rsid w:val="000F327B"/>
    <w:rsid w:val="000F35CB"/>
    <w:rsid w:val="000F35E4"/>
    <w:rsid w:val="000F35F1"/>
    <w:rsid w:val="000F37CA"/>
    <w:rsid w:val="000F3AC2"/>
    <w:rsid w:val="000F3B00"/>
    <w:rsid w:val="000F3C1F"/>
    <w:rsid w:val="000F3E09"/>
    <w:rsid w:val="000F4174"/>
    <w:rsid w:val="000F452E"/>
    <w:rsid w:val="000F4553"/>
    <w:rsid w:val="000F4B02"/>
    <w:rsid w:val="000F4EB3"/>
    <w:rsid w:val="000F4ED4"/>
    <w:rsid w:val="000F5155"/>
    <w:rsid w:val="000F522B"/>
    <w:rsid w:val="000F5283"/>
    <w:rsid w:val="000F52A3"/>
    <w:rsid w:val="000F5383"/>
    <w:rsid w:val="000F542F"/>
    <w:rsid w:val="000F5626"/>
    <w:rsid w:val="000F5759"/>
    <w:rsid w:val="000F5C29"/>
    <w:rsid w:val="000F5D3B"/>
    <w:rsid w:val="000F5D4C"/>
    <w:rsid w:val="000F5E2D"/>
    <w:rsid w:val="000F5EF4"/>
    <w:rsid w:val="000F5FA4"/>
    <w:rsid w:val="000F63E2"/>
    <w:rsid w:val="000F644E"/>
    <w:rsid w:val="000F6616"/>
    <w:rsid w:val="000F6776"/>
    <w:rsid w:val="000F680B"/>
    <w:rsid w:val="000F697B"/>
    <w:rsid w:val="000F6980"/>
    <w:rsid w:val="000F6FAE"/>
    <w:rsid w:val="000F6FEE"/>
    <w:rsid w:val="000F7014"/>
    <w:rsid w:val="000F7048"/>
    <w:rsid w:val="000F7149"/>
    <w:rsid w:val="000F7163"/>
    <w:rsid w:val="000F73A5"/>
    <w:rsid w:val="000F7577"/>
    <w:rsid w:val="000F75C2"/>
    <w:rsid w:val="000F75D4"/>
    <w:rsid w:val="000F77D7"/>
    <w:rsid w:val="000F7841"/>
    <w:rsid w:val="000F785B"/>
    <w:rsid w:val="000F7DE4"/>
    <w:rsid w:val="000F7F4A"/>
    <w:rsid w:val="000F7F9D"/>
    <w:rsid w:val="00100091"/>
    <w:rsid w:val="00100100"/>
    <w:rsid w:val="001001C3"/>
    <w:rsid w:val="001004BD"/>
    <w:rsid w:val="00100804"/>
    <w:rsid w:val="00100866"/>
    <w:rsid w:val="0010095C"/>
    <w:rsid w:val="00100A72"/>
    <w:rsid w:val="00100C6E"/>
    <w:rsid w:val="00100F94"/>
    <w:rsid w:val="00101187"/>
    <w:rsid w:val="00101307"/>
    <w:rsid w:val="0010140E"/>
    <w:rsid w:val="00101513"/>
    <w:rsid w:val="00101739"/>
    <w:rsid w:val="0010178B"/>
    <w:rsid w:val="00101A61"/>
    <w:rsid w:val="00101DB0"/>
    <w:rsid w:val="00101ED2"/>
    <w:rsid w:val="0010204A"/>
    <w:rsid w:val="001020DB"/>
    <w:rsid w:val="001021DB"/>
    <w:rsid w:val="00102799"/>
    <w:rsid w:val="0010280E"/>
    <w:rsid w:val="00102FEA"/>
    <w:rsid w:val="00103466"/>
    <w:rsid w:val="00103548"/>
    <w:rsid w:val="001035F6"/>
    <w:rsid w:val="00103884"/>
    <w:rsid w:val="00103C3B"/>
    <w:rsid w:val="00103D0D"/>
    <w:rsid w:val="00103D70"/>
    <w:rsid w:val="00103DB7"/>
    <w:rsid w:val="0010412B"/>
    <w:rsid w:val="0010445E"/>
    <w:rsid w:val="00104567"/>
    <w:rsid w:val="001049B0"/>
    <w:rsid w:val="00104D62"/>
    <w:rsid w:val="00104D74"/>
    <w:rsid w:val="00104D9F"/>
    <w:rsid w:val="00104E62"/>
    <w:rsid w:val="00104FA7"/>
    <w:rsid w:val="00104FD4"/>
    <w:rsid w:val="001050C3"/>
    <w:rsid w:val="0010531C"/>
    <w:rsid w:val="001054F2"/>
    <w:rsid w:val="0010554F"/>
    <w:rsid w:val="00105582"/>
    <w:rsid w:val="00105653"/>
    <w:rsid w:val="001056B4"/>
    <w:rsid w:val="001056C5"/>
    <w:rsid w:val="00105705"/>
    <w:rsid w:val="001057AB"/>
    <w:rsid w:val="00105ACA"/>
    <w:rsid w:val="00105AD9"/>
    <w:rsid w:val="00105BB0"/>
    <w:rsid w:val="00105BDE"/>
    <w:rsid w:val="00105E19"/>
    <w:rsid w:val="00105E9B"/>
    <w:rsid w:val="001063AE"/>
    <w:rsid w:val="00106415"/>
    <w:rsid w:val="00106B7A"/>
    <w:rsid w:val="00106BB4"/>
    <w:rsid w:val="00106C37"/>
    <w:rsid w:val="00106F3E"/>
    <w:rsid w:val="00107211"/>
    <w:rsid w:val="00107286"/>
    <w:rsid w:val="00107300"/>
    <w:rsid w:val="001073FD"/>
    <w:rsid w:val="0010741E"/>
    <w:rsid w:val="00107448"/>
    <w:rsid w:val="00107458"/>
    <w:rsid w:val="0010750E"/>
    <w:rsid w:val="001075BD"/>
    <w:rsid w:val="00107774"/>
    <w:rsid w:val="001078F4"/>
    <w:rsid w:val="00107999"/>
    <w:rsid w:val="00107AEB"/>
    <w:rsid w:val="00107B61"/>
    <w:rsid w:val="00107EF3"/>
    <w:rsid w:val="00107FC8"/>
    <w:rsid w:val="001102E4"/>
    <w:rsid w:val="00110357"/>
    <w:rsid w:val="0011042C"/>
    <w:rsid w:val="0011071B"/>
    <w:rsid w:val="0011076F"/>
    <w:rsid w:val="0011079A"/>
    <w:rsid w:val="00110868"/>
    <w:rsid w:val="0011095F"/>
    <w:rsid w:val="00110C6F"/>
    <w:rsid w:val="00110CE7"/>
    <w:rsid w:val="00110D42"/>
    <w:rsid w:val="00110ECC"/>
    <w:rsid w:val="00111159"/>
    <w:rsid w:val="001111F9"/>
    <w:rsid w:val="001114B4"/>
    <w:rsid w:val="00111532"/>
    <w:rsid w:val="0011156B"/>
    <w:rsid w:val="001115B9"/>
    <w:rsid w:val="00111713"/>
    <w:rsid w:val="0011177A"/>
    <w:rsid w:val="001117F0"/>
    <w:rsid w:val="001118F6"/>
    <w:rsid w:val="00111B5E"/>
    <w:rsid w:val="00111C4C"/>
    <w:rsid w:val="00111CA6"/>
    <w:rsid w:val="00111E7A"/>
    <w:rsid w:val="00111EA7"/>
    <w:rsid w:val="001120C4"/>
    <w:rsid w:val="001123C4"/>
    <w:rsid w:val="0011249B"/>
    <w:rsid w:val="00112751"/>
    <w:rsid w:val="00112802"/>
    <w:rsid w:val="00112A0D"/>
    <w:rsid w:val="00112A24"/>
    <w:rsid w:val="00112A49"/>
    <w:rsid w:val="00112B65"/>
    <w:rsid w:val="00112B86"/>
    <w:rsid w:val="00112D50"/>
    <w:rsid w:val="0011315E"/>
    <w:rsid w:val="00113195"/>
    <w:rsid w:val="001131F1"/>
    <w:rsid w:val="0011352E"/>
    <w:rsid w:val="001136D5"/>
    <w:rsid w:val="00113EDB"/>
    <w:rsid w:val="00113F4B"/>
    <w:rsid w:val="00114260"/>
    <w:rsid w:val="001142D8"/>
    <w:rsid w:val="001143A7"/>
    <w:rsid w:val="001143BF"/>
    <w:rsid w:val="0011445A"/>
    <w:rsid w:val="0011447D"/>
    <w:rsid w:val="001144A8"/>
    <w:rsid w:val="00114511"/>
    <w:rsid w:val="001146E0"/>
    <w:rsid w:val="001147E4"/>
    <w:rsid w:val="00114BF0"/>
    <w:rsid w:val="00114C0E"/>
    <w:rsid w:val="00114C93"/>
    <w:rsid w:val="00114CF3"/>
    <w:rsid w:val="00114D98"/>
    <w:rsid w:val="00114FC0"/>
    <w:rsid w:val="0011527E"/>
    <w:rsid w:val="00115384"/>
    <w:rsid w:val="0011547B"/>
    <w:rsid w:val="0011564C"/>
    <w:rsid w:val="00115817"/>
    <w:rsid w:val="0011583E"/>
    <w:rsid w:val="00115990"/>
    <w:rsid w:val="00115A7E"/>
    <w:rsid w:val="00115A91"/>
    <w:rsid w:val="00115C3A"/>
    <w:rsid w:val="00115D12"/>
    <w:rsid w:val="00115D8E"/>
    <w:rsid w:val="00115EA2"/>
    <w:rsid w:val="0011631A"/>
    <w:rsid w:val="0011640E"/>
    <w:rsid w:val="00116475"/>
    <w:rsid w:val="001165A3"/>
    <w:rsid w:val="00116621"/>
    <w:rsid w:val="00116838"/>
    <w:rsid w:val="00116A17"/>
    <w:rsid w:val="00116BFD"/>
    <w:rsid w:val="00116DC6"/>
    <w:rsid w:val="00116F8D"/>
    <w:rsid w:val="00116FDC"/>
    <w:rsid w:val="001171F4"/>
    <w:rsid w:val="00117290"/>
    <w:rsid w:val="001173C6"/>
    <w:rsid w:val="001174EA"/>
    <w:rsid w:val="00117649"/>
    <w:rsid w:val="001176B4"/>
    <w:rsid w:val="00117716"/>
    <w:rsid w:val="00117776"/>
    <w:rsid w:val="00117797"/>
    <w:rsid w:val="001177A4"/>
    <w:rsid w:val="00117D16"/>
    <w:rsid w:val="00117D98"/>
    <w:rsid w:val="00117DF1"/>
    <w:rsid w:val="00117F70"/>
    <w:rsid w:val="00120083"/>
    <w:rsid w:val="0012010B"/>
    <w:rsid w:val="00120148"/>
    <w:rsid w:val="00120386"/>
    <w:rsid w:val="001203D6"/>
    <w:rsid w:val="001203DF"/>
    <w:rsid w:val="00120434"/>
    <w:rsid w:val="001205B8"/>
    <w:rsid w:val="00120ABB"/>
    <w:rsid w:val="00120CF4"/>
    <w:rsid w:val="00120D43"/>
    <w:rsid w:val="00120D8A"/>
    <w:rsid w:val="00120DC1"/>
    <w:rsid w:val="00120E21"/>
    <w:rsid w:val="00120FF3"/>
    <w:rsid w:val="00121019"/>
    <w:rsid w:val="0012107D"/>
    <w:rsid w:val="001210C1"/>
    <w:rsid w:val="001217BA"/>
    <w:rsid w:val="00121AC7"/>
    <w:rsid w:val="00122004"/>
    <w:rsid w:val="001221E7"/>
    <w:rsid w:val="00122806"/>
    <w:rsid w:val="0012298A"/>
    <w:rsid w:val="001229B2"/>
    <w:rsid w:val="00122C0A"/>
    <w:rsid w:val="00122CF9"/>
    <w:rsid w:val="00122DD4"/>
    <w:rsid w:val="00122F49"/>
    <w:rsid w:val="00123140"/>
    <w:rsid w:val="0012315E"/>
    <w:rsid w:val="00123162"/>
    <w:rsid w:val="00123264"/>
    <w:rsid w:val="00123577"/>
    <w:rsid w:val="0012357A"/>
    <w:rsid w:val="001235B0"/>
    <w:rsid w:val="00123A05"/>
    <w:rsid w:val="00123B93"/>
    <w:rsid w:val="00123E86"/>
    <w:rsid w:val="00123F38"/>
    <w:rsid w:val="00123F7F"/>
    <w:rsid w:val="00124147"/>
    <w:rsid w:val="00124382"/>
    <w:rsid w:val="001244D4"/>
    <w:rsid w:val="00124517"/>
    <w:rsid w:val="001245F4"/>
    <w:rsid w:val="001246F6"/>
    <w:rsid w:val="00124840"/>
    <w:rsid w:val="001249FE"/>
    <w:rsid w:val="00124B37"/>
    <w:rsid w:val="00124E81"/>
    <w:rsid w:val="00124EA1"/>
    <w:rsid w:val="00125142"/>
    <w:rsid w:val="00125355"/>
    <w:rsid w:val="00125B60"/>
    <w:rsid w:val="00125B9F"/>
    <w:rsid w:val="00125BA5"/>
    <w:rsid w:val="00125BC2"/>
    <w:rsid w:val="00125C1F"/>
    <w:rsid w:val="00125C68"/>
    <w:rsid w:val="00125CE4"/>
    <w:rsid w:val="00125F8A"/>
    <w:rsid w:val="00125FEE"/>
    <w:rsid w:val="001260C3"/>
    <w:rsid w:val="00126190"/>
    <w:rsid w:val="00126413"/>
    <w:rsid w:val="0012677E"/>
    <w:rsid w:val="00126860"/>
    <w:rsid w:val="00126B0C"/>
    <w:rsid w:val="00126C38"/>
    <w:rsid w:val="00126C96"/>
    <w:rsid w:val="0012720A"/>
    <w:rsid w:val="001273F8"/>
    <w:rsid w:val="0012774C"/>
    <w:rsid w:val="00127B2C"/>
    <w:rsid w:val="00127CCB"/>
    <w:rsid w:val="00127D53"/>
    <w:rsid w:val="00127E48"/>
    <w:rsid w:val="0013000F"/>
    <w:rsid w:val="00130241"/>
    <w:rsid w:val="0013031B"/>
    <w:rsid w:val="0013034C"/>
    <w:rsid w:val="00130477"/>
    <w:rsid w:val="0013085B"/>
    <w:rsid w:val="00130975"/>
    <w:rsid w:val="001309B4"/>
    <w:rsid w:val="00130A7E"/>
    <w:rsid w:val="00130ADF"/>
    <w:rsid w:val="00130C7C"/>
    <w:rsid w:val="00130CDA"/>
    <w:rsid w:val="001315E5"/>
    <w:rsid w:val="001316C2"/>
    <w:rsid w:val="0013175C"/>
    <w:rsid w:val="00131D86"/>
    <w:rsid w:val="00132040"/>
    <w:rsid w:val="00132244"/>
    <w:rsid w:val="001322EF"/>
    <w:rsid w:val="0013270C"/>
    <w:rsid w:val="001328E3"/>
    <w:rsid w:val="0013292F"/>
    <w:rsid w:val="0013293B"/>
    <w:rsid w:val="00132A39"/>
    <w:rsid w:val="00132A52"/>
    <w:rsid w:val="00132BE7"/>
    <w:rsid w:val="00132E4A"/>
    <w:rsid w:val="00132E6F"/>
    <w:rsid w:val="00132E9B"/>
    <w:rsid w:val="0013311E"/>
    <w:rsid w:val="001331D2"/>
    <w:rsid w:val="0013346B"/>
    <w:rsid w:val="001334BA"/>
    <w:rsid w:val="0013358D"/>
    <w:rsid w:val="00133629"/>
    <w:rsid w:val="001339A0"/>
    <w:rsid w:val="00133A9C"/>
    <w:rsid w:val="00133C2A"/>
    <w:rsid w:val="00133C46"/>
    <w:rsid w:val="00133D74"/>
    <w:rsid w:val="00133D9C"/>
    <w:rsid w:val="00133DC8"/>
    <w:rsid w:val="00134036"/>
    <w:rsid w:val="001342BF"/>
    <w:rsid w:val="001342CB"/>
    <w:rsid w:val="001342FB"/>
    <w:rsid w:val="0013442F"/>
    <w:rsid w:val="00134492"/>
    <w:rsid w:val="0013464F"/>
    <w:rsid w:val="0013474E"/>
    <w:rsid w:val="00134AC1"/>
    <w:rsid w:val="00134BDB"/>
    <w:rsid w:val="0013518D"/>
    <w:rsid w:val="001352AD"/>
    <w:rsid w:val="001352C2"/>
    <w:rsid w:val="00135ACD"/>
    <w:rsid w:val="0013608B"/>
    <w:rsid w:val="0013628C"/>
    <w:rsid w:val="001362E9"/>
    <w:rsid w:val="001369A1"/>
    <w:rsid w:val="00136AAF"/>
    <w:rsid w:val="00136DC2"/>
    <w:rsid w:val="001371D4"/>
    <w:rsid w:val="00137283"/>
    <w:rsid w:val="00137377"/>
    <w:rsid w:val="00137455"/>
    <w:rsid w:val="00137605"/>
    <w:rsid w:val="001377D7"/>
    <w:rsid w:val="0013795E"/>
    <w:rsid w:val="00137B74"/>
    <w:rsid w:val="0014003A"/>
    <w:rsid w:val="00140043"/>
    <w:rsid w:val="00140077"/>
    <w:rsid w:val="001403D1"/>
    <w:rsid w:val="0014040D"/>
    <w:rsid w:val="00140670"/>
    <w:rsid w:val="0014075D"/>
    <w:rsid w:val="0014095A"/>
    <w:rsid w:val="00140BF0"/>
    <w:rsid w:val="00140D56"/>
    <w:rsid w:val="00140EC6"/>
    <w:rsid w:val="00140F20"/>
    <w:rsid w:val="001411F3"/>
    <w:rsid w:val="00141215"/>
    <w:rsid w:val="001412DB"/>
    <w:rsid w:val="001413B0"/>
    <w:rsid w:val="0014148E"/>
    <w:rsid w:val="00141626"/>
    <w:rsid w:val="00141954"/>
    <w:rsid w:val="00141BC6"/>
    <w:rsid w:val="00141CEB"/>
    <w:rsid w:val="00141F58"/>
    <w:rsid w:val="00141FE0"/>
    <w:rsid w:val="00142940"/>
    <w:rsid w:val="00142949"/>
    <w:rsid w:val="00142C8C"/>
    <w:rsid w:val="00142D50"/>
    <w:rsid w:val="00142E94"/>
    <w:rsid w:val="00143013"/>
    <w:rsid w:val="001430DF"/>
    <w:rsid w:val="001430E4"/>
    <w:rsid w:val="0014335E"/>
    <w:rsid w:val="001434C6"/>
    <w:rsid w:val="00143563"/>
    <w:rsid w:val="001437E2"/>
    <w:rsid w:val="001437F6"/>
    <w:rsid w:val="00143866"/>
    <w:rsid w:val="00143A19"/>
    <w:rsid w:val="00143B17"/>
    <w:rsid w:val="00143B43"/>
    <w:rsid w:val="00143FA5"/>
    <w:rsid w:val="0014419E"/>
    <w:rsid w:val="001442A4"/>
    <w:rsid w:val="00144413"/>
    <w:rsid w:val="001449A9"/>
    <w:rsid w:val="00144C2D"/>
    <w:rsid w:val="00144D9D"/>
    <w:rsid w:val="00144E77"/>
    <w:rsid w:val="00145062"/>
    <w:rsid w:val="001450D8"/>
    <w:rsid w:val="00145376"/>
    <w:rsid w:val="0014564F"/>
    <w:rsid w:val="0014574D"/>
    <w:rsid w:val="00145B81"/>
    <w:rsid w:val="00145BB9"/>
    <w:rsid w:val="00145CF9"/>
    <w:rsid w:val="00145D13"/>
    <w:rsid w:val="00145E40"/>
    <w:rsid w:val="00145FB3"/>
    <w:rsid w:val="0014602F"/>
    <w:rsid w:val="0014630F"/>
    <w:rsid w:val="00146D3C"/>
    <w:rsid w:val="00146E96"/>
    <w:rsid w:val="00146F37"/>
    <w:rsid w:val="0014707D"/>
    <w:rsid w:val="001473D5"/>
    <w:rsid w:val="001474B1"/>
    <w:rsid w:val="00147506"/>
    <w:rsid w:val="0014776C"/>
    <w:rsid w:val="0014776D"/>
    <w:rsid w:val="001477AD"/>
    <w:rsid w:val="00147858"/>
    <w:rsid w:val="00147C76"/>
    <w:rsid w:val="00147C86"/>
    <w:rsid w:val="00147EED"/>
    <w:rsid w:val="00147FE6"/>
    <w:rsid w:val="001500B8"/>
    <w:rsid w:val="0015040F"/>
    <w:rsid w:val="001506B9"/>
    <w:rsid w:val="001506E9"/>
    <w:rsid w:val="001508BF"/>
    <w:rsid w:val="00150903"/>
    <w:rsid w:val="001509EE"/>
    <w:rsid w:val="00150CED"/>
    <w:rsid w:val="00150D96"/>
    <w:rsid w:val="00150D9B"/>
    <w:rsid w:val="001510F0"/>
    <w:rsid w:val="00151434"/>
    <w:rsid w:val="001514D8"/>
    <w:rsid w:val="0015163B"/>
    <w:rsid w:val="0015174A"/>
    <w:rsid w:val="001517DF"/>
    <w:rsid w:val="001519F7"/>
    <w:rsid w:val="00151A6D"/>
    <w:rsid w:val="00151D3C"/>
    <w:rsid w:val="00151E4C"/>
    <w:rsid w:val="001521A1"/>
    <w:rsid w:val="00152455"/>
    <w:rsid w:val="001529EC"/>
    <w:rsid w:val="00152B5D"/>
    <w:rsid w:val="00152EED"/>
    <w:rsid w:val="00153013"/>
    <w:rsid w:val="0015310B"/>
    <w:rsid w:val="00153292"/>
    <w:rsid w:val="00153553"/>
    <w:rsid w:val="0015358B"/>
    <w:rsid w:val="00153671"/>
    <w:rsid w:val="00153830"/>
    <w:rsid w:val="00153857"/>
    <w:rsid w:val="001538CC"/>
    <w:rsid w:val="00153A79"/>
    <w:rsid w:val="00153B76"/>
    <w:rsid w:val="00153BFE"/>
    <w:rsid w:val="00153C40"/>
    <w:rsid w:val="00153C82"/>
    <w:rsid w:val="00153E26"/>
    <w:rsid w:val="001540AA"/>
    <w:rsid w:val="0015421A"/>
    <w:rsid w:val="0015422A"/>
    <w:rsid w:val="00154529"/>
    <w:rsid w:val="00154818"/>
    <w:rsid w:val="0015481E"/>
    <w:rsid w:val="00154978"/>
    <w:rsid w:val="00154BDB"/>
    <w:rsid w:val="00154E7B"/>
    <w:rsid w:val="00154F49"/>
    <w:rsid w:val="00155239"/>
    <w:rsid w:val="00155554"/>
    <w:rsid w:val="001558E1"/>
    <w:rsid w:val="00155906"/>
    <w:rsid w:val="00155A52"/>
    <w:rsid w:val="00155AD9"/>
    <w:rsid w:val="00155B90"/>
    <w:rsid w:val="00155D0A"/>
    <w:rsid w:val="00155E23"/>
    <w:rsid w:val="00156052"/>
    <w:rsid w:val="00156162"/>
    <w:rsid w:val="001561F1"/>
    <w:rsid w:val="00156362"/>
    <w:rsid w:val="001564ED"/>
    <w:rsid w:val="001565E1"/>
    <w:rsid w:val="0015660C"/>
    <w:rsid w:val="001566E2"/>
    <w:rsid w:val="00156746"/>
    <w:rsid w:val="00156756"/>
    <w:rsid w:val="00156C48"/>
    <w:rsid w:val="00156D0F"/>
    <w:rsid w:val="00156E71"/>
    <w:rsid w:val="00156E80"/>
    <w:rsid w:val="00156F20"/>
    <w:rsid w:val="00156F97"/>
    <w:rsid w:val="00157044"/>
    <w:rsid w:val="00157204"/>
    <w:rsid w:val="00157331"/>
    <w:rsid w:val="0015785B"/>
    <w:rsid w:val="001579DB"/>
    <w:rsid w:val="00157A82"/>
    <w:rsid w:val="00157EB3"/>
    <w:rsid w:val="0016003E"/>
    <w:rsid w:val="00160058"/>
    <w:rsid w:val="0016027D"/>
    <w:rsid w:val="001602DD"/>
    <w:rsid w:val="001603F3"/>
    <w:rsid w:val="001605CC"/>
    <w:rsid w:val="00160949"/>
    <w:rsid w:val="00160A62"/>
    <w:rsid w:val="00160A78"/>
    <w:rsid w:val="00160BD5"/>
    <w:rsid w:val="00160C02"/>
    <w:rsid w:val="00160CBB"/>
    <w:rsid w:val="00160F08"/>
    <w:rsid w:val="00160FCE"/>
    <w:rsid w:val="001611B0"/>
    <w:rsid w:val="0016124D"/>
    <w:rsid w:val="0016124E"/>
    <w:rsid w:val="001612F6"/>
    <w:rsid w:val="00161304"/>
    <w:rsid w:val="00161338"/>
    <w:rsid w:val="001613CE"/>
    <w:rsid w:val="00161415"/>
    <w:rsid w:val="00161439"/>
    <w:rsid w:val="001614A7"/>
    <w:rsid w:val="0016168B"/>
    <w:rsid w:val="0016176B"/>
    <w:rsid w:val="001618A0"/>
    <w:rsid w:val="0016196B"/>
    <w:rsid w:val="00161B4E"/>
    <w:rsid w:val="00161C39"/>
    <w:rsid w:val="00161C3D"/>
    <w:rsid w:val="00161EEF"/>
    <w:rsid w:val="00161FED"/>
    <w:rsid w:val="00161FF3"/>
    <w:rsid w:val="001622AA"/>
    <w:rsid w:val="00162408"/>
    <w:rsid w:val="00162427"/>
    <w:rsid w:val="00162A11"/>
    <w:rsid w:val="00162BC2"/>
    <w:rsid w:val="00162C50"/>
    <w:rsid w:val="00162CA4"/>
    <w:rsid w:val="00162CD5"/>
    <w:rsid w:val="00162D58"/>
    <w:rsid w:val="00162DBC"/>
    <w:rsid w:val="00162F49"/>
    <w:rsid w:val="00162F82"/>
    <w:rsid w:val="00162FC5"/>
    <w:rsid w:val="00163103"/>
    <w:rsid w:val="00163196"/>
    <w:rsid w:val="00163735"/>
    <w:rsid w:val="0016377E"/>
    <w:rsid w:val="001637C0"/>
    <w:rsid w:val="00163811"/>
    <w:rsid w:val="00163960"/>
    <w:rsid w:val="00163A6D"/>
    <w:rsid w:val="00163AA6"/>
    <w:rsid w:val="00163BB2"/>
    <w:rsid w:val="00163E83"/>
    <w:rsid w:val="00163FF3"/>
    <w:rsid w:val="00164106"/>
    <w:rsid w:val="001641F0"/>
    <w:rsid w:val="00164237"/>
    <w:rsid w:val="001642F4"/>
    <w:rsid w:val="001645D6"/>
    <w:rsid w:val="001647FC"/>
    <w:rsid w:val="00164A66"/>
    <w:rsid w:val="00164B21"/>
    <w:rsid w:val="00164B96"/>
    <w:rsid w:val="00164B9B"/>
    <w:rsid w:val="00164BB0"/>
    <w:rsid w:val="00164D16"/>
    <w:rsid w:val="00164E37"/>
    <w:rsid w:val="00164E55"/>
    <w:rsid w:val="00164FBD"/>
    <w:rsid w:val="001650F2"/>
    <w:rsid w:val="00165330"/>
    <w:rsid w:val="00165655"/>
    <w:rsid w:val="00165745"/>
    <w:rsid w:val="001657F4"/>
    <w:rsid w:val="00165AFE"/>
    <w:rsid w:val="00165C5D"/>
    <w:rsid w:val="00165C8D"/>
    <w:rsid w:val="00165D70"/>
    <w:rsid w:val="00165D93"/>
    <w:rsid w:val="00165DBA"/>
    <w:rsid w:val="0016607F"/>
    <w:rsid w:val="0016610F"/>
    <w:rsid w:val="0016631B"/>
    <w:rsid w:val="0016632B"/>
    <w:rsid w:val="00166559"/>
    <w:rsid w:val="00166567"/>
    <w:rsid w:val="0016656E"/>
    <w:rsid w:val="00166CA9"/>
    <w:rsid w:val="00166D7F"/>
    <w:rsid w:val="00166F21"/>
    <w:rsid w:val="00166F45"/>
    <w:rsid w:val="00167072"/>
    <w:rsid w:val="001673D2"/>
    <w:rsid w:val="00167649"/>
    <w:rsid w:val="00167935"/>
    <w:rsid w:val="00167C2B"/>
    <w:rsid w:val="00167CF1"/>
    <w:rsid w:val="00167EB4"/>
    <w:rsid w:val="00170029"/>
    <w:rsid w:val="0017010F"/>
    <w:rsid w:val="00170219"/>
    <w:rsid w:val="001702F3"/>
    <w:rsid w:val="00170456"/>
    <w:rsid w:val="00170772"/>
    <w:rsid w:val="00170A9C"/>
    <w:rsid w:val="00170B23"/>
    <w:rsid w:val="00170C90"/>
    <w:rsid w:val="00170CB8"/>
    <w:rsid w:val="00171218"/>
    <w:rsid w:val="001715AD"/>
    <w:rsid w:val="0017160C"/>
    <w:rsid w:val="00171765"/>
    <w:rsid w:val="0017198E"/>
    <w:rsid w:val="00171D9E"/>
    <w:rsid w:val="00171EC4"/>
    <w:rsid w:val="00171F8C"/>
    <w:rsid w:val="00172017"/>
    <w:rsid w:val="00172030"/>
    <w:rsid w:val="00172067"/>
    <w:rsid w:val="001722B1"/>
    <w:rsid w:val="001723B0"/>
    <w:rsid w:val="001723F1"/>
    <w:rsid w:val="00172542"/>
    <w:rsid w:val="00172544"/>
    <w:rsid w:val="001726A0"/>
    <w:rsid w:val="001726EF"/>
    <w:rsid w:val="001727C0"/>
    <w:rsid w:val="001729EC"/>
    <w:rsid w:val="00172A3E"/>
    <w:rsid w:val="00172CC6"/>
    <w:rsid w:val="00172CC8"/>
    <w:rsid w:val="00172DDF"/>
    <w:rsid w:val="0017324A"/>
    <w:rsid w:val="001732D6"/>
    <w:rsid w:val="00173648"/>
    <w:rsid w:val="001736DD"/>
    <w:rsid w:val="0017393C"/>
    <w:rsid w:val="001739D1"/>
    <w:rsid w:val="00173AA3"/>
    <w:rsid w:val="00173B5C"/>
    <w:rsid w:val="00173CAA"/>
    <w:rsid w:val="00174085"/>
    <w:rsid w:val="00174137"/>
    <w:rsid w:val="00174497"/>
    <w:rsid w:val="0017459F"/>
    <w:rsid w:val="00174701"/>
    <w:rsid w:val="0017490B"/>
    <w:rsid w:val="0017495D"/>
    <w:rsid w:val="00174A73"/>
    <w:rsid w:val="00174D69"/>
    <w:rsid w:val="001751E6"/>
    <w:rsid w:val="00175464"/>
    <w:rsid w:val="00175636"/>
    <w:rsid w:val="00175A42"/>
    <w:rsid w:val="00175AA3"/>
    <w:rsid w:val="00175AAE"/>
    <w:rsid w:val="00175C90"/>
    <w:rsid w:val="001760FB"/>
    <w:rsid w:val="00176149"/>
    <w:rsid w:val="00176382"/>
    <w:rsid w:val="001763C2"/>
    <w:rsid w:val="001765A6"/>
    <w:rsid w:val="0017668B"/>
    <w:rsid w:val="00176CFE"/>
    <w:rsid w:val="00176D1B"/>
    <w:rsid w:val="00176D8F"/>
    <w:rsid w:val="00176DB6"/>
    <w:rsid w:val="0017724C"/>
    <w:rsid w:val="00177419"/>
    <w:rsid w:val="001774D7"/>
    <w:rsid w:val="00177517"/>
    <w:rsid w:val="001775A8"/>
    <w:rsid w:val="00177636"/>
    <w:rsid w:val="001776CC"/>
    <w:rsid w:val="0017788F"/>
    <w:rsid w:val="001778C0"/>
    <w:rsid w:val="00177926"/>
    <w:rsid w:val="00177A52"/>
    <w:rsid w:val="00177A58"/>
    <w:rsid w:val="00177AD1"/>
    <w:rsid w:val="00177B99"/>
    <w:rsid w:val="00177C02"/>
    <w:rsid w:val="00177E1E"/>
    <w:rsid w:val="00177F57"/>
    <w:rsid w:val="00177F92"/>
    <w:rsid w:val="00180024"/>
    <w:rsid w:val="001803BC"/>
    <w:rsid w:val="00180583"/>
    <w:rsid w:val="001808DB"/>
    <w:rsid w:val="001808E8"/>
    <w:rsid w:val="001808FC"/>
    <w:rsid w:val="00180C77"/>
    <w:rsid w:val="00180CED"/>
    <w:rsid w:val="00181054"/>
    <w:rsid w:val="0018108B"/>
    <w:rsid w:val="00181107"/>
    <w:rsid w:val="001813DE"/>
    <w:rsid w:val="00181959"/>
    <w:rsid w:val="00181F88"/>
    <w:rsid w:val="00182057"/>
    <w:rsid w:val="001820D7"/>
    <w:rsid w:val="0018222A"/>
    <w:rsid w:val="0018223A"/>
    <w:rsid w:val="001823F9"/>
    <w:rsid w:val="00182473"/>
    <w:rsid w:val="001825DB"/>
    <w:rsid w:val="00182697"/>
    <w:rsid w:val="00182710"/>
    <w:rsid w:val="00182766"/>
    <w:rsid w:val="001828C4"/>
    <w:rsid w:val="00182B77"/>
    <w:rsid w:val="00182C63"/>
    <w:rsid w:val="00182C71"/>
    <w:rsid w:val="00182CF3"/>
    <w:rsid w:val="001830EB"/>
    <w:rsid w:val="0018312F"/>
    <w:rsid w:val="001831B4"/>
    <w:rsid w:val="00183444"/>
    <w:rsid w:val="00183583"/>
    <w:rsid w:val="001835A7"/>
    <w:rsid w:val="001836F0"/>
    <w:rsid w:val="001838F7"/>
    <w:rsid w:val="00183AB4"/>
    <w:rsid w:val="00183DC0"/>
    <w:rsid w:val="00183F04"/>
    <w:rsid w:val="00183FB6"/>
    <w:rsid w:val="00184042"/>
    <w:rsid w:val="00184086"/>
    <w:rsid w:val="001840E3"/>
    <w:rsid w:val="0018417C"/>
    <w:rsid w:val="001841EB"/>
    <w:rsid w:val="001843FF"/>
    <w:rsid w:val="001844B0"/>
    <w:rsid w:val="001845DE"/>
    <w:rsid w:val="00184687"/>
    <w:rsid w:val="001847D3"/>
    <w:rsid w:val="00184B53"/>
    <w:rsid w:val="00184BD9"/>
    <w:rsid w:val="00184C9D"/>
    <w:rsid w:val="00184D36"/>
    <w:rsid w:val="00184F8D"/>
    <w:rsid w:val="00185181"/>
    <w:rsid w:val="00185397"/>
    <w:rsid w:val="001853D5"/>
    <w:rsid w:val="001854CE"/>
    <w:rsid w:val="0018572F"/>
    <w:rsid w:val="001857CB"/>
    <w:rsid w:val="00185850"/>
    <w:rsid w:val="00185871"/>
    <w:rsid w:val="00185AA7"/>
    <w:rsid w:val="00185C16"/>
    <w:rsid w:val="00185DFD"/>
    <w:rsid w:val="00186132"/>
    <w:rsid w:val="001866F1"/>
    <w:rsid w:val="00186B8B"/>
    <w:rsid w:val="00186EC7"/>
    <w:rsid w:val="00186F3D"/>
    <w:rsid w:val="00187056"/>
    <w:rsid w:val="00187307"/>
    <w:rsid w:val="00187387"/>
    <w:rsid w:val="001873D4"/>
    <w:rsid w:val="001874AA"/>
    <w:rsid w:val="001875A7"/>
    <w:rsid w:val="00187A55"/>
    <w:rsid w:val="00187E54"/>
    <w:rsid w:val="00190182"/>
    <w:rsid w:val="001901CE"/>
    <w:rsid w:val="001902FE"/>
    <w:rsid w:val="00190783"/>
    <w:rsid w:val="001907F0"/>
    <w:rsid w:val="00190E97"/>
    <w:rsid w:val="00191104"/>
    <w:rsid w:val="00191189"/>
    <w:rsid w:val="00191277"/>
    <w:rsid w:val="00191321"/>
    <w:rsid w:val="0019132F"/>
    <w:rsid w:val="00191491"/>
    <w:rsid w:val="00191661"/>
    <w:rsid w:val="00191692"/>
    <w:rsid w:val="00191AE2"/>
    <w:rsid w:val="00191C63"/>
    <w:rsid w:val="00191D11"/>
    <w:rsid w:val="00191D93"/>
    <w:rsid w:val="00191F31"/>
    <w:rsid w:val="00192259"/>
    <w:rsid w:val="0019240C"/>
    <w:rsid w:val="001924DB"/>
    <w:rsid w:val="0019250E"/>
    <w:rsid w:val="00192548"/>
    <w:rsid w:val="001927AE"/>
    <w:rsid w:val="00192BC4"/>
    <w:rsid w:val="00192D1C"/>
    <w:rsid w:val="00192F3A"/>
    <w:rsid w:val="00192F42"/>
    <w:rsid w:val="0019309E"/>
    <w:rsid w:val="00193408"/>
    <w:rsid w:val="00193420"/>
    <w:rsid w:val="00193652"/>
    <w:rsid w:val="00193801"/>
    <w:rsid w:val="0019382E"/>
    <w:rsid w:val="00193C7B"/>
    <w:rsid w:val="00193E9B"/>
    <w:rsid w:val="00193F97"/>
    <w:rsid w:val="00193FA8"/>
    <w:rsid w:val="00194067"/>
    <w:rsid w:val="00194286"/>
    <w:rsid w:val="00194553"/>
    <w:rsid w:val="001947FC"/>
    <w:rsid w:val="00194845"/>
    <w:rsid w:val="0019489D"/>
    <w:rsid w:val="00194CF6"/>
    <w:rsid w:val="00194EA7"/>
    <w:rsid w:val="0019518A"/>
    <w:rsid w:val="001951EA"/>
    <w:rsid w:val="0019540A"/>
    <w:rsid w:val="001957D9"/>
    <w:rsid w:val="00195A31"/>
    <w:rsid w:val="00195C91"/>
    <w:rsid w:val="00195CDD"/>
    <w:rsid w:val="00195D58"/>
    <w:rsid w:val="00195E66"/>
    <w:rsid w:val="00195E78"/>
    <w:rsid w:val="00195F31"/>
    <w:rsid w:val="00196012"/>
    <w:rsid w:val="00196A08"/>
    <w:rsid w:val="00196AC6"/>
    <w:rsid w:val="00196DF5"/>
    <w:rsid w:val="0019712A"/>
    <w:rsid w:val="00197370"/>
    <w:rsid w:val="0019738C"/>
    <w:rsid w:val="001973A1"/>
    <w:rsid w:val="0019744D"/>
    <w:rsid w:val="001978B5"/>
    <w:rsid w:val="00197A5C"/>
    <w:rsid w:val="00197B3A"/>
    <w:rsid w:val="00197DFA"/>
    <w:rsid w:val="00197F6B"/>
    <w:rsid w:val="001A021D"/>
    <w:rsid w:val="001A0532"/>
    <w:rsid w:val="001A057B"/>
    <w:rsid w:val="001A06CA"/>
    <w:rsid w:val="001A06D6"/>
    <w:rsid w:val="001A0754"/>
    <w:rsid w:val="001A0884"/>
    <w:rsid w:val="001A11D9"/>
    <w:rsid w:val="001A11EF"/>
    <w:rsid w:val="001A1311"/>
    <w:rsid w:val="001A1622"/>
    <w:rsid w:val="001A1BB1"/>
    <w:rsid w:val="001A1BB6"/>
    <w:rsid w:val="001A1CB3"/>
    <w:rsid w:val="001A1DB8"/>
    <w:rsid w:val="001A2066"/>
    <w:rsid w:val="001A226A"/>
    <w:rsid w:val="001A2271"/>
    <w:rsid w:val="001A2291"/>
    <w:rsid w:val="001A24B0"/>
    <w:rsid w:val="001A26CF"/>
    <w:rsid w:val="001A27F1"/>
    <w:rsid w:val="001A289C"/>
    <w:rsid w:val="001A296D"/>
    <w:rsid w:val="001A2C87"/>
    <w:rsid w:val="001A2C88"/>
    <w:rsid w:val="001A3031"/>
    <w:rsid w:val="001A30B4"/>
    <w:rsid w:val="001A3398"/>
    <w:rsid w:val="001A397F"/>
    <w:rsid w:val="001A3BEE"/>
    <w:rsid w:val="001A3CD6"/>
    <w:rsid w:val="001A3E8F"/>
    <w:rsid w:val="001A3ECC"/>
    <w:rsid w:val="001A4036"/>
    <w:rsid w:val="001A448C"/>
    <w:rsid w:val="001A449D"/>
    <w:rsid w:val="001A4C5B"/>
    <w:rsid w:val="001A4D2C"/>
    <w:rsid w:val="001A4DEF"/>
    <w:rsid w:val="001A50AE"/>
    <w:rsid w:val="001A5251"/>
    <w:rsid w:val="001A53E3"/>
    <w:rsid w:val="001A5430"/>
    <w:rsid w:val="001A549F"/>
    <w:rsid w:val="001A578A"/>
    <w:rsid w:val="001A57CB"/>
    <w:rsid w:val="001A592E"/>
    <w:rsid w:val="001A59DC"/>
    <w:rsid w:val="001A5AFE"/>
    <w:rsid w:val="001A5C3B"/>
    <w:rsid w:val="001A6090"/>
    <w:rsid w:val="001A60CE"/>
    <w:rsid w:val="001A626A"/>
    <w:rsid w:val="001A629E"/>
    <w:rsid w:val="001A64D4"/>
    <w:rsid w:val="001A65F0"/>
    <w:rsid w:val="001A6697"/>
    <w:rsid w:val="001A66D8"/>
    <w:rsid w:val="001A6869"/>
    <w:rsid w:val="001A69FD"/>
    <w:rsid w:val="001A6ABC"/>
    <w:rsid w:val="001A6AD5"/>
    <w:rsid w:val="001A6D47"/>
    <w:rsid w:val="001A6E8F"/>
    <w:rsid w:val="001A7023"/>
    <w:rsid w:val="001A7289"/>
    <w:rsid w:val="001A7290"/>
    <w:rsid w:val="001A7510"/>
    <w:rsid w:val="001A76CE"/>
    <w:rsid w:val="001A77A4"/>
    <w:rsid w:val="001A79AB"/>
    <w:rsid w:val="001A79E5"/>
    <w:rsid w:val="001A7B25"/>
    <w:rsid w:val="001A7B5F"/>
    <w:rsid w:val="001A7D31"/>
    <w:rsid w:val="001A7D40"/>
    <w:rsid w:val="001B03ED"/>
    <w:rsid w:val="001B0491"/>
    <w:rsid w:val="001B0716"/>
    <w:rsid w:val="001B08FF"/>
    <w:rsid w:val="001B0964"/>
    <w:rsid w:val="001B0974"/>
    <w:rsid w:val="001B097C"/>
    <w:rsid w:val="001B0FB5"/>
    <w:rsid w:val="001B0FC6"/>
    <w:rsid w:val="001B12E9"/>
    <w:rsid w:val="001B1427"/>
    <w:rsid w:val="001B1481"/>
    <w:rsid w:val="001B1486"/>
    <w:rsid w:val="001B155D"/>
    <w:rsid w:val="001B15FB"/>
    <w:rsid w:val="001B1F6B"/>
    <w:rsid w:val="001B1FCF"/>
    <w:rsid w:val="001B1FF7"/>
    <w:rsid w:val="001B20F9"/>
    <w:rsid w:val="001B2524"/>
    <w:rsid w:val="001B27AD"/>
    <w:rsid w:val="001B2955"/>
    <w:rsid w:val="001B2E69"/>
    <w:rsid w:val="001B308F"/>
    <w:rsid w:val="001B313F"/>
    <w:rsid w:val="001B324D"/>
    <w:rsid w:val="001B32DB"/>
    <w:rsid w:val="001B3925"/>
    <w:rsid w:val="001B408F"/>
    <w:rsid w:val="001B451C"/>
    <w:rsid w:val="001B4605"/>
    <w:rsid w:val="001B47A2"/>
    <w:rsid w:val="001B491A"/>
    <w:rsid w:val="001B4931"/>
    <w:rsid w:val="001B4B0B"/>
    <w:rsid w:val="001B4DBC"/>
    <w:rsid w:val="001B5022"/>
    <w:rsid w:val="001B5103"/>
    <w:rsid w:val="001B529F"/>
    <w:rsid w:val="001B52B1"/>
    <w:rsid w:val="001B5591"/>
    <w:rsid w:val="001B5685"/>
    <w:rsid w:val="001B568B"/>
    <w:rsid w:val="001B56F9"/>
    <w:rsid w:val="001B5752"/>
    <w:rsid w:val="001B599A"/>
    <w:rsid w:val="001B5CAC"/>
    <w:rsid w:val="001B5CED"/>
    <w:rsid w:val="001B5F76"/>
    <w:rsid w:val="001B5FF3"/>
    <w:rsid w:val="001B6170"/>
    <w:rsid w:val="001B6200"/>
    <w:rsid w:val="001B6542"/>
    <w:rsid w:val="001B687C"/>
    <w:rsid w:val="001B693B"/>
    <w:rsid w:val="001B6AE4"/>
    <w:rsid w:val="001B6C52"/>
    <w:rsid w:val="001B6D14"/>
    <w:rsid w:val="001B6FBC"/>
    <w:rsid w:val="001B70D2"/>
    <w:rsid w:val="001B7136"/>
    <w:rsid w:val="001B764D"/>
    <w:rsid w:val="001B76CA"/>
    <w:rsid w:val="001B7A8D"/>
    <w:rsid w:val="001B7B8B"/>
    <w:rsid w:val="001B7CF7"/>
    <w:rsid w:val="001B7FA3"/>
    <w:rsid w:val="001C0094"/>
    <w:rsid w:val="001C00C0"/>
    <w:rsid w:val="001C02CF"/>
    <w:rsid w:val="001C04C6"/>
    <w:rsid w:val="001C0872"/>
    <w:rsid w:val="001C08BC"/>
    <w:rsid w:val="001C0A10"/>
    <w:rsid w:val="001C0A2E"/>
    <w:rsid w:val="001C0BB4"/>
    <w:rsid w:val="001C0BDB"/>
    <w:rsid w:val="001C0D86"/>
    <w:rsid w:val="001C0F69"/>
    <w:rsid w:val="001C1163"/>
    <w:rsid w:val="001C1271"/>
    <w:rsid w:val="001C1589"/>
    <w:rsid w:val="001C17D0"/>
    <w:rsid w:val="001C1A27"/>
    <w:rsid w:val="001C1E4E"/>
    <w:rsid w:val="001C1EC2"/>
    <w:rsid w:val="001C1F52"/>
    <w:rsid w:val="001C224B"/>
    <w:rsid w:val="001C23E4"/>
    <w:rsid w:val="001C2541"/>
    <w:rsid w:val="001C258D"/>
    <w:rsid w:val="001C25AE"/>
    <w:rsid w:val="001C28E0"/>
    <w:rsid w:val="001C28F6"/>
    <w:rsid w:val="001C2A69"/>
    <w:rsid w:val="001C2B74"/>
    <w:rsid w:val="001C2CCF"/>
    <w:rsid w:val="001C2CDF"/>
    <w:rsid w:val="001C2D43"/>
    <w:rsid w:val="001C2EA3"/>
    <w:rsid w:val="001C30D3"/>
    <w:rsid w:val="001C34A7"/>
    <w:rsid w:val="001C358E"/>
    <w:rsid w:val="001C37EF"/>
    <w:rsid w:val="001C3A19"/>
    <w:rsid w:val="001C3B54"/>
    <w:rsid w:val="001C3D07"/>
    <w:rsid w:val="001C3D50"/>
    <w:rsid w:val="001C3DE6"/>
    <w:rsid w:val="001C40BD"/>
    <w:rsid w:val="001C41E3"/>
    <w:rsid w:val="001C43AB"/>
    <w:rsid w:val="001C4472"/>
    <w:rsid w:val="001C45E8"/>
    <w:rsid w:val="001C4647"/>
    <w:rsid w:val="001C48C6"/>
    <w:rsid w:val="001C49B4"/>
    <w:rsid w:val="001C4A35"/>
    <w:rsid w:val="001C4A7E"/>
    <w:rsid w:val="001C4C2D"/>
    <w:rsid w:val="001C4D96"/>
    <w:rsid w:val="001C50D4"/>
    <w:rsid w:val="001C5612"/>
    <w:rsid w:val="001C56A3"/>
    <w:rsid w:val="001C5A37"/>
    <w:rsid w:val="001C5C14"/>
    <w:rsid w:val="001C5CAF"/>
    <w:rsid w:val="001C5E02"/>
    <w:rsid w:val="001C5EFB"/>
    <w:rsid w:val="001C6409"/>
    <w:rsid w:val="001C6425"/>
    <w:rsid w:val="001C6451"/>
    <w:rsid w:val="001C6464"/>
    <w:rsid w:val="001C6946"/>
    <w:rsid w:val="001C6A29"/>
    <w:rsid w:val="001C6AE4"/>
    <w:rsid w:val="001C6B04"/>
    <w:rsid w:val="001C6D65"/>
    <w:rsid w:val="001C6E43"/>
    <w:rsid w:val="001C6FFD"/>
    <w:rsid w:val="001C70B1"/>
    <w:rsid w:val="001C7175"/>
    <w:rsid w:val="001C71F2"/>
    <w:rsid w:val="001C7763"/>
    <w:rsid w:val="001C77BF"/>
    <w:rsid w:val="001C77F9"/>
    <w:rsid w:val="001C7804"/>
    <w:rsid w:val="001C7884"/>
    <w:rsid w:val="001C7950"/>
    <w:rsid w:val="001C79B9"/>
    <w:rsid w:val="001C7A15"/>
    <w:rsid w:val="001C7B67"/>
    <w:rsid w:val="001C7D4B"/>
    <w:rsid w:val="001C7D6D"/>
    <w:rsid w:val="001C7D99"/>
    <w:rsid w:val="001D005B"/>
    <w:rsid w:val="001D0146"/>
    <w:rsid w:val="001D0587"/>
    <w:rsid w:val="001D064F"/>
    <w:rsid w:val="001D0842"/>
    <w:rsid w:val="001D08BD"/>
    <w:rsid w:val="001D09A5"/>
    <w:rsid w:val="001D0AD5"/>
    <w:rsid w:val="001D0C9C"/>
    <w:rsid w:val="001D10F3"/>
    <w:rsid w:val="001D1102"/>
    <w:rsid w:val="001D11D1"/>
    <w:rsid w:val="001D1422"/>
    <w:rsid w:val="001D1609"/>
    <w:rsid w:val="001D1A07"/>
    <w:rsid w:val="001D1BD8"/>
    <w:rsid w:val="001D1FB6"/>
    <w:rsid w:val="001D2061"/>
    <w:rsid w:val="001D22A9"/>
    <w:rsid w:val="001D28CD"/>
    <w:rsid w:val="001D28FB"/>
    <w:rsid w:val="001D297E"/>
    <w:rsid w:val="001D2A44"/>
    <w:rsid w:val="001D2BD3"/>
    <w:rsid w:val="001D2D1D"/>
    <w:rsid w:val="001D2D3F"/>
    <w:rsid w:val="001D2D65"/>
    <w:rsid w:val="001D2D6D"/>
    <w:rsid w:val="001D30AD"/>
    <w:rsid w:val="001D30BA"/>
    <w:rsid w:val="001D3145"/>
    <w:rsid w:val="001D334D"/>
    <w:rsid w:val="001D3592"/>
    <w:rsid w:val="001D3637"/>
    <w:rsid w:val="001D36CB"/>
    <w:rsid w:val="001D39FA"/>
    <w:rsid w:val="001D3BF4"/>
    <w:rsid w:val="001D40A9"/>
    <w:rsid w:val="001D4430"/>
    <w:rsid w:val="001D4553"/>
    <w:rsid w:val="001D463E"/>
    <w:rsid w:val="001D475D"/>
    <w:rsid w:val="001D4BF1"/>
    <w:rsid w:val="001D4C89"/>
    <w:rsid w:val="001D4C8D"/>
    <w:rsid w:val="001D4CC1"/>
    <w:rsid w:val="001D4F09"/>
    <w:rsid w:val="001D508E"/>
    <w:rsid w:val="001D50BC"/>
    <w:rsid w:val="001D50C3"/>
    <w:rsid w:val="001D523D"/>
    <w:rsid w:val="001D544A"/>
    <w:rsid w:val="001D5683"/>
    <w:rsid w:val="001D5C5B"/>
    <w:rsid w:val="001D5CBD"/>
    <w:rsid w:val="001D5E9E"/>
    <w:rsid w:val="001D5EA5"/>
    <w:rsid w:val="001D5EAF"/>
    <w:rsid w:val="001D6022"/>
    <w:rsid w:val="001D622C"/>
    <w:rsid w:val="001D6505"/>
    <w:rsid w:val="001D6661"/>
    <w:rsid w:val="001D69AE"/>
    <w:rsid w:val="001D69B1"/>
    <w:rsid w:val="001D6A98"/>
    <w:rsid w:val="001D6C90"/>
    <w:rsid w:val="001D6D43"/>
    <w:rsid w:val="001D6D6F"/>
    <w:rsid w:val="001D6D75"/>
    <w:rsid w:val="001D721F"/>
    <w:rsid w:val="001D72DE"/>
    <w:rsid w:val="001D7354"/>
    <w:rsid w:val="001D7454"/>
    <w:rsid w:val="001D74D0"/>
    <w:rsid w:val="001D7598"/>
    <w:rsid w:val="001D78D8"/>
    <w:rsid w:val="001D7B14"/>
    <w:rsid w:val="001D7B1C"/>
    <w:rsid w:val="001D7C3E"/>
    <w:rsid w:val="001D7CC3"/>
    <w:rsid w:val="001D7F54"/>
    <w:rsid w:val="001E00DB"/>
    <w:rsid w:val="001E0285"/>
    <w:rsid w:val="001E0466"/>
    <w:rsid w:val="001E0517"/>
    <w:rsid w:val="001E0581"/>
    <w:rsid w:val="001E06BB"/>
    <w:rsid w:val="001E0744"/>
    <w:rsid w:val="001E07CC"/>
    <w:rsid w:val="001E0A58"/>
    <w:rsid w:val="001E0A81"/>
    <w:rsid w:val="001E0A88"/>
    <w:rsid w:val="001E0AB8"/>
    <w:rsid w:val="001E0BD5"/>
    <w:rsid w:val="001E0EC2"/>
    <w:rsid w:val="001E11A9"/>
    <w:rsid w:val="001E1247"/>
    <w:rsid w:val="001E13E0"/>
    <w:rsid w:val="001E1706"/>
    <w:rsid w:val="001E1732"/>
    <w:rsid w:val="001E18EA"/>
    <w:rsid w:val="001E1955"/>
    <w:rsid w:val="001E19A1"/>
    <w:rsid w:val="001E19CE"/>
    <w:rsid w:val="001E1A5D"/>
    <w:rsid w:val="001E1AAE"/>
    <w:rsid w:val="001E1AEC"/>
    <w:rsid w:val="001E1BDC"/>
    <w:rsid w:val="001E1C96"/>
    <w:rsid w:val="001E1E02"/>
    <w:rsid w:val="001E2172"/>
    <w:rsid w:val="001E2319"/>
    <w:rsid w:val="001E2475"/>
    <w:rsid w:val="001E25B6"/>
    <w:rsid w:val="001E261D"/>
    <w:rsid w:val="001E2867"/>
    <w:rsid w:val="001E29B4"/>
    <w:rsid w:val="001E2AD6"/>
    <w:rsid w:val="001E3096"/>
    <w:rsid w:val="001E33FE"/>
    <w:rsid w:val="001E371A"/>
    <w:rsid w:val="001E3842"/>
    <w:rsid w:val="001E3CCE"/>
    <w:rsid w:val="001E3EE6"/>
    <w:rsid w:val="001E3F70"/>
    <w:rsid w:val="001E466E"/>
    <w:rsid w:val="001E46F4"/>
    <w:rsid w:val="001E46F6"/>
    <w:rsid w:val="001E4757"/>
    <w:rsid w:val="001E47EA"/>
    <w:rsid w:val="001E4840"/>
    <w:rsid w:val="001E48DC"/>
    <w:rsid w:val="001E4957"/>
    <w:rsid w:val="001E4AF2"/>
    <w:rsid w:val="001E4B4F"/>
    <w:rsid w:val="001E4B62"/>
    <w:rsid w:val="001E4EAF"/>
    <w:rsid w:val="001E506F"/>
    <w:rsid w:val="001E538C"/>
    <w:rsid w:val="001E59DC"/>
    <w:rsid w:val="001E59EB"/>
    <w:rsid w:val="001E5BAE"/>
    <w:rsid w:val="001E5BDA"/>
    <w:rsid w:val="001E5D9B"/>
    <w:rsid w:val="001E5F31"/>
    <w:rsid w:val="001E61CA"/>
    <w:rsid w:val="001E637E"/>
    <w:rsid w:val="001E6D16"/>
    <w:rsid w:val="001E6D5A"/>
    <w:rsid w:val="001E6E00"/>
    <w:rsid w:val="001E6EAC"/>
    <w:rsid w:val="001E6EC0"/>
    <w:rsid w:val="001E6FB4"/>
    <w:rsid w:val="001E7089"/>
    <w:rsid w:val="001E7435"/>
    <w:rsid w:val="001E74C5"/>
    <w:rsid w:val="001E76AB"/>
    <w:rsid w:val="001E7833"/>
    <w:rsid w:val="001E7956"/>
    <w:rsid w:val="001E7986"/>
    <w:rsid w:val="001E79C7"/>
    <w:rsid w:val="001E7A1B"/>
    <w:rsid w:val="001E7BAD"/>
    <w:rsid w:val="001E7E41"/>
    <w:rsid w:val="001F0240"/>
    <w:rsid w:val="001F0452"/>
    <w:rsid w:val="001F06BF"/>
    <w:rsid w:val="001F07D0"/>
    <w:rsid w:val="001F07E9"/>
    <w:rsid w:val="001F0878"/>
    <w:rsid w:val="001F08C6"/>
    <w:rsid w:val="001F0ACE"/>
    <w:rsid w:val="001F0AF2"/>
    <w:rsid w:val="001F0BD7"/>
    <w:rsid w:val="001F0CBB"/>
    <w:rsid w:val="001F0D8B"/>
    <w:rsid w:val="001F0EB0"/>
    <w:rsid w:val="001F0EB6"/>
    <w:rsid w:val="001F15A7"/>
    <w:rsid w:val="001F19F8"/>
    <w:rsid w:val="001F1A60"/>
    <w:rsid w:val="001F1AD5"/>
    <w:rsid w:val="001F1BD7"/>
    <w:rsid w:val="001F1E37"/>
    <w:rsid w:val="001F1E89"/>
    <w:rsid w:val="001F1EA2"/>
    <w:rsid w:val="001F2032"/>
    <w:rsid w:val="001F204B"/>
    <w:rsid w:val="001F20B7"/>
    <w:rsid w:val="001F20BA"/>
    <w:rsid w:val="001F20FE"/>
    <w:rsid w:val="001F2577"/>
    <w:rsid w:val="001F2743"/>
    <w:rsid w:val="001F297A"/>
    <w:rsid w:val="001F2BAF"/>
    <w:rsid w:val="001F2D23"/>
    <w:rsid w:val="001F2F27"/>
    <w:rsid w:val="001F2F39"/>
    <w:rsid w:val="001F2FA2"/>
    <w:rsid w:val="001F31D7"/>
    <w:rsid w:val="001F31FA"/>
    <w:rsid w:val="001F3217"/>
    <w:rsid w:val="001F3229"/>
    <w:rsid w:val="001F3372"/>
    <w:rsid w:val="001F3466"/>
    <w:rsid w:val="001F35F3"/>
    <w:rsid w:val="001F379F"/>
    <w:rsid w:val="001F38DB"/>
    <w:rsid w:val="001F3F36"/>
    <w:rsid w:val="001F3FA7"/>
    <w:rsid w:val="001F3FB3"/>
    <w:rsid w:val="001F42B8"/>
    <w:rsid w:val="001F437A"/>
    <w:rsid w:val="001F44A1"/>
    <w:rsid w:val="001F4541"/>
    <w:rsid w:val="001F4584"/>
    <w:rsid w:val="001F4635"/>
    <w:rsid w:val="001F46F1"/>
    <w:rsid w:val="001F48C3"/>
    <w:rsid w:val="001F4B51"/>
    <w:rsid w:val="001F4B78"/>
    <w:rsid w:val="001F4B97"/>
    <w:rsid w:val="001F4D06"/>
    <w:rsid w:val="001F5710"/>
    <w:rsid w:val="001F57FF"/>
    <w:rsid w:val="001F592C"/>
    <w:rsid w:val="001F5A03"/>
    <w:rsid w:val="001F5B27"/>
    <w:rsid w:val="001F5D01"/>
    <w:rsid w:val="001F5E0C"/>
    <w:rsid w:val="001F60BE"/>
    <w:rsid w:val="001F6156"/>
    <w:rsid w:val="001F6225"/>
    <w:rsid w:val="001F6284"/>
    <w:rsid w:val="001F63AB"/>
    <w:rsid w:val="001F6493"/>
    <w:rsid w:val="001F64CC"/>
    <w:rsid w:val="001F65C8"/>
    <w:rsid w:val="001F6815"/>
    <w:rsid w:val="001F69CD"/>
    <w:rsid w:val="001F6BD6"/>
    <w:rsid w:val="001F726B"/>
    <w:rsid w:val="001F72A2"/>
    <w:rsid w:val="001F7679"/>
    <w:rsid w:val="001F76BC"/>
    <w:rsid w:val="001F7713"/>
    <w:rsid w:val="001F78CE"/>
    <w:rsid w:val="001F7949"/>
    <w:rsid w:val="001F7D44"/>
    <w:rsid w:val="001F7ED4"/>
    <w:rsid w:val="001F7F13"/>
    <w:rsid w:val="002000AA"/>
    <w:rsid w:val="0020012C"/>
    <w:rsid w:val="00200173"/>
    <w:rsid w:val="00200537"/>
    <w:rsid w:val="002005B2"/>
    <w:rsid w:val="00200603"/>
    <w:rsid w:val="002006A7"/>
    <w:rsid w:val="00200B90"/>
    <w:rsid w:val="00200BB6"/>
    <w:rsid w:val="00200D65"/>
    <w:rsid w:val="00200FA4"/>
    <w:rsid w:val="002012A1"/>
    <w:rsid w:val="002013A1"/>
    <w:rsid w:val="002013A3"/>
    <w:rsid w:val="002014CA"/>
    <w:rsid w:val="00201976"/>
    <w:rsid w:val="00201B5A"/>
    <w:rsid w:val="00201BD7"/>
    <w:rsid w:val="00201E33"/>
    <w:rsid w:val="00201E60"/>
    <w:rsid w:val="00201F86"/>
    <w:rsid w:val="00201F96"/>
    <w:rsid w:val="002020B5"/>
    <w:rsid w:val="002022B5"/>
    <w:rsid w:val="00202307"/>
    <w:rsid w:val="00202315"/>
    <w:rsid w:val="00202357"/>
    <w:rsid w:val="00202391"/>
    <w:rsid w:val="002025A8"/>
    <w:rsid w:val="00202602"/>
    <w:rsid w:val="0020266B"/>
    <w:rsid w:val="00202BB3"/>
    <w:rsid w:val="002030C1"/>
    <w:rsid w:val="00203176"/>
    <w:rsid w:val="0020331B"/>
    <w:rsid w:val="00203484"/>
    <w:rsid w:val="0020360F"/>
    <w:rsid w:val="00203648"/>
    <w:rsid w:val="00203713"/>
    <w:rsid w:val="00203AE5"/>
    <w:rsid w:val="00203EB5"/>
    <w:rsid w:val="00203FA2"/>
    <w:rsid w:val="00204083"/>
    <w:rsid w:val="002040EF"/>
    <w:rsid w:val="00204366"/>
    <w:rsid w:val="002043B7"/>
    <w:rsid w:val="002046B0"/>
    <w:rsid w:val="00204804"/>
    <w:rsid w:val="0020482A"/>
    <w:rsid w:val="0020485C"/>
    <w:rsid w:val="00204914"/>
    <w:rsid w:val="00204C43"/>
    <w:rsid w:val="00204C7B"/>
    <w:rsid w:val="00204E57"/>
    <w:rsid w:val="00205051"/>
    <w:rsid w:val="002050E0"/>
    <w:rsid w:val="002050FA"/>
    <w:rsid w:val="002054AB"/>
    <w:rsid w:val="00205637"/>
    <w:rsid w:val="002058DE"/>
    <w:rsid w:val="00205AD8"/>
    <w:rsid w:val="00205B13"/>
    <w:rsid w:val="00205BAD"/>
    <w:rsid w:val="00205FFB"/>
    <w:rsid w:val="002063BA"/>
    <w:rsid w:val="002064F5"/>
    <w:rsid w:val="00206577"/>
    <w:rsid w:val="002065AD"/>
    <w:rsid w:val="002066D8"/>
    <w:rsid w:val="00206750"/>
    <w:rsid w:val="0020696D"/>
    <w:rsid w:val="00206A08"/>
    <w:rsid w:val="00206E4C"/>
    <w:rsid w:val="00206FB3"/>
    <w:rsid w:val="00206FC1"/>
    <w:rsid w:val="002070A4"/>
    <w:rsid w:val="002073BD"/>
    <w:rsid w:val="0020773C"/>
    <w:rsid w:val="002077D5"/>
    <w:rsid w:val="00207929"/>
    <w:rsid w:val="00207CF8"/>
    <w:rsid w:val="00207D75"/>
    <w:rsid w:val="00207E3D"/>
    <w:rsid w:val="00207F6F"/>
    <w:rsid w:val="0021011C"/>
    <w:rsid w:val="00210396"/>
    <w:rsid w:val="002105D2"/>
    <w:rsid w:val="00210A96"/>
    <w:rsid w:val="00210B08"/>
    <w:rsid w:val="00210E6F"/>
    <w:rsid w:val="00210EBB"/>
    <w:rsid w:val="00210F4E"/>
    <w:rsid w:val="00210FD1"/>
    <w:rsid w:val="00211098"/>
    <w:rsid w:val="0021131F"/>
    <w:rsid w:val="00211500"/>
    <w:rsid w:val="002118D5"/>
    <w:rsid w:val="00211916"/>
    <w:rsid w:val="00211939"/>
    <w:rsid w:val="00211AC7"/>
    <w:rsid w:val="00211B52"/>
    <w:rsid w:val="00211BF0"/>
    <w:rsid w:val="00211C3A"/>
    <w:rsid w:val="00211CD1"/>
    <w:rsid w:val="00211E9E"/>
    <w:rsid w:val="00211EED"/>
    <w:rsid w:val="0021211B"/>
    <w:rsid w:val="0021224B"/>
    <w:rsid w:val="002122B6"/>
    <w:rsid w:val="00212590"/>
    <w:rsid w:val="002125C8"/>
    <w:rsid w:val="00212966"/>
    <w:rsid w:val="002129A2"/>
    <w:rsid w:val="00212B95"/>
    <w:rsid w:val="00212C6F"/>
    <w:rsid w:val="0021301D"/>
    <w:rsid w:val="00213039"/>
    <w:rsid w:val="00213042"/>
    <w:rsid w:val="002130D6"/>
    <w:rsid w:val="00213188"/>
    <w:rsid w:val="0021333C"/>
    <w:rsid w:val="002133CA"/>
    <w:rsid w:val="00213649"/>
    <w:rsid w:val="0021388A"/>
    <w:rsid w:val="00213DDC"/>
    <w:rsid w:val="00213DDE"/>
    <w:rsid w:val="00213E81"/>
    <w:rsid w:val="00213ED0"/>
    <w:rsid w:val="00214158"/>
    <w:rsid w:val="0021417A"/>
    <w:rsid w:val="002141AF"/>
    <w:rsid w:val="002141C9"/>
    <w:rsid w:val="0021425A"/>
    <w:rsid w:val="00214372"/>
    <w:rsid w:val="00214453"/>
    <w:rsid w:val="0021454A"/>
    <w:rsid w:val="00214665"/>
    <w:rsid w:val="00214937"/>
    <w:rsid w:val="00214A8F"/>
    <w:rsid w:val="00214B27"/>
    <w:rsid w:val="00214B3A"/>
    <w:rsid w:val="00214B4F"/>
    <w:rsid w:val="00215024"/>
    <w:rsid w:val="002150FF"/>
    <w:rsid w:val="0021515B"/>
    <w:rsid w:val="002152A1"/>
    <w:rsid w:val="00215567"/>
    <w:rsid w:val="00215780"/>
    <w:rsid w:val="002157EB"/>
    <w:rsid w:val="00215805"/>
    <w:rsid w:val="00215936"/>
    <w:rsid w:val="00215ADE"/>
    <w:rsid w:val="00215CA9"/>
    <w:rsid w:val="00215DF7"/>
    <w:rsid w:val="00216258"/>
    <w:rsid w:val="0021626D"/>
    <w:rsid w:val="002164D2"/>
    <w:rsid w:val="00216598"/>
    <w:rsid w:val="00216622"/>
    <w:rsid w:val="002166C0"/>
    <w:rsid w:val="00216773"/>
    <w:rsid w:val="00216BE5"/>
    <w:rsid w:val="00216C57"/>
    <w:rsid w:val="00216E42"/>
    <w:rsid w:val="00216E4F"/>
    <w:rsid w:val="00217034"/>
    <w:rsid w:val="002172F1"/>
    <w:rsid w:val="00217593"/>
    <w:rsid w:val="002176E2"/>
    <w:rsid w:val="00217C08"/>
    <w:rsid w:val="00220256"/>
    <w:rsid w:val="0022056C"/>
    <w:rsid w:val="00220898"/>
    <w:rsid w:val="002208D1"/>
    <w:rsid w:val="00220AAB"/>
    <w:rsid w:val="00220B4D"/>
    <w:rsid w:val="00220DEF"/>
    <w:rsid w:val="00220ED1"/>
    <w:rsid w:val="0022101F"/>
    <w:rsid w:val="002212F4"/>
    <w:rsid w:val="002213D3"/>
    <w:rsid w:val="002217D0"/>
    <w:rsid w:val="0022194A"/>
    <w:rsid w:val="00221F2D"/>
    <w:rsid w:val="002220FC"/>
    <w:rsid w:val="00222140"/>
    <w:rsid w:val="00222154"/>
    <w:rsid w:val="00222541"/>
    <w:rsid w:val="00222544"/>
    <w:rsid w:val="00222832"/>
    <w:rsid w:val="002228A8"/>
    <w:rsid w:val="00222976"/>
    <w:rsid w:val="002229C3"/>
    <w:rsid w:val="00222AA5"/>
    <w:rsid w:val="00222AEC"/>
    <w:rsid w:val="00222D03"/>
    <w:rsid w:val="002232C9"/>
    <w:rsid w:val="002232E6"/>
    <w:rsid w:val="0022343D"/>
    <w:rsid w:val="002234F8"/>
    <w:rsid w:val="00223A3B"/>
    <w:rsid w:val="00223B4A"/>
    <w:rsid w:val="00223BE0"/>
    <w:rsid w:val="00223CE6"/>
    <w:rsid w:val="00223DDF"/>
    <w:rsid w:val="00223F02"/>
    <w:rsid w:val="00223F08"/>
    <w:rsid w:val="00223F6A"/>
    <w:rsid w:val="0022416A"/>
    <w:rsid w:val="00224186"/>
    <w:rsid w:val="00224208"/>
    <w:rsid w:val="00224232"/>
    <w:rsid w:val="00224346"/>
    <w:rsid w:val="00224448"/>
    <w:rsid w:val="00224480"/>
    <w:rsid w:val="002246FA"/>
    <w:rsid w:val="00224AFC"/>
    <w:rsid w:val="00224B1E"/>
    <w:rsid w:val="00224B94"/>
    <w:rsid w:val="00224BB5"/>
    <w:rsid w:val="00224C4D"/>
    <w:rsid w:val="00224CB1"/>
    <w:rsid w:val="00224D66"/>
    <w:rsid w:val="00224DEC"/>
    <w:rsid w:val="0022504F"/>
    <w:rsid w:val="00225280"/>
    <w:rsid w:val="0022538C"/>
    <w:rsid w:val="002254B0"/>
    <w:rsid w:val="002255F7"/>
    <w:rsid w:val="00225EEC"/>
    <w:rsid w:val="00225F4F"/>
    <w:rsid w:val="002262DC"/>
    <w:rsid w:val="00226305"/>
    <w:rsid w:val="0022647F"/>
    <w:rsid w:val="0022658D"/>
    <w:rsid w:val="002267A8"/>
    <w:rsid w:val="002267EF"/>
    <w:rsid w:val="00226B70"/>
    <w:rsid w:val="00226BDA"/>
    <w:rsid w:val="00226F80"/>
    <w:rsid w:val="00226F98"/>
    <w:rsid w:val="00226FCE"/>
    <w:rsid w:val="0022709C"/>
    <w:rsid w:val="00227201"/>
    <w:rsid w:val="002272A6"/>
    <w:rsid w:val="002278B1"/>
    <w:rsid w:val="002279C7"/>
    <w:rsid w:val="00227C47"/>
    <w:rsid w:val="00227D3B"/>
    <w:rsid w:val="00227F69"/>
    <w:rsid w:val="00227FB7"/>
    <w:rsid w:val="00227FC8"/>
    <w:rsid w:val="002300F5"/>
    <w:rsid w:val="0023013C"/>
    <w:rsid w:val="002303A6"/>
    <w:rsid w:val="002304A9"/>
    <w:rsid w:val="002304F2"/>
    <w:rsid w:val="00230544"/>
    <w:rsid w:val="002305EC"/>
    <w:rsid w:val="002307A9"/>
    <w:rsid w:val="002309EC"/>
    <w:rsid w:val="00230AA3"/>
    <w:rsid w:val="00230F67"/>
    <w:rsid w:val="002317FB"/>
    <w:rsid w:val="0023183C"/>
    <w:rsid w:val="00231919"/>
    <w:rsid w:val="00231923"/>
    <w:rsid w:val="00231A48"/>
    <w:rsid w:val="00231B41"/>
    <w:rsid w:val="00231C9D"/>
    <w:rsid w:val="00231CC7"/>
    <w:rsid w:val="00231DDB"/>
    <w:rsid w:val="00231E1D"/>
    <w:rsid w:val="00231F31"/>
    <w:rsid w:val="00231FC0"/>
    <w:rsid w:val="0023258E"/>
    <w:rsid w:val="00232732"/>
    <w:rsid w:val="002327B5"/>
    <w:rsid w:val="00232863"/>
    <w:rsid w:val="00232E63"/>
    <w:rsid w:val="00232EF9"/>
    <w:rsid w:val="00232F56"/>
    <w:rsid w:val="002330BC"/>
    <w:rsid w:val="00233101"/>
    <w:rsid w:val="0023320D"/>
    <w:rsid w:val="00233222"/>
    <w:rsid w:val="002335B1"/>
    <w:rsid w:val="002335FE"/>
    <w:rsid w:val="002337C3"/>
    <w:rsid w:val="00233806"/>
    <w:rsid w:val="002339F3"/>
    <w:rsid w:val="00233B76"/>
    <w:rsid w:val="00233F06"/>
    <w:rsid w:val="00234147"/>
    <w:rsid w:val="0023431E"/>
    <w:rsid w:val="0023469B"/>
    <w:rsid w:val="0023480D"/>
    <w:rsid w:val="0023489F"/>
    <w:rsid w:val="0023495C"/>
    <w:rsid w:val="002349DB"/>
    <w:rsid w:val="00234A7A"/>
    <w:rsid w:val="00234B79"/>
    <w:rsid w:val="00234CB7"/>
    <w:rsid w:val="00234EE1"/>
    <w:rsid w:val="00234F47"/>
    <w:rsid w:val="002353EC"/>
    <w:rsid w:val="002359E4"/>
    <w:rsid w:val="00235A73"/>
    <w:rsid w:val="00235B0C"/>
    <w:rsid w:val="00235B27"/>
    <w:rsid w:val="00235C3E"/>
    <w:rsid w:val="00235C4B"/>
    <w:rsid w:val="00235E33"/>
    <w:rsid w:val="00235F36"/>
    <w:rsid w:val="0023610A"/>
    <w:rsid w:val="00236394"/>
    <w:rsid w:val="00236442"/>
    <w:rsid w:val="002366A9"/>
    <w:rsid w:val="00236832"/>
    <w:rsid w:val="00236834"/>
    <w:rsid w:val="002369C8"/>
    <w:rsid w:val="00236A11"/>
    <w:rsid w:val="00236C38"/>
    <w:rsid w:val="00236F1A"/>
    <w:rsid w:val="0023721F"/>
    <w:rsid w:val="00237371"/>
    <w:rsid w:val="0023786A"/>
    <w:rsid w:val="00237B6C"/>
    <w:rsid w:val="00237CE9"/>
    <w:rsid w:val="00237E65"/>
    <w:rsid w:val="00237FC7"/>
    <w:rsid w:val="002400F0"/>
    <w:rsid w:val="00240179"/>
    <w:rsid w:val="00240628"/>
    <w:rsid w:val="002406BE"/>
    <w:rsid w:val="00240739"/>
    <w:rsid w:val="00240783"/>
    <w:rsid w:val="00240D57"/>
    <w:rsid w:val="00240D72"/>
    <w:rsid w:val="00240D8A"/>
    <w:rsid w:val="00240DB9"/>
    <w:rsid w:val="002410B0"/>
    <w:rsid w:val="00241356"/>
    <w:rsid w:val="0024136A"/>
    <w:rsid w:val="002414D2"/>
    <w:rsid w:val="00241625"/>
    <w:rsid w:val="00241681"/>
    <w:rsid w:val="002416B0"/>
    <w:rsid w:val="00241862"/>
    <w:rsid w:val="00241D32"/>
    <w:rsid w:val="00241D49"/>
    <w:rsid w:val="00241D66"/>
    <w:rsid w:val="00241E25"/>
    <w:rsid w:val="00241F68"/>
    <w:rsid w:val="002420F4"/>
    <w:rsid w:val="002421C9"/>
    <w:rsid w:val="00242226"/>
    <w:rsid w:val="0024223C"/>
    <w:rsid w:val="002422FF"/>
    <w:rsid w:val="002427C6"/>
    <w:rsid w:val="00242A98"/>
    <w:rsid w:val="00242BE8"/>
    <w:rsid w:val="00242C0F"/>
    <w:rsid w:val="00242C54"/>
    <w:rsid w:val="00242C5A"/>
    <w:rsid w:val="00242E8E"/>
    <w:rsid w:val="00243203"/>
    <w:rsid w:val="002433D9"/>
    <w:rsid w:val="00243405"/>
    <w:rsid w:val="00243510"/>
    <w:rsid w:val="002435E5"/>
    <w:rsid w:val="0024390E"/>
    <w:rsid w:val="002439B6"/>
    <w:rsid w:val="00243C38"/>
    <w:rsid w:val="00243E02"/>
    <w:rsid w:val="00243E85"/>
    <w:rsid w:val="00243E96"/>
    <w:rsid w:val="00244090"/>
    <w:rsid w:val="00244291"/>
    <w:rsid w:val="00244626"/>
    <w:rsid w:val="00244680"/>
    <w:rsid w:val="002446CF"/>
    <w:rsid w:val="0024473A"/>
    <w:rsid w:val="002447CA"/>
    <w:rsid w:val="0024491F"/>
    <w:rsid w:val="00244A4C"/>
    <w:rsid w:val="00244D1B"/>
    <w:rsid w:val="00244EF0"/>
    <w:rsid w:val="002453AC"/>
    <w:rsid w:val="00245743"/>
    <w:rsid w:val="00245CF8"/>
    <w:rsid w:val="00245DC2"/>
    <w:rsid w:val="00245EC7"/>
    <w:rsid w:val="00246426"/>
    <w:rsid w:val="00246B2D"/>
    <w:rsid w:val="00246B84"/>
    <w:rsid w:val="00246D93"/>
    <w:rsid w:val="002472D8"/>
    <w:rsid w:val="002473C7"/>
    <w:rsid w:val="00247864"/>
    <w:rsid w:val="002478E2"/>
    <w:rsid w:val="002479AF"/>
    <w:rsid w:val="00247AB0"/>
    <w:rsid w:val="00247BCC"/>
    <w:rsid w:val="00247E7D"/>
    <w:rsid w:val="00247F2D"/>
    <w:rsid w:val="00247F9E"/>
    <w:rsid w:val="00247FD4"/>
    <w:rsid w:val="00247FE0"/>
    <w:rsid w:val="0025000F"/>
    <w:rsid w:val="0025024B"/>
    <w:rsid w:val="00250294"/>
    <w:rsid w:val="0025036C"/>
    <w:rsid w:val="002503DE"/>
    <w:rsid w:val="002503F7"/>
    <w:rsid w:val="002505E5"/>
    <w:rsid w:val="0025075B"/>
    <w:rsid w:val="00250DA8"/>
    <w:rsid w:val="00250DB7"/>
    <w:rsid w:val="002511FB"/>
    <w:rsid w:val="00251241"/>
    <w:rsid w:val="002512AE"/>
    <w:rsid w:val="002512C3"/>
    <w:rsid w:val="0025133F"/>
    <w:rsid w:val="00251444"/>
    <w:rsid w:val="002515A5"/>
    <w:rsid w:val="00251615"/>
    <w:rsid w:val="00251657"/>
    <w:rsid w:val="002517A4"/>
    <w:rsid w:val="002519FC"/>
    <w:rsid w:val="00251CA4"/>
    <w:rsid w:val="00251D50"/>
    <w:rsid w:val="00251E11"/>
    <w:rsid w:val="00251F6C"/>
    <w:rsid w:val="00251FF3"/>
    <w:rsid w:val="00252102"/>
    <w:rsid w:val="00252109"/>
    <w:rsid w:val="002525CF"/>
    <w:rsid w:val="00252625"/>
    <w:rsid w:val="002526AF"/>
    <w:rsid w:val="002526BD"/>
    <w:rsid w:val="002526D9"/>
    <w:rsid w:val="00252738"/>
    <w:rsid w:val="002527C3"/>
    <w:rsid w:val="0025288B"/>
    <w:rsid w:val="002528DD"/>
    <w:rsid w:val="00252AF1"/>
    <w:rsid w:val="00252C95"/>
    <w:rsid w:val="00252CE0"/>
    <w:rsid w:val="00252CEF"/>
    <w:rsid w:val="00252D80"/>
    <w:rsid w:val="00252DAC"/>
    <w:rsid w:val="00252F12"/>
    <w:rsid w:val="00252FAC"/>
    <w:rsid w:val="0025313C"/>
    <w:rsid w:val="00253238"/>
    <w:rsid w:val="0025325E"/>
    <w:rsid w:val="002532CA"/>
    <w:rsid w:val="00253677"/>
    <w:rsid w:val="00253761"/>
    <w:rsid w:val="0025392D"/>
    <w:rsid w:val="0025393E"/>
    <w:rsid w:val="00253B32"/>
    <w:rsid w:val="00253BA5"/>
    <w:rsid w:val="00253E34"/>
    <w:rsid w:val="00253EB9"/>
    <w:rsid w:val="00253FF4"/>
    <w:rsid w:val="00254182"/>
    <w:rsid w:val="002541A6"/>
    <w:rsid w:val="002543DB"/>
    <w:rsid w:val="002545C5"/>
    <w:rsid w:val="00254669"/>
    <w:rsid w:val="002546DB"/>
    <w:rsid w:val="00254769"/>
    <w:rsid w:val="00254785"/>
    <w:rsid w:val="00254ABE"/>
    <w:rsid w:val="0025598F"/>
    <w:rsid w:val="00255B60"/>
    <w:rsid w:val="00255C4F"/>
    <w:rsid w:val="00255F13"/>
    <w:rsid w:val="00255F69"/>
    <w:rsid w:val="00255FCB"/>
    <w:rsid w:val="002565F8"/>
    <w:rsid w:val="00256646"/>
    <w:rsid w:val="0025677E"/>
    <w:rsid w:val="002568BC"/>
    <w:rsid w:val="00256B02"/>
    <w:rsid w:val="00256C48"/>
    <w:rsid w:val="00256DE1"/>
    <w:rsid w:val="00256FAF"/>
    <w:rsid w:val="002571A3"/>
    <w:rsid w:val="002571D8"/>
    <w:rsid w:val="0025730C"/>
    <w:rsid w:val="00257354"/>
    <w:rsid w:val="002574EB"/>
    <w:rsid w:val="00257517"/>
    <w:rsid w:val="0025753F"/>
    <w:rsid w:val="002575D3"/>
    <w:rsid w:val="0025789B"/>
    <w:rsid w:val="0025792D"/>
    <w:rsid w:val="00257EC6"/>
    <w:rsid w:val="00257F52"/>
    <w:rsid w:val="00257F6B"/>
    <w:rsid w:val="0026001A"/>
    <w:rsid w:val="002601A6"/>
    <w:rsid w:val="0026020D"/>
    <w:rsid w:val="00260800"/>
    <w:rsid w:val="002609A8"/>
    <w:rsid w:val="00260D94"/>
    <w:rsid w:val="00260F8A"/>
    <w:rsid w:val="0026109F"/>
    <w:rsid w:val="00261242"/>
    <w:rsid w:val="00261326"/>
    <w:rsid w:val="002615EC"/>
    <w:rsid w:val="0026182B"/>
    <w:rsid w:val="0026186A"/>
    <w:rsid w:val="00261870"/>
    <w:rsid w:val="002618DD"/>
    <w:rsid w:val="0026190B"/>
    <w:rsid w:val="00261A0A"/>
    <w:rsid w:val="00261C09"/>
    <w:rsid w:val="00261FAD"/>
    <w:rsid w:val="0026235A"/>
    <w:rsid w:val="00262436"/>
    <w:rsid w:val="00262447"/>
    <w:rsid w:val="00262933"/>
    <w:rsid w:val="00262A58"/>
    <w:rsid w:val="00262CA4"/>
    <w:rsid w:val="00262E11"/>
    <w:rsid w:val="00262F1B"/>
    <w:rsid w:val="0026307A"/>
    <w:rsid w:val="00263699"/>
    <w:rsid w:val="002636E0"/>
    <w:rsid w:val="00263C1E"/>
    <w:rsid w:val="00263D4B"/>
    <w:rsid w:val="00263E1C"/>
    <w:rsid w:val="00263E9B"/>
    <w:rsid w:val="00264297"/>
    <w:rsid w:val="00264316"/>
    <w:rsid w:val="00264A04"/>
    <w:rsid w:val="00264A4B"/>
    <w:rsid w:val="00264B45"/>
    <w:rsid w:val="00264CF9"/>
    <w:rsid w:val="00264DA4"/>
    <w:rsid w:val="00264F96"/>
    <w:rsid w:val="00265012"/>
    <w:rsid w:val="002651F2"/>
    <w:rsid w:val="002654D9"/>
    <w:rsid w:val="00265556"/>
    <w:rsid w:val="0026579C"/>
    <w:rsid w:val="002657EF"/>
    <w:rsid w:val="00265D04"/>
    <w:rsid w:val="00265DBC"/>
    <w:rsid w:val="00266066"/>
    <w:rsid w:val="00266299"/>
    <w:rsid w:val="0026630F"/>
    <w:rsid w:val="002663A0"/>
    <w:rsid w:val="002665B5"/>
    <w:rsid w:val="002665C6"/>
    <w:rsid w:val="002667BB"/>
    <w:rsid w:val="002667DE"/>
    <w:rsid w:val="0026681B"/>
    <w:rsid w:val="00266A3A"/>
    <w:rsid w:val="00266A78"/>
    <w:rsid w:val="00266A8D"/>
    <w:rsid w:val="00266C67"/>
    <w:rsid w:val="00266D72"/>
    <w:rsid w:val="00266D9D"/>
    <w:rsid w:val="00266E08"/>
    <w:rsid w:val="00266E0A"/>
    <w:rsid w:val="00267034"/>
    <w:rsid w:val="0026705E"/>
    <w:rsid w:val="002671AC"/>
    <w:rsid w:val="002671B8"/>
    <w:rsid w:val="0026741A"/>
    <w:rsid w:val="00267670"/>
    <w:rsid w:val="0026791C"/>
    <w:rsid w:val="00267B32"/>
    <w:rsid w:val="00267C55"/>
    <w:rsid w:val="00267F95"/>
    <w:rsid w:val="002701C6"/>
    <w:rsid w:val="00270301"/>
    <w:rsid w:val="00270325"/>
    <w:rsid w:val="00270663"/>
    <w:rsid w:val="00270781"/>
    <w:rsid w:val="00270820"/>
    <w:rsid w:val="00270CA7"/>
    <w:rsid w:val="00270E8C"/>
    <w:rsid w:val="002710F7"/>
    <w:rsid w:val="002710FC"/>
    <w:rsid w:val="00271364"/>
    <w:rsid w:val="002713CF"/>
    <w:rsid w:val="002714EC"/>
    <w:rsid w:val="002715F0"/>
    <w:rsid w:val="00271833"/>
    <w:rsid w:val="00271948"/>
    <w:rsid w:val="002719AF"/>
    <w:rsid w:val="00271A16"/>
    <w:rsid w:val="00271AEC"/>
    <w:rsid w:val="0027212B"/>
    <w:rsid w:val="0027221B"/>
    <w:rsid w:val="002724DF"/>
    <w:rsid w:val="002724EB"/>
    <w:rsid w:val="00272A86"/>
    <w:rsid w:val="00272CAD"/>
    <w:rsid w:val="00272EB5"/>
    <w:rsid w:val="002730DE"/>
    <w:rsid w:val="002731EB"/>
    <w:rsid w:val="002733FE"/>
    <w:rsid w:val="0027350B"/>
    <w:rsid w:val="00273691"/>
    <w:rsid w:val="002736DB"/>
    <w:rsid w:val="002737DB"/>
    <w:rsid w:val="002738A9"/>
    <w:rsid w:val="00273D90"/>
    <w:rsid w:val="00273EE9"/>
    <w:rsid w:val="00273F92"/>
    <w:rsid w:val="002741ED"/>
    <w:rsid w:val="00274254"/>
    <w:rsid w:val="0027436C"/>
    <w:rsid w:val="00274416"/>
    <w:rsid w:val="0027449A"/>
    <w:rsid w:val="00274549"/>
    <w:rsid w:val="0027479D"/>
    <w:rsid w:val="0027483A"/>
    <w:rsid w:val="00274928"/>
    <w:rsid w:val="00274A55"/>
    <w:rsid w:val="00274BF7"/>
    <w:rsid w:val="00274CAD"/>
    <w:rsid w:val="00274D34"/>
    <w:rsid w:val="00275258"/>
    <w:rsid w:val="00275527"/>
    <w:rsid w:val="002756C0"/>
    <w:rsid w:val="002756EE"/>
    <w:rsid w:val="0027579C"/>
    <w:rsid w:val="00275D5F"/>
    <w:rsid w:val="0027645D"/>
    <w:rsid w:val="00276613"/>
    <w:rsid w:val="002767E6"/>
    <w:rsid w:val="002768B0"/>
    <w:rsid w:val="00276965"/>
    <w:rsid w:val="00276A7C"/>
    <w:rsid w:val="00276AFC"/>
    <w:rsid w:val="00276BAC"/>
    <w:rsid w:val="00276C34"/>
    <w:rsid w:val="00276C35"/>
    <w:rsid w:val="00276DE6"/>
    <w:rsid w:val="00276E8D"/>
    <w:rsid w:val="00276ED0"/>
    <w:rsid w:val="00276F66"/>
    <w:rsid w:val="0027733F"/>
    <w:rsid w:val="002773F7"/>
    <w:rsid w:val="00277617"/>
    <w:rsid w:val="00277798"/>
    <w:rsid w:val="0027795A"/>
    <w:rsid w:val="00277C8A"/>
    <w:rsid w:val="00277E06"/>
    <w:rsid w:val="00277E3C"/>
    <w:rsid w:val="00277F65"/>
    <w:rsid w:val="0028001E"/>
    <w:rsid w:val="002800D2"/>
    <w:rsid w:val="002801D5"/>
    <w:rsid w:val="002808E9"/>
    <w:rsid w:val="00280F69"/>
    <w:rsid w:val="0028110C"/>
    <w:rsid w:val="002812AB"/>
    <w:rsid w:val="00281655"/>
    <w:rsid w:val="0028185C"/>
    <w:rsid w:val="002818A7"/>
    <w:rsid w:val="0028198E"/>
    <w:rsid w:val="00281AF4"/>
    <w:rsid w:val="00281CFE"/>
    <w:rsid w:val="0028213B"/>
    <w:rsid w:val="0028225E"/>
    <w:rsid w:val="002824A7"/>
    <w:rsid w:val="002827AE"/>
    <w:rsid w:val="002827DB"/>
    <w:rsid w:val="00282BA6"/>
    <w:rsid w:val="00282BF5"/>
    <w:rsid w:val="00282D74"/>
    <w:rsid w:val="0028324C"/>
    <w:rsid w:val="002834CA"/>
    <w:rsid w:val="0028353A"/>
    <w:rsid w:val="00283BF2"/>
    <w:rsid w:val="00283D49"/>
    <w:rsid w:val="00283E1D"/>
    <w:rsid w:val="00284048"/>
    <w:rsid w:val="00284099"/>
    <w:rsid w:val="002841DA"/>
    <w:rsid w:val="002847BB"/>
    <w:rsid w:val="002848E0"/>
    <w:rsid w:val="00284940"/>
    <w:rsid w:val="002849B2"/>
    <w:rsid w:val="002849D9"/>
    <w:rsid w:val="00284EF4"/>
    <w:rsid w:val="00284F37"/>
    <w:rsid w:val="0028522D"/>
    <w:rsid w:val="002852B0"/>
    <w:rsid w:val="002854A2"/>
    <w:rsid w:val="0028554F"/>
    <w:rsid w:val="002856C4"/>
    <w:rsid w:val="002856C7"/>
    <w:rsid w:val="00285A30"/>
    <w:rsid w:val="00285AF1"/>
    <w:rsid w:val="00285DA0"/>
    <w:rsid w:val="00285E2C"/>
    <w:rsid w:val="00285EEF"/>
    <w:rsid w:val="002860D1"/>
    <w:rsid w:val="002860DA"/>
    <w:rsid w:val="002860F4"/>
    <w:rsid w:val="002864C8"/>
    <w:rsid w:val="0028674F"/>
    <w:rsid w:val="00286EDC"/>
    <w:rsid w:val="00286F28"/>
    <w:rsid w:val="00287028"/>
    <w:rsid w:val="0028722D"/>
    <w:rsid w:val="00287288"/>
    <w:rsid w:val="00287507"/>
    <w:rsid w:val="00287667"/>
    <w:rsid w:val="00287790"/>
    <w:rsid w:val="002878D4"/>
    <w:rsid w:val="00287ABD"/>
    <w:rsid w:val="00287BB1"/>
    <w:rsid w:val="00287CFE"/>
    <w:rsid w:val="00287D64"/>
    <w:rsid w:val="002900B7"/>
    <w:rsid w:val="002906E3"/>
    <w:rsid w:val="002907C1"/>
    <w:rsid w:val="002908D5"/>
    <w:rsid w:val="002908EF"/>
    <w:rsid w:val="00290C76"/>
    <w:rsid w:val="00290DD9"/>
    <w:rsid w:val="00291238"/>
    <w:rsid w:val="00291337"/>
    <w:rsid w:val="002913A2"/>
    <w:rsid w:val="002914DE"/>
    <w:rsid w:val="002915E0"/>
    <w:rsid w:val="002916A5"/>
    <w:rsid w:val="002918B1"/>
    <w:rsid w:val="00291D01"/>
    <w:rsid w:val="00291FF4"/>
    <w:rsid w:val="00292064"/>
    <w:rsid w:val="00292460"/>
    <w:rsid w:val="002924DE"/>
    <w:rsid w:val="0029274E"/>
    <w:rsid w:val="002927E9"/>
    <w:rsid w:val="00292BDD"/>
    <w:rsid w:val="00292C4E"/>
    <w:rsid w:val="00292FAA"/>
    <w:rsid w:val="00293173"/>
    <w:rsid w:val="0029323A"/>
    <w:rsid w:val="002934D1"/>
    <w:rsid w:val="002934E0"/>
    <w:rsid w:val="0029361D"/>
    <w:rsid w:val="0029361F"/>
    <w:rsid w:val="0029391B"/>
    <w:rsid w:val="00293961"/>
    <w:rsid w:val="00293A05"/>
    <w:rsid w:val="00293AF7"/>
    <w:rsid w:val="00293D68"/>
    <w:rsid w:val="00293EBA"/>
    <w:rsid w:val="00293F9F"/>
    <w:rsid w:val="00294014"/>
    <w:rsid w:val="00294015"/>
    <w:rsid w:val="00294018"/>
    <w:rsid w:val="0029429C"/>
    <w:rsid w:val="00294496"/>
    <w:rsid w:val="0029459B"/>
    <w:rsid w:val="00294EB0"/>
    <w:rsid w:val="0029501F"/>
    <w:rsid w:val="002950BE"/>
    <w:rsid w:val="00295297"/>
    <w:rsid w:val="00295325"/>
    <w:rsid w:val="002953F4"/>
    <w:rsid w:val="0029549E"/>
    <w:rsid w:val="00295555"/>
    <w:rsid w:val="0029560F"/>
    <w:rsid w:val="00295ACD"/>
    <w:rsid w:val="00295CF0"/>
    <w:rsid w:val="0029622F"/>
    <w:rsid w:val="002964E7"/>
    <w:rsid w:val="00296B2D"/>
    <w:rsid w:val="00296CAE"/>
    <w:rsid w:val="00296D2A"/>
    <w:rsid w:val="002971D1"/>
    <w:rsid w:val="00297323"/>
    <w:rsid w:val="00297356"/>
    <w:rsid w:val="00297376"/>
    <w:rsid w:val="00297559"/>
    <w:rsid w:val="002979A7"/>
    <w:rsid w:val="00297E63"/>
    <w:rsid w:val="00297EB0"/>
    <w:rsid w:val="002A011D"/>
    <w:rsid w:val="002A012C"/>
    <w:rsid w:val="002A030F"/>
    <w:rsid w:val="002A0336"/>
    <w:rsid w:val="002A0530"/>
    <w:rsid w:val="002A0540"/>
    <w:rsid w:val="002A0754"/>
    <w:rsid w:val="002A0928"/>
    <w:rsid w:val="002A0B82"/>
    <w:rsid w:val="002A1249"/>
    <w:rsid w:val="002A18EE"/>
    <w:rsid w:val="002A1A59"/>
    <w:rsid w:val="002A1C89"/>
    <w:rsid w:val="002A22B7"/>
    <w:rsid w:val="002A2476"/>
    <w:rsid w:val="002A24DC"/>
    <w:rsid w:val="002A255C"/>
    <w:rsid w:val="002A25CC"/>
    <w:rsid w:val="002A265E"/>
    <w:rsid w:val="002A2729"/>
    <w:rsid w:val="002A278E"/>
    <w:rsid w:val="002A28C3"/>
    <w:rsid w:val="002A28FC"/>
    <w:rsid w:val="002A292F"/>
    <w:rsid w:val="002A2C5A"/>
    <w:rsid w:val="002A2DA1"/>
    <w:rsid w:val="002A2ED6"/>
    <w:rsid w:val="002A2FAF"/>
    <w:rsid w:val="002A30E8"/>
    <w:rsid w:val="002A33A1"/>
    <w:rsid w:val="002A346D"/>
    <w:rsid w:val="002A3652"/>
    <w:rsid w:val="002A384B"/>
    <w:rsid w:val="002A391D"/>
    <w:rsid w:val="002A3966"/>
    <w:rsid w:val="002A3990"/>
    <w:rsid w:val="002A3A72"/>
    <w:rsid w:val="002A3ABA"/>
    <w:rsid w:val="002A3B27"/>
    <w:rsid w:val="002A424B"/>
    <w:rsid w:val="002A4B37"/>
    <w:rsid w:val="002A4CBF"/>
    <w:rsid w:val="002A4ED6"/>
    <w:rsid w:val="002A5046"/>
    <w:rsid w:val="002A5145"/>
    <w:rsid w:val="002A533B"/>
    <w:rsid w:val="002A5365"/>
    <w:rsid w:val="002A553A"/>
    <w:rsid w:val="002A566D"/>
    <w:rsid w:val="002A58CA"/>
    <w:rsid w:val="002A5B56"/>
    <w:rsid w:val="002A5C3E"/>
    <w:rsid w:val="002A5CF1"/>
    <w:rsid w:val="002A5E27"/>
    <w:rsid w:val="002A5F0B"/>
    <w:rsid w:val="002A6032"/>
    <w:rsid w:val="002A60D5"/>
    <w:rsid w:val="002A61E1"/>
    <w:rsid w:val="002A6436"/>
    <w:rsid w:val="002A6581"/>
    <w:rsid w:val="002A67CE"/>
    <w:rsid w:val="002A6C12"/>
    <w:rsid w:val="002A6C19"/>
    <w:rsid w:val="002A6CBB"/>
    <w:rsid w:val="002A726E"/>
    <w:rsid w:val="002A72F3"/>
    <w:rsid w:val="002A75BD"/>
    <w:rsid w:val="002A761B"/>
    <w:rsid w:val="002A763C"/>
    <w:rsid w:val="002A793F"/>
    <w:rsid w:val="002A7A67"/>
    <w:rsid w:val="002A7AFD"/>
    <w:rsid w:val="002A7D99"/>
    <w:rsid w:val="002A7EDF"/>
    <w:rsid w:val="002B0247"/>
    <w:rsid w:val="002B07D4"/>
    <w:rsid w:val="002B0A04"/>
    <w:rsid w:val="002B0C69"/>
    <w:rsid w:val="002B0E7A"/>
    <w:rsid w:val="002B0FE5"/>
    <w:rsid w:val="002B1284"/>
    <w:rsid w:val="002B1812"/>
    <w:rsid w:val="002B18E0"/>
    <w:rsid w:val="002B19D2"/>
    <w:rsid w:val="002B1C79"/>
    <w:rsid w:val="002B1D98"/>
    <w:rsid w:val="002B1E35"/>
    <w:rsid w:val="002B1F5E"/>
    <w:rsid w:val="002B1FC7"/>
    <w:rsid w:val="002B21E7"/>
    <w:rsid w:val="002B2269"/>
    <w:rsid w:val="002B23D1"/>
    <w:rsid w:val="002B24DB"/>
    <w:rsid w:val="002B2768"/>
    <w:rsid w:val="002B29E8"/>
    <w:rsid w:val="002B2B30"/>
    <w:rsid w:val="002B2B67"/>
    <w:rsid w:val="002B2DF8"/>
    <w:rsid w:val="002B2E0E"/>
    <w:rsid w:val="002B2EAF"/>
    <w:rsid w:val="002B2FF2"/>
    <w:rsid w:val="002B30B9"/>
    <w:rsid w:val="002B3138"/>
    <w:rsid w:val="002B31A9"/>
    <w:rsid w:val="002B321B"/>
    <w:rsid w:val="002B3448"/>
    <w:rsid w:val="002B346B"/>
    <w:rsid w:val="002B370A"/>
    <w:rsid w:val="002B3818"/>
    <w:rsid w:val="002B38BE"/>
    <w:rsid w:val="002B3BAE"/>
    <w:rsid w:val="002B3F37"/>
    <w:rsid w:val="002B3FF5"/>
    <w:rsid w:val="002B41B4"/>
    <w:rsid w:val="002B483B"/>
    <w:rsid w:val="002B4941"/>
    <w:rsid w:val="002B4A23"/>
    <w:rsid w:val="002B4BB5"/>
    <w:rsid w:val="002B4C7B"/>
    <w:rsid w:val="002B4DF6"/>
    <w:rsid w:val="002B5003"/>
    <w:rsid w:val="002B50C2"/>
    <w:rsid w:val="002B5125"/>
    <w:rsid w:val="002B5186"/>
    <w:rsid w:val="002B526B"/>
    <w:rsid w:val="002B533D"/>
    <w:rsid w:val="002B55ED"/>
    <w:rsid w:val="002B5908"/>
    <w:rsid w:val="002B5DAC"/>
    <w:rsid w:val="002B5E80"/>
    <w:rsid w:val="002B5F15"/>
    <w:rsid w:val="002B613E"/>
    <w:rsid w:val="002B6450"/>
    <w:rsid w:val="002B65A6"/>
    <w:rsid w:val="002B66EA"/>
    <w:rsid w:val="002B6956"/>
    <w:rsid w:val="002B6C3E"/>
    <w:rsid w:val="002B6C6E"/>
    <w:rsid w:val="002B6FAD"/>
    <w:rsid w:val="002B7039"/>
    <w:rsid w:val="002B7181"/>
    <w:rsid w:val="002B737F"/>
    <w:rsid w:val="002B7500"/>
    <w:rsid w:val="002B7739"/>
    <w:rsid w:val="002B780A"/>
    <w:rsid w:val="002B7821"/>
    <w:rsid w:val="002B7E72"/>
    <w:rsid w:val="002B7EE1"/>
    <w:rsid w:val="002B7FA5"/>
    <w:rsid w:val="002C00E2"/>
    <w:rsid w:val="002C0134"/>
    <w:rsid w:val="002C021C"/>
    <w:rsid w:val="002C0243"/>
    <w:rsid w:val="002C035E"/>
    <w:rsid w:val="002C03B9"/>
    <w:rsid w:val="002C0520"/>
    <w:rsid w:val="002C0619"/>
    <w:rsid w:val="002C0738"/>
    <w:rsid w:val="002C080B"/>
    <w:rsid w:val="002C09E9"/>
    <w:rsid w:val="002C0B87"/>
    <w:rsid w:val="002C0C70"/>
    <w:rsid w:val="002C0EE9"/>
    <w:rsid w:val="002C1596"/>
    <w:rsid w:val="002C1A74"/>
    <w:rsid w:val="002C1EC2"/>
    <w:rsid w:val="002C228E"/>
    <w:rsid w:val="002C233B"/>
    <w:rsid w:val="002C24D5"/>
    <w:rsid w:val="002C2561"/>
    <w:rsid w:val="002C2794"/>
    <w:rsid w:val="002C298E"/>
    <w:rsid w:val="002C299E"/>
    <w:rsid w:val="002C29BB"/>
    <w:rsid w:val="002C29CF"/>
    <w:rsid w:val="002C320F"/>
    <w:rsid w:val="002C3234"/>
    <w:rsid w:val="002C340D"/>
    <w:rsid w:val="002C3534"/>
    <w:rsid w:val="002C39F8"/>
    <w:rsid w:val="002C3A00"/>
    <w:rsid w:val="002C3AA1"/>
    <w:rsid w:val="002C3CAC"/>
    <w:rsid w:val="002C3CDC"/>
    <w:rsid w:val="002C3EC5"/>
    <w:rsid w:val="002C3EF1"/>
    <w:rsid w:val="002C3F43"/>
    <w:rsid w:val="002C4252"/>
    <w:rsid w:val="002C431D"/>
    <w:rsid w:val="002C4418"/>
    <w:rsid w:val="002C4446"/>
    <w:rsid w:val="002C4882"/>
    <w:rsid w:val="002C49AF"/>
    <w:rsid w:val="002C4A41"/>
    <w:rsid w:val="002C4A95"/>
    <w:rsid w:val="002C51DF"/>
    <w:rsid w:val="002C5224"/>
    <w:rsid w:val="002C5366"/>
    <w:rsid w:val="002C5393"/>
    <w:rsid w:val="002C54D2"/>
    <w:rsid w:val="002C54F6"/>
    <w:rsid w:val="002C5855"/>
    <w:rsid w:val="002C5947"/>
    <w:rsid w:val="002C59C4"/>
    <w:rsid w:val="002C59F8"/>
    <w:rsid w:val="002C5A97"/>
    <w:rsid w:val="002C5BC1"/>
    <w:rsid w:val="002C5E75"/>
    <w:rsid w:val="002C5F8E"/>
    <w:rsid w:val="002C60AB"/>
    <w:rsid w:val="002C6125"/>
    <w:rsid w:val="002C6424"/>
    <w:rsid w:val="002C648C"/>
    <w:rsid w:val="002C64C4"/>
    <w:rsid w:val="002C65BC"/>
    <w:rsid w:val="002C691D"/>
    <w:rsid w:val="002C6946"/>
    <w:rsid w:val="002C6A93"/>
    <w:rsid w:val="002C6BB1"/>
    <w:rsid w:val="002C6C3B"/>
    <w:rsid w:val="002C6E3E"/>
    <w:rsid w:val="002C6F8B"/>
    <w:rsid w:val="002C72CE"/>
    <w:rsid w:val="002C7CC2"/>
    <w:rsid w:val="002C7CEE"/>
    <w:rsid w:val="002C7D79"/>
    <w:rsid w:val="002C7DAC"/>
    <w:rsid w:val="002C7DF7"/>
    <w:rsid w:val="002C7E3D"/>
    <w:rsid w:val="002D022E"/>
    <w:rsid w:val="002D0373"/>
    <w:rsid w:val="002D03D5"/>
    <w:rsid w:val="002D06B5"/>
    <w:rsid w:val="002D06F6"/>
    <w:rsid w:val="002D0729"/>
    <w:rsid w:val="002D07DE"/>
    <w:rsid w:val="002D0819"/>
    <w:rsid w:val="002D08D5"/>
    <w:rsid w:val="002D0C28"/>
    <w:rsid w:val="002D0F33"/>
    <w:rsid w:val="002D0FEA"/>
    <w:rsid w:val="002D0FF3"/>
    <w:rsid w:val="002D106A"/>
    <w:rsid w:val="002D1590"/>
    <w:rsid w:val="002D1856"/>
    <w:rsid w:val="002D195F"/>
    <w:rsid w:val="002D1A1E"/>
    <w:rsid w:val="002D1E98"/>
    <w:rsid w:val="002D1FE1"/>
    <w:rsid w:val="002D1FEB"/>
    <w:rsid w:val="002D2033"/>
    <w:rsid w:val="002D212F"/>
    <w:rsid w:val="002D2218"/>
    <w:rsid w:val="002D2807"/>
    <w:rsid w:val="002D2975"/>
    <w:rsid w:val="002D2A92"/>
    <w:rsid w:val="002D2E20"/>
    <w:rsid w:val="002D2F2D"/>
    <w:rsid w:val="002D2F9D"/>
    <w:rsid w:val="002D2FF8"/>
    <w:rsid w:val="002D332D"/>
    <w:rsid w:val="002D3633"/>
    <w:rsid w:val="002D3711"/>
    <w:rsid w:val="002D3A4D"/>
    <w:rsid w:val="002D3F6F"/>
    <w:rsid w:val="002D4307"/>
    <w:rsid w:val="002D4450"/>
    <w:rsid w:val="002D450D"/>
    <w:rsid w:val="002D4554"/>
    <w:rsid w:val="002D4C94"/>
    <w:rsid w:val="002D4D16"/>
    <w:rsid w:val="002D4D57"/>
    <w:rsid w:val="002D507E"/>
    <w:rsid w:val="002D50DC"/>
    <w:rsid w:val="002D5325"/>
    <w:rsid w:val="002D5434"/>
    <w:rsid w:val="002D552B"/>
    <w:rsid w:val="002D55E9"/>
    <w:rsid w:val="002D59D2"/>
    <w:rsid w:val="002D5A28"/>
    <w:rsid w:val="002D5A49"/>
    <w:rsid w:val="002D5B3A"/>
    <w:rsid w:val="002D5B3E"/>
    <w:rsid w:val="002D5D70"/>
    <w:rsid w:val="002D5F34"/>
    <w:rsid w:val="002D603B"/>
    <w:rsid w:val="002D681D"/>
    <w:rsid w:val="002D6847"/>
    <w:rsid w:val="002D693B"/>
    <w:rsid w:val="002D69AB"/>
    <w:rsid w:val="002D713A"/>
    <w:rsid w:val="002D77A8"/>
    <w:rsid w:val="002D77ED"/>
    <w:rsid w:val="002D7909"/>
    <w:rsid w:val="002D7B97"/>
    <w:rsid w:val="002D7CDE"/>
    <w:rsid w:val="002D7D64"/>
    <w:rsid w:val="002D7E53"/>
    <w:rsid w:val="002E00C0"/>
    <w:rsid w:val="002E00DA"/>
    <w:rsid w:val="002E0125"/>
    <w:rsid w:val="002E0145"/>
    <w:rsid w:val="002E0314"/>
    <w:rsid w:val="002E0697"/>
    <w:rsid w:val="002E06E5"/>
    <w:rsid w:val="002E08F6"/>
    <w:rsid w:val="002E0967"/>
    <w:rsid w:val="002E0BD6"/>
    <w:rsid w:val="002E0FE9"/>
    <w:rsid w:val="002E1016"/>
    <w:rsid w:val="002E1767"/>
    <w:rsid w:val="002E1840"/>
    <w:rsid w:val="002E191D"/>
    <w:rsid w:val="002E1964"/>
    <w:rsid w:val="002E1CCB"/>
    <w:rsid w:val="002E24DC"/>
    <w:rsid w:val="002E24E3"/>
    <w:rsid w:val="002E24F0"/>
    <w:rsid w:val="002E2678"/>
    <w:rsid w:val="002E2692"/>
    <w:rsid w:val="002E27C5"/>
    <w:rsid w:val="002E2840"/>
    <w:rsid w:val="002E2A77"/>
    <w:rsid w:val="002E2E13"/>
    <w:rsid w:val="002E2E3C"/>
    <w:rsid w:val="002E335A"/>
    <w:rsid w:val="002E3506"/>
    <w:rsid w:val="002E3511"/>
    <w:rsid w:val="002E3614"/>
    <w:rsid w:val="002E3696"/>
    <w:rsid w:val="002E36D0"/>
    <w:rsid w:val="002E3AFC"/>
    <w:rsid w:val="002E3B27"/>
    <w:rsid w:val="002E3C14"/>
    <w:rsid w:val="002E3CE0"/>
    <w:rsid w:val="002E3CF0"/>
    <w:rsid w:val="002E3E98"/>
    <w:rsid w:val="002E3F8C"/>
    <w:rsid w:val="002E4167"/>
    <w:rsid w:val="002E42E3"/>
    <w:rsid w:val="002E4355"/>
    <w:rsid w:val="002E44FA"/>
    <w:rsid w:val="002E473B"/>
    <w:rsid w:val="002E49DC"/>
    <w:rsid w:val="002E4C05"/>
    <w:rsid w:val="002E4EF2"/>
    <w:rsid w:val="002E4F85"/>
    <w:rsid w:val="002E5524"/>
    <w:rsid w:val="002E55CD"/>
    <w:rsid w:val="002E5937"/>
    <w:rsid w:val="002E595D"/>
    <w:rsid w:val="002E5B75"/>
    <w:rsid w:val="002E5C8F"/>
    <w:rsid w:val="002E5D02"/>
    <w:rsid w:val="002E5E6C"/>
    <w:rsid w:val="002E6057"/>
    <w:rsid w:val="002E6121"/>
    <w:rsid w:val="002E631A"/>
    <w:rsid w:val="002E653C"/>
    <w:rsid w:val="002E66E3"/>
    <w:rsid w:val="002E686C"/>
    <w:rsid w:val="002E688F"/>
    <w:rsid w:val="002E696D"/>
    <w:rsid w:val="002E6CF9"/>
    <w:rsid w:val="002E6F22"/>
    <w:rsid w:val="002E6FE2"/>
    <w:rsid w:val="002E702C"/>
    <w:rsid w:val="002E7759"/>
    <w:rsid w:val="002E788A"/>
    <w:rsid w:val="002E7A42"/>
    <w:rsid w:val="002E7B69"/>
    <w:rsid w:val="002E7D83"/>
    <w:rsid w:val="002E7EE7"/>
    <w:rsid w:val="002E7F7E"/>
    <w:rsid w:val="002F008F"/>
    <w:rsid w:val="002F01C7"/>
    <w:rsid w:val="002F04D7"/>
    <w:rsid w:val="002F055E"/>
    <w:rsid w:val="002F0683"/>
    <w:rsid w:val="002F0764"/>
    <w:rsid w:val="002F07A1"/>
    <w:rsid w:val="002F08B5"/>
    <w:rsid w:val="002F0AA8"/>
    <w:rsid w:val="002F0BA9"/>
    <w:rsid w:val="002F0E95"/>
    <w:rsid w:val="002F0F12"/>
    <w:rsid w:val="002F1075"/>
    <w:rsid w:val="002F11D8"/>
    <w:rsid w:val="002F1235"/>
    <w:rsid w:val="002F124B"/>
    <w:rsid w:val="002F1339"/>
    <w:rsid w:val="002F17CB"/>
    <w:rsid w:val="002F18AA"/>
    <w:rsid w:val="002F1A71"/>
    <w:rsid w:val="002F1AE7"/>
    <w:rsid w:val="002F1E1D"/>
    <w:rsid w:val="002F21EF"/>
    <w:rsid w:val="002F248E"/>
    <w:rsid w:val="002F264F"/>
    <w:rsid w:val="002F297A"/>
    <w:rsid w:val="002F2B25"/>
    <w:rsid w:val="002F2B31"/>
    <w:rsid w:val="002F2CFB"/>
    <w:rsid w:val="002F2EC2"/>
    <w:rsid w:val="002F2ECC"/>
    <w:rsid w:val="002F2F14"/>
    <w:rsid w:val="002F30BB"/>
    <w:rsid w:val="002F3187"/>
    <w:rsid w:val="002F32A9"/>
    <w:rsid w:val="002F3317"/>
    <w:rsid w:val="002F359D"/>
    <w:rsid w:val="002F35DB"/>
    <w:rsid w:val="002F35E5"/>
    <w:rsid w:val="002F3724"/>
    <w:rsid w:val="002F391A"/>
    <w:rsid w:val="002F3CAD"/>
    <w:rsid w:val="002F3CF5"/>
    <w:rsid w:val="002F3F2E"/>
    <w:rsid w:val="002F3F9D"/>
    <w:rsid w:val="002F40A6"/>
    <w:rsid w:val="002F4298"/>
    <w:rsid w:val="002F449C"/>
    <w:rsid w:val="002F454B"/>
    <w:rsid w:val="002F4686"/>
    <w:rsid w:val="002F4814"/>
    <w:rsid w:val="002F497A"/>
    <w:rsid w:val="002F4D52"/>
    <w:rsid w:val="002F4DAB"/>
    <w:rsid w:val="002F52E4"/>
    <w:rsid w:val="002F5413"/>
    <w:rsid w:val="002F5805"/>
    <w:rsid w:val="002F5896"/>
    <w:rsid w:val="002F5C6A"/>
    <w:rsid w:val="002F5C92"/>
    <w:rsid w:val="002F5EBE"/>
    <w:rsid w:val="002F5F09"/>
    <w:rsid w:val="002F5F96"/>
    <w:rsid w:val="002F60A5"/>
    <w:rsid w:val="002F624F"/>
    <w:rsid w:val="002F62A2"/>
    <w:rsid w:val="002F62DA"/>
    <w:rsid w:val="002F662F"/>
    <w:rsid w:val="002F66E7"/>
    <w:rsid w:val="002F686E"/>
    <w:rsid w:val="002F6919"/>
    <w:rsid w:val="002F696A"/>
    <w:rsid w:val="002F6A61"/>
    <w:rsid w:val="002F6CB1"/>
    <w:rsid w:val="002F6D72"/>
    <w:rsid w:val="002F6E41"/>
    <w:rsid w:val="002F6EBD"/>
    <w:rsid w:val="002F6FB0"/>
    <w:rsid w:val="002F75EB"/>
    <w:rsid w:val="002F7631"/>
    <w:rsid w:val="002F76E5"/>
    <w:rsid w:val="002F76EA"/>
    <w:rsid w:val="002F7779"/>
    <w:rsid w:val="002F7CDE"/>
    <w:rsid w:val="002F7E44"/>
    <w:rsid w:val="002F7EBA"/>
    <w:rsid w:val="00300183"/>
    <w:rsid w:val="0030018A"/>
    <w:rsid w:val="00300362"/>
    <w:rsid w:val="003003D9"/>
    <w:rsid w:val="00300514"/>
    <w:rsid w:val="003005D0"/>
    <w:rsid w:val="00300630"/>
    <w:rsid w:val="00300733"/>
    <w:rsid w:val="00300905"/>
    <w:rsid w:val="00300CDE"/>
    <w:rsid w:val="00300D14"/>
    <w:rsid w:val="00300F20"/>
    <w:rsid w:val="0030100F"/>
    <w:rsid w:val="0030109C"/>
    <w:rsid w:val="003010A7"/>
    <w:rsid w:val="00301102"/>
    <w:rsid w:val="003011FB"/>
    <w:rsid w:val="003017D0"/>
    <w:rsid w:val="0030189D"/>
    <w:rsid w:val="00301B58"/>
    <w:rsid w:val="00301F3B"/>
    <w:rsid w:val="0030208E"/>
    <w:rsid w:val="00302124"/>
    <w:rsid w:val="0030254C"/>
    <w:rsid w:val="00302649"/>
    <w:rsid w:val="003026E3"/>
    <w:rsid w:val="00302767"/>
    <w:rsid w:val="003029BA"/>
    <w:rsid w:val="00302A28"/>
    <w:rsid w:val="00302B62"/>
    <w:rsid w:val="00302B69"/>
    <w:rsid w:val="00302C22"/>
    <w:rsid w:val="00302CAB"/>
    <w:rsid w:val="00302D26"/>
    <w:rsid w:val="00302D67"/>
    <w:rsid w:val="00302ED4"/>
    <w:rsid w:val="003032A7"/>
    <w:rsid w:val="0030386D"/>
    <w:rsid w:val="003039F5"/>
    <w:rsid w:val="00304036"/>
    <w:rsid w:val="00304678"/>
    <w:rsid w:val="003046D0"/>
    <w:rsid w:val="00304772"/>
    <w:rsid w:val="003047BD"/>
    <w:rsid w:val="00304873"/>
    <w:rsid w:val="003049B8"/>
    <w:rsid w:val="003049E5"/>
    <w:rsid w:val="00304ADE"/>
    <w:rsid w:val="00304C60"/>
    <w:rsid w:val="00304D02"/>
    <w:rsid w:val="00304E04"/>
    <w:rsid w:val="003050A9"/>
    <w:rsid w:val="003051EC"/>
    <w:rsid w:val="00305315"/>
    <w:rsid w:val="0030541B"/>
    <w:rsid w:val="0030559B"/>
    <w:rsid w:val="00305847"/>
    <w:rsid w:val="00305B8F"/>
    <w:rsid w:val="00305C55"/>
    <w:rsid w:val="00305D5F"/>
    <w:rsid w:val="0030605E"/>
    <w:rsid w:val="00306066"/>
    <w:rsid w:val="003060EC"/>
    <w:rsid w:val="0030614F"/>
    <w:rsid w:val="00306272"/>
    <w:rsid w:val="003064AB"/>
    <w:rsid w:val="003065A1"/>
    <w:rsid w:val="00306635"/>
    <w:rsid w:val="00306BC5"/>
    <w:rsid w:val="00306CE8"/>
    <w:rsid w:val="00307098"/>
    <w:rsid w:val="00307187"/>
    <w:rsid w:val="00307197"/>
    <w:rsid w:val="0030765C"/>
    <w:rsid w:val="00307770"/>
    <w:rsid w:val="00307B6A"/>
    <w:rsid w:val="00307DA4"/>
    <w:rsid w:val="00307ED5"/>
    <w:rsid w:val="00307EF8"/>
    <w:rsid w:val="00310087"/>
    <w:rsid w:val="00310313"/>
    <w:rsid w:val="00310481"/>
    <w:rsid w:val="00310597"/>
    <w:rsid w:val="003105E5"/>
    <w:rsid w:val="0031083E"/>
    <w:rsid w:val="00310BED"/>
    <w:rsid w:val="00310DBE"/>
    <w:rsid w:val="00310ECD"/>
    <w:rsid w:val="00310EE4"/>
    <w:rsid w:val="00310F3D"/>
    <w:rsid w:val="00310F41"/>
    <w:rsid w:val="003111B1"/>
    <w:rsid w:val="003111CA"/>
    <w:rsid w:val="0031161B"/>
    <w:rsid w:val="00311742"/>
    <w:rsid w:val="00311808"/>
    <w:rsid w:val="00311B0D"/>
    <w:rsid w:val="00311B51"/>
    <w:rsid w:val="00311BF2"/>
    <w:rsid w:val="00311DCA"/>
    <w:rsid w:val="00311EFC"/>
    <w:rsid w:val="00312284"/>
    <w:rsid w:val="003122AF"/>
    <w:rsid w:val="0031238C"/>
    <w:rsid w:val="003125EB"/>
    <w:rsid w:val="00312633"/>
    <w:rsid w:val="003126E2"/>
    <w:rsid w:val="003127EF"/>
    <w:rsid w:val="00312BC4"/>
    <w:rsid w:val="003130CE"/>
    <w:rsid w:val="00313268"/>
    <w:rsid w:val="003133AD"/>
    <w:rsid w:val="00313742"/>
    <w:rsid w:val="0031396A"/>
    <w:rsid w:val="00313E9A"/>
    <w:rsid w:val="00314222"/>
    <w:rsid w:val="00314283"/>
    <w:rsid w:val="003144E0"/>
    <w:rsid w:val="00314542"/>
    <w:rsid w:val="00314732"/>
    <w:rsid w:val="0031483C"/>
    <w:rsid w:val="003148A1"/>
    <w:rsid w:val="00314E0A"/>
    <w:rsid w:val="003151BD"/>
    <w:rsid w:val="003155DC"/>
    <w:rsid w:val="00315607"/>
    <w:rsid w:val="0031560B"/>
    <w:rsid w:val="003157BC"/>
    <w:rsid w:val="003159FC"/>
    <w:rsid w:val="00315C55"/>
    <w:rsid w:val="00315C62"/>
    <w:rsid w:val="00315F28"/>
    <w:rsid w:val="003160A3"/>
    <w:rsid w:val="00316126"/>
    <w:rsid w:val="003161B2"/>
    <w:rsid w:val="00316272"/>
    <w:rsid w:val="00316396"/>
    <w:rsid w:val="00316756"/>
    <w:rsid w:val="003168A9"/>
    <w:rsid w:val="00316903"/>
    <w:rsid w:val="00316A42"/>
    <w:rsid w:val="00316FE3"/>
    <w:rsid w:val="00317110"/>
    <w:rsid w:val="0031724E"/>
    <w:rsid w:val="0031741E"/>
    <w:rsid w:val="00317495"/>
    <w:rsid w:val="003176BE"/>
    <w:rsid w:val="003176FE"/>
    <w:rsid w:val="00317946"/>
    <w:rsid w:val="00317BED"/>
    <w:rsid w:val="00317C52"/>
    <w:rsid w:val="00317F00"/>
    <w:rsid w:val="00320179"/>
    <w:rsid w:val="0032017D"/>
    <w:rsid w:val="00320189"/>
    <w:rsid w:val="0032050F"/>
    <w:rsid w:val="00320939"/>
    <w:rsid w:val="00320ADF"/>
    <w:rsid w:val="00320CA3"/>
    <w:rsid w:val="00320D13"/>
    <w:rsid w:val="00320F19"/>
    <w:rsid w:val="003212AD"/>
    <w:rsid w:val="003212C4"/>
    <w:rsid w:val="003215EF"/>
    <w:rsid w:val="0032188E"/>
    <w:rsid w:val="00321A64"/>
    <w:rsid w:val="00321BEF"/>
    <w:rsid w:val="00321BF2"/>
    <w:rsid w:val="00321C3C"/>
    <w:rsid w:val="003224E8"/>
    <w:rsid w:val="00322588"/>
    <w:rsid w:val="0032286E"/>
    <w:rsid w:val="00322984"/>
    <w:rsid w:val="00322AA1"/>
    <w:rsid w:val="00322F2F"/>
    <w:rsid w:val="00323149"/>
    <w:rsid w:val="00323335"/>
    <w:rsid w:val="00323430"/>
    <w:rsid w:val="00323451"/>
    <w:rsid w:val="0032373B"/>
    <w:rsid w:val="00323741"/>
    <w:rsid w:val="0032385D"/>
    <w:rsid w:val="00323ACD"/>
    <w:rsid w:val="00323E85"/>
    <w:rsid w:val="00323F30"/>
    <w:rsid w:val="003240D2"/>
    <w:rsid w:val="00324128"/>
    <w:rsid w:val="00324130"/>
    <w:rsid w:val="00324218"/>
    <w:rsid w:val="00324262"/>
    <w:rsid w:val="00324371"/>
    <w:rsid w:val="00324397"/>
    <w:rsid w:val="00324412"/>
    <w:rsid w:val="003245DF"/>
    <w:rsid w:val="003246B6"/>
    <w:rsid w:val="00324B10"/>
    <w:rsid w:val="00324BC0"/>
    <w:rsid w:val="00324C02"/>
    <w:rsid w:val="00324FFE"/>
    <w:rsid w:val="00325034"/>
    <w:rsid w:val="0032540D"/>
    <w:rsid w:val="0032541D"/>
    <w:rsid w:val="003255DF"/>
    <w:rsid w:val="00325638"/>
    <w:rsid w:val="00325725"/>
    <w:rsid w:val="00325A78"/>
    <w:rsid w:val="00325B5C"/>
    <w:rsid w:val="00325BB9"/>
    <w:rsid w:val="00325C26"/>
    <w:rsid w:val="00325ECD"/>
    <w:rsid w:val="003263B6"/>
    <w:rsid w:val="00326432"/>
    <w:rsid w:val="00326500"/>
    <w:rsid w:val="00326588"/>
    <w:rsid w:val="00326635"/>
    <w:rsid w:val="00326656"/>
    <w:rsid w:val="00326823"/>
    <w:rsid w:val="00326834"/>
    <w:rsid w:val="003268C7"/>
    <w:rsid w:val="0032692D"/>
    <w:rsid w:val="00326B02"/>
    <w:rsid w:val="00326C6C"/>
    <w:rsid w:val="00327002"/>
    <w:rsid w:val="00327081"/>
    <w:rsid w:val="0032714A"/>
    <w:rsid w:val="00327396"/>
    <w:rsid w:val="003277CA"/>
    <w:rsid w:val="00327985"/>
    <w:rsid w:val="00327A89"/>
    <w:rsid w:val="00327BB8"/>
    <w:rsid w:val="00327FDE"/>
    <w:rsid w:val="00330407"/>
    <w:rsid w:val="003304E7"/>
    <w:rsid w:val="0033077F"/>
    <w:rsid w:val="0033091F"/>
    <w:rsid w:val="0033097F"/>
    <w:rsid w:val="003309FD"/>
    <w:rsid w:val="00330CF2"/>
    <w:rsid w:val="00330E82"/>
    <w:rsid w:val="00331292"/>
    <w:rsid w:val="00331567"/>
    <w:rsid w:val="0033162B"/>
    <w:rsid w:val="00331811"/>
    <w:rsid w:val="00331C00"/>
    <w:rsid w:val="00331C42"/>
    <w:rsid w:val="00331E29"/>
    <w:rsid w:val="0033224D"/>
    <w:rsid w:val="00332433"/>
    <w:rsid w:val="003325CD"/>
    <w:rsid w:val="0033265B"/>
    <w:rsid w:val="0033279C"/>
    <w:rsid w:val="00332B8A"/>
    <w:rsid w:val="00332D1B"/>
    <w:rsid w:val="00332EE3"/>
    <w:rsid w:val="00333131"/>
    <w:rsid w:val="003332EC"/>
    <w:rsid w:val="003332F7"/>
    <w:rsid w:val="003333C1"/>
    <w:rsid w:val="0033353A"/>
    <w:rsid w:val="00333601"/>
    <w:rsid w:val="00333607"/>
    <w:rsid w:val="0033363D"/>
    <w:rsid w:val="00333B1F"/>
    <w:rsid w:val="00333C33"/>
    <w:rsid w:val="00333CEB"/>
    <w:rsid w:val="00333DF6"/>
    <w:rsid w:val="003341A8"/>
    <w:rsid w:val="0033420D"/>
    <w:rsid w:val="00334259"/>
    <w:rsid w:val="0033436E"/>
    <w:rsid w:val="003344B2"/>
    <w:rsid w:val="003348C0"/>
    <w:rsid w:val="00334B44"/>
    <w:rsid w:val="00334C91"/>
    <w:rsid w:val="00334C95"/>
    <w:rsid w:val="00334D1C"/>
    <w:rsid w:val="00335106"/>
    <w:rsid w:val="003352CE"/>
    <w:rsid w:val="00335314"/>
    <w:rsid w:val="003353DF"/>
    <w:rsid w:val="003355C3"/>
    <w:rsid w:val="00335778"/>
    <w:rsid w:val="00335787"/>
    <w:rsid w:val="003358B4"/>
    <w:rsid w:val="0033592B"/>
    <w:rsid w:val="00335CF7"/>
    <w:rsid w:val="003361B6"/>
    <w:rsid w:val="0033644F"/>
    <w:rsid w:val="00336A4A"/>
    <w:rsid w:val="00336BD3"/>
    <w:rsid w:val="00336F55"/>
    <w:rsid w:val="003372D8"/>
    <w:rsid w:val="003375E6"/>
    <w:rsid w:val="00337635"/>
    <w:rsid w:val="00337664"/>
    <w:rsid w:val="003376A1"/>
    <w:rsid w:val="00337E1F"/>
    <w:rsid w:val="00337F4C"/>
    <w:rsid w:val="0034026F"/>
    <w:rsid w:val="0034036A"/>
    <w:rsid w:val="0034041A"/>
    <w:rsid w:val="003404FD"/>
    <w:rsid w:val="003405BC"/>
    <w:rsid w:val="003407EA"/>
    <w:rsid w:val="00340929"/>
    <w:rsid w:val="003409A1"/>
    <w:rsid w:val="00340A36"/>
    <w:rsid w:val="00340B59"/>
    <w:rsid w:val="00340C07"/>
    <w:rsid w:val="00340C8D"/>
    <w:rsid w:val="00341058"/>
    <w:rsid w:val="003410FB"/>
    <w:rsid w:val="00341190"/>
    <w:rsid w:val="003411C0"/>
    <w:rsid w:val="0034131F"/>
    <w:rsid w:val="0034133D"/>
    <w:rsid w:val="003413FF"/>
    <w:rsid w:val="00341401"/>
    <w:rsid w:val="0034146A"/>
    <w:rsid w:val="00341991"/>
    <w:rsid w:val="00341BC8"/>
    <w:rsid w:val="00341E24"/>
    <w:rsid w:val="00342113"/>
    <w:rsid w:val="00342338"/>
    <w:rsid w:val="003423A1"/>
    <w:rsid w:val="003425E0"/>
    <w:rsid w:val="00342627"/>
    <w:rsid w:val="00342656"/>
    <w:rsid w:val="0034268B"/>
    <w:rsid w:val="003426FA"/>
    <w:rsid w:val="0034271A"/>
    <w:rsid w:val="00342789"/>
    <w:rsid w:val="003427A9"/>
    <w:rsid w:val="003427EC"/>
    <w:rsid w:val="00342829"/>
    <w:rsid w:val="003429C9"/>
    <w:rsid w:val="00342B12"/>
    <w:rsid w:val="00342BCD"/>
    <w:rsid w:val="00343261"/>
    <w:rsid w:val="003434F9"/>
    <w:rsid w:val="00343567"/>
    <w:rsid w:val="003435BF"/>
    <w:rsid w:val="003438BA"/>
    <w:rsid w:val="00343972"/>
    <w:rsid w:val="00343A52"/>
    <w:rsid w:val="00343AB9"/>
    <w:rsid w:val="00343C67"/>
    <w:rsid w:val="00343D4F"/>
    <w:rsid w:val="00343D79"/>
    <w:rsid w:val="00344069"/>
    <w:rsid w:val="0034416A"/>
    <w:rsid w:val="0034446A"/>
    <w:rsid w:val="003445AC"/>
    <w:rsid w:val="003445E9"/>
    <w:rsid w:val="00344689"/>
    <w:rsid w:val="003448E4"/>
    <w:rsid w:val="00344A9F"/>
    <w:rsid w:val="00344AC4"/>
    <w:rsid w:val="00344C2D"/>
    <w:rsid w:val="00344C5B"/>
    <w:rsid w:val="00344D4B"/>
    <w:rsid w:val="00344E54"/>
    <w:rsid w:val="00345237"/>
    <w:rsid w:val="00345472"/>
    <w:rsid w:val="00345717"/>
    <w:rsid w:val="003457D5"/>
    <w:rsid w:val="00345939"/>
    <w:rsid w:val="003459AD"/>
    <w:rsid w:val="00345A12"/>
    <w:rsid w:val="00345A88"/>
    <w:rsid w:val="00345C6B"/>
    <w:rsid w:val="00346081"/>
    <w:rsid w:val="003460A5"/>
    <w:rsid w:val="003460AE"/>
    <w:rsid w:val="00346124"/>
    <w:rsid w:val="0034626B"/>
    <w:rsid w:val="003464CF"/>
    <w:rsid w:val="003464DD"/>
    <w:rsid w:val="00346505"/>
    <w:rsid w:val="0034652E"/>
    <w:rsid w:val="00346742"/>
    <w:rsid w:val="00346757"/>
    <w:rsid w:val="003467EE"/>
    <w:rsid w:val="00346863"/>
    <w:rsid w:val="00346D15"/>
    <w:rsid w:val="00346E49"/>
    <w:rsid w:val="00346EA2"/>
    <w:rsid w:val="00347075"/>
    <w:rsid w:val="0034733B"/>
    <w:rsid w:val="00347558"/>
    <w:rsid w:val="003475DC"/>
    <w:rsid w:val="003477F6"/>
    <w:rsid w:val="003478C8"/>
    <w:rsid w:val="00347910"/>
    <w:rsid w:val="00347917"/>
    <w:rsid w:val="00347955"/>
    <w:rsid w:val="00347CDB"/>
    <w:rsid w:val="00347CE9"/>
    <w:rsid w:val="00347E91"/>
    <w:rsid w:val="00350058"/>
    <w:rsid w:val="0035014C"/>
    <w:rsid w:val="00350310"/>
    <w:rsid w:val="0035039E"/>
    <w:rsid w:val="0035049C"/>
    <w:rsid w:val="003504C9"/>
    <w:rsid w:val="003507D6"/>
    <w:rsid w:val="00350A07"/>
    <w:rsid w:val="00350A3A"/>
    <w:rsid w:val="00350BEC"/>
    <w:rsid w:val="00350C5F"/>
    <w:rsid w:val="00350D5E"/>
    <w:rsid w:val="00350E27"/>
    <w:rsid w:val="00350F17"/>
    <w:rsid w:val="00350F80"/>
    <w:rsid w:val="00350F83"/>
    <w:rsid w:val="003510AC"/>
    <w:rsid w:val="003510E7"/>
    <w:rsid w:val="003511B6"/>
    <w:rsid w:val="00351299"/>
    <w:rsid w:val="003512BC"/>
    <w:rsid w:val="0035140B"/>
    <w:rsid w:val="0035160B"/>
    <w:rsid w:val="00351653"/>
    <w:rsid w:val="00351770"/>
    <w:rsid w:val="003517C3"/>
    <w:rsid w:val="003518AE"/>
    <w:rsid w:val="003519D7"/>
    <w:rsid w:val="00351A6D"/>
    <w:rsid w:val="00351B2B"/>
    <w:rsid w:val="00351CF4"/>
    <w:rsid w:val="00351FF3"/>
    <w:rsid w:val="00352105"/>
    <w:rsid w:val="0035212C"/>
    <w:rsid w:val="00352506"/>
    <w:rsid w:val="003526B4"/>
    <w:rsid w:val="003527BA"/>
    <w:rsid w:val="003527BF"/>
    <w:rsid w:val="00352848"/>
    <w:rsid w:val="00352888"/>
    <w:rsid w:val="003528A3"/>
    <w:rsid w:val="003528AE"/>
    <w:rsid w:val="003528E8"/>
    <w:rsid w:val="003529EE"/>
    <w:rsid w:val="00352B1E"/>
    <w:rsid w:val="00352BC3"/>
    <w:rsid w:val="00352CC4"/>
    <w:rsid w:val="00352D17"/>
    <w:rsid w:val="00353295"/>
    <w:rsid w:val="0035330B"/>
    <w:rsid w:val="003535A0"/>
    <w:rsid w:val="00353780"/>
    <w:rsid w:val="00353782"/>
    <w:rsid w:val="0035384C"/>
    <w:rsid w:val="003538FD"/>
    <w:rsid w:val="0035391B"/>
    <w:rsid w:val="003539F3"/>
    <w:rsid w:val="00353E35"/>
    <w:rsid w:val="00354097"/>
    <w:rsid w:val="0035419F"/>
    <w:rsid w:val="003541C0"/>
    <w:rsid w:val="003542FA"/>
    <w:rsid w:val="0035433F"/>
    <w:rsid w:val="00354407"/>
    <w:rsid w:val="003544F1"/>
    <w:rsid w:val="00354579"/>
    <w:rsid w:val="00354671"/>
    <w:rsid w:val="00354B61"/>
    <w:rsid w:val="00354B70"/>
    <w:rsid w:val="00354C42"/>
    <w:rsid w:val="00354D3E"/>
    <w:rsid w:val="00354DCB"/>
    <w:rsid w:val="00354EB3"/>
    <w:rsid w:val="00354FAD"/>
    <w:rsid w:val="00355052"/>
    <w:rsid w:val="003551D0"/>
    <w:rsid w:val="00355464"/>
    <w:rsid w:val="00355624"/>
    <w:rsid w:val="003556BD"/>
    <w:rsid w:val="00355771"/>
    <w:rsid w:val="0035593B"/>
    <w:rsid w:val="00355A85"/>
    <w:rsid w:val="00355CA6"/>
    <w:rsid w:val="00355CFC"/>
    <w:rsid w:val="00355DF8"/>
    <w:rsid w:val="00355E10"/>
    <w:rsid w:val="00355E8D"/>
    <w:rsid w:val="00355F56"/>
    <w:rsid w:val="00356252"/>
    <w:rsid w:val="003563EB"/>
    <w:rsid w:val="00356821"/>
    <w:rsid w:val="0035686B"/>
    <w:rsid w:val="0035698C"/>
    <w:rsid w:val="00356A25"/>
    <w:rsid w:val="00356B8E"/>
    <w:rsid w:val="00356CAD"/>
    <w:rsid w:val="003570FB"/>
    <w:rsid w:val="0035710B"/>
    <w:rsid w:val="00357159"/>
    <w:rsid w:val="003572D0"/>
    <w:rsid w:val="003575F1"/>
    <w:rsid w:val="003577A2"/>
    <w:rsid w:val="00357807"/>
    <w:rsid w:val="00357839"/>
    <w:rsid w:val="00357913"/>
    <w:rsid w:val="00357A19"/>
    <w:rsid w:val="00357B31"/>
    <w:rsid w:val="00357BFA"/>
    <w:rsid w:val="00357DB7"/>
    <w:rsid w:val="003603BD"/>
    <w:rsid w:val="0036075B"/>
    <w:rsid w:val="003608BA"/>
    <w:rsid w:val="00360935"/>
    <w:rsid w:val="00360BB2"/>
    <w:rsid w:val="00360CBF"/>
    <w:rsid w:val="00360EAC"/>
    <w:rsid w:val="00361574"/>
    <w:rsid w:val="003615E6"/>
    <w:rsid w:val="003616F8"/>
    <w:rsid w:val="003616FF"/>
    <w:rsid w:val="003618D9"/>
    <w:rsid w:val="00361A20"/>
    <w:rsid w:val="00361D1C"/>
    <w:rsid w:val="00361DCD"/>
    <w:rsid w:val="00361E60"/>
    <w:rsid w:val="00361E84"/>
    <w:rsid w:val="00361FC8"/>
    <w:rsid w:val="0036204E"/>
    <w:rsid w:val="003625B1"/>
    <w:rsid w:val="00362614"/>
    <w:rsid w:val="00362683"/>
    <w:rsid w:val="0036279F"/>
    <w:rsid w:val="00362B3D"/>
    <w:rsid w:val="00362B48"/>
    <w:rsid w:val="00362DA1"/>
    <w:rsid w:val="00362DD8"/>
    <w:rsid w:val="00362F76"/>
    <w:rsid w:val="003630EA"/>
    <w:rsid w:val="0036313E"/>
    <w:rsid w:val="003631DF"/>
    <w:rsid w:val="00363518"/>
    <w:rsid w:val="00363537"/>
    <w:rsid w:val="00363921"/>
    <w:rsid w:val="00363A08"/>
    <w:rsid w:val="00363EAE"/>
    <w:rsid w:val="00363EF2"/>
    <w:rsid w:val="0036410B"/>
    <w:rsid w:val="00364215"/>
    <w:rsid w:val="00364621"/>
    <w:rsid w:val="00364DA0"/>
    <w:rsid w:val="00364E51"/>
    <w:rsid w:val="0036502B"/>
    <w:rsid w:val="00365075"/>
    <w:rsid w:val="00365184"/>
    <w:rsid w:val="00365231"/>
    <w:rsid w:val="0036531D"/>
    <w:rsid w:val="003653C0"/>
    <w:rsid w:val="003653C8"/>
    <w:rsid w:val="003655FB"/>
    <w:rsid w:val="00365A8B"/>
    <w:rsid w:val="00365EC5"/>
    <w:rsid w:val="00365FA7"/>
    <w:rsid w:val="00365FED"/>
    <w:rsid w:val="003660EC"/>
    <w:rsid w:val="0036619B"/>
    <w:rsid w:val="003661D8"/>
    <w:rsid w:val="003663D0"/>
    <w:rsid w:val="0036659D"/>
    <w:rsid w:val="003665FD"/>
    <w:rsid w:val="003666C2"/>
    <w:rsid w:val="00366935"/>
    <w:rsid w:val="00366A2C"/>
    <w:rsid w:val="00366AB0"/>
    <w:rsid w:val="00366C19"/>
    <w:rsid w:val="00366D41"/>
    <w:rsid w:val="00366D7E"/>
    <w:rsid w:val="00366DA4"/>
    <w:rsid w:val="00366ECA"/>
    <w:rsid w:val="00366EDE"/>
    <w:rsid w:val="003671C5"/>
    <w:rsid w:val="003671DA"/>
    <w:rsid w:val="003676E0"/>
    <w:rsid w:val="003678AE"/>
    <w:rsid w:val="00367979"/>
    <w:rsid w:val="003679F9"/>
    <w:rsid w:val="00367AA5"/>
    <w:rsid w:val="00367B35"/>
    <w:rsid w:val="00367B40"/>
    <w:rsid w:val="00367EDF"/>
    <w:rsid w:val="00370071"/>
    <w:rsid w:val="00370561"/>
    <w:rsid w:val="00370857"/>
    <w:rsid w:val="00370A82"/>
    <w:rsid w:val="00370A8E"/>
    <w:rsid w:val="00370BF2"/>
    <w:rsid w:val="00370D08"/>
    <w:rsid w:val="00370D37"/>
    <w:rsid w:val="00370E9A"/>
    <w:rsid w:val="00370F3D"/>
    <w:rsid w:val="003710DE"/>
    <w:rsid w:val="003710F3"/>
    <w:rsid w:val="003711F6"/>
    <w:rsid w:val="00371357"/>
    <w:rsid w:val="00371577"/>
    <w:rsid w:val="003715D6"/>
    <w:rsid w:val="00371612"/>
    <w:rsid w:val="00371800"/>
    <w:rsid w:val="0037191D"/>
    <w:rsid w:val="00371B5C"/>
    <w:rsid w:val="00371CE2"/>
    <w:rsid w:val="00371D98"/>
    <w:rsid w:val="00371E5E"/>
    <w:rsid w:val="00372002"/>
    <w:rsid w:val="003722BE"/>
    <w:rsid w:val="003723D0"/>
    <w:rsid w:val="0037258B"/>
    <w:rsid w:val="00372684"/>
    <w:rsid w:val="003726E6"/>
    <w:rsid w:val="003729F6"/>
    <w:rsid w:val="00372B46"/>
    <w:rsid w:val="00372BF3"/>
    <w:rsid w:val="00372CD3"/>
    <w:rsid w:val="0037313F"/>
    <w:rsid w:val="0037338F"/>
    <w:rsid w:val="0037340C"/>
    <w:rsid w:val="00373652"/>
    <w:rsid w:val="003736ED"/>
    <w:rsid w:val="00373DC2"/>
    <w:rsid w:val="00373E1C"/>
    <w:rsid w:val="0037411C"/>
    <w:rsid w:val="00374327"/>
    <w:rsid w:val="003746AC"/>
    <w:rsid w:val="0037476F"/>
    <w:rsid w:val="003747A0"/>
    <w:rsid w:val="00374AB4"/>
    <w:rsid w:val="00374B57"/>
    <w:rsid w:val="00374C23"/>
    <w:rsid w:val="00374CAD"/>
    <w:rsid w:val="00374D16"/>
    <w:rsid w:val="00374F56"/>
    <w:rsid w:val="00374FA1"/>
    <w:rsid w:val="00374FA7"/>
    <w:rsid w:val="00375249"/>
    <w:rsid w:val="003752F5"/>
    <w:rsid w:val="00375414"/>
    <w:rsid w:val="003754ED"/>
    <w:rsid w:val="0037564C"/>
    <w:rsid w:val="003757EC"/>
    <w:rsid w:val="0037585C"/>
    <w:rsid w:val="00375993"/>
    <w:rsid w:val="00375A52"/>
    <w:rsid w:val="00375C76"/>
    <w:rsid w:val="00375E27"/>
    <w:rsid w:val="00375EC0"/>
    <w:rsid w:val="00375FA8"/>
    <w:rsid w:val="0037607D"/>
    <w:rsid w:val="00376257"/>
    <w:rsid w:val="003762DC"/>
    <w:rsid w:val="00376417"/>
    <w:rsid w:val="003764D5"/>
    <w:rsid w:val="00376502"/>
    <w:rsid w:val="0037651C"/>
    <w:rsid w:val="003765E7"/>
    <w:rsid w:val="00376605"/>
    <w:rsid w:val="003767F1"/>
    <w:rsid w:val="003768F8"/>
    <w:rsid w:val="00376A9B"/>
    <w:rsid w:val="00376B8A"/>
    <w:rsid w:val="00376DA0"/>
    <w:rsid w:val="00376DB5"/>
    <w:rsid w:val="00376F23"/>
    <w:rsid w:val="00376F78"/>
    <w:rsid w:val="00377153"/>
    <w:rsid w:val="003772DD"/>
    <w:rsid w:val="00377556"/>
    <w:rsid w:val="003777FD"/>
    <w:rsid w:val="0037791C"/>
    <w:rsid w:val="00377A11"/>
    <w:rsid w:val="00377B15"/>
    <w:rsid w:val="00377DDA"/>
    <w:rsid w:val="00377F43"/>
    <w:rsid w:val="00377F75"/>
    <w:rsid w:val="00377FBC"/>
    <w:rsid w:val="003800B5"/>
    <w:rsid w:val="003801D9"/>
    <w:rsid w:val="00380242"/>
    <w:rsid w:val="00380339"/>
    <w:rsid w:val="003804E8"/>
    <w:rsid w:val="0038059A"/>
    <w:rsid w:val="00380B50"/>
    <w:rsid w:val="00380CDC"/>
    <w:rsid w:val="00380CED"/>
    <w:rsid w:val="00380E77"/>
    <w:rsid w:val="00380F06"/>
    <w:rsid w:val="00380FB5"/>
    <w:rsid w:val="0038105E"/>
    <w:rsid w:val="0038120B"/>
    <w:rsid w:val="0038141B"/>
    <w:rsid w:val="0038146F"/>
    <w:rsid w:val="003816A6"/>
    <w:rsid w:val="00381701"/>
    <w:rsid w:val="00381AF9"/>
    <w:rsid w:val="00381C7F"/>
    <w:rsid w:val="00381DA4"/>
    <w:rsid w:val="00381FB1"/>
    <w:rsid w:val="00381FE9"/>
    <w:rsid w:val="0038201E"/>
    <w:rsid w:val="003826B4"/>
    <w:rsid w:val="003826E3"/>
    <w:rsid w:val="00382716"/>
    <w:rsid w:val="00382AAA"/>
    <w:rsid w:val="00382AD8"/>
    <w:rsid w:val="00382C4D"/>
    <w:rsid w:val="00382D5C"/>
    <w:rsid w:val="00382DD9"/>
    <w:rsid w:val="00383125"/>
    <w:rsid w:val="0038362F"/>
    <w:rsid w:val="00383633"/>
    <w:rsid w:val="00383940"/>
    <w:rsid w:val="00383D5A"/>
    <w:rsid w:val="00383F50"/>
    <w:rsid w:val="00383FDF"/>
    <w:rsid w:val="00384002"/>
    <w:rsid w:val="0038405A"/>
    <w:rsid w:val="0038407E"/>
    <w:rsid w:val="0038409D"/>
    <w:rsid w:val="003840A9"/>
    <w:rsid w:val="0038430D"/>
    <w:rsid w:val="00384718"/>
    <w:rsid w:val="00384879"/>
    <w:rsid w:val="00384A4B"/>
    <w:rsid w:val="00384A92"/>
    <w:rsid w:val="00384C10"/>
    <w:rsid w:val="00384E71"/>
    <w:rsid w:val="00384F14"/>
    <w:rsid w:val="00384F64"/>
    <w:rsid w:val="0038501F"/>
    <w:rsid w:val="00385432"/>
    <w:rsid w:val="00385641"/>
    <w:rsid w:val="003856C7"/>
    <w:rsid w:val="00385959"/>
    <w:rsid w:val="00385B86"/>
    <w:rsid w:val="00385E0E"/>
    <w:rsid w:val="00386187"/>
    <w:rsid w:val="0038671C"/>
    <w:rsid w:val="0038689E"/>
    <w:rsid w:val="003868B2"/>
    <w:rsid w:val="00386968"/>
    <w:rsid w:val="00386B84"/>
    <w:rsid w:val="00386C8A"/>
    <w:rsid w:val="00386C94"/>
    <w:rsid w:val="00386CCC"/>
    <w:rsid w:val="00386DF4"/>
    <w:rsid w:val="00386DF6"/>
    <w:rsid w:val="00386E2F"/>
    <w:rsid w:val="00386FB1"/>
    <w:rsid w:val="00386FD7"/>
    <w:rsid w:val="003870CB"/>
    <w:rsid w:val="0038721E"/>
    <w:rsid w:val="00387855"/>
    <w:rsid w:val="003878BF"/>
    <w:rsid w:val="00387985"/>
    <w:rsid w:val="00387A33"/>
    <w:rsid w:val="00387BD2"/>
    <w:rsid w:val="00387D87"/>
    <w:rsid w:val="00390442"/>
    <w:rsid w:val="00390474"/>
    <w:rsid w:val="003904C2"/>
    <w:rsid w:val="0039068B"/>
    <w:rsid w:val="003908B2"/>
    <w:rsid w:val="00390A29"/>
    <w:rsid w:val="00390B1E"/>
    <w:rsid w:val="00390B36"/>
    <w:rsid w:val="00390EB8"/>
    <w:rsid w:val="00390FDA"/>
    <w:rsid w:val="00391301"/>
    <w:rsid w:val="00391308"/>
    <w:rsid w:val="003913B1"/>
    <w:rsid w:val="00391515"/>
    <w:rsid w:val="0039161E"/>
    <w:rsid w:val="00391898"/>
    <w:rsid w:val="00391B17"/>
    <w:rsid w:val="00391D98"/>
    <w:rsid w:val="00391E05"/>
    <w:rsid w:val="00391EE1"/>
    <w:rsid w:val="00391F39"/>
    <w:rsid w:val="0039228B"/>
    <w:rsid w:val="00392631"/>
    <w:rsid w:val="003927F5"/>
    <w:rsid w:val="00392928"/>
    <w:rsid w:val="00392A52"/>
    <w:rsid w:val="00392B37"/>
    <w:rsid w:val="00392D12"/>
    <w:rsid w:val="00392E9D"/>
    <w:rsid w:val="00392F5F"/>
    <w:rsid w:val="003932B1"/>
    <w:rsid w:val="0039335D"/>
    <w:rsid w:val="0039343F"/>
    <w:rsid w:val="00393609"/>
    <w:rsid w:val="0039370D"/>
    <w:rsid w:val="003938AD"/>
    <w:rsid w:val="00393E4F"/>
    <w:rsid w:val="00394109"/>
    <w:rsid w:val="00394116"/>
    <w:rsid w:val="0039461F"/>
    <w:rsid w:val="00394811"/>
    <w:rsid w:val="003948A0"/>
    <w:rsid w:val="00394B4B"/>
    <w:rsid w:val="00394BC3"/>
    <w:rsid w:val="00394E83"/>
    <w:rsid w:val="00394EE6"/>
    <w:rsid w:val="0039510E"/>
    <w:rsid w:val="003951AF"/>
    <w:rsid w:val="0039588A"/>
    <w:rsid w:val="00395928"/>
    <w:rsid w:val="003959AC"/>
    <w:rsid w:val="00395AEF"/>
    <w:rsid w:val="00395B94"/>
    <w:rsid w:val="00395BE8"/>
    <w:rsid w:val="00395CDA"/>
    <w:rsid w:val="00395DD3"/>
    <w:rsid w:val="00396033"/>
    <w:rsid w:val="00396689"/>
    <w:rsid w:val="003968F9"/>
    <w:rsid w:val="003969A3"/>
    <w:rsid w:val="00396C69"/>
    <w:rsid w:val="00396C97"/>
    <w:rsid w:val="00396EC5"/>
    <w:rsid w:val="00397181"/>
    <w:rsid w:val="00397496"/>
    <w:rsid w:val="003976D1"/>
    <w:rsid w:val="0039795F"/>
    <w:rsid w:val="00397A31"/>
    <w:rsid w:val="00397B42"/>
    <w:rsid w:val="00397F32"/>
    <w:rsid w:val="003A02F5"/>
    <w:rsid w:val="003A0430"/>
    <w:rsid w:val="003A0450"/>
    <w:rsid w:val="003A04E6"/>
    <w:rsid w:val="003A0662"/>
    <w:rsid w:val="003A084F"/>
    <w:rsid w:val="003A1462"/>
    <w:rsid w:val="003A16B3"/>
    <w:rsid w:val="003A18A4"/>
    <w:rsid w:val="003A1C59"/>
    <w:rsid w:val="003A219B"/>
    <w:rsid w:val="003A2366"/>
    <w:rsid w:val="003A2388"/>
    <w:rsid w:val="003A245A"/>
    <w:rsid w:val="003A24A8"/>
    <w:rsid w:val="003A24B6"/>
    <w:rsid w:val="003A252C"/>
    <w:rsid w:val="003A286A"/>
    <w:rsid w:val="003A28CB"/>
    <w:rsid w:val="003A297C"/>
    <w:rsid w:val="003A2B2F"/>
    <w:rsid w:val="003A2BAA"/>
    <w:rsid w:val="003A2C9A"/>
    <w:rsid w:val="003A2E9C"/>
    <w:rsid w:val="003A2F4C"/>
    <w:rsid w:val="003A2F7F"/>
    <w:rsid w:val="003A3068"/>
    <w:rsid w:val="003A30D2"/>
    <w:rsid w:val="003A33D9"/>
    <w:rsid w:val="003A3682"/>
    <w:rsid w:val="003A3802"/>
    <w:rsid w:val="003A3C37"/>
    <w:rsid w:val="003A3EE6"/>
    <w:rsid w:val="003A43B1"/>
    <w:rsid w:val="003A4581"/>
    <w:rsid w:val="003A49FC"/>
    <w:rsid w:val="003A4ECC"/>
    <w:rsid w:val="003A4F74"/>
    <w:rsid w:val="003A5027"/>
    <w:rsid w:val="003A517B"/>
    <w:rsid w:val="003A51B8"/>
    <w:rsid w:val="003A52DF"/>
    <w:rsid w:val="003A5542"/>
    <w:rsid w:val="003A558D"/>
    <w:rsid w:val="003A5B39"/>
    <w:rsid w:val="003A5CD5"/>
    <w:rsid w:val="003A5EE0"/>
    <w:rsid w:val="003A610C"/>
    <w:rsid w:val="003A61F2"/>
    <w:rsid w:val="003A62D9"/>
    <w:rsid w:val="003A645D"/>
    <w:rsid w:val="003A6472"/>
    <w:rsid w:val="003A64FA"/>
    <w:rsid w:val="003A6591"/>
    <w:rsid w:val="003A6626"/>
    <w:rsid w:val="003A66C1"/>
    <w:rsid w:val="003A6750"/>
    <w:rsid w:val="003A6D0F"/>
    <w:rsid w:val="003A6DFC"/>
    <w:rsid w:val="003A7044"/>
    <w:rsid w:val="003A7265"/>
    <w:rsid w:val="003A72BF"/>
    <w:rsid w:val="003A7544"/>
    <w:rsid w:val="003A75C6"/>
    <w:rsid w:val="003A7770"/>
    <w:rsid w:val="003A7841"/>
    <w:rsid w:val="003A7994"/>
    <w:rsid w:val="003A7BFF"/>
    <w:rsid w:val="003A7D9F"/>
    <w:rsid w:val="003A7E0D"/>
    <w:rsid w:val="003A7E5E"/>
    <w:rsid w:val="003A7F05"/>
    <w:rsid w:val="003B0013"/>
    <w:rsid w:val="003B0118"/>
    <w:rsid w:val="003B017D"/>
    <w:rsid w:val="003B031A"/>
    <w:rsid w:val="003B046C"/>
    <w:rsid w:val="003B0488"/>
    <w:rsid w:val="003B04E3"/>
    <w:rsid w:val="003B0527"/>
    <w:rsid w:val="003B0568"/>
    <w:rsid w:val="003B0753"/>
    <w:rsid w:val="003B09D8"/>
    <w:rsid w:val="003B0B01"/>
    <w:rsid w:val="003B0B7D"/>
    <w:rsid w:val="003B0B96"/>
    <w:rsid w:val="003B0BC6"/>
    <w:rsid w:val="003B0CFB"/>
    <w:rsid w:val="003B0D44"/>
    <w:rsid w:val="003B0DA0"/>
    <w:rsid w:val="003B0DC3"/>
    <w:rsid w:val="003B0F34"/>
    <w:rsid w:val="003B0F52"/>
    <w:rsid w:val="003B11D0"/>
    <w:rsid w:val="003B142A"/>
    <w:rsid w:val="003B16FC"/>
    <w:rsid w:val="003B192A"/>
    <w:rsid w:val="003B19F9"/>
    <w:rsid w:val="003B1A8B"/>
    <w:rsid w:val="003B1C99"/>
    <w:rsid w:val="003B1CFF"/>
    <w:rsid w:val="003B1E53"/>
    <w:rsid w:val="003B1F17"/>
    <w:rsid w:val="003B1F29"/>
    <w:rsid w:val="003B2093"/>
    <w:rsid w:val="003B21EA"/>
    <w:rsid w:val="003B22F2"/>
    <w:rsid w:val="003B23A9"/>
    <w:rsid w:val="003B2790"/>
    <w:rsid w:val="003B27BB"/>
    <w:rsid w:val="003B28DB"/>
    <w:rsid w:val="003B3196"/>
    <w:rsid w:val="003B332E"/>
    <w:rsid w:val="003B33F8"/>
    <w:rsid w:val="003B3808"/>
    <w:rsid w:val="003B3A45"/>
    <w:rsid w:val="003B3AA3"/>
    <w:rsid w:val="003B3F91"/>
    <w:rsid w:val="003B427D"/>
    <w:rsid w:val="003B4424"/>
    <w:rsid w:val="003B4475"/>
    <w:rsid w:val="003B4663"/>
    <w:rsid w:val="003B494E"/>
    <w:rsid w:val="003B4AE7"/>
    <w:rsid w:val="003B4BAD"/>
    <w:rsid w:val="003B4D74"/>
    <w:rsid w:val="003B4FB7"/>
    <w:rsid w:val="003B50BA"/>
    <w:rsid w:val="003B51E6"/>
    <w:rsid w:val="003B54C7"/>
    <w:rsid w:val="003B55D7"/>
    <w:rsid w:val="003B55DA"/>
    <w:rsid w:val="003B564F"/>
    <w:rsid w:val="003B569B"/>
    <w:rsid w:val="003B5884"/>
    <w:rsid w:val="003B59CF"/>
    <w:rsid w:val="003B5A88"/>
    <w:rsid w:val="003B5B10"/>
    <w:rsid w:val="003B5CA9"/>
    <w:rsid w:val="003B5E10"/>
    <w:rsid w:val="003B5F22"/>
    <w:rsid w:val="003B600C"/>
    <w:rsid w:val="003B6134"/>
    <w:rsid w:val="003B6402"/>
    <w:rsid w:val="003B6446"/>
    <w:rsid w:val="003B644E"/>
    <w:rsid w:val="003B6719"/>
    <w:rsid w:val="003B6752"/>
    <w:rsid w:val="003B67F7"/>
    <w:rsid w:val="003B6966"/>
    <w:rsid w:val="003B6B7D"/>
    <w:rsid w:val="003B6C14"/>
    <w:rsid w:val="003B6C53"/>
    <w:rsid w:val="003B6CAF"/>
    <w:rsid w:val="003B6D8E"/>
    <w:rsid w:val="003B7238"/>
    <w:rsid w:val="003B7327"/>
    <w:rsid w:val="003B7432"/>
    <w:rsid w:val="003B7469"/>
    <w:rsid w:val="003B7539"/>
    <w:rsid w:val="003B765D"/>
    <w:rsid w:val="003B7775"/>
    <w:rsid w:val="003B778F"/>
    <w:rsid w:val="003B78DA"/>
    <w:rsid w:val="003B7ADA"/>
    <w:rsid w:val="003B7BA9"/>
    <w:rsid w:val="003B7CC9"/>
    <w:rsid w:val="003B7DAD"/>
    <w:rsid w:val="003B7EA5"/>
    <w:rsid w:val="003B7FEA"/>
    <w:rsid w:val="003C0034"/>
    <w:rsid w:val="003C0128"/>
    <w:rsid w:val="003C02D7"/>
    <w:rsid w:val="003C0492"/>
    <w:rsid w:val="003C0655"/>
    <w:rsid w:val="003C0794"/>
    <w:rsid w:val="003C0E3C"/>
    <w:rsid w:val="003C1155"/>
    <w:rsid w:val="003C1335"/>
    <w:rsid w:val="003C13FB"/>
    <w:rsid w:val="003C14EF"/>
    <w:rsid w:val="003C15D1"/>
    <w:rsid w:val="003C15D8"/>
    <w:rsid w:val="003C16C0"/>
    <w:rsid w:val="003C17AA"/>
    <w:rsid w:val="003C18C6"/>
    <w:rsid w:val="003C1909"/>
    <w:rsid w:val="003C19D1"/>
    <w:rsid w:val="003C1AC8"/>
    <w:rsid w:val="003C1AFF"/>
    <w:rsid w:val="003C1BA0"/>
    <w:rsid w:val="003C1F57"/>
    <w:rsid w:val="003C242A"/>
    <w:rsid w:val="003C242C"/>
    <w:rsid w:val="003C245F"/>
    <w:rsid w:val="003C26BD"/>
    <w:rsid w:val="003C26F0"/>
    <w:rsid w:val="003C2BE1"/>
    <w:rsid w:val="003C2BE8"/>
    <w:rsid w:val="003C2C3D"/>
    <w:rsid w:val="003C2DBD"/>
    <w:rsid w:val="003C2F81"/>
    <w:rsid w:val="003C301E"/>
    <w:rsid w:val="003C307C"/>
    <w:rsid w:val="003C3378"/>
    <w:rsid w:val="003C3390"/>
    <w:rsid w:val="003C33DE"/>
    <w:rsid w:val="003C3981"/>
    <w:rsid w:val="003C3B50"/>
    <w:rsid w:val="003C3C0C"/>
    <w:rsid w:val="003C3CCA"/>
    <w:rsid w:val="003C401E"/>
    <w:rsid w:val="003C4267"/>
    <w:rsid w:val="003C45CB"/>
    <w:rsid w:val="003C482D"/>
    <w:rsid w:val="003C49D6"/>
    <w:rsid w:val="003C4A95"/>
    <w:rsid w:val="003C4B04"/>
    <w:rsid w:val="003C4B79"/>
    <w:rsid w:val="003C4E59"/>
    <w:rsid w:val="003C4F7D"/>
    <w:rsid w:val="003C5132"/>
    <w:rsid w:val="003C56E0"/>
    <w:rsid w:val="003C5797"/>
    <w:rsid w:val="003C5842"/>
    <w:rsid w:val="003C6154"/>
    <w:rsid w:val="003C6178"/>
    <w:rsid w:val="003C630D"/>
    <w:rsid w:val="003C6509"/>
    <w:rsid w:val="003C65AF"/>
    <w:rsid w:val="003C69E5"/>
    <w:rsid w:val="003C6BD6"/>
    <w:rsid w:val="003C6CE8"/>
    <w:rsid w:val="003C6D25"/>
    <w:rsid w:val="003C6DFC"/>
    <w:rsid w:val="003C6F60"/>
    <w:rsid w:val="003C6FFC"/>
    <w:rsid w:val="003C7081"/>
    <w:rsid w:val="003C7270"/>
    <w:rsid w:val="003C7279"/>
    <w:rsid w:val="003C74DA"/>
    <w:rsid w:val="003C7567"/>
    <w:rsid w:val="003C76F6"/>
    <w:rsid w:val="003C7ACD"/>
    <w:rsid w:val="003D0072"/>
    <w:rsid w:val="003D00D2"/>
    <w:rsid w:val="003D01F8"/>
    <w:rsid w:val="003D03EB"/>
    <w:rsid w:val="003D0514"/>
    <w:rsid w:val="003D05E3"/>
    <w:rsid w:val="003D0689"/>
    <w:rsid w:val="003D0737"/>
    <w:rsid w:val="003D084D"/>
    <w:rsid w:val="003D09CE"/>
    <w:rsid w:val="003D0A1F"/>
    <w:rsid w:val="003D0A99"/>
    <w:rsid w:val="003D0FBE"/>
    <w:rsid w:val="003D0FFE"/>
    <w:rsid w:val="003D1170"/>
    <w:rsid w:val="003D120C"/>
    <w:rsid w:val="003D161E"/>
    <w:rsid w:val="003D1649"/>
    <w:rsid w:val="003D167C"/>
    <w:rsid w:val="003D17BA"/>
    <w:rsid w:val="003D18C7"/>
    <w:rsid w:val="003D1B39"/>
    <w:rsid w:val="003D1BAF"/>
    <w:rsid w:val="003D1C50"/>
    <w:rsid w:val="003D2093"/>
    <w:rsid w:val="003D212D"/>
    <w:rsid w:val="003D21AD"/>
    <w:rsid w:val="003D229A"/>
    <w:rsid w:val="003D2B48"/>
    <w:rsid w:val="003D2D19"/>
    <w:rsid w:val="003D2E55"/>
    <w:rsid w:val="003D2F28"/>
    <w:rsid w:val="003D2F59"/>
    <w:rsid w:val="003D3150"/>
    <w:rsid w:val="003D31F4"/>
    <w:rsid w:val="003D3350"/>
    <w:rsid w:val="003D34E9"/>
    <w:rsid w:val="003D3580"/>
    <w:rsid w:val="003D39FD"/>
    <w:rsid w:val="003D3A71"/>
    <w:rsid w:val="003D3EEA"/>
    <w:rsid w:val="003D41F9"/>
    <w:rsid w:val="003D43E8"/>
    <w:rsid w:val="003D4414"/>
    <w:rsid w:val="003D44A8"/>
    <w:rsid w:val="003D48EC"/>
    <w:rsid w:val="003D48F0"/>
    <w:rsid w:val="003D4A28"/>
    <w:rsid w:val="003D4D1E"/>
    <w:rsid w:val="003D4D86"/>
    <w:rsid w:val="003D4E1F"/>
    <w:rsid w:val="003D4F11"/>
    <w:rsid w:val="003D503A"/>
    <w:rsid w:val="003D503B"/>
    <w:rsid w:val="003D50E5"/>
    <w:rsid w:val="003D5168"/>
    <w:rsid w:val="003D5271"/>
    <w:rsid w:val="003D53C9"/>
    <w:rsid w:val="003D5972"/>
    <w:rsid w:val="003D5A59"/>
    <w:rsid w:val="003D5A65"/>
    <w:rsid w:val="003D5B1A"/>
    <w:rsid w:val="003D5D3F"/>
    <w:rsid w:val="003D5FAE"/>
    <w:rsid w:val="003D6059"/>
    <w:rsid w:val="003D6377"/>
    <w:rsid w:val="003D685D"/>
    <w:rsid w:val="003D690D"/>
    <w:rsid w:val="003D6A3F"/>
    <w:rsid w:val="003D6AE7"/>
    <w:rsid w:val="003D6EF5"/>
    <w:rsid w:val="003D6FD0"/>
    <w:rsid w:val="003D74A8"/>
    <w:rsid w:val="003D7704"/>
    <w:rsid w:val="003D7909"/>
    <w:rsid w:val="003D7BC9"/>
    <w:rsid w:val="003D7D18"/>
    <w:rsid w:val="003E0251"/>
    <w:rsid w:val="003E0335"/>
    <w:rsid w:val="003E07AF"/>
    <w:rsid w:val="003E08A1"/>
    <w:rsid w:val="003E09A1"/>
    <w:rsid w:val="003E0C54"/>
    <w:rsid w:val="003E0E39"/>
    <w:rsid w:val="003E1060"/>
    <w:rsid w:val="003E128F"/>
    <w:rsid w:val="003E14C2"/>
    <w:rsid w:val="003E1A0B"/>
    <w:rsid w:val="003E1A78"/>
    <w:rsid w:val="003E1C92"/>
    <w:rsid w:val="003E1EF8"/>
    <w:rsid w:val="003E2153"/>
    <w:rsid w:val="003E217F"/>
    <w:rsid w:val="003E26E9"/>
    <w:rsid w:val="003E28A3"/>
    <w:rsid w:val="003E2964"/>
    <w:rsid w:val="003E2ABA"/>
    <w:rsid w:val="003E2C27"/>
    <w:rsid w:val="003E2DE9"/>
    <w:rsid w:val="003E2E30"/>
    <w:rsid w:val="003E2E74"/>
    <w:rsid w:val="003E2E7F"/>
    <w:rsid w:val="003E2EDB"/>
    <w:rsid w:val="003E34CA"/>
    <w:rsid w:val="003E35B2"/>
    <w:rsid w:val="003E3772"/>
    <w:rsid w:val="003E3798"/>
    <w:rsid w:val="003E3A2A"/>
    <w:rsid w:val="003E3CAE"/>
    <w:rsid w:val="003E3CEF"/>
    <w:rsid w:val="003E3FA6"/>
    <w:rsid w:val="003E41D2"/>
    <w:rsid w:val="003E42FF"/>
    <w:rsid w:val="003E44EA"/>
    <w:rsid w:val="003E45B9"/>
    <w:rsid w:val="003E469F"/>
    <w:rsid w:val="003E46C5"/>
    <w:rsid w:val="003E4891"/>
    <w:rsid w:val="003E4BF0"/>
    <w:rsid w:val="003E5241"/>
    <w:rsid w:val="003E5268"/>
    <w:rsid w:val="003E535E"/>
    <w:rsid w:val="003E53E0"/>
    <w:rsid w:val="003E54DF"/>
    <w:rsid w:val="003E558A"/>
    <w:rsid w:val="003E55AC"/>
    <w:rsid w:val="003E575F"/>
    <w:rsid w:val="003E589F"/>
    <w:rsid w:val="003E58B5"/>
    <w:rsid w:val="003E5A64"/>
    <w:rsid w:val="003E5A99"/>
    <w:rsid w:val="003E5B9C"/>
    <w:rsid w:val="003E5C0D"/>
    <w:rsid w:val="003E5CA8"/>
    <w:rsid w:val="003E5E9E"/>
    <w:rsid w:val="003E6086"/>
    <w:rsid w:val="003E614E"/>
    <w:rsid w:val="003E6226"/>
    <w:rsid w:val="003E6249"/>
    <w:rsid w:val="003E627D"/>
    <w:rsid w:val="003E6417"/>
    <w:rsid w:val="003E6764"/>
    <w:rsid w:val="003E6955"/>
    <w:rsid w:val="003E697F"/>
    <w:rsid w:val="003E69C0"/>
    <w:rsid w:val="003E69C9"/>
    <w:rsid w:val="003E69F5"/>
    <w:rsid w:val="003E6B45"/>
    <w:rsid w:val="003E6C8C"/>
    <w:rsid w:val="003E6E25"/>
    <w:rsid w:val="003E71DA"/>
    <w:rsid w:val="003E7294"/>
    <w:rsid w:val="003E72AA"/>
    <w:rsid w:val="003E7386"/>
    <w:rsid w:val="003E7473"/>
    <w:rsid w:val="003E7505"/>
    <w:rsid w:val="003E75AE"/>
    <w:rsid w:val="003E7602"/>
    <w:rsid w:val="003E775D"/>
    <w:rsid w:val="003E77DE"/>
    <w:rsid w:val="003E782A"/>
    <w:rsid w:val="003E78A5"/>
    <w:rsid w:val="003E7AEA"/>
    <w:rsid w:val="003E7DC9"/>
    <w:rsid w:val="003F0016"/>
    <w:rsid w:val="003F0181"/>
    <w:rsid w:val="003F01C7"/>
    <w:rsid w:val="003F0386"/>
    <w:rsid w:val="003F04A9"/>
    <w:rsid w:val="003F052E"/>
    <w:rsid w:val="003F055C"/>
    <w:rsid w:val="003F06C8"/>
    <w:rsid w:val="003F0790"/>
    <w:rsid w:val="003F0A0E"/>
    <w:rsid w:val="003F0A8F"/>
    <w:rsid w:val="003F0ACA"/>
    <w:rsid w:val="003F0DBE"/>
    <w:rsid w:val="003F0ED6"/>
    <w:rsid w:val="003F0FD7"/>
    <w:rsid w:val="003F0FE1"/>
    <w:rsid w:val="003F1319"/>
    <w:rsid w:val="003F1322"/>
    <w:rsid w:val="003F133B"/>
    <w:rsid w:val="003F14CB"/>
    <w:rsid w:val="003F1713"/>
    <w:rsid w:val="003F1A2A"/>
    <w:rsid w:val="003F1F46"/>
    <w:rsid w:val="003F1F94"/>
    <w:rsid w:val="003F253B"/>
    <w:rsid w:val="003F2604"/>
    <w:rsid w:val="003F260B"/>
    <w:rsid w:val="003F2932"/>
    <w:rsid w:val="003F29EB"/>
    <w:rsid w:val="003F2A86"/>
    <w:rsid w:val="003F2C55"/>
    <w:rsid w:val="003F2C56"/>
    <w:rsid w:val="003F2CFE"/>
    <w:rsid w:val="003F2EC6"/>
    <w:rsid w:val="003F2FDB"/>
    <w:rsid w:val="003F3043"/>
    <w:rsid w:val="003F30AC"/>
    <w:rsid w:val="003F319D"/>
    <w:rsid w:val="003F3205"/>
    <w:rsid w:val="003F3321"/>
    <w:rsid w:val="003F3648"/>
    <w:rsid w:val="003F36EA"/>
    <w:rsid w:val="003F387B"/>
    <w:rsid w:val="003F3914"/>
    <w:rsid w:val="003F3A28"/>
    <w:rsid w:val="003F3A2E"/>
    <w:rsid w:val="003F3DD2"/>
    <w:rsid w:val="003F40CC"/>
    <w:rsid w:val="003F457C"/>
    <w:rsid w:val="003F48DA"/>
    <w:rsid w:val="003F49F7"/>
    <w:rsid w:val="003F4A77"/>
    <w:rsid w:val="003F4B2E"/>
    <w:rsid w:val="003F4C50"/>
    <w:rsid w:val="003F4D90"/>
    <w:rsid w:val="003F4E96"/>
    <w:rsid w:val="003F4EE6"/>
    <w:rsid w:val="003F4F48"/>
    <w:rsid w:val="003F550F"/>
    <w:rsid w:val="003F558C"/>
    <w:rsid w:val="003F5708"/>
    <w:rsid w:val="003F5960"/>
    <w:rsid w:val="003F6073"/>
    <w:rsid w:val="003F62EB"/>
    <w:rsid w:val="003F65E8"/>
    <w:rsid w:val="003F66C1"/>
    <w:rsid w:val="003F68FA"/>
    <w:rsid w:val="003F6955"/>
    <w:rsid w:val="003F69C9"/>
    <w:rsid w:val="003F6B4C"/>
    <w:rsid w:val="003F6B77"/>
    <w:rsid w:val="003F6D92"/>
    <w:rsid w:val="003F6F7A"/>
    <w:rsid w:val="003F6F81"/>
    <w:rsid w:val="003F72B1"/>
    <w:rsid w:val="003F734C"/>
    <w:rsid w:val="003F7639"/>
    <w:rsid w:val="003F79AB"/>
    <w:rsid w:val="003F7A19"/>
    <w:rsid w:val="003F7A77"/>
    <w:rsid w:val="003F7CFA"/>
    <w:rsid w:val="003F7D2D"/>
    <w:rsid w:val="003F7E6C"/>
    <w:rsid w:val="003F7F4B"/>
    <w:rsid w:val="0040009F"/>
    <w:rsid w:val="0040022F"/>
    <w:rsid w:val="004008E7"/>
    <w:rsid w:val="004009A0"/>
    <w:rsid w:val="00400AFE"/>
    <w:rsid w:val="00400B76"/>
    <w:rsid w:val="00401063"/>
    <w:rsid w:val="0040139E"/>
    <w:rsid w:val="004015C7"/>
    <w:rsid w:val="00401753"/>
    <w:rsid w:val="004018DA"/>
    <w:rsid w:val="00401B30"/>
    <w:rsid w:val="00402250"/>
    <w:rsid w:val="0040267A"/>
    <w:rsid w:val="0040275C"/>
    <w:rsid w:val="004027E7"/>
    <w:rsid w:val="00402817"/>
    <w:rsid w:val="00402D07"/>
    <w:rsid w:val="00403158"/>
    <w:rsid w:val="0040325D"/>
    <w:rsid w:val="00403465"/>
    <w:rsid w:val="00403559"/>
    <w:rsid w:val="00403839"/>
    <w:rsid w:val="00403889"/>
    <w:rsid w:val="00403947"/>
    <w:rsid w:val="0040397B"/>
    <w:rsid w:val="00403F83"/>
    <w:rsid w:val="00404004"/>
    <w:rsid w:val="00404065"/>
    <w:rsid w:val="004040B9"/>
    <w:rsid w:val="004040C9"/>
    <w:rsid w:val="00404128"/>
    <w:rsid w:val="00404167"/>
    <w:rsid w:val="004042FC"/>
    <w:rsid w:val="0040434E"/>
    <w:rsid w:val="004043EB"/>
    <w:rsid w:val="00404549"/>
    <w:rsid w:val="0040486E"/>
    <w:rsid w:val="00404C43"/>
    <w:rsid w:val="00404D72"/>
    <w:rsid w:val="004052A8"/>
    <w:rsid w:val="00405513"/>
    <w:rsid w:val="00405994"/>
    <w:rsid w:val="004059B8"/>
    <w:rsid w:val="004059D4"/>
    <w:rsid w:val="004061DA"/>
    <w:rsid w:val="004063A5"/>
    <w:rsid w:val="004066D4"/>
    <w:rsid w:val="0040671A"/>
    <w:rsid w:val="00406806"/>
    <w:rsid w:val="0040693A"/>
    <w:rsid w:val="00406C05"/>
    <w:rsid w:val="00406C12"/>
    <w:rsid w:val="00406CC6"/>
    <w:rsid w:val="0040739A"/>
    <w:rsid w:val="00407403"/>
    <w:rsid w:val="00407513"/>
    <w:rsid w:val="00407A09"/>
    <w:rsid w:val="00407C74"/>
    <w:rsid w:val="00407CD5"/>
    <w:rsid w:val="00407E56"/>
    <w:rsid w:val="00407FE0"/>
    <w:rsid w:val="004100B4"/>
    <w:rsid w:val="00410B2C"/>
    <w:rsid w:val="00410CEC"/>
    <w:rsid w:val="0041102D"/>
    <w:rsid w:val="004110B4"/>
    <w:rsid w:val="004110CD"/>
    <w:rsid w:val="00411506"/>
    <w:rsid w:val="00411661"/>
    <w:rsid w:val="00411932"/>
    <w:rsid w:val="004119C4"/>
    <w:rsid w:val="00411ABA"/>
    <w:rsid w:val="00411B1D"/>
    <w:rsid w:val="00411C41"/>
    <w:rsid w:val="00411EC0"/>
    <w:rsid w:val="00411F54"/>
    <w:rsid w:val="00412035"/>
    <w:rsid w:val="00412046"/>
    <w:rsid w:val="00412274"/>
    <w:rsid w:val="004124D5"/>
    <w:rsid w:val="004124E7"/>
    <w:rsid w:val="0041267E"/>
    <w:rsid w:val="00412B18"/>
    <w:rsid w:val="00412E6D"/>
    <w:rsid w:val="00412E92"/>
    <w:rsid w:val="00413098"/>
    <w:rsid w:val="004134CD"/>
    <w:rsid w:val="00413A15"/>
    <w:rsid w:val="00413C6B"/>
    <w:rsid w:val="00413CB5"/>
    <w:rsid w:val="004140BE"/>
    <w:rsid w:val="0041425C"/>
    <w:rsid w:val="004146BA"/>
    <w:rsid w:val="00414B30"/>
    <w:rsid w:val="00414F10"/>
    <w:rsid w:val="00414F42"/>
    <w:rsid w:val="00415122"/>
    <w:rsid w:val="0041513D"/>
    <w:rsid w:val="0041526F"/>
    <w:rsid w:val="004152FA"/>
    <w:rsid w:val="00415356"/>
    <w:rsid w:val="004159D7"/>
    <w:rsid w:val="00415CB6"/>
    <w:rsid w:val="00415D98"/>
    <w:rsid w:val="00415E85"/>
    <w:rsid w:val="0041626A"/>
    <w:rsid w:val="0041668B"/>
    <w:rsid w:val="00416890"/>
    <w:rsid w:val="00416D16"/>
    <w:rsid w:val="00416EF7"/>
    <w:rsid w:val="00417411"/>
    <w:rsid w:val="0041742F"/>
    <w:rsid w:val="00420484"/>
    <w:rsid w:val="0042079D"/>
    <w:rsid w:val="00420873"/>
    <w:rsid w:val="00420B47"/>
    <w:rsid w:val="00420D4D"/>
    <w:rsid w:val="00420F24"/>
    <w:rsid w:val="0042124F"/>
    <w:rsid w:val="00421387"/>
    <w:rsid w:val="0042167F"/>
    <w:rsid w:val="00421720"/>
    <w:rsid w:val="00421BFB"/>
    <w:rsid w:val="00421C12"/>
    <w:rsid w:val="00421C1F"/>
    <w:rsid w:val="00421C3F"/>
    <w:rsid w:val="00421DEC"/>
    <w:rsid w:val="00421E2B"/>
    <w:rsid w:val="00421F22"/>
    <w:rsid w:val="004226D9"/>
    <w:rsid w:val="004227A6"/>
    <w:rsid w:val="004228B0"/>
    <w:rsid w:val="00422C18"/>
    <w:rsid w:val="00422C79"/>
    <w:rsid w:val="00422CB0"/>
    <w:rsid w:val="0042314B"/>
    <w:rsid w:val="00423278"/>
    <w:rsid w:val="00423313"/>
    <w:rsid w:val="00423919"/>
    <w:rsid w:val="00423967"/>
    <w:rsid w:val="00423A8E"/>
    <w:rsid w:val="00423A99"/>
    <w:rsid w:val="00423B09"/>
    <w:rsid w:val="00423D93"/>
    <w:rsid w:val="004241E1"/>
    <w:rsid w:val="00424207"/>
    <w:rsid w:val="004245E5"/>
    <w:rsid w:val="004247D9"/>
    <w:rsid w:val="00424C79"/>
    <w:rsid w:val="00424CE5"/>
    <w:rsid w:val="00424CE9"/>
    <w:rsid w:val="00424EE6"/>
    <w:rsid w:val="00424F8D"/>
    <w:rsid w:val="0042516D"/>
    <w:rsid w:val="0042520A"/>
    <w:rsid w:val="00425549"/>
    <w:rsid w:val="00425645"/>
    <w:rsid w:val="004256C1"/>
    <w:rsid w:val="00425897"/>
    <w:rsid w:val="00425963"/>
    <w:rsid w:val="004259C7"/>
    <w:rsid w:val="00425A56"/>
    <w:rsid w:val="00425AEC"/>
    <w:rsid w:val="00425B5A"/>
    <w:rsid w:val="00425D16"/>
    <w:rsid w:val="00425FDB"/>
    <w:rsid w:val="00426107"/>
    <w:rsid w:val="00426414"/>
    <w:rsid w:val="00426468"/>
    <w:rsid w:val="004264EA"/>
    <w:rsid w:val="00426770"/>
    <w:rsid w:val="0042684A"/>
    <w:rsid w:val="0042699C"/>
    <w:rsid w:val="00426B90"/>
    <w:rsid w:val="00426CE9"/>
    <w:rsid w:val="00426D08"/>
    <w:rsid w:val="00426DD0"/>
    <w:rsid w:val="00426E0A"/>
    <w:rsid w:val="00426E73"/>
    <w:rsid w:val="0042701C"/>
    <w:rsid w:val="00427035"/>
    <w:rsid w:val="0042707C"/>
    <w:rsid w:val="00427398"/>
    <w:rsid w:val="004273BB"/>
    <w:rsid w:val="00427442"/>
    <w:rsid w:val="00427486"/>
    <w:rsid w:val="0042769C"/>
    <w:rsid w:val="00427806"/>
    <w:rsid w:val="00427896"/>
    <w:rsid w:val="004278D2"/>
    <w:rsid w:val="004279FC"/>
    <w:rsid w:val="00427C10"/>
    <w:rsid w:val="00427CEA"/>
    <w:rsid w:val="00427D29"/>
    <w:rsid w:val="00427D57"/>
    <w:rsid w:val="00427D89"/>
    <w:rsid w:val="00427F85"/>
    <w:rsid w:val="00427FA5"/>
    <w:rsid w:val="00430000"/>
    <w:rsid w:val="00430259"/>
    <w:rsid w:val="00430356"/>
    <w:rsid w:val="0043055F"/>
    <w:rsid w:val="00430840"/>
    <w:rsid w:val="0043090E"/>
    <w:rsid w:val="00430BCC"/>
    <w:rsid w:val="00430BD6"/>
    <w:rsid w:val="00430C81"/>
    <w:rsid w:val="00430F5D"/>
    <w:rsid w:val="0043102C"/>
    <w:rsid w:val="00431211"/>
    <w:rsid w:val="00431304"/>
    <w:rsid w:val="00431325"/>
    <w:rsid w:val="004313C0"/>
    <w:rsid w:val="004318A2"/>
    <w:rsid w:val="00431954"/>
    <w:rsid w:val="004319F7"/>
    <w:rsid w:val="00431A6C"/>
    <w:rsid w:val="00431AED"/>
    <w:rsid w:val="00431BA8"/>
    <w:rsid w:val="00431F50"/>
    <w:rsid w:val="00431F96"/>
    <w:rsid w:val="00432057"/>
    <w:rsid w:val="0043230D"/>
    <w:rsid w:val="004324F5"/>
    <w:rsid w:val="0043256B"/>
    <w:rsid w:val="004327C9"/>
    <w:rsid w:val="004327DB"/>
    <w:rsid w:val="00432839"/>
    <w:rsid w:val="00432AC9"/>
    <w:rsid w:val="00432B0F"/>
    <w:rsid w:val="00432C7B"/>
    <w:rsid w:val="00432C9B"/>
    <w:rsid w:val="00432CC2"/>
    <w:rsid w:val="00432FC4"/>
    <w:rsid w:val="004330BA"/>
    <w:rsid w:val="004330E7"/>
    <w:rsid w:val="0043319B"/>
    <w:rsid w:val="0043322A"/>
    <w:rsid w:val="0043340B"/>
    <w:rsid w:val="00433423"/>
    <w:rsid w:val="00433668"/>
    <w:rsid w:val="004337F6"/>
    <w:rsid w:val="0043380D"/>
    <w:rsid w:val="00433941"/>
    <w:rsid w:val="004339E7"/>
    <w:rsid w:val="00433E19"/>
    <w:rsid w:val="004342E5"/>
    <w:rsid w:val="00434386"/>
    <w:rsid w:val="004344C7"/>
    <w:rsid w:val="0043455C"/>
    <w:rsid w:val="00434822"/>
    <w:rsid w:val="00434A38"/>
    <w:rsid w:val="00434B2B"/>
    <w:rsid w:val="00434B6C"/>
    <w:rsid w:val="00434B8A"/>
    <w:rsid w:val="00434D0C"/>
    <w:rsid w:val="00434DD9"/>
    <w:rsid w:val="00435103"/>
    <w:rsid w:val="0043549E"/>
    <w:rsid w:val="0043555C"/>
    <w:rsid w:val="004355E2"/>
    <w:rsid w:val="00435A08"/>
    <w:rsid w:val="00435AB2"/>
    <w:rsid w:val="00435E1B"/>
    <w:rsid w:val="0043627E"/>
    <w:rsid w:val="00436467"/>
    <w:rsid w:val="00436B00"/>
    <w:rsid w:val="00436CD3"/>
    <w:rsid w:val="00436CED"/>
    <w:rsid w:val="00436E06"/>
    <w:rsid w:val="0043709E"/>
    <w:rsid w:val="004370E4"/>
    <w:rsid w:val="0043732E"/>
    <w:rsid w:val="004373C0"/>
    <w:rsid w:val="004373D1"/>
    <w:rsid w:val="00437568"/>
    <w:rsid w:val="0043756B"/>
    <w:rsid w:val="004376F5"/>
    <w:rsid w:val="0043796F"/>
    <w:rsid w:val="004379A0"/>
    <w:rsid w:val="004379E9"/>
    <w:rsid w:val="00437A1E"/>
    <w:rsid w:val="00437A74"/>
    <w:rsid w:val="00437D17"/>
    <w:rsid w:val="00437D3E"/>
    <w:rsid w:val="00440426"/>
    <w:rsid w:val="0044065B"/>
    <w:rsid w:val="00440864"/>
    <w:rsid w:val="004409CD"/>
    <w:rsid w:val="00440A87"/>
    <w:rsid w:val="00440ADA"/>
    <w:rsid w:val="00440C52"/>
    <w:rsid w:val="00440EB1"/>
    <w:rsid w:val="00441126"/>
    <w:rsid w:val="004411C4"/>
    <w:rsid w:val="004411FA"/>
    <w:rsid w:val="00441265"/>
    <w:rsid w:val="00441571"/>
    <w:rsid w:val="004415ED"/>
    <w:rsid w:val="00441AA6"/>
    <w:rsid w:val="00441BDF"/>
    <w:rsid w:val="00441D1B"/>
    <w:rsid w:val="00441D83"/>
    <w:rsid w:val="00442079"/>
    <w:rsid w:val="0044207B"/>
    <w:rsid w:val="004420E1"/>
    <w:rsid w:val="00442156"/>
    <w:rsid w:val="0044220F"/>
    <w:rsid w:val="004422B0"/>
    <w:rsid w:val="0044234D"/>
    <w:rsid w:val="004423E5"/>
    <w:rsid w:val="00442AB6"/>
    <w:rsid w:val="00442E14"/>
    <w:rsid w:val="0044302D"/>
    <w:rsid w:val="004432FF"/>
    <w:rsid w:val="00443331"/>
    <w:rsid w:val="00443530"/>
    <w:rsid w:val="00443804"/>
    <w:rsid w:val="0044396B"/>
    <w:rsid w:val="00443BAE"/>
    <w:rsid w:val="00443BB5"/>
    <w:rsid w:val="00443C17"/>
    <w:rsid w:val="00443F79"/>
    <w:rsid w:val="00443FEE"/>
    <w:rsid w:val="004440DC"/>
    <w:rsid w:val="004440F8"/>
    <w:rsid w:val="00444468"/>
    <w:rsid w:val="004446A6"/>
    <w:rsid w:val="004446A7"/>
    <w:rsid w:val="00444874"/>
    <w:rsid w:val="004448CC"/>
    <w:rsid w:val="00444D6B"/>
    <w:rsid w:val="00445272"/>
    <w:rsid w:val="00445337"/>
    <w:rsid w:val="00445430"/>
    <w:rsid w:val="00445602"/>
    <w:rsid w:val="0044581A"/>
    <w:rsid w:val="00445A01"/>
    <w:rsid w:val="00445A3E"/>
    <w:rsid w:val="00445B4C"/>
    <w:rsid w:val="00445BC5"/>
    <w:rsid w:val="00445D0C"/>
    <w:rsid w:val="00445E7E"/>
    <w:rsid w:val="00446165"/>
    <w:rsid w:val="0044641B"/>
    <w:rsid w:val="0044641C"/>
    <w:rsid w:val="0044672A"/>
    <w:rsid w:val="004467F1"/>
    <w:rsid w:val="00446BDB"/>
    <w:rsid w:val="00446D56"/>
    <w:rsid w:val="00446E19"/>
    <w:rsid w:val="00446FF5"/>
    <w:rsid w:val="00447051"/>
    <w:rsid w:val="004470E2"/>
    <w:rsid w:val="00447251"/>
    <w:rsid w:val="0044730B"/>
    <w:rsid w:val="00447388"/>
    <w:rsid w:val="0044747B"/>
    <w:rsid w:val="004474AA"/>
    <w:rsid w:val="004479B7"/>
    <w:rsid w:val="00447C5A"/>
    <w:rsid w:val="00447E08"/>
    <w:rsid w:val="00450261"/>
    <w:rsid w:val="00450379"/>
    <w:rsid w:val="0045042D"/>
    <w:rsid w:val="00450616"/>
    <w:rsid w:val="004509BE"/>
    <w:rsid w:val="00450EBC"/>
    <w:rsid w:val="004511A8"/>
    <w:rsid w:val="004512CC"/>
    <w:rsid w:val="004512CF"/>
    <w:rsid w:val="004514AA"/>
    <w:rsid w:val="00451582"/>
    <w:rsid w:val="004515BF"/>
    <w:rsid w:val="004515CB"/>
    <w:rsid w:val="00451805"/>
    <w:rsid w:val="00451CEC"/>
    <w:rsid w:val="00451E31"/>
    <w:rsid w:val="00451E8F"/>
    <w:rsid w:val="00452261"/>
    <w:rsid w:val="004522F9"/>
    <w:rsid w:val="00452362"/>
    <w:rsid w:val="004526BF"/>
    <w:rsid w:val="004529F7"/>
    <w:rsid w:val="00452BFA"/>
    <w:rsid w:val="00452C56"/>
    <w:rsid w:val="00452D15"/>
    <w:rsid w:val="00452E19"/>
    <w:rsid w:val="00452E59"/>
    <w:rsid w:val="00452FB4"/>
    <w:rsid w:val="00453020"/>
    <w:rsid w:val="0045304D"/>
    <w:rsid w:val="00453131"/>
    <w:rsid w:val="00453792"/>
    <w:rsid w:val="00453A7D"/>
    <w:rsid w:val="00453CD7"/>
    <w:rsid w:val="00453D15"/>
    <w:rsid w:val="00453D88"/>
    <w:rsid w:val="00453F19"/>
    <w:rsid w:val="00453F89"/>
    <w:rsid w:val="00453FD2"/>
    <w:rsid w:val="00454107"/>
    <w:rsid w:val="00454300"/>
    <w:rsid w:val="00454458"/>
    <w:rsid w:val="00454689"/>
    <w:rsid w:val="00454847"/>
    <w:rsid w:val="0045485B"/>
    <w:rsid w:val="00454A63"/>
    <w:rsid w:val="00454A74"/>
    <w:rsid w:val="00454A75"/>
    <w:rsid w:val="004550D3"/>
    <w:rsid w:val="004551B8"/>
    <w:rsid w:val="004551DF"/>
    <w:rsid w:val="004557EA"/>
    <w:rsid w:val="004558CA"/>
    <w:rsid w:val="004559AC"/>
    <w:rsid w:val="00455A40"/>
    <w:rsid w:val="00455AE3"/>
    <w:rsid w:val="00455C33"/>
    <w:rsid w:val="004562A2"/>
    <w:rsid w:val="004562B1"/>
    <w:rsid w:val="00456422"/>
    <w:rsid w:val="0045653F"/>
    <w:rsid w:val="004566BA"/>
    <w:rsid w:val="00456875"/>
    <w:rsid w:val="0045688A"/>
    <w:rsid w:val="004569AB"/>
    <w:rsid w:val="004569ED"/>
    <w:rsid w:val="00456F57"/>
    <w:rsid w:val="0045702A"/>
    <w:rsid w:val="00457586"/>
    <w:rsid w:val="004577CB"/>
    <w:rsid w:val="00457A51"/>
    <w:rsid w:val="00457BBC"/>
    <w:rsid w:val="00457E1C"/>
    <w:rsid w:val="00457ECC"/>
    <w:rsid w:val="00457FFB"/>
    <w:rsid w:val="00460049"/>
    <w:rsid w:val="004604EC"/>
    <w:rsid w:val="004604EE"/>
    <w:rsid w:val="0046054B"/>
    <w:rsid w:val="00460841"/>
    <w:rsid w:val="00460888"/>
    <w:rsid w:val="004608EA"/>
    <w:rsid w:val="00460A11"/>
    <w:rsid w:val="00460A72"/>
    <w:rsid w:val="00460ACC"/>
    <w:rsid w:val="00460B7E"/>
    <w:rsid w:val="00460F16"/>
    <w:rsid w:val="004610A8"/>
    <w:rsid w:val="00461218"/>
    <w:rsid w:val="00461743"/>
    <w:rsid w:val="00461799"/>
    <w:rsid w:val="004619A3"/>
    <w:rsid w:val="004619D2"/>
    <w:rsid w:val="00461CCB"/>
    <w:rsid w:val="00461D59"/>
    <w:rsid w:val="00461D9B"/>
    <w:rsid w:val="0046218E"/>
    <w:rsid w:val="0046221B"/>
    <w:rsid w:val="00462472"/>
    <w:rsid w:val="00462650"/>
    <w:rsid w:val="0046296D"/>
    <w:rsid w:val="004629C9"/>
    <w:rsid w:val="00462A98"/>
    <w:rsid w:val="00462B09"/>
    <w:rsid w:val="00462D70"/>
    <w:rsid w:val="00462E13"/>
    <w:rsid w:val="00462F90"/>
    <w:rsid w:val="00463038"/>
    <w:rsid w:val="004630F7"/>
    <w:rsid w:val="00463209"/>
    <w:rsid w:val="00463335"/>
    <w:rsid w:val="004633CB"/>
    <w:rsid w:val="00463546"/>
    <w:rsid w:val="00463670"/>
    <w:rsid w:val="00463684"/>
    <w:rsid w:val="00463A33"/>
    <w:rsid w:val="00463B22"/>
    <w:rsid w:val="00463D7C"/>
    <w:rsid w:val="00463DC0"/>
    <w:rsid w:val="00463F2E"/>
    <w:rsid w:val="004641E0"/>
    <w:rsid w:val="004647A8"/>
    <w:rsid w:val="004649CF"/>
    <w:rsid w:val="00464BF6"/>
    <w:rsid w:val="00464C36"/>
    <w:rsid w:val="00464DAB"/>
    <w:rsid w:val="00464E83"/>
    <w:rsid w:val="00464EB4"/>
    <w:rsid w:val="00465440"/>
    <w:rsid w:val="0046553B"/>
    <w:rsid w:val="00465555"/>
    <w:rsid w:val="004656FC"/>
    <w:rsid w:val="0046592E"/>
    <w:rsid w:val="004659C9"/>
    <w:rsid w:val="00465A6E"/>
    <w:rsid w:val="00465B97"/>
    <w:rsid w:val="00465BC6"/>
    <w:rsid w:val="00465CE1"/>
    <w:rsid w:val="00465EAC"/>
    <w:rsid w:val="00465F17"/>
    <w:rsid w:val="00465FF6"/>
    <w:rsid w:val="00466048"/>
    <w:rsid w:val="0046617E"/>
    <w:rsid w:val="004661E0"/>
    <w:rsid w:val="004662C0"/>
    <w:rsid w:val="0046630F"/>
    <w:rsid w:val="004663A4"/>
    <w:rsid w:val="004663C1"/>
    <w:rsid w:val="0046693B"/>
    <w:rsid w:val="00466A29"/>
    <w:rsid w:val="00466D9D"/>
    <w:rsid w:val="0046700D"/>
    <w:rsid w:val="0046701C"/>
    <w:rsid w:val="00467029"/>
    <w:rsid w:val="004673E6"/>
    <w:rsid w:val="00467461"/>
    <w:rsid w:val="004674C1"/>
    <w:rsid w:val="004674D7"/>
    <w:rsid w:val="00467505"/>
    <w:rsid w:val="004676A6"/>
    <w:rsid w:val="0046779E"/>
    <w:rsid w:val="00467931"/>
    <w:rsid w:val="0046793A"/>
    <w:rsid w:val="0046797C"/>
    <w:rsid w:val="00467AB7"/>
    <w:rsid w:val="00467C47"/>
    <w:rsid w:val="004700A1"/>
    <w:rsid w:val="004701A5"/>
    <w:rsid w:val="00470391"/>
    <w:rsid w:val="004703DD"/>
    <w:rsid w:val="00470470"/>
    <w:rsid w:val="00470499"/>
    <w:rsid w:val="004704A1"/>
    <w:rsid w:val="00470585"/>
    <w:rsid w:val="0047062A"/>
    <w:rsid w:val="004708AC"/>
    <w:rsid w:val="00470B6B"/>
    <w:rsid w:val="00470E0A"/>
    <w:rsid w:val="00471061"/>
    <w:rsid w:val="00471169"/>
    <w:rsid w:val="0047142E"/>
    <w:rsid w:val="0047162A"/>
    <w:rsid w:val="004716BE"/>
    <w:rsid w:val="00471714"/>
    <w:rsid w:val="004717E3"/>
    <w:rsid w:val="00471864"/>
    <w:rsid w:val="00471F6E"/>
    <w:rsid w:val="004722EA"/>
    <w:rsid w:val="004727C6"/>
    <w:rsid w:val="00472808"/>
    <w:rsid w:val="00472911"/>
    <w:rsid w:val="00472946"/>
    <w:rsid w:val="00472A2B"/>
    <w:rsid w:val="00472C26"/>
    <w:rsid w:val="00472F93"/>
    <w:rsid w:val="0047309D"/>
    <w:rsid w:val="004730D4"/>
    <w:rsid w:val="0047322D"/>
    <w:rsid w:val="0047364E"/>
    <w:rsid w:val="004736E5"/>
    <w:rsid w:val="004737CC"/>
    <w:rsid w:val="00473ACF"/>
    <w:rsid w:val="00473BF2"/>
    <w:rsid w:val="00473BF4"/>
    <w:rsid w:val="00473C08"/>
    <w:rsid w:val="00473EF9"/>
    <w:rsid w:val="00474069"/>
    <w:rsid w:val="0047477B"/>
    <w:rsid w:val="00474881"/>
    <w:rsid w:val="00474946"/>
    <w:rsid w:val="004749F9"/>
    <w:rsid w:val="00474A21"/>
    <w:rsid w:val="00474A67"/>
    <w:rsid w:val="00474AFB"/>
    <w:rsid w:val="00474B5F"/>
    <w:rsid w:val="00474B89"/>
    <w:rsid w:val="00474D08"/>
    <w:rsid w:val="00474F67"/>
    <w:rsid w:val="00474F98"/>
    <w:rsid w:val="004752A5"/>
    <w:rsid w:val="00475361"/>
    <w:rsid w:val="004755FB"/>
    <w:rsid w:val="0047570C"/>
    <w:rsid w:val="00475827"/>
    <w:rsid w:val="004759BD"/>
    <w:rsid w:val="00475A20"/>
    <w:rsid w:val="00475A4A"/>
    <w:rsid w:val="00475B27"/>
    <w:rsid w:val="00475D46"/>
    <w:rsid w:val="00475DC4"/>
    <w:rsid w:val="00475EA1"/>
    <w:rsid w:val="004760D0"/>
    <w:rsid w:val="0047615A"/>
    <w:rsid w:val="00476261"/>
    <w:rsid w:val="00476423"/>
    <w:rsid w:val="00476A60"/>
    <w:rsid w:val="00476D31"/>
    <w:rsid w:val="00476DE9"/>
    <w:rsid w:val="00476E03"/>
    <w:rsid w:val="00476E1C"/>
    <w:rsid w:val="00476FD5"/>
    <w:rsid w:val="00477092"/>
    <w:rsid w:val="00477302"/>
    <w:rsid w:val="004773DC"/>
    <w:rsid w:val="00477C6E"/>
    <w:rsid w:val="00477E9C"/>
    <w:rsid w:val="00480054"/>
    <w:rsid w:val="00480258"/>
    <w:rsid w:val="0048045D"/>
    <w:rsid w:val="0048059A"/>
    <w:rsid w:val="00480725"/>
    <w:rsid w:val="004807AA"/>
    <w:rsid w:val="00480839"/>
    <w:rsid w:val="00480890"/>
    <w:rsid w:val="00480AE1"/>
    <w:rsid w:val="00480BFB"/>
    <w:rsid w:val="00480C37"/>
    <w:rsid w:val="00480CB1"/>
    <w:rsid w:val="00480EF5"/>
    <w:rsid w:val="00480F0D"/>
    <w:rsid w:val="00480F3A"/>
    <w:rsid w:val="00480FE2"/>
    <w:rsid w:val="004810BB"/>
    <w:rsid w:val="00481274"/>
    <w:rsid w:val="00481375"/>
    <w:rsid w:val="004818D5"/>
    <w:rsid w:val="004819E7"/>
    <w:rsid w:val="004819F3"/>
    <w:rsid w:val="00481D21"/>
    <w:rsid w:val="00481D22"/>
    <w:rsid w:val="00481E94"/>
    <w:rsid w:val="00481F89"/>
    <w:rsid w:val="004822C7"/>
    <w:rsid w:val="0048252C"/>
    <w:rsid w:val="004825C5"/>
    <w:rsid w:val="00482A0A"/>
    <w:rsid w:val="00482C17"/>
    <w:rsid w:val="00482D18"/>
    <w:rsid w:val="00482F5F"/>
    <w:rsid w:val="00482F86"/>
    <w:rsid w:val="00483240"/>
    <w:rsid w:val="0048353F"/>
    <w:rsid w:val="0048356D"/>
    <w:rsid w:val="004835D7"/>
    <w:rsid w:val="0048378C"/>
    <w:rsid w:val="00483897"/>
    <w:rsid w:val="00483917"/>
    <w:rsid w:val="00483B76"/>
    <w:rsid w:val="00483CEA"/>
    <w:rsid w:val="00483ECE"/>
    <w:rsid w:val="00483F57"/>
    <w:rsid w:val="00484076"/>
    <w:rsid w:val="0048423E"/>
    <w:rsid w:val="00484316"/>
    <w:rsid w:val="00484318"/>
    <w:rsid w:val="004843E4"/>
    <w:rsid w:val="0048442F"/>
    <w:rsid w:val="0048470D"/>
    <w:rsid w:val="00484788"/>
    <w:rsid w:val="00484A02"/>
    <w:rsid w:val="00484BA0"/>
    <w:rsid w:val="00484BBF"/>
    <w:rsid w:val="00484C0F"/>
    <w:rsid w:val="00484C8B"/>
    <w:rsid w:val="0048516F"/>
    <w:rsid w:val="004855C9"/>
    <w:rsid w:val="0048568C"/>
    <w:rsid w:val="004858F0"/>
    <w:rsid w:val="00485C4A"/>
    <w:rsid w:val="0048610C"/>
    <w:rsid w:val="00486747"/>
    <w:rsid w:val="004867F8"/>
    <w:rsid w:val="0048691C"/>
    <w:rsid w:val="00486CEF"/>
    <w:rsid w:val="004870D9"/>
    <w:rsid w:val="004871A0"/>
    <w:rsid w:val="0048752D"/>
    <w:rsid w:val="0048779E"/>
    <w:rsid w:val="00487A83"/>
    <w:rsid w:val="00487ABC"/>
    <w:rsid w:val="00487D77"/>
    <w:rsid w:val="00487F3C"/>
    <w:rsid w:val="00487FB7"/>
    <w:rsid w:val="004900D0"/>
    <w:rsid w:val="00490909"/>
    <w:rsid w:val="00490C6A"/>
    <w:rsid w:val="00491045"/>
    <w:rsid w:val="00491276"/>
    <w:rsid w:val="004912BF"/>
    <w:rsid w:val="004913A4"/>
    <w:rsid w:val="00491824"/>
    <w:rsid w:val="004918A2"/>
    <w:rsid w:val="004918BC"/>
    <w:rsid w:val="00491B82"/>
    <w:rsid w:val="00491BE1"/>
    <w:rsid w:val="00491CD5"/>
    <w:rsid w:val="00491CEF"/>
    <w:rsid w:val="0049217A"/>
    <w:rsid w:val="00492280"/>
    <w:rsid w:val="004923FD"/>
    <w:rsid w:val="0049297B"/>
    <w:rsid w:val="00492B85"/>
    <w:rsid w:val="00492C06"/>
    <w:rsid w:val="00492C5B"/>
    <w:rsid w:val="00492E3A"/>
    <w:rsid w:val="004930FF"/>
    <w:rsid w:val="004931EA"/>
    <w:rsid w:val="004932AC"/>
    <w:rsid w:val="00493521"/>
    <w:rsid w:val="00493626"/>
    <w:rsid w:val="004936DB"/>
    <w:rsid w:val="00493707"/>
    <w:rsid w:val="00493796"/>
    <w:rsid w:val="00493AA4"/>
    <w:rsid w:val="00493B4F"/>
    <w:rsid w:val="00493D22"/>
    <w:rsid w:val="00493D68"/>
    <w:rsid w:val="00493DD8"/>
    <w:rsid w:val="00493E2C"/>
    <w:rsid w:val="0049411A"/>
    <w:rsid w:val="00494505"/>
    <w:rsid w:val="00494C88"/>
    <w:rsid w:val="00494D81"/>
    <w:rsid w:val="00494E68"/>
    <w:rsid w:val="00494FA3"/>
    <w:rsid w:val="004951B6"/>
    <w:rsid w:val="00495280"/>
    <w:rsid w:val="004952A6"/>
    <w:rsid w:val="004953C2"/>
    <w:rsid w:val="004954D9"/>
    <w:rsid w:val="00495519"/>
    <w:rsid w:val="004955CE"/>
    <w:rsid w:val="00495625"/>
    <w:rsid w:val="0049583B"/>
    <w:rsid w:val="004958B3"/>
    <w:rsid w:val="0049598F"/>
    <w:rsid w:val="00495A7E"/>
    <w:rsid w:val="00495B19"/>
    <w:rsid w:val="00495C61"/>
    <w:rsid w:val="00495E20"/>
    <w:rsid w:val="00495F5B"/>
    <w:rsid w:val="00496068"/>
    <w:rsid w:val="0049629B"/>
    <w:rsid w:val="004963B9"/>
    <w:rsid w:val="00496433"/>
    <w:rsid w:val="004968A2"/>
    <w:rsid w:val="00496C7A"/>
    <w:rsid w:val="004971C2"/>
    <w:rsid w:val="0049736C"/>
    <w:rsid w:val="004973B7"/>
    <w:rsid w:val="004975F5"/>
    <w:rsid w:val="00497721"/>
    <w:rsid w:val="00497A7D"/>
    <w:rsid w:val="00497A97"/>
    <w:rsid w:val="00497BD5"/>
    <w:rsid w:val="00497BDC"/>
    <w:rsid w:val="00497DD4"/>
    <w:rsid w:val="00497DF4"/>
    <w:rsid w:val="00497EF1"/>
    <w:rsid w:val="00497F23"/>
    <w:rsid w:val="004A0019"/>
    <w:rsid w:val="004A0021"/>
    <w:rsid w:val="004A0054"/>
    <w:rsid w:val="004A01EB"/>
    <w:rsid w:val="004A0274"/>
    <w:rsid w:val="004A02AC"/>
    <w:rsid w:val="004A0413"/>
    <w:rsid w:val="004A0419"/>
    <w:rsid w:val="004A0513"/>
    <w:rsid w:val="004A05C9"/>
    <w:rsid w:val="004A0B5A"/>
    <w:rsid w:val="004A0EB9"/>
    <w:rsid w:val="004A1066"/>
    <w:rsid w:val="004A12FC"/>
    <w:rsid w:val="004A1333"/>
    <w:rsid w:val="004A1340"/>
    <w:rsid w:val="004A139A"/>
    <w:rsid w:val="004A13CC"/>
    <w:rsid w:val="004A14A8"/>
    <w:rsid w:val="004A161F"/>
    <w:rsid w:val="004A168D"/>
    <w:rsid w:val="004A18BC"/>
    <w:rsid w:val="004A1A4B"/>
    <w:rsid w:val="004A1B60"/>
    <w:rsid w:val="004A1BB9"/>
    <w:rsid w:val="004A1BE1"/>
    <w:rsid w:val="004A203A"/>
    <w:rsid w:val="004A205A"/>
    <w:rsid w:val="004A2069"/>
    <w:rsid w:val="004A247D"/>
    <w:rsid w:val="004A2488"/>
    <w:rsid w:val="004A2819"/>
    <w:rsid w:val="004A2846"/>
    <w:rsid w:val="004A28E3"/>
    <w:rsid w:val="004A29DC"/>
    <w:rsid w:val="004A29F1"/>
    <w:rsid w:val="004A2BE7"/>
    <w:rsid w:val="004A2F66"/>
    <w:rsid w:val="004A32B5"/>
    <w:rsid w:val="004A338D"/>
    <w:rsid w:val="004A3432"/>
    <w:rsid w:val="004A3595"/>
    <w:rsid w:val="004A35B9"/>
    <w:rsid w:val="004A35FE"/>
    <w:rsid w:val="004A3895"/>
    <w:rsid w:val="004A3AEB"/>
    <w:rsid w:val="004A3AF3"/>
    <w:rsid w:val="004A42AB"/>
    <w:rsid w:val="004A42FF"/>
    <w:rsid w:val="004A4457"/>
    <w:rsid w:val="004A459C"/>
    <w:rsid w:val="004A46A8"/>
    <w:rsid w:val="004A46C1"/>
    <w:rsid w:val="004A485D"/>
    <w:rsid w:val="004A4AB4"/>
    <w:rsid w:val="004A4D55"/>
    <w:rsid w:val="004A51B8"/>
    <w:rsid w:val="004A51E9"/>
    <w:rsid w:val="004A547E"/>
    <w:rsid w:val="004A553F"/>
    <w:rsid w:val="004A5A2D"/>
    <w:rsid w:val="004A5A58"/>
    <w:rsid w:val="004A5AE5"/>
    <w:rsid w:val="004A5C00"/>
    <w:rsid w:val="004A5D2C"/>
    <w:rsid w:val="004A5DDE"/>
    <w:rsid w:val="004A5E01"/>
    <w:rsid w:val="004A6024"/>
    <w:rsid w:val="004A606E"/>
    <w:rsid w:val="004A6444"/>
    <w:rsid w:val="004A64E8"/>
    <w:rsid w:val="004A68EE"/>
    <w:rsid w:val="004A6A14"/>
    <w:rsid w:val="004A6BAB"/>
    <w:rsid w:val="004A6DC4"/>
    <w:rsid w:val="004A6DE7"/>
    <w:rsid w:val="004A7342"/>
    <w:rsid w:val="004A74F1"/>
    <w:rsid w:val="004A76B5"/>
    <w:rsid w:val="004A790F"/>
    <w:rsid w:val="004A7989"/>
    <w:rsid w:val="004A7A0B"/>
    <w:rsid w:val="004A7F68"/>
    <w:rsid w:val="004B02B5"/>
    <w:rsid w:val="004B0308"/>
    <w:rsid w:val="004B0459"/>
    <w:rsid w:val="004B0CEA"/>
    <w:rsid w:val="004B1083"/>
    <w:rsid w:val="004B118E"/>
    <w:rsid w:val="004B11F0"/>
    <w:rsid w:val="004B1318"/>
    <w:rsid w:val="004B1356"/>
    <w:rsid w:val="004B1645"/>
    <w:rsid w:val="004B167C"/>
    <w:rsid w:val="004B16A4"/>
    <w:rsid w:val="004B1792"/>
    <w:rsid w:val="004B17C1"/>
    <w:rsid w:val="004B1804"/>
    <w:rsid w:val="004B1A3F"/>
    <w:rsid w:val="004B1B98"/>
    <w:rsid w:val="004B1CB9"/>
    <w:rsid w:val="004B1D96"/>
    <w:rsid w:val="004B1E03"/>
    <w:rsid w:val="004B1E2D"/>
    <w:rsid w:val="004B1F2E"/>
    <w:rsid w:val="004B2085"/>
    <w:rsid w:val="004B20A4"/>
    <w:rsid w:val="004B20CA"/>
    <w:rsid w:val="004B21D6"/>
    <w:rsid w:val="004B22B7"/>
    <w:rsid w:val="004B2310"/>
    <w:rsid w:val="004B2378"/>
    <w:rsid w:val="004B25B6"/>
    <w:rsid w:val="004B25C6"/>
    <w:rsid w:val="004B28A0"/>
    <w:rsid w:val="004B28F5"/>
    <w:rsid w:val="004B2AC0"/>
    <w:rsid w:val="004B2B2D"/>
    <w:rsid w:val="004B2BEE"/>
    <w:rsid w:val="004B2C8C"/>
    <w:rsid w:val="004B2D32"/>
    <w:rsid w:val="004B3197"/>
    <w:rsid w:val="004B3326"/>
    <w:rsid w:val="004B3403"/>
    <w:rsid w:val="004B3AA4"/>
    <w:rsid w:val="004B3C0B"/>
    <w:rsid w:val="004B3E82"/>
    <w:rsid w:val="004B3EF1"/>
    <w:rsid w:val="004B3F79"/>
    <w:rsid w:val="004B4068"/>
    <w:rsid w:val="004B434D"/>
    <w:rsid w:val="004B4498"/>
    <w:rsid w:val="004B4869"/>
    <w:rsid w:val="004B4892"/>
    <w:rsid w:val="004B4A96"/>
    <w:rsid w:val="004B4B51"/>
    <w:rsid w:val="004B4D23"/>
    <w:rsid w:val="004B4F5E"/>
    <w:rsid w:val="004B508F"/>
    <w:rsid w:val="004B5756"/>
    <w:rsid w:val="004B57D2"/>
    <w:rsid w:val="004B58AE"/>
    <w:rsid w:val="004B5B07"/>
    <w:rsid w:val="004B5DF2"/>
    <w:rsid w:val="004B5EFF"/>
    <w:rsid w:val="004B5F43"/>
    <w:rsid w:val="004B5F66"/>
    <w:rsid w:val="004B61E3"/>
    <w:rsid w:val="004B621A"/>
    <w:rsid w:val="004B6253"/>
    <w:rsid w:val="004B6325"/>
    <w:rsid w:val="004B64F9"/>
    <w:rsid w:val="004B6591"/>
    <w:rsid w:val="004B668D"/>
    <w:rsid w:val="004B66CF"/>
    <w:rsid w:val="004B680D"/>
    <w:rsid w:val="004B6893"/>
    <w:rsid w:val="004B6E8D"/>
    <w:rsid w:val="004B6F40"/>
    <w:rsid w:val="004B7199"/>
    <w:rsid w:val="004B71C1"/>
    <w:rsid w:val="004B73E4"/>
    <w:rsid w:val="004B753A"/>
    <w:rsid w:val="004B753D"/>
    <w:rsid w:val="004B7586"/>
    <w:rsid w:val="004B75B7"/>
    <w:rsid w:val="004B7752"/>
    <w:rsid w:val="004B7B18"/>
    <w:rsid w:val="004B7B65"/>
    <w:rsid w:val="004B7BDE"/>
    <w:rsid w:val="004B7CD0"/>
    <w:rsid w:val="004B7DB2"/>
    <w:rsid w:val="004B7E9F"/>
    <w:rsid w:val="004C00F5"/>
    <w:rsid w:val="004C0251"/>
    <w:rsid w:val="004C05E4"/>
    <w:rsid w:val="004C0615"/>
    <w:rsid w:val="004C0990"/>
    <w:rsid w:val="004C09E1"/>
    <w:rsid w:val="004C0A6C"/>
    <w:rsid w:val="004C0A9C"/>
    <w:rsid w:val="004C0CD8"/>
    <w:rsid w:val="004C0E7F"/>
    <w:rsid w:val="004C12D2"/>
    <w:rsid w:val="004C12DE"/>
    <w:rsid w:val="004C13C1"/>
    <w:rsid w:val="004C16BE"/>
    <w:rsid w:val="004C1800"/>
    <w:rsid w:val="004C1973"/>
    <w:rsid w:val="004C1AC6"/>
    <w:rsid w:val="004C1AFF"/>
    <w:rsid w:val="004C1B21"/>
    <w:rsid w:val="004C1B8E"/>
    <w:rsid w:val="004C1C1A"/>
    <w:rsid w:val="004C21A8"/>
    <w:rsid w:val="004C21F9"/>
    <w:rsid w:val="004C22D0"/>
    <w:rsid w:val="004C236E"/>
    <w:rsid w:val="004C241E"/>
    <w:rsid w:val="004C248F"/>
    <w:rsid w:val="004C2556"/>
    <w:rsid w:val="004C275F"/>
    <w:rsid w:val="004C27BB"/>
    <w:rsid w:val="004C28AA"/>
    <w:rsid w:val="004C2C9B"/>
    <w:rsid w:val="004C2DEC"/>
    <w:rsid w:val="004C2E0D"/>
    <w:rsid w:val="004C2E5C"/>
    <w:rsid w:val="004C2EDF"/>
    <w:rsid w:val="004C3001"/>
    <w:rsid w:val="004C31F0"/>
    <w:rsid w:val="004C32B9"/>
    <w:rsid w:val="004C34DD"/>
    <w:rsid w:val="004C3A1D"/>
    <w:rsid w:val="004C3A24"/>
    <w:rsid w:val="004C3B07"/>
    <w:rsid w:val="004C3D66"/>
    <w:rsid w:val="004C45A6"/>
    <w:rsid w:val="004C4B1E"/>
    <w:rsid w:val="004C4B3F"/>
    <w:rsid w:val="004C4B45"/>
    <w:rsid w:val="004C4E09"/>
    <w:rsid w:val="004C4E59"/>
    <w:rsid w:val="004C51AF"/>
    <w:rsid w:val="004C54C0"/>
    <w:rsid w:val="004C559B"/>
    <w:rsid w:val="004C55CF"/>
    <w:rsid w:val="004C56FA"/>
    <w:rsid w:val="004C59B6"/>
    <w:rsid w:val="004C5C33"/>
    <w:rsid w:val="004C5EF0"/>
    <w:rsid w:val="004C5FBA"/>
    <w:rsid w:val="004C6235"/>
    <w:rsid w:val="004C62DA"/>
    <w:rsid w:val="004C6353"/>
    <w:rsid w:val="004C64BE"/>
    <w:rsid w:val="004C670F"/>
    <w:rsid w:val="004C6742"/>
    <w:rsid w:val="004C6755"/>
    <w:rsid w:val="004C6795"/>
    <w:rsid w:val="004C67B0"/>
    <w:rsid w:val="004C68B2"/>
    <w:rsid w:val="004C68C1"/>
    <w:rsid w:val="004C68DA"/>
    <w:rsid w:val="004C6CD4"/>
    <w:rsid w:val="004C6E1B"/>
    <w:rsid w:val="004C6E78"/>
    <w:rsid w:val="004C6FE1"/>
    <w:rsid w:val="004C747A"/>
    <w:rsid w:val="004C7563"/>
    <w:rsid w:val="004C768B"/>
    <w:rsid w:val="004C775D"/>
    <w:rsid w:val="004C7AD6"/>
    <w:rsid w:val="004C7BD4"/>
    <w:rsid w:val="004C7C2C"/>
    <w:rsid w:val="004C7EF0"/>
    <w:rsid w:val="004C7F77"/>
    <w:rsid w:val="004D008D"/>
    <w:rsid w:val="004D00C3"/>
    <w:rsid w:val="004D01C0"/>
    <w:rsid w:val="004D04D1"/>
    <w:rsid w:val="004D04F7"/>
    <w:rsid w:val="004D07F4"/>
    <w:rsid w:val="004D0A84"/>
    <w:rsid w:val="004D0BA0"/>
    <w:rsid w:val="004D0E44"/>
    <w:rsid w:val="004D0ECB"/>
    <w:rsid w:val="004D0F18"/>
    <w:rsid w:val="004D1090"/>
    <w:rsid w:val="004D11E5"/>
    <w:rsid w:val="004D12C8"/>
    <w:rsid w:val="004D1492"/>
    <w:rsid w:val="004D14BA"/>
    <w:rsid w:val="004D1824"/>
    <w:rsid w:val="004D1851"/>
    <w:rsid w:val="004D194C"/>
    <w:rsid w:val="004D1A01"/>
    <w:rsid w:val="004D1A6D"/>
    <w:rsid w:val="004D1BF8"/>
    <w:rsid w:val="004D1C53"/>
    <w:rsid w:val="004D1CCD"/>
    <w:rsid w:val="004D20AB"/>
    <w:rsid w:val="004D20C4"/>
    <w:rsid w:val="004D20ED"/>
    <w:rsid w:val="004D213F"/>
    <w:rsid w:val="004D22C8"/>
    <w:rsid w:val="004D2582"/>
    <w:rsid w:val="004D28C9"/>
    <w:rsid w:val="004D2966"/>
    <w:rsid w:val="004D2A6C"/>
    <w:rsid w:val="004D2C0E"/>
    <w:rsid w:val="004D2E93"/>
    <w:rsid w:val="004D3105"/>
    <w:rsid w:val="004D32A7"/>
    <w:rsid w:val="004D336C"/>
    <w:rsid w:val="004D33BB"/>
    <w:rsid w:val="004D3651"/>
    <w:rsid w:val="004D37B2"/>
    <w:rsid w:val="004D3E35"/>
    <w:rsid w:val="004D4308"/>
    <w:rsid w:val="004D441F"/>
    <w:rsid w:val="004D4429"/>
    <w:rsid w:val="004D44AC"/>
    <w:rsid w:val="004D4505"/>
    <w:rsid w:val="004D469A"/>
    <w:rsid w:val="004D4A54"/>
    <w:rsid w:val="004D4A8E"/>
    <w:rsid w:val="004D4B97"/>
    <w:rsid w:val="004D522E"/>
    <w:rsid w:val="004D5583"/>
    <w:rsid w:val="004D57BA"/>
    <w:rsid w:val="004D57F4"/>
    <w:rsid w:val="004D5921"/>
    <w:rsid w:val="004D5DC2"/>
    <w:rsid w:val="004D5FED"/>
    <w:rsid w:val="004D6442"/>
    <w:rsid w:val="004D6528"/>
    <w:rsid w:val="004D6822"/>
    <w:rsid w:val="004D68C3"/>
    <w:rsid w:val="004D6B97"/>
    <w:rsid w:val="004D6DC9"/>
    <w:rsid w:val="004D721D"/>
    <w:rsid w:val="004D7366"/>
    <w:rsid w:val="004D75BF"/>
    <w:rsid w:val="004D775C"/>
    <w:rsid w:val="004D7A43"/>
    <w:rsid w:val="004D7A53"/>
    <w:rsid w:val="004D7A55"/>
    <w:rsid w:val="004D7A66"/>
    <w:rsid w:val="004D7AAE"/>
    <w:rsid w:val="004D7CCA"/>
    <w:rsid w:val="004D7EBF"/>
    <w:rsid w:val="004E0082"/>
    <w:rsid w:val="004E05F5"/>
    <w:rsid w:val="004E0A43"/>
    <w:rsid w:val="004E0FF8"/>
    <w:rsid w:val="004E10F3"/>
    <w:rsid w:val="004E1375"/>
    <w:rsid w:val="004E14A3"/>
    <w:rsid w:val="004E163A"/>
    <w:rsid w:val="004E16BF"/>
    <w:rsid w:val="004E19B3"/>
    <w:rsid w:val="004E1A3B"/>
    <w:rsid w:val="004E1A95"/>
    <w:rsid w:val="004E1B86"/>
    <w:rsid w:val="004E1C01"/>
    <w:rsid w:val="004E1E1C"/>
    <w:rsid w:val="004E1F65"/>
    <w:rsid w:val="004E20D0"/>
    <w:rsid w:val="004E2254"/>
    <w:rsid w:val="004E2387"/>
    <w:rsid w:val="004E2513"/>
    <w:rsid w:val="004E2558"/>
    <w:rsid w:val="004E27DE"/>
    <w:rsid w:val="004E27F8"/>
    <w:rsid w:val="004E2941"/>
    <w:rsid w:val="004E2BA8"/>
    <w:rsid w:val="004E2F5D"/>
    <w:rsid w:val="004E2F90"/>
    <w:rsid w:val="004E3307"/>
    <w:rsid w:val="004E33D1"/>
    <w:rsid w:val="004E33D5"/>
    <w:rsid w:val="004E3578"/>
    <w:rsid w:val="004E3580"/>
    <w:rsid w:val="004E362B"/>
    <w:rsid w:val="004E3983"/>
    <w:rsid w:val="004E3A91"/>
    <w:rsid w:val="004E3B3E"/>
    <w:rsid w:val="004E3C14"/>
    <w:rsid w:val="004E3EEF"/>
    <w:rsid w:val="004E3F07"/>
    <w:rsid w:val="004E4257"/>
    <w:rsid w:val="004E43C3"/>
    <w:rsid w:val="004E449C"/>
    <w:rsid w:val="004E45F5"/>
    <w:rsid w:val="004E468D"/>
    <w:rsid w:val="004E468E"/>
    <w:rsid w:val="004E4699"/>
    <w:rsid w:val="004E4726"/>
    <w:rsid w:val="004E494D"/>
    <w:rsid w:val="004E499A"/>
    <w:rsid w:val="004E4AF0"/>
    <w:rsid w:val="004E4DA8"/>
    <w:rsid w:val="004E53B5"/>
    <w:rsid w:val="004E55EE"/>
    <w:rsid w:val="004E5612"/>
    <w:rsid w:val="004E58E8"/>
    <w:rsid w:val="004E58EE"/>
    <w:rsid w:val="004E5959"/>
    <w:rsid w:val="004E59C0"/>
    <w:rsid w:val="004E5A7D"/>
    <w:rsid w:val="004E5D6A"/>
    <w:rsid w:val="004E5DDB"/>
    <w:rsid w:val="004E5ECE"/>
    <w:rsid w:val="004E62C6"/>
    <w:rsid w:val="004E653B"/>
    <w:rsid w:val="004E6603"/>
    <w:rsid w:val="004E6720"/>
    <w:rsid w:val="004E6810"/>
    <w:rsid w:val="004E6877"/>
    <w:rsid w:val="004E6B4A"/>
    <w:rsid w:val="004E6B5B"/>
    <w:rsid w:val="004E6B5D"/>
    <w:rsid w:val="004E6BB5"/>
    <w:rsid w:val="004E6C09"/>
    <w:rsid w:val="004E6C6C"/>
    <w:rsid w:val="004E6D5A"/>
    <w:rsid w:val="004E6E28"/>
    <w:rsid w:val="004E6FC5"/>
    <w:rsid w:val="004E70B9"/>
    <w:rsid w:val="004E722A"/>
    <w:rsid w:val="004E72D8"/>
    <w:rsid w:val="004E7505"/>
    <w:rsid w:val="004E7734"/>
    <w:rsid w:val="004E7810"/>
    <w:rsid w:val="004E7BBC"/>
    <w:rsid w:val="004E7BF4"/>
    <w:rsid w:val="004E7C5A"/>
    <w:rsid w:val="004E7D9E"/>
    <w:rsid w:val="004E7E51"/>
    <w:rsid w:val="004F001A"/>
    <w:rsid w:val="004F00CF"/>
    <w:rsid w:val="004F0180"/>
    <w:rsid w:val="004F02A1"/>
    <w:rsid w:val="004F039F"/>
    <w:rsid w:val="004F04BB"/>
    <w:rsid w:val="004F06D8"/>
    <w:rsid w:val="004F0707"/>
    <w:rsid w:val="004F0775"/>
    <w:rsid w:val="004F0889"/>
    <w:rsid w:val="004F08DD"/>
    <w:rsid w:val="004F09CB"/>
    <w:rsid w:val="004F0AD2"/>
    <w:rsid w:val="004F0DC1"/>
    <w:rsid w:val="004F0E69"/>
    <w:rsid w:val="004F0F20"/>
    <w:rsid w:val="004F1090"/>
    <w:rsid w:val="004F12D6"/>
    <w:rsid w:val="004F1551"/>
    <w:rsid w:val="004F162B"/>
    <w:rsid w:val="004F1723"/>
    <w:rsid w:val="004F17CB"/>
    <w:rsid w:val="004F1846"/>
    <w:rsid w:val="004F1A2C"/>
    <w:rsid w:val="004F1AAD"/>
    <w:rsid w:val="004F1D64"/>
    <w:rsid w:val="004F210E"/>
    <w:rsid w:val="004F2186"/>
    <w:rsid w:val="004F2233"/>
    <w:rsid w:val="004F2302"/>
    <w:rsid w:val="004F23B0"/>
    <w:rsid w:val="004F24D4"/>
    <w:rsid w:val="004F2500"/>
    <w:rsid w:val="004F2616"/>
    <w:rsid w:val="004F2C86"/>
    <w:rsid w:val="004F3095"/>
    <w:rsid w:val="004F311D"/>
    <w:rsid w:val="004F3239"/>
    <w:rsid w:val="004F32B8"/>
    <w:rsid w:val="004F377F"/>
    <w:rsid w:val="004F39A9"/>
    <w:rsid w:val="004F3A2A"/>
    <w:rsid w:val="004F3A54"/>
    <w:rsid w:val="004F3C11"/>
    <w:rsid w:val="004F3DA0"/>
    <w:rsid w:val="004F3F8A"/>
    <w:rsid w:val="004F423D"/>
    <w:rsid w:val="004F425C"/>
    <w:rsid w:val="004F4302"/>
    <w:rsid w:val="004F44DC"/>
    <w:rsid w:val="004F4689"/>
    <w:rsid w:val="004F4913"/>
    <w:rsid w:val="004F4B59"/>
    <w:rsid w:val="004F4BC6"/>
    <w:rsid w:val="004F4C65"/>
    <w:rsid w:val="004F4F2D"/>
    <w:rsid w:val="004F514A"/>
    <w:rsid w:val="004F51DD"/>
    <w:rsid w:val="004F5216"/>
    <w:rsid w:val="004F545F"/>
    <w:rsid w:val="004F54E7"/>
    <w:rsid w:val="004F5564"/>
    <w:rsid w:val="004F5578"/>
    <w:rsid w:val="004F55E4"/>
    <w:rsid w:val="004F597F"/>
    <w:rsid w:val="004F5C4F"/>
    <w:rsid w:val="004F5CA4"/>
    <w:rsid w:val="004F5CEE"/>
    <w:rsid w:val="004F5E8B"/>
    <w:rsid w:val="004F6055"/>
    <w:rsid w:val="004F6633"/>
    <w:rsid w:val="004F6646"/>
    <w:rsid w:val="004F6AB1"/>
    <w:rsid w:val="004F6BC3"/>
    <w:rsid w:val="004F6BFC"/>
    <w:rsid w:val="004F7170"/>
    <w:rsid w:val="004F7238"/>
    <w:rsid w:val="004F736C"/>
    <w:rsid w:val="004F738B"/>
    <w:rsid w:val="004F756C"/>
    <w:rsid w:val="004F75EB"/>
    <w:rsid w:val="004F765A"/>
    <w:rsid w:val="004F7928"/>
    <w:rsid w:val="004F79BA"/>
    <w:rsid w:val="004F79F5"/>
    <w:rsid w:val="004F7A6A"/>
    <w:rsid w:val="004F7B5C"/>
    <w:rsid w:val="004F7C94"/>
    <w:rsid w:val="004F7F0E"/>
    <w:rsid w:val="005000C5"/>
    <w:rsid w:val="00500247"/>
    <w:rsid w:val="005002CD"/>
    <w:rsid w:val="00500317"/>
    <w:rsid w:val="0050045D"/>
    <w:rsid w:val="005007B8"/>
    <w:rsid w:val="00500D01"/>
    <w:rsid w:val="00500FD8"/>
    <w:rsid w:val="00501024"/>
    <w:rsid w:val="005011B1"/>
    <w:rsid w:val="005011E3"/>
    <w:rsid w:val="0050151F"/>
    <w:rsid w:val="00501649"/>
    <w:rsid w:val="00501752"/>
    <w:rsid w:val="005017A9"/>
    <w:rsid w:val="005018F6"/>
    <w:rsid w:val="00501AEA"/>
    <w:rsid w:val="00501D3A"/>
    <w:rsid w:val="00501E23"/>
    <w:rsid w:val="00501F04"/>
    <w:rsid w:val="00502389"/>
    <w:rsid w:val="0050279E"/>
    <w:rsid w:val="00502BAC"/>
    <w:rsid w:val="00502CA0"/>
    <w:rsid w:val="00502ED5"/>
    <w:rsid w:val="00502F66"/>
    <w:rsid w:val="00503263"/>
    <w:rsid w:val="0050346D"/>
    <w:rsid w:val="005035C5"/>
    <w:rsid w:val="0050367E"/>
    <w:rsid w:val="005037EE"/>
    <w:rsid w:val="0050380F"/>
    <w:rsid w:val="005038D2"/>
    <w:rsid w:val="005038F8"/>
    <w:rsid w:val="00503ADF"/>
    <w:rsid w:val="00503D30"/>
    <w:rsid w:val="00503E10"/>
    <w:rsid w:val="00503F22"/>
    <w:rsid w:val="00503F5C"/>
    <w:rsid w:val="00504039"/>
    <w:rsid w:val="00504167"/>
    <w:rsid w:val="0050422F"/>
    <w:rsid w:val="00504517"/>
    <w:rsid w:val="0050461D"/>
    <w:rsid w:val="0050475B"/>
    <w:rsid w:val="0050490A"/>
    <w:rsid w:val="005049A9"/>
    <w:rsid w:val="00504AAE"/>
    <w:rsid w:val="00504E4C"/>
    <w:rsid w:val="00504F07"/>
    <w:rsid w:val="00504F42"/>
    <w:rsid w:val="00504F57"/>
    <w:rsid w:val="00505266"/>
    <w:rsid w:val="0050537B"/>
    <w:rsid w:val="0050539C"/>
    <w:rsid w:val="00505611"/>
    <w:rsid w:val="0050591B"/>
    <w:rsid w:val="005059D9"/>
    <w:rsid w:val="005059ED"/>
    <w:rsid w:val="00505A8F"/>
    <w:rsid w:val="00505B55"/>
    <w:rsid w:val="00506060"/>
    <w:rsid w:val="005060C2"/>
    <w:rsid w:val="0050614A"/>
    <w:rsid w:val="0050619F"/>
    <w:rsid w:val="00506211"/>
    <w:rsid w:val="005062F4"/>
    <w:rsid w:val="005063D5"/>
    <w:rsid w:val="005067CB"/>
    <w:rsid w:val="005069AE"/>
    <w:rsid w:val="00506A7E"/>
    <w:rsid w:val="00506B64"/>
    <w:rsid w:val="00506BB4"/>
    <w:rsid w:val="00506C92"/>
    <w:rsid w:val="00506CCC"/>
    <w:rsid w:val="0050718E"/>
    <w:rsid w:val="005071E6"/>
    <w:rsid w:val="00507385"/>
    <w:rsid w:val="005073E7"/>
    <w:rsid w:val="00507765"/>
    <w:rsid w:val="0050799E"/>
    <w:rsid w:val="00507ADC"/>
    <w:rsid w:val="00507B39"/>
    <w:rsid w:val="00507BD9"/>
    <w:rsid w:val="00507BF7"/>
    <w:rsid w:val="00507D3E"/>
    <w:rsid w:val="00507DD5"/>
    <w:rsid w:val="00507FB6"/>
    <w:rsid w:val="005100EB"/>
    <w:rsid w:val="005104B3"/>
    <w:rsid w:val="0051070E"/>
    <w:rsid w:val="0051072B"/>
    <w:rsid w:val="005107BF"/>
    <w:rsid w:val="005108D7"/>
    <w:rsid w:val="00510B0F"/>
    <w:rsid w:val="00511561"/>
    <w:rsid w:val="005115A5"/>
    <w:rsid w:val="005116FF"/>
    <w:rsid w:val="00511846"/>
    <w:rsid w:val="00511BD7"/>
    <w:rsid w:val="00511CDF"/>
    <w:rsid w:val="00511D25"/>
    <w:rsid w:val="00511E5B"/>
    <w:rsid w:val="00511E5C"/>
    <w:rsid w:val="00511EF9"/>
    <w:rsid w:val="005120BB"/>
    <w:rsid w:val="0051224F"/>
    <w:rsid w:val="00512324"/>
    <w:rsid w:val="0051266E"/>
    <w:rsid w:val="00512ACB"/>
    <w:rsid w:val="00512D8D"/>
    <w:rsid w:val="00513228"/>
    <w:rsid w:val="00513235"/>
    <w:rsid w:val="005132C0"/>
    <w:rsid w:val="005135B2"/>
    <w:rsid w:val="005135B9"/>
    <w:rsid w:val="00513A58"/>
    <w:rsid w:val="00513AFC"/>
    <w:rsid w:val="00513D9E"/>
    <w:rsid w:val="00514059"/>
    <w:rsid w:val="00514129"/>
    <w:rsid w:val="0051416F"/>
    <w:rsid w:val="00514253"/>
    <w:rsid w:val="00514372"/>
    <w:rsid w:val="005143F3"/>
    <w:rsid w:val="00514472"/>
    <w:rsid w:val="00514580"/>
    <w:rsid w:val="00514699"/>
    <w:rsid w:val="005148BC"/>
    <w:rsid w:val="00514A79"/>
    <w:rsid w:val="00514AD6"/>
    <w:rsid w:val="00514B35"/>
    <w:rsid w:val="00514BC5"/>
    <w:rsid w:val="00514C31"/>
    <w:rsid w:val="005150DD"/>
    <w:rsid w:val="00515104"/>
    <w:rsid w:val="00515380"/>
    <w:rsid w:val="005153F7"/>
    <w:rsid w:val="005155FB"/>
    <w:rsid w:val="00515840"/>
    <w:rsid w:val="00515A04"/>
    <w:rsid w:val="00515A1B"/>
    <w:rsid w:val="00515AFE"/>
    <w:rsid w:val="00515B82"/>
    <w:rsid w:val="00515E21"/>
    <w:rsid w:val="00516172"/>
    <w:rsid w:val="005161D4"/>
    <w:rsid w:val="0051624E"/>
    <w:rsid w:val="005163CD"/>
    <w:rsid w:val="00516514"/>
    <w:rsid w:val="005168AA"/>
    <w:rsid w:val="00516901"/>
    <w:rsid w:val="0051698A"/>
    <w:rsid w:val="00516AED"/>
    <w:rsid w:val="00516BE4"/>
    <w:rsid w:val="00516D4A"/>
    <w:rsid w:val="00516F1D"/>
    <w:rsid w:val="005170A1"/>
    <w:rsid w:val="005170A6"/>
    <w:rsid w:val="005170F2"/>
    <w:rsid w:val="005171ED"/>
    <w:rsid w:val="005171FC"/>
    <w:rsid w:val="00517209"/>
    <w:rsid w:val="005172F0"/>
    <w:rsid w:val="00517521"/>
    <w:rsid w:val="005175C9"/>
    <w:rsid w:val="0051765D"/>
    <w:rsid w:val="00517700"/>
    <w:rsid w:val="005177CC"/>
    <w:rsid w:val="005179B6"/>
    <w:rsid w:val="00517CB5"/>
    <w:rsid w:val="00517CFE"/>
    <w:rsid w:val="00517D7F"/>
    <w:rsid w:val="00517EC8"/>
    <w:rsid w:val="00517FD0"/>
    <w:rsid w:val="005204DE"/>
    <w:rsid w:val="005206E0"/>
    <w:rsid w:val="00520817"/>
    <w:rsid w:val="005208F2"/>
    <w:rsid w:val="005209CA"/>
    <w:rsid w:val="00520BB6"/>
    <w:rsid w:val="00520EA3"/>
    <w:rsid w:val="00520F92"/>
    <w:rsid w:val="00521077"/>
    <w:rsid w:val="005213E6"/>
    <w:rsid w:val="0052140B"/>
    <w:rsid w:val="00521517"/>
    <w:rsid w:val="00521575"/>
    <w:rsid w:val="00521692"/>
    <w:rsid w:val="005217DC"/>
    <w:rsid w:val="00521CB0"/>
    <w:rsid w:val="00521F16"/>
    <w:rsid w:val="00521F6B"/>
    <w:rsid w:val="00522202"/>
    <w:rsid w:val="005222E9"/>
    <w:rsid w:val="005224A2"/>
    <w:rsid w:val="005224C1"/>
    <w:rsid w:val="005226F7"/>
    <w:rsid w:val="005226FB"/>
    <w:rsid w:val="005228D4"/>
    <w:rsid w:val="00522A4C"/>
    <w:rsid w:val="00522B64"/>
    <w:rsid w:val="0052310C"/>
    <w:rsid w:val="0052324C"/>
    <w:rsid w:val="00523423"/>
    <w:rsid w:val="005235A1"/>
    <w:rsid w:val="00523726"/>
    <w:rsid w:val="00523769"/>
    <w:rsid w:val="005239E0"/>
    <w:rsid w:val="00523B2A"/>
    <w:rsid w:val="00523BCA"/>
    <w:rsid w:val="00523E22"/>
    <w:rsid w:val="00524043"/>
    <w:rsid w:val="00524057"/>
    <w:rsid w:val="005240FE"/>
    <w:rsid w:val="00524200"/>
    <w:rsid w:val="0052440D"/>
    <w:rsid w:val="00524492"/>
    <w:rsid w:val="00524632"/>
    <w:rsid w:val="0052465C"/>
    <w:rsid w:val="0052486E"/>
    <w:rsid w:val="00524B5E"/>
    <w:rsid w:val="00524C5F"/>
    <w:rsid w:val="00524CBD"/>
    <w:rsid w:val="00524CEB"/>
    <w:rsid w:val="00524D24"/>
    <w:rsid w:val="00524D75"/>
    <w:rsid w:val="00525025"/>
    <w:rsid w:val="00525038"/>
    <w:rsid w:val="00525062"/>
    <w:rsid w:val="0052525F"/>
    <w:rsid w:val="00525287"/>
    <w:rsid w:val="00525405"/>
    <w:rsid w:val="00525780"/>
    <w:rsid w:val="0052590A"/>
    <w:rsid w:val="00525D5C"/>
    <w:rsid w:val="00525DE3"/>
    <w:rsid w:val="0052614B"/>
    <w:rsid w:val="005265DE"/>
    <w:rsid w:val="005266DA"/>
    <w:rsid w:val="005268B3"/>
    <w:rsid w:val="005277A2"/>
    <w:rsid w:val="005277C5"/>
    <w:rsid w:val="00527A52"/>
    <w:rsid w:val="00527AA0"/>
    <w:rsid w:val="00527C5C"/>
    <w:rsid w:val="00527D27"/>
    <w:rsid w:val="00527D55"/>
    <w:rsid w:val="00527D68"/>
    <w:rsid w:val="00527EB7"/>
    <w:rsid w:val="00527EE9"/>
    <w:rsid w:val="005305AE"/>
    <w:rsid w:val="00530717"/>
    <w:rsid w:val="00530B9F"/>
    <w:rsid w:val="00530D88"/>
    <w:rsid w:val="005310C3"/>
    <w:rsid w:val="00531186"/>
    <w:rsid w:val="00531478"/>
    <w:rsid w:val="00531671"/>
    <w:rsid w:val="005318E2"/>
    <w:rsid w:val="00531D90"/>
    <w:rsid w:val="00531E5B"/>
    <w:rsid w:val="00531F53"/>
    <w:rsid w:val="0053217D"/>
    <w:rsid w:val="00532276"/>
    <w:rsid w:val="0053242B"/>
    <w:rsid w:val="00532712"/>
    <w:rsid w:val="0053271F"/>
    <w:rsid w:val="00532778"/>
    <w:rsid w:val="00532872"/>
    <w:rsid w:val="0053287C"/>
    <w:rsid w:val="005328FD"/>
    <w:rsid w:val="00532A3A"/>
    <w:rsid w:val="00533221"/>
    <w:rsid w:val="00533275"/>
    <w:rsid w:val="005332DD"/>
    <w:rsid w:val="00533349"/>
    <w:rsid w:val="005335B1"/>
    <w:rsid w:val="00533727"/>
    <w:rsid w:val="00533811"/>
    <w:rsid w:val="00533973"/>
    <w:rsid w:val="00533AE5"/>
    <w:rsid w:val="00533BC7"/>
    <w:rsid w:val="00533CB8"/>
    <w:rsid w:val="0053412E"/>
    <w:rsid w:val="00534299"/>
    <w:rsid w:val="005343D9"/>
    <w:rsid w:val="0053469A"/>
    <w:rsid w:val="00534C56"/>
    <w:rsid w:val="00534D0B"/>
    <w:rsid w:val="00534D36"/>
    <w:rsid w:val="00534D4D"/>
    <w:rsid w:val="00534E7A"/>
    <w:rsid w:val="00534EC4"/>
    <w:rsid w:val="005350CA"/>
    <w:rsid w:val="005352C8"/>
    <w:rsid w:val="005353D7"/>
    <w:rsid w:val="00535722"/>
    <w:rsid w:val="005357FE"/>
    <w:rsid w:val="005359B9"/>
    <w:rsid w:val="00535C57"/>
    <w:rsid w:val="00535D94"/>
    <w:rsid w:val="00535FB1"/>
    <w:rsid w:val="0053612E"/>
    <w:rsid w:val="005367DD"/>
    <w:rsid w:val="005367F4"/>
    <w:rsid w:val="005369FF"/>
    <w:rsid w:val="00536A00"/>
    <w:rsid w:val="00536B02"/>
    <w:rsid w:val="00536DB0"/>
    <w:rsid w:val="005370EA"/>
    <w:rsid w:val="00537199"/>
    <w:rsid w:val="005372A9"/>
    <w:rsid w:val="005373EF"/>
    <w:rsid w:val="00537A09"/>
    <w:rsid w:val="00537A54"/>
    <w:rsid w:val="00537A63"/>
    <w:rsid w:val="00537FB5"/>
    <w:rsid w:val="005403B8"/>
    <w:rsid w:val="005403F3"/>
    <w:rsid w:val="00540491"/>
    <w:rsid w:val="00540620"/>
    <w:rsid w:val="005408F0"/>
    <w:rsid w:val="00540B63"/>
    <w:rsid w:val="00540B78"/>
    <w:rsid w:val="00540E2D"/>
    <w:rsid w:val="0054134C"/>
    <w:rsid w:val="005415A4"/>
    <w:rsid w:val="00541971"/>
    <w:rsid w:val="00541F96"/>
    <w:rsid w:val="00541FCE"/>
    <w:rsid w:val="00542221"/>
    <w:rsid w:val="00542B96"/>
    <w:rsid w:val="00542FF0"/>
    <w:rsid w:val="00543398"/>
    <w:rsid w:val="005438AD"/>
    <w:rsid w:val="00543991"/>
    <w:rsid w:val="00543B61"/>
    <w:rsid w:val="00543C6F"/>
    <w:rsid w:val="00543D82"/>
    <w:rsid w:val="00543D95"/>
    <w:rsid w:val="00543E6A"/>
    <w:rsid w:val="00544228"/>
    <w:rsid w:val="00544576"/>
    <w:rsid w:val="00544657"/>
    <w:rsid w:val="00544A27"/>
    <w:rsid w:val="00544C4E"/>
    <w:rsid w:val="00544E72"/>
    <w:rsid w:val="00544EDB"/>
    <w:rsid w:val="00544FCA"/>
    <w:rsid w:val="0054517C"/>
    <w:rsid w:val="00545370"/>
    <w:rsid w:val="00545444"/>
    <w:rsid w:val="00545548"/>
    <w:rsid w:val="0054559F"/>
    <w:rsid w:val="005455DE"/>
    <w:rsid w:val="005458A4"/>
    <w:rsid w:val="00545926"/>
    <w:rsid w:val="00545A67"/>
    <w:rsid w:val="00545D94"/>
    <w:rsid w:val="00545E8F"/>
    <w:rsid w:val="00545FDF"/>
    <w:rsid w:val="005460D9"/>
    <w:rsid w:val="005460F3"/>
    <w:rsid w:val="005461BE"/>
    <w:rsid w:val="005462F3"/>
    <w:rsid w:val="005466F3"/>
    <w:rsid w:val="00546773"/>
    <w:rsid w:val="00546939"/>
    <w:rsid w:val="0054696D"/>
    <w:rsid w:val="005469A0"/>
    <w:rsid w:val="005469D2"/>
    <w:rsid w:val="00546A7A"/>
    <w:rsid w:val="00546B01"/>
    <w:rsid w:val="00546B34"/>
    <w:rsid w:val="00546E10"/>
    <w:rsid w:val="00546EF2"/>
    <w:rsid w:val="00546FA6"/>
    <w:rsid w:val="0054716E"/>
    <w:rsid w:val="0054744A"/>
    <w:rsid w:val="005474BE"/>
    <w:rsid w:val="005474D7"/>
    <w:rsid w:val="00547894"/>
    <w:rsid w:val="00547A35"/>
    <w:rsid w:val="00547AC7"/>
    <w:rsid w:val="00547ACE"/>
    <w:rsid w:val="00547BC3"/>
    <w:rsid w:val="00547E51"/>
    <w:rsid w:val="00550189"/>
    <w:rsid w:val="005502C4"/>
    <w:rsid w:val="005503D3"/>
    <w:rsid w:val="0055048B"/>
    <w:rsid w:val="0055049F"/>
    <w:rsid w:val="005504AB"/>
    <w:rsid w:val="00550637"/>
    <w:rsid w:val="0055064B"/>
    <w:rsid w:val="00550652"/>
    <w:rsid w:val="0055097E"/>
    <w:rsid w:val="00550A65"/>
    <w:rsid w:val="00550B1E"/>
    <w:rsid w:val="00550E70"/>
    <w:rsid w:val="00550EE8"/>
    <w:rsid w:val="0055119D"/>
    <w:rsid w:val="00551380"/>
    <w:rsid w:val="00551416"/>
    <w:rsid w:val="00551725"/>
    <w:rsid w:val="00551DA8"/>
    <w:rsid w:val="00551ED3"/>
    <w:rsid w:val="00551F10"/>
    <w:rsid w:val="00551F1E"/>
    <w:rsid w:val="00551F35"/>
    <w:rsid w:val="00552174"/>
    <w:rsid w:val="0055286B"/>
    <w:rsid w:val="00552C5E"/>
    <w:rsid w:val="00552E9C"/>
    <w:rsid w:val="00552EC9"/>
    <w:rsid w:val="00552FE3"/>
    <w:rsid w:val="0055300C"/>
    <w:rsid w:val="00553019"/>
    <w:rsid w:val="005530BD"/>
    <w:rsid w:val="00553282"/>
    <w:rsid w:val="0055353A"/>
    <w:rsid w:val="005536CC"/>
    <w:rsid w:val="005536D5"/>
    <w:rsid w:val="00553A30"/>
    <w:rsid w:val="00553D84"/>
    <w:rsid w:val="005541BC"/>
    <w:rsid w:val="005541D3"/>
    <w:rsid w:val="005545E4"/>
    <w:rsid w:val="005546A3"/>
    <w:rsid w:val="00554B23"/>
    <w:rsid w:val="00554BBD"/>
    <w:rsid w:val="00554D48"/>
    <w:rsid w:val="00554EA1"/>
    <w:rsid w:val="00554EA8"/>
    <w:rsid w:val="00554FC8"/>
    <w:rsid w:val="00554FD7"/>
    <w:rsid w:val="0055516C"/>
    <w:rsid w:val="00555529"/>
    <w:rsid w:val="005556AB"/>
    <w:rsid w:val="005558DA"/>
    <w:rsid w:val="00555ACA"/>
    <w:rsid w:val="00555B3F"/>
    <w:rsid w:val="00555B9A"/>
    <w:rsid w:val="00555D17"/>
    <w:rsid w:val="00555D58"/>
    <w:rsid w:val="0055665D"/>
    <w:rsid w:val="0055690E"/>
    <w:rsid w:val="00556946"/>
    <w:rsid w:val="00556974"/>
    <w:rsid w:val="005569D2"/>
    <w:rsid w:val="00556C2C"/>
    <w:rsid w:val="00556CBD"/>
    <w:rsid w:val="00556ED5"/>
    <w:rsid w:val="00556FDB"/>
    <w:rsid w:val="00557001"/>
    <w:rsid w:val="00557152"/>
    <w:rsid w:val="00557399"/>
    <w:rsid w:val="00557530"/>
    <w:rsid w:val="0055779C"/>
    <w:rsid w:val="0055784C"/>
    <w:rsid w:val="00557872"/>
    <w:rsid w:val="00557B04"/>
    <w:rsid w:val="00557C3D"/>
    <w:rsid w:val="00557C45"/>
    <w:rsid w:val="00557F57"/>
    <w:rsid w:val="005600A3"/>
    <w:rsid w:val="00560135"/>
    <w:rsid w:val="00560194"/>
    <w:rsid w:val="00560237"/>
    <w:rsid w:val="00560288"/>
    <w:rsid w:val="00560658"/>
    <w:rsid w:val="00560860"/>
    <w:rsid w:val="00560899"/>
    <w:rsid w:val="00560956"/>
    <w:rsid w:val="00560AF0"/>
    <w:rsid w:val="00560C8D"/>
    <w:rsid w:val="00560CD8"/>
    <w:rsid w:val="00560DC2"/>
    <w:rsid w:val="00560E43"/>
    <w:rsid w:val="00560EB6"/>
    <w:rsid w:val="0056111B"/>
    <w:rsid w:val="005613A5"/>
    <w:rsid w:val="00561424"/>
    <w:rsid w:val="005618D9"/>
    <w:rsid w:val="00561928"/>
    <w:rsid w:val="0056192A"/>
    <w:rsid w:val="00561A91"/>
    <w:rsid w:val="00561B99"/>
    <w:rsid w:val="00561C3A"/>
    <w:rsid w:val="00561DAE"/>
    <w:rsid w:val="005620E3"/>
    <w:rsid w:val="005622A2"/>
    <w:rsid w:val="005626E9"/>
    <w:rsid w:val="00562864"/>
    <w:rsid w:val="005628F0"/>
    <w:rsid w:val="00562A98"/>
    <w:rsid w:val="00562AF9"/>
    <w:rsid w:val="00563069"/>
    <w:rsid w:val="00563273"/>
    <w:rsid w:val="005637BC"/>
    <w:rsid w:val="00563851"/>
    <w:rsid w:val="00563860"/>
    <w:rsid w:val="00563928"/>
    <w:rsid w:val="00563997"/>
    <w:rsid w:val="00563A39"/>
    <w:rsid w:val="00563E32"/>
    <w:rsid w:val="00563FD0"/>
    <w:rsid w:val="0056427C"/>
    <w:rsid w:val="00564343"/>
    <w:rsid w:val="0056458D"/>
    <w:rsid w:val="00564C19"/>
    <w:rsid w:val="00564D20"/>
    <w:rsid w:val="00564D21"/>
    <w:rsid w:val="00564D34"/>
    <w:rsid w:val="00564D9D"/>
    <w:rsid w:val="00564F1C"/>
    <w:rsid w:val="00564F21"/>
    <w:rsid w:val="005651A6"/>
    <w:rsid w:val="00565260"/>
    <w:rsid w:val="005652DD"/>
    <w:rsid w:val="005654E4"/>
    <w:rsid w:val="00565AE8"/>
    <w:rsid w:val="00565BE3"/>
    <w:rsid w:val="00565C67"/>
    <w:rsid w:val="00565D26"/>
    <w:rsid w:val="005663AE"/>
    <w:rsid w:val="00566421"/>
    <w:rsid w:val="00566525"/>
    <w:rsid w:val="0056659C"/>
    <w:rsid w:val="00566A1F"/>
    <w:rsid w:val="00566B97"/>
    <w:rsid w:val="00566BBE"/>
    <w:rsid w:val="00566DDE"/>
    <w:rsid w:val="00566F4D"/>
    <w:rsid w:val="005670D3"/>
    <w:rsid w:val="0056722E"/>
    <w:rsid w:val="0056727D"/>
    <w:rsid w:val="00567703"/>
    <w:rsid w:val="00567E5F"/>
    <w:rsid w:val="00567F21"/>
    <w:rsid w:val="00567F3C"/>
    <w:rsid w:val="005700CD"/>
    <w:rsid w:val="0057022E"/>
    <w:rsid w:val="005703A0"/>
    <w:rsid w:val="005708F5"/>
    <w:rsid w:val="00570A0E"/>
    <w:rsid w:val="00570B68"/>
    <w:rsid w:val="0057104C"/>
    <w:rsid w:val="0057116E"/>
    <w:rsid w:val="00571192"/>
    <w:rsid w:val="00571304"/>
    <w:rsid w:val="005714B6"/>
    <w:rsid w:val="005716D0"/>
    <w:rsid w:val="0057171E"/>
    <w:rsid w:val="00571844"/>
    <w:rsid w:val="00571929"/>
    <w:rsid w:val="00571B0A"/>
    <w:rsid w:val="00571C7E"/>
    <w:rsid w:val="00571C95"/>
    <w:rsid w:val="00571D3A"/>
    <w:rsid w:val="00571D61"/>
    <w:rsid w:val="005721DA"/>
    <w:rsid w:val="00572549"/>
    <w:rsid w:val="005727AF"/>
    <w:rsid w:val="0057281E"/>
    <w:rsid w:val="00572998"/>
    <w:rsid w:val="00572B19"/>
    <w:rsid w:val="00572C14"/>
    <w:rsid w:val="00572D6F"/>
    <w:rsid w:val="00572DEB"/>
    <w:rsid w:val="005730A6"/>
    <w:rsid w:val="0057322B"/>
    <w:rsid w:val="005732E6"/>
    <w:rsid w:val="00573793"/>
    <w:rsid w:val="00573827"/>
    <w:rsid w:val="00573920"/>
    <w:rsid w:val="00573AAE"/>
    <w:rsid w:val="00573C97"/>
    <w:rsid w:val="00573EEB"/>
    <w:rsid w:val="00574087"/>
    <w:rsid w:val="005740F5"/>
    <w:rsid w:val="0057421A"/>
    <w:rsid w:val="00574282"/>
    <w:rsid w:val="00574309"/>
    <w:rsid w:val="0057463F"/>
    <w:rsid w:val="00574F9D"/>
    <w:rsid w:val="0057520F"/>
    <w:rsid w:val="005752D8"/>
    <w:rsid w:val="00575341"/>
    <w:rsid w:val="00575407"/>
    <w:rsid w:val="00575553"/>
    <w:rsid w:val="005756D0"/>
    <w:rsid w:val="005757BD"/>
    <w:rsid w:val="00575972"/>
    <w:rsid w:val="00575A99"/>
    <w:rsid w:val="00575B43"/>
    <w:rsid w:val="00575C44"/>
    <w:rsid w:val="00575ECB"/>
    <w:rsid w:val="005761D8"/>
    <w:rsid w:val="00576238"/>
    <w:rsid w:val="005764D0"/>
    <w:rsid w:val="0057656A"/>
    <w:rsid w:val="005767C8"/>
    <w:rsid w:val="00576F03"/>
    <w:rsid w:val="00576F60"/>
    <w:rsid w:val="00576FF9"/>
    <w:rsid w:val="00577030"/>
    <w:rsid w:val="0057776A"/>
    <w:rsid w:val="005777F5"/>
    <w:rsid w:val="00577866"/>
    <w:rsid w:val="005778C8"/>
    <w:rsid w:val="00577998"/>
    <w:rsid w:val="00577A05"/>
    <w:rsid w:val="00577CBA"/>
    <w:rsid w:val="00577E1A"/>
    <w:rsid w:val="00577FCD"/>
    <w:rsid w:val="005802CA"/>
    <w:rsid w:val="00580470"/>
    <w:rsid w:val="005805E2"/>
    <w:rsid w:val="00580B65"/>
    <w:rsid w:val="005810D1"/>
    <w:rsid w:val="0058110F"/>
    <w:rsid w:val="005812AB"/>
    <w:rsid w:val="0058138A"/>
    <w:rsid w:val="0058156E"/>
    <w:rsid w:val="00581705"/>
    <w:rsid w:val="005817C6"/>
    <w:rsid w:val="00581840"/>
    <w:rsid w:val="00581CC5"/>
    <w:rsid w:val="00581F88"/>
    <w:rsid w:val="00582BA5"/>
    <w:rsid w:val="00582E29"/>
    <w:rsid w:val="00582EEE"/>
    <w:rsid w:val="0058301D"/>
    <w:rsid w:val="00583181"/>
    <w:rsid w:val="0058327C"/>
    <w:rsid w:val="00583369"/>
    <w:rsid w:val="0058352A"/>
    <w:rsid w:val="00583663"/>
    <w:rsid w:val="005836A7"/>
    <w:rsid w:val="00583722"/>
    <w:rsid w:val="00583733"/>
    <w:rsid w:val="005837AF"/>
    <w:rsid w:val="005837FE"/>
    <w:rsid w:val="0058382E"/>
    <w:rsid w:val="00583C1C"/>
    <w:rsid w:val="00583C6F"/>
    <w:rsid w:val="00583D11"/>
    <w:rsid w:val="00583F19"/>
    <w:rsid w:val="00583F65"/>
    <w:rsid w:val="00583FFE"/>
    <w:rsid w:val="005840FD"/>
    <w:rsid w:val="005841B9"/>
    <w:rsid w:val="00584793"/>
    <w:rsid w:val="00584BBC"/>
    <w:rsid w:val="00584BD1"/>
    <w:rsid w:val="00584D23"/>
    <w:rsid w:val="00584FF8"/>
    <w:rsid w:val="0058518B"/>
    <w:rsid w:val="0058554A"/>
    <w:rsid w:val="00585628"/>
    <w:rsid w:val="005856E4"/>
    <w:rsid w:val="00585752"/>
    <w:rsid w:val="005857E0"/>
    <w:rsid w:val="0058580D"/>
    <w:rsid w:val="0058590D"/>
    <w:rsid w:val="00585B52"/>
    <w:rsid w:val="00585FED"/>
    <w:rsid w:val="005862BD"/>
    <w:rsid w:val="00586417"/>
    <w:rsid w:val="00586BBC"/>
    <w:rsid w:val="00586D11"/>
    <w:rsid w:val="00586DA8"/>
    <w:rsid w:val="0058711E"/>
    <w:rsid w:val="00587177"/>
    <w:rsid w:val="00587187"/>
    <w:rsid w:val="0058722E"/>
    <w:rsid w:val="00587453"/>
    <w:rsid w:val="00587494"/>
    <w:rsid w:val="0058753A"/>
    <w:rsid w:val="00587CEE"/>
    <w:rsid w:val="00587DE8"/>
    <w:rsid w:val="00587E1D"/>
    <w:rsid w:val="0059049C"/>
    <w:rsid w:val="0059056B"/>
    <w:rsid w:val="005906E8"/>
    <w:rsid w:val="00590A2B"/>
    <w:rsid w:val="00590A4F"/>
    <w:rsid w:val="00590BF5"/>
    <w:rsid w:val="00590CA1"/>
    <w:rsid w:val="00590D49"/>
    <w:rsid w:val="00590D87"/>
    <w:rsid w:val="00590E34"/>
    <w:rsid w:val="00590F76"/>
    <w:rsid w:val="0059101A"/>
    <w:rsid w:val="005912B1"/>
    <w:rsid w:val="005915CB"/>
    <w:rsid w:val="005915D6"/>
    <w:rsid w:val="005917B1"/>
    <w:rsid w:val="0059187D"/>
    <w:rsid w:val="0059193F"/>
    <w:rsid w:val="00591F09"/>
    <w:rsid w:val="00591F93"/>
    <w:rsid w:val="005920FC"/>
    <w:rsid w:val="00592631"/>
    <w:rsid w:val="00592659"/>
    <w:rsid w:val="0059281E"/>
    <w:rsid w:val="00592B58"/>
    <w:rsid w:val="00592E0A"/>
    <w:rsid w:val="00592ED8"/>
    <w:rsid w:val="00592EEB"/>
    <w:rsid w:val="005938B1"/>
    <w:rsid w:val="00593A29"/>
    <w:rsid w:val="00593A74"/>
    <w:rsid w:val="00593CF2"/>
    <w:rsid w:val="00593F42"/>
    <w:rsid w:val="00593FC5"/>
    <w:rsid w:val="005940DB"/>
    <w:rsid w:val="00594125"/>
    <w:rsid w:val="005943BB"/>
    <w:rsid w:val="005944DD"/>
    <w:rsid w:val="0059485C"/>
    <w:rsid w:val="005948C3"/>
    <w:rsid w:val="00594917"/>
    <w:rsid w:val="0059496C"/>
    <w:rsid w:val="00594C3E"/>
    <w:rsid w:val="00594CC6"/>
    <w:rsid w:val="00594FD6"/>
    <w:rsid w:val="0059514E"/>
    <w:rsid w:val="005952B7"/>
    <w:rsid w:val="00595313"/>
    <w:rsid w:val="00595444"/>
    <w:rsid w:val="00595851"/>
    <w:rsid w:val="005958C3"/>
    <w:rsid w:val="00595CC7"/>
    <w:rsid w:val="00595CF7"/>
    <w:rsid w:val="00595D3E"/>
    <w:rsid w:val="005960EE"/>
    <w:rsid w:val="005961AF"/>
    <w:rsid w:val="005961FA"/>
    <w:rsid w:val="00596386"/>
    <w:rsid w:val="005963A4"/>
    <w:rsid w:val="00596421"/>
    <w:rsid w:val="00596537"/>
    <w:rsid w:val="00596563"/>
    <w:rsid w:val="005965FB"/>
    <w:rsid w:val="005966F4"/>
    <w:rsid w:val="00596A2B"/>
    <w:rsid w:val="00596C46"/>
    <w:rsid w:val="00596CC5"/>
    <w:rsid w:val="00596DBF"/>
    <w:rsid w:val="00596E9A"/>
    <w:rsid w:val="00596F39"/>
    <w:rsid w:val="00596F44"/>
    <w:rsid w:val="00597032"/>
    <w:rsid w:val="005970A2"/>
    <w:rsid w:val="005970C4"/>
    <w:rsid w:val="0059711A"/>
    <w:rsid w:val="00597156"/>
    <w:rsid w:val="00597392"/>
    <w:rsid w:val="0059749D"/>
    <w:rsid w:val="0059754B"/>
    <w:rsid w:val="00597798"/>
    <w:rsid w:val="005977AE"/>
    <w:rsid w:val="005978E0"/>
    <w:rsid w:val="00597959"/>
    <w:rsid w:val="00597BAA"/>
    <w:rsid w:val="00597D2F"/>
    <w:rsid w:val="00597DB5"/>
    <w:rsid w:val="00597E75"/>
    <w:rsid w:val="00597E8D"/>
    <w:rsid w:val="00597E90"/>
    <w:rsid w:val="00597FC5"/>
    <w:rsid w:val="005A0229"/>
    <w:rsid w:val="005A0238"/>
    <w:rsid w:val="005A03FD"/>
    <w:rsid w:val="005A0505"/>
    <w:rsid w:val="005A0623"/>
    <w:rsid w:val="005A08B8"/>
    <w:rsid w:val="005A0ECB"/>
    <w:rsid w:val="005A0EDE"/>
    <w:rsid w:val="005A0F2A"/>
    <w:rsid w:val="005A10D5"/>
    <w:rsid w:val="005A13DC"/>
    <w:rsid w:val="005A14B0"/>
    <w:rsid w:val="005A14F5"/>
    <w:rsid w:val="005A1848"/>
    <w:rsid w:val="005A1906"/>
    <w:rsid w:val="005A1A30"/>
    <w:rsid w:val="005A1AF1"/>
    <w:rsid w:val="005A1F1D"/>
    <w:rsid w:val="005A20D9"/>
    <w:rsid w:val="005A222C"/>
    <w:rsid w:val="005A25A1"/>
    <w:rsid w:val="005A29C4"/>
    <w:rsid w:val="005A2BDB"/>
    <w:rsid w:val="005A2C01"/>
    <w:rsid w:val="005A2C8F"/>
    <w:rsid w:val="005A2C9F"/>
    <w:rsid w:val="005A2CFD"/>
    <w:rsid w:val="005A2D6E"/>
    <w:rsid w:val="005A2E5A"/>
    <w:rsid w:val="005A2E8D"/>
    <w:rsid w:val="005A3140"/>
    <w:rsid w:val="005A3175"/>
    <w:rsid w:val="005A3363"/>
    <w:rsid w:val="005A33D6"/>
    <w:rsid w:val="005A368C"/>
    <w:rsid w:val="005A380D"/>
    <w:rsid w:val="005A3972"/>
    <w:rsid w:val="005A3BC0"/>
    <w:rsid w:val="005A3E96"/>
    <w:rsid w:val="005A3F99"/>
    <w:rsid w:val="005A4008"/>
    <w:rsid w:val="005A42E6"/>
    <w:rsid w:val="005A45CD"/>
    <w:rsid w:val="005A4749"/>
    <w:rsid w:val="005A481E"/>
    <w:rsid w:val="005A4A68"/>
    <w:rsid w:val="005A4ABA"/>
    <w:rsid w:val="005A4BE2"/>
    <w:rsid w:val="005A4C10"/>
    <w:rsid w:val="005A4D01"/>
    <w:rsid w:val="005A4D2C"/>
    <w:rsid w:val="005A4E6E"/>
    <w:rsid w:val="005A50B9"/>
    <w:rsid w:val="005A50CB"/>
    <w:rsid w:val="005A50E9"/>
    <w:rsid w:val="005A50F8"/>
    <w:rsid w:val="005A5451"/>
    <w:rsid w:val="005A545B"/>
    <w:rsid w:val="005A54B2"/>
    <w:rsid w:val="005A54EA"/>
    <w:rsid w:val="005A5625"/>
    <w:rsid w:val="005A5936"/>
    <w:rsid w:val="005A5AAB"/>
    <w:rsid w:val="005A5B2F"/>
    <w:rsid w:val="005A5C8C"/>
    <w:rsid w:val="005A5D1E"/>
    <w:rsid w:val="005A5DBC"/>
    <w:rsid w:val="005A5F01"/>
    <w:rsid w:val="005A5FF2"/>
    <w:rsid w:val="005A6203"/>
    <w:rsid w:val="005A672E"/>
    <w:rsid w:val="005A6847"/>
    <w:rsid w:val="005A6F16"/>
    <w:rsid w:val="005A7093"/>
    <w:rsid w:val="005A71CC"/>
    <w:rsid w:val="005A72FD"/>
    <w:rsid w:val="005A731C"/>
    <w:rsid w:val="005A7386"/>
    <w:rsid w:val="005A7487"/>
    <w:rsid w:val="005A7544"/>
    <w:rsid w:val="005A7593"/>
    <w:rsid w:val="005A7680"/>
    <w:rsid w:val="005A7A6D"/>
    <w:rsid w:val="005A7B0F"/>
    <w:rsid w:val="005A7C76"/>
    <w:rsid w:val="005B01A2"/>
    <w:rsid w:val="005B03BD"/>
    <w:rsid w:val="005B0570"/>
    <w:rsid w:val="005B0599"/>
    <w:rsid w:val="005B05BB"/>
    <w:rsid w:val="005B0664"/>
    <w:rsid w:val="005B0837"/>
    <w:rsid w:val="005B0848"/>
    <w:rsid w:val="005B095F"/>
    <w:rsid w:val="005B0A78"/>
    <w:rsid w:val="005B0BB4"/>
    <w:rsid w:val="005B0CB7"/>
    <w:rsid w:val="005B0CC2"/>
    <w:rsid w:val="005B1012"/>
    <w:rsid w:val="005B104F"/>
    <w:rsid w:val="005B111D"/>
    <w:rsid w:val="005B11E9"/>
    <w:rsid w:val="005B146F"/>
    <w:rsid w:val="005B147A"/>
    <w:rsid w:val="005B14A3"/>
    <w:rsid w:val="005B1512"/>
    <w:rsid w:val="005B16A3"/>
    <w:rsid w:val="005B16D3"/>
    <w:rsid w:val="005B18DA"/>
    <w:rsid w:val="005B1976"/>
    <w:rsid w:val="005B1B34"/>
    <w:rsid w:val="005B1E21"/>
    <w:rsid w:val="005B1EB8"/>
    <w:rsid w:val="005B22B5"/>
    <w:rsid w:val="005B2334"/>
    <w:rsid w:val="005B25EA"/>
    <w:rsid w:val="005B27E6"/>
    <w:rsid w:val="005B2807"/>
    <w:rsid w:val="005B2902"/>
    <w:rsid w:val="005B2BEE"/>
    <w:rsid w:val="005B2CE5"/>
    <w:rsid w:val="005B2E3C"/>
    <w:rsid w:val="005B2EC1"/>
    <w:rsid w:val="005B2FBE"/>
    <w:rsid w:val="005B2FE2"/>
    <w:rsid w:val="005B3272"/>
    <w:rsid w:val="005B328D"/>
    <w:rsid w:val="005B36A4"/>
    <w:rsid w:val="005B373D"/>
    <w:rsid w:val="005B398E"/>
    <w:rsid w:val="005B39B4"/>
    <w:rsid w:val="005B3BB0"/>
    <w:rsid w:val="005B40EE"/>
    <w:rsid w:val="005B44B7"/>
    <w:rsid w:val="005B46F0"/>
    <w:rsid w:val="005B4842"/>
    <w:rsid w:val="005B48AB"/>
    <w:rsid w:val="005B4A73"/>
    <w:rsid w:val="005B4C9C"/>
    <w:rsid w:val="005B4D15"/>
    <w:rsid w:val="005B4D5B"/>
    <w:rsid w:val="005B4FB5"/>
    <w:rsid w:val="005B53BB"/>
    <w:rsid w:val="005B54C3"/>
    <w:rsid w:val="005B5B17"/>
    <w:rsid w:val="005B5B29"/>
    <w:rsid w:val="005B5EC8"/>
    <w:rsid w:val="005B5F62"/>
    <w:rsid w:val="005B6007"/>
    <w:rsid w:val="005B62C1"/>
    <w:rsid w:val="005B63DC"/>
    <w:rsid w:val="005B64CD"/>
    <w:rsid w:val="005B6759"/>
    <w:rsid w:val="005B6858"/>
    <w:rsid w:val="005B686C"/>
    <w:rsid w:val="005B6960"/>
    <w:rsid w:val="005B6AAB"/>
    <w:rsid w:val="005B6B05"/>
    <w:rsid w:val="005B6D60"/>
    <w:rsid w:val="005B6F64"/>
    <w:rsid w:val="005B70FB"/>
    <w:rsid w:val="005B7173"/>
    <w:rsid w:val="005B722E"/>
    <w:rsid w:val="005B72D9"/>
    <w:rsid w:val="005B73F5"/>
    <w:rsid w:val="005B7580"/>
    <w:rsid w:val="005B7AA0"/>
    <w:rsid w:val="005B7B10"/>
    <w:rsid w:val="005B7D6A"/>
    <w:rsid w:val="005B7EB8"/>
    <w:rsid w:val="005C012E"/>
    <w:rsid w:val="005C02F0"/>
    <w:rsid w:val="005C047C"/>
    <w:rsid w:val="005C04E6"/>
    <w:rsid w:val="005C07EA"/>
    <w:rsid w:val="005C0A50"/>
    <w:rsid w:val="005C0A99"/>
    <w:rsid w:val="005C0B5D"/>
    <w:rsid w:val="005C0C91"/>
    <w:rsid w:val="005C10E0"/>
    <w:rsid w:val="005C1160"/>
    <w:rsid w:val="005C123C"/>
    <w:rsid w:val="005C16BC"/>
    <w:rsid w:val="005C16F9"/>
    <w:rsid w:val="005C18B3"/>
    <w:rsid w:val="005C195A"/>
    <w:rsid w:val="005C1B06"/>
    <w:rsid w:val="005C1FC8"/>
    <w:rsid w:val="005C1FF4"/>
    <w:rsid w:val="005C204E"/>
    <w:rsid w:val="005C21F9"/>
    <w:rsid w:val="005C2309"/>
    <w:rsid w:val="005C24CE"/>
    <w:rsid w:val="005C25DA"/>
    <w:rsid w:val="005C2A3B"/>
    <w:rsid w:val="005C2F05"/>
    <w:rsid w:val="005C2F25"/>
    <w:rsid w:val="005C2FDA"/>
    <w:rsid w:val="005C31FA"/>
    <w:rsid w:val="005C3413"/>
    <w:rsid w:val="005C3430"/>
    <w:rsid w:val="005C3443"/>
    <w:rsid w:val="005C39FC"/>
    <w:rsid w:val="005C440D"/>
    <w:rsid w:val="005C44E2"/>
    <w:rsid w:val="005C4834"/>
    <w:rsid w:val="005C4965"/>
    <w:rsid w:val="005C49EE"/>
    <w:rsid w:val="005C4CCC"/>
    <w:rsid w:val="005C4D48"/>
    <w:rsid w:val="005C4DC5"/>
    <w:rsid w:val="005C4E0F"/>
    <w:rsid w:val="005C4FB1"/>
    <w:rsid w:val="005C529C"/>
    <w:rsid w:val="005C52BC"/>
    <w:rsid w:val="005C5495"/>
    <w:rsid w:val="005C57EF"/>
    <w:rsid w:val="005C5B94"/>
    <w:rsid w:val="005C5DF6"/>
    <w:rsid w:val="005C5F22"/>
    <w:rsid w:val="005C5F52"/>
    <w:rsid w:val="005C61FF"/>
    <w:rsid w:val="005C635A"/>
    <w:rsid w:val="005C649C"/>
    <w:rsid w:val="005C6629"/>
    <w:rsid w:val="005C6696"/>
    <w:rsid w:val="005C66A3"/>
    <w:rsid w:val="005C673F"/>
    <w:rsid w:val="005C67EC"/>
    <w:rsid w:val="005C6A29"/>
    <w:rsid w:val="005C6A67"/>
    <w:rsid w:val="005C6EE1"/>
    <w:rsid w:val="005C7190"/>
    <w:rsid w:val="005C7322"/>
    <w:rsid w:val="005C73E0"/>
    <w:rsid w:val="005C741B"/>
    <w:rsid w:val="005C747D"/>
    <w:rsid w:val="005C7531"/>
    <w:rsid w:val="005C75D4"/>
    <w:rsid w:val="005C775C"/>
    <w:rsid w:val="005D00C4"/>
    <w:rsid w:val="005D0196"/>
    <w:rsid w:val="005D0449"/>
    <w:rsid w:val="005D052F"/>
    <w:rsid w:val="005D059E"/>
    <w:rsid w:val="005D0635"/>
    <w:rsid w:val="005D0F9A"/>
    <w:rsid w:val="005D1029"/>
    <w:rsid w:val="005D12B6"/>
    <w:rsid w:val="005D136B"/>
    <w:rsid w:val="005D15D6"/>
    <w:rsid w:val="005D1627"/>
    <w:rsid w:val="005D18AB"/>
    <w:rsid w:val="005D1AB0"/>
    <w:rsid w:val="005D1BAE"/>
    <w:rsid w:val="005D1D4C"/>
    <w:rsid w:val="005D1D7C"/>
    <w:rsid w:val="005D1EA0"/>
    <w:rsid w:val="005D218D"/>
    <w:rsid w:val="005D2611"/>
    <w:rsid w:val="005D2614"/>
    <w:rsid w:val="005D28B5"/>
    <w:rsid w:val="005D294E"/>
    <w:rsid w:val="005D2969"/>
    <w:rsid w:val="005D2B1E"/>
    <w:rsid w:val="005D2BC0"/>
    <w:rsid w:val="005D2C47"/>
    <w:rsid w:val="005D2D75"/>
    <w:rsid w:val="005D2F2A"/>
    <w:rsid w:val="005D2FA2"/>
    <w:rsid w:val="005D3AD2"/>
    <w:rsid w:val="005D3B48"/>
    <w:rsid w:val="005D3D10"/>
    <w:rsid w:val="005D3F60"/>
    <w:rsid w:val="005D4250"/>
    <w:rsid w:val="005D439F"/>
    <w:rsid w:val="005D4406"/>
    <w:rsid w:val="005D4661"/>
    <w:rsid w:val="005D47FC"/>
    <w:rsid w:val="005D487F"/>
    <w:rsid w:val="005D5004"/>
    <w:rsid w:val="005D51CE"/>
    <w:rsid w:val="005D52B7"/>
    <w:rsid w:val="005D5473"/>
    <w:rsid w:val="005D58B7"/>
    <w:rsid w:val="005D58DA"/>
    <w:rsid w:val="005D5A05"/>
    <w:rsid w:val="005D5A6D"/>
    <w:rsid w:val="005D5CB0"/>
    <w:rsid w:val="005D5F93"/>
    <w:rsid w:val="005D603C"/>
    <w:rsid w:val="005D6317"/>
    <w:rsid w:val="005D63C9"/>
    <w:rsid w:val="005D63D6"/>
    <w:rsid w:val="005D63FC"/>
    <w:rsid w:val="005D6615"/>
    <w:rsid w:val="005D6870"/>
    <w:rsid w:val="005D6A53"/>
    <w:rsid w:val="005D6AA9"/>
    <w:rsid w:val="005D6D63"/>
    <w:rsid w:val="005D6DA0"/>
    <w:rsid w:val="005D6DA5"/>
    <w:rsid w:val="005D6E99"/>
    <w:rsid w:val="005D6F46"/>
    <w:rsid w:val="005D73FE"/>
    <w:rsid w:val="005D7638"/>
    <w:rsid w:val="005D772E"/>
    <w:rsid w:val="005D7912"/>
    <w:rsid w:val="005D7A80"/>
    <w:rsid w:val="005D7CD3"/>
    <w:rsid w:val="005D7D5C"/>
    <w:rsid w:val="005E0080"/>
    <w:rsid w:val="005E0223"/>
    <w:rsid w:val="005E02AC"/>
    <w:rsid w:val="005E02C8"/>
    <w:rsid w:val="005E0313"/>
    <w:rsid w:val="005E031C"/>
    <w:rsid w:val="005E04C4"/>
    <w:rsid w:val="005E06E8"/>
    <w:rsid w:val="005E0773"/>
    <w:rsid w:val="005E09C8"/>
    <w:rsid w:val="005E0A63"/>
    <w:rsid w:val="005E0A77"/>
    <w:rsid w:val="005E135F"/>
    <w:rsid w:val="005E1538"/>
    <w:rsid w:val="005E15DB"/>
    <w:rsid w:val="005E1770"/>
    <w:rsid w:val="005E18CA"/>
    <w:rsid w:val="005E1C2B"/>
    <w:rsid w:val="005E1C36"/>
    <w:rsid w:val="005E1E2E"/>
    <w:rsid w:val="005E21C7"/>
    <w:rsid w:val="005E277B"/>
    <w:rsid w:val="005E28A4"/>
    <w:rsid w:val="005E28D8"/>
    <w:rsid w:val="005E2BBF"/>
    <w:rsid w:val="005E2E2F"/>
    <w:rsid w:val="005E3092"/>
    <w:rsid w:val="005E32A0"/>
    <w:rsid w:val="005E3309"/>
    <w:rsid w:val="005E33C1"/>
    <w:rsid w:val="005E357C"/>
    <w:rsid w:val="005E39B2"/>
    <w:rsid w:val="005E3C29"/>
    <w:rsid w:val="005E3ECA"/>
    <w:rsid w:val="005E40DA"/>
    <w:rsid w:val="005E43FE"/>
    <w:rsid w:val="005E4415"/>
    <w:rsid w:val="005E44E8"/>
    <w:rsid w:val="005E45D4"/>
    <w:rsid w:val="005E4943"/>
    <w:rsid w:val="005E4964"/>
    <w:rsid w:val="005E49C2"/>
    <w:rsid w:val="005E4A74"/>
    <w:rsid w:val="005E4B27"/>
    <w:rsid w:val="005E4D6F"/>
    <w:rsid w:val="005E4EB1"/>
    <w:rsid w:val="005E4EB4"/>
    <w:rsid w:val="005E4EC6"/>
    <w:rsid w:val="005E5282"/>
    <w:rsid w:val="005E53AF"/>
    <w:rsid w:val="005E55D1"/>
    <w:rsid w:val="005E578E"/>
    <w:rsid w:val="005E5845"/>
    <w:rsid w:val="005E58E1"/>
    <w:rsid w:val="005E5981"/>
    <w:rsid w:val="005E5A53"/>
    <w:rsid w:val="005E5B93"/>
    <w:rsid w:val="005E5EC9"/>
    <w:rsid w:val="005E6043"/>
    <w:rsid w:val="005E6083"/>
    <w:rsid w:val="005E6143"/>
    <w:rsid w:val="005E6389"/>
    <w:rsid w:val="005E658B"/>
    <w:rsid w:val="005E6612"/>
    <w:rsid w:val="005E6946"/>
    <w:rsid w:val="005E6A76"/>
    <w:rsid w:val="005E6BC2"/>
    <w:rsid w:val="005E6EF6"/>
    <w:rsid w:val="005E7081"/>
    <w:rsid w:val="005E7265"/>
    <w:rsid w:val="005E736A"/>
    <w:rsid w:val="005E744D"/>
    <w:rsid w:val="005E747D"/>
    <w:rsid w:val="005E7856"/>
    <w:rsid w:val="005E78BD"/>
    <w:rsid w:val="005E78C2"/>
    <w:rsid w:val="005E792A"/>
    <w:rsid w:val="005E79A3"/>
    <w:rsid w:val="005E7AF4"/>
    <w:rsid w:val="005E7AFC"/>
    <w:rsid w:val="005E7B14"/>
    <w:rsid w:val="005F0236"/>
    <w:rsid w:val="005F056E"/>
    <w:rsid w:val="005F0A60"/>
    <w:rsid w:val="005F0B26"/>
    <w:rsid w:val="005F0C22"/>
    <w:rsid w:val="005F0CCA"/>
    <w:rsid w:val="005F0D48"/>
    <w:rsid w:val="005F0E51"/>
    <w:rsid w:val="005F0E92"/>
    <w:rsid w:val="005F0FBF"/>
    <w:rsid w:val="005F0FF7"/>
    <w:rsid w:val="005F107E"/>
    <w:rsid w:val="005F127B"/>
    <w:rsid w:val="005F128E"/>
    <w:rsid w:val="005F1583"/>
    <w:rsid w:val="005F1812"/>
    <w:rsid w:val="005F1855"/>
    <w:rsid w:val="005F18A9"/>
    <w:rsid w:val="005F1AF6"/>
    <w:rsid w:val="005F1C32"/>
    <w:rsid w:val="005F1C87"/>
    <w:rsid w:val="005F1FB6"/>
    <w:rsid w:val="005F20AC"/>
    <w:rsid w:val="005F23C6"/>
    <w:rsid w:val="005F23CE"/>
    <w:rsid w:val="005F2426"/>
    <w:rsid w:val="005F25E0"/>
    <w:rsid w:val="005F28B7"/>
    <w:rsid w:val="005F29D1"/>
    <w:rsid w:val="005F29D8"/>
    <w:rsid w:val="005F2B0B"/>
    <w:rsid w:val="005F2BF2"/>
    <w:rsid w:val="005F2C2E"/>
    <w:rsid w:val="005F2E97"/>
    <w:rsid w:val="005F2EEF"/>
    <w:rsid w:val="005F30F9"/>
    <w:rsid w:val="005F319B"/>
    <w:rsid w:val="005F32AF"/>
    <w:rsid w:val="005F3473"/>
    <w:rsid w:val="005F3588"/>
    <w:rsid w:val="005F3BA7"/>
    <w:rsid w:val="005F4000"/>
    <w:rsid w:val="005F410E"/>
    <w:rsid w:val="005F4240"/>
    <w:rsid w:val="005F44FD"/>
    <w:rsid w:val="005F460D"/>
    <w:rsid w:val="005F4736"/>
    <w:rsid w:val="005F497A"/>
    <w:rsid w:val="005F4D03"/>
    <w:rsid w:val="005F521B"/>
    <w:rsid w:val="005F5227"/>
    <w:rsid w:val="005F5247"/>
    <w:rsid w:val="005F52B8"/>
    <w:rsid w:val="005F5419"/>
    <w:rsid w:val="005F581B"/>
    <w:rsid w:val="005F5896"/>
    <w:rsid w:val="005F58FE"/>
    <w:rsid w:val="005F5959"/>
    <w:rsid w:val="005F5994"/>
    <w:rsid w:val="005F59CB"/>
    <w:rsid w:val="005F628D"/>
    <w:rsid w:val="005F642C"/>
    <w:rsid w:val="005F6483"/>
    <w:rsid w:val="005F64EB"/>
    <w:rsid w:val="005F64F6"/>
    <w:rsid w:val="005F674C"/>
    <w:rsid w:val="005F685A"/>
    <w:rsid w:val="005F6911"/>
    <w:rsid w:val="005F6A13"/>
    <w:rsid w:val="005F6B47"/>
    <w:rsid w:val="005F6C36"/>
    <w:rsid w:val="005F6CF9"/>
    <w:rsid w:val="005F6D24"/>
    <w:rsid w:val="005F6D3D"/>
    <w:rsid w:val="005F6EEE"/>
    <w:rsid w:val="005F6FAE"/>
    <w:rsid w:val="005F703C"/>
    <w:rsid w:val="005F711D"/>
    <w:rsid w:val="005F7319"/>
    <w:rsid w:val="005F7425"/>
    <w:rsid w:val="005F75FB"/>
    <w:rsid w:val="005F7759"/>
    <w:rsid w:val="005F79DA"/>
    <w:rsid w:val="005F7EFF"/>
    <w:rsid w:val="006000C5"/>
    <w:rsid w:val="00600279"/>
    <w:rsid w:val="0060040D"/>
    <w:rsid w:val="0060060A"/>
    <w:rsid w:val="00600CEB"/>
    <w:rsid w:val="00600E2C"/>
    <w:rsid w:val="00600F3F"/>
    <w:rsid w:val="00600F90"/>
    <w:rsid w:val="0060106E"/>
    <w:rsid w:val="00601086"/>
    <w:rsid w:val="006010B9"/>
    <w:rsid w:val="006010EF"/>
    <w:rsid w:val="00601141"/>
    <w:rsid w:val="00601165"/>
    <w:rsid w:val="00601330"/>
    <w:rsid w:val="006013A4"/>
    <w:rsid w:val="00601410"/>
    <w:rsid w:val="006015B2"/>
    <w:rsid w:val="006015F7"/>
    <w:rsid w:val="00601655"/>
    <w:rsid w:val="0060171F"/>
    <w:rsid w:val="00601961"/>
    <w:rsid w:val="00601982"/>
    <w:rsid w:val="006019D1"/>
    <w:rsid w:val="00601E2A"/>
    <w:rsid w:val="00601ED1"/>
    <w:rsid w:val="00601FC4"/>
    <w:rsid w:val="00602464"/>
    <w:rsid w:val="00602499"/>
    <w:rsid w:val="006026CD"/>
    <w:rsid w:val="0060284D"/>
    <w:rsid w:val="00602D97"/>
    <w:rsid w:val="00602F3A"/>
    <w:rsid w:val="00602FA9"/>
    <w:rsid w:val="00602FC6"/>
    <w:rsid w:val="0060340B"/>
    <w:rsid w:val="006037C2"/>
    <w:rsid w:val="006038ED"/>
    <w:rsid w:val="006038FC"/>
    <w:rsid w:val="00603BB9"/>
    <w:rsid w:val="00603BEB"/>
    <w:rsid w:val="00603BEE"/>
    <w:rsid w:val="00603E38"/>
    <w:rsid w:val="006040B6"/>
    <w:rsid w:val="006041A7"/>
    <w:rsid w:val="0060420B"/>
    <w:rsid w:val="00604325"/>
    <w:rsid w:val="00604397"/>
    <w:rsid w:val="006043AA"/>
    <w:rsid w:val="00604837"/>
    <w:rsid w:val="00604A2A"/>
    <w:rsid w:val="00604C5D"/>
    <w:rsid w:val="00604FA9"/>
    <w:rsid w:val="006050E5"/>
    <w:rsid w:val="0060520C"/>
    <w:rsid w:val="00605231"/>
    <w:rsid w:val="006053A6"/>
    <w:rsid w:val="006055EA"/>
    <w:rsid w:val="00605674"/>
    <w:rsid w:val="00605735"/>
    <w:rsid w:val="006057A2"/>
    <w:rsid w:val="0060592C"/>
    <w:rsid w:val="00605A8A"/>
    <w:rsid w:val="00605BC9"/>
    <w:rsid w:val="00605C77"/>
    <w:rsid w:val="00605EF6"/>
    <w:rsid w:val="00606182"/>
    <w:rsid w:val="0060662F"/>
    <w:rsid w:val="00606852"/>
    <w:rsid w:val="0060686A"/>
    <w:rsid w:val="00606B65"/>
    <w:rsid w:val="00606B6E"/>
    <w:rsid w:val="00606C75"/>
    <w:rsid w:val="00606DED"/>
    <w:rsid w:val="00606FFA"/>
    <w:rsid w:val="006070AF"/>
    <w:rsid w:val="00607107"/>
    <w:rsid w:val="006074FF"/>
    <w:rsid w:val="00607652"/>
    <w:rsid w:val="00607699"/>
    <w:rsid w:val="006076B6"/>
    <w:rsid w:val="006076BA"/>
    <w:rsid w:val="006079DF"/>
    <w:rsid w:val="00607B81"/>
    <w:rsid w:val="00607D12"/>
    <w:rsid w:val="00607EB5"/>
    <w:rsid w:val="006101BD"/>
    <w:rsid w:val="006102CB"/>
    <w:rsid w:val="00610609"/>
    <w:rsid w:val="006106F9"/>
    <w:rsid w:val="0061077C"/>
    <w:rsid w:val="006109BF"/>
    <w:rsid w:val="006109D8"/>
    <w:rsid w:val="00610A03"/>
    <w:rsid w:val="00610D60"/>
    <w:rsid w:val="00610E64"/>
    <w:rsid w:val="00610F7C"/>
    <w:rsid w:val="006111AF"/>
    <w:rsid w:val="006111C6"/>
    <w:rsid w:val="0061166D"/>
    <w:rsid w:val="006116A5"/>
    <w:rsid w:val="0061173F"/>
    <w:rsid w:val="00611E17"/>
    <w:rsid w:val="00611F57"/>
    <w:rsid w:val="00611F79"/>
    <w:rsid w:val="00612027"/>
    <w:rsid w:val="00612045"/>
    <w:rsid w:val="006121A3"/>
    <w:rsid w:val="006121A5"/>
    <w:rsid w:val="0061264B"/>
    <w:rsid w:val="006126B3"/>
    <w:rsid w:val="00612724"/>
    <w:rsid w:val="006128F7"/>
    <w:rsid w:val="00612947"/>
    <w:rsid w:val="00612B23"/>
    <w:rsid w:val="00612B6D"/>
    <w:rsid w:val="00612FAA"/>
    <w:rsid w:val="0061316A"/>
    <w:rsid w:val="0061317A"/>
    <w:rsid w:val="0061318D"/>
    <w:rsid w:val="00613442"/>
    <w:rsid w:val="006135C2"/>
    <w:rsid w:val="00613670"/>
    <w:rsid w:val="00613826"/>
    <w:rsid w:val="006138F7"/>
    <w:rsid w:val="0061394D"/>
    <w:rsid w:val="00613AFD"/>
    <w:rsid w:val="00613C63"/>
    <w:rsid w:val="00613D6E"/>
    <w:rsid w:val="00613FFA"/>
    <w:rsid w:val="00614033"/>
    <w:rsid w:val="00614080"/>
    <w:rsid w:val="006140FB"/>
    <w:rsid w:val="0061420A"/>
    <w:rsid w:val="006146AC"/>
    <w:rsid w:val="00614907"/>
    <w:rsid w:val="00614982"/>
    <w:rsid w:val="00614B6E"/>
    <w:rsid w:val="00614BE3"/>
    <w:rsid w:val="00614C02"/>
    <w:rsid w:val="00614CB7"/>
    <w:rsid w:val="00614D10"/>
    <w:rsid w:val="00614EE6"/>
    <w:rsid w:val="00614F43"/>
    <w:rsid w:val="0061500A"/>
    <w:rsid w:val="006155B5"/>
    <w:rsid w:val="006155C3"/>
    <w:rsid w:val="00615712"/>
    <w:rsid w:val="006159AE"/>
    <w:rsid w:val="00615B0D"/>
    <w:rsid w:val="00615CC7"/>
    <w:rsid w:val="00615E0E"/>
    <w:rsid w:val="00615E48"/>
    <w:rsid w:val="00615EA0"/>
    <w:rsid w:val="00616070"/>
    <w:rsid w:val="006160D4"/>
    <w:rsid w:val="00616303"/>
    <w:rsid w:val="00616567"/>
    <w:rsid w:val="006168C6"/>
    <w:rsid w:val="00616F87"/>
    <w:rsid w:val="006179D4"/>
    <w:rsid w:val="00617E02"/>
    <w:rsid w:val="00617F7F"/>
    <w:rsid w:val="00617FA6"/>
    <w:rsid w:val="00617FCC"/>
    <w:rsid w:val="00620198"/>
    <w:rsid w:val="00620463"/>
    <w:rsid w:val="006204B5"/>
    <w:rsid w:val="00620796"/>
    <w:rsid w:val="006209C2"/>
    <w:rsid w:val="00620B96"/>
    <w:rsid w:val="00620EC1"/>
    <w:rsid w:val="00620F03"/>
    <w:rsid w:val="00620F0A"/>
    <w:rsid w:val="00621332"/>
    <w:rsid w:val="006213A2"/>
    <w:rsid w:val="00621446"/>
    <w:rsid w:val="00621567"/>
    <w:rsid w:val="0062158E"/>
    <w:rsid w:val="00621813"/>
    <w:rsid w:val="00621AC3"/>
    <w:rsid w:val="00621B7D"/>
    <w:rsid w:val="00621E28"/>
    <w:rsid w:val="00622339"/>
    <w:rsid w:val="0062236F"/>
    <w:rsid w:val="0062287F"/>
    <w:rsid w:val="006228B2"/>
    <w:rsid w:val="00622A1F"/>
    <w:rsid w:val="00622B8B"/>
    <w:rsid w:val="00622C21"/>
    <w:rsid w:val="00622C3A"/>
    <w:rsid w:val="0062301A"/>
    <w:rsid w:val="0062314E"/>
    <w:rsid w:val="006235F0"/>
    <w:rsid w:val="0062363E"/>
    <w:rsid w:val="0062376B"/>
    <w:rsid w:val="0062418D"/>
    <w:rsid w:val="00624393"/>
    <w:rsid w:val="006244F6"/>
    <w:rsid w:val="006246B3"/>
    <w:rsid w:val="006248BD"/>
    <w:rsid w:val="00624932"/>
    <w:rsid w:val="00624BF6"/>
    <w:rsid w:val="00624CB1"/>
    <w:rsid w:val="00624E24"/>
    <w:rsid w:val="00624E25"/>
    <w:rsid w:val="00624F8E"/>
    <w:rsid w:val="00625032"/>
    <w:rsid w:val="006252B0"/>
    <w:rsid w:val="00625B5F"/>
    <w:rsid w:val="00625C6E"/>
    <w:rsid w:val="00625C6F"/>
    <w:rsid w:val="00625D69"/>
    <w:rsid w:val="00625DA2"/>
    <w:rsid w:val="00625EB1"/>
    <w:rsid w:val="00625F95"/>
    <w:rsid w:val="00626088"/>
    <w:rsid w:val="00626313"/>
    <w:rsid w:val="006263F5"/>
    <w:rsid w:val="006267C9"/>
    <w:rsid w:val="00626818"/>
    <w:rsid w:val="00626B35"/>
    <w:rsid w:val="00627019"/>
    <w:rsid w:val="00627184"/>
    <w:rsid w:val="00627269"/>
    <w:rsid w:val="006273EF"/>
    <w:rsid w:val="0062742D"/>
    <w:rsid w:val="0062746A"/>
    <w:rsid w:val="006276B0"/>
    <w:rsid w:val="00627762"/>
    <w:rsid w:val="00627D64"/>
    <w:rsid w:val="00627E16"/>
    <w:rsid w:val="00627FD6"/>
    <w:rsid w:val="00627FF7"/>
    <w:rsid w:val="00630008"/>
    <w:rsid w:val="0063000F"/>
    <w:rsid w:val="00630010"/>
    <w:rsid w:val="0063003E"/>
    <w:rsid w:val="006300D2"/>
    <w:rsid w:val="0063013D"/>
    <w:rsid w:val="006306B4"/>
    <w:rsid w:val="00630B33"/>
    <w:rsid w:val="00630E05"/>
    <w:rsid w:val="00630ECC"/>
    <w:rsid w:val="00630ED9"/>
    <w:rsid w:val="006312FC"/>
    <w:rsid w:val="00631428"/>
    <w:rsid w:val="0063148B"/>
    <w:rsid w:val="0063179C"/>
    <w:rsid w:val="00631861"/>
    <w:rsid w:val="006318AF"/>
    <w:rsid w:val="00631934"/>
    <w:rsid w:val="00631DF1"/>
    <w:rsid w:val="006320AB"/>
    <w:rsid w:val="0063241F"/>
    <w:rsid w:val="0063244F"/>
    <w:rsid w:val="006324C2"/>
    <w:rsid w:val="00632645"/>
    <w:rsid w:val="00632818"/>
    <w:rsid w:val="00632972"/>
    <w:rsid w:val="0063299B"/>
    <w:rsid w:val="00632D78"/>
    <w:rsid w:val="00632DE8"/>
    <w:rsid w:val="00632E39"/>
    <w:rsid w:val="006331F8"/>
    <w:rsid w:val="0063334F"/>
    <w:rsid w:val="006334E1"/>
    <w:rsid w:val="00633744"/>
    <w:rsid w:val="00633A5F"/>
    <w:rsid w:val="00633C96"/>
    <w:rsid w:val="00633D1B"/>
    <w:rsid w:val="00634163"/>
    <w:rsid w:val="006342FF"/>
    <w:rsid w:val="0063436D"/>
    <w:rsid w:val="006343B8"/>
    <w:rsid w:val="006345B3"/>
    <w:rsid w:val="00634943"/>
    <w:rsid w:val="00634A89"/>
    <w:rsid w:val="00634DB7"/>
    <w:rsid w:val="00634E48"/>
    <w:rsid w:val="00634FFE"/>
    <w:rsid w:val="0063509C"/>
    <w:rsid w:val="00635171"/>
    <w:rsid w:val="006352C5"/>
    <w:rsid w:val="00635531"/>
    <w:rsid w:val="006355DF"/>
    <w:rsid w:val="006355E6"/>
    <w:rsid w:val="00635637"/>
    <w:rsid w:val="006358C1"/>
    <w:rsid w:val="00635923"/>
    <w:rsid w:val="00635958"/>
    <w:rsid w:val="00635A18"/>
    <w:rsid w:val="00635CD7"/>
    <w:rsid w:val="00635CFC"/>
    <w:rsid w:val="00636040"/>
    <w:rsid w:val="006361DC"/>
    <w:rsid w:val="0063647E"/>
    <w:rsid w:val="00636511"/>
    <w:rsid w:val="0063698E"/>
    <w:rsid w:val="00636BC1"/>
    <w:rsid w:val="00636CED"/>
    <w:rsid w:val="00636F16"/>
    <w:rsid w:val="00637007"/>
    <w:rsid w:val="00637056"/>
    <w:rsid w:val="006372ED"/>
    <w:rsid w:val="006374E8"/>
    <w:rsid w:val="006375C0"/>
    <w:rsid w:val="00637780"/>
    <w:rsid w:val="0063789F"/>
    <w:rsid w:val="006378A8"/>
    <w:rsid w:val="00637D19"/>
    <w:rsid w:val="00637E06"/>
    <w:rsid w:val="00637FB0"/>
    <w:rsid w:val="00640068"/>
    <w:rsid w:val="00640071"/>
    <w:rsid w:val="006402CC"/>
    <w:rsid w:val="00640358"/>
    <w:rsid w:val="0064051A"/>
    <w:rsid w:val="00640569"/>
    <w:rsid w:val="006407AC"/>
    <w:rsid w:val="00640909"/>
    <w:rsid w:val="00640ABD"/>
    <w:rsid w:val="00640C2C"/>
    <w:rsid w:val="00640D01"/>
    <w:rsid w:val="00640D58"/>
    <w:rsid w:val="00640D99"/>
    <w:rsid w:val="00640E90"/>
    <w:rsid w:val="00640EBD"/>
    <w:rsid w:val="00640F38"/>
    <w:rsid w:val="00640F9A"/>
    <w:rsid w:val="00641060"/>
    <w:rsid w:val="00641125"/>
    <w:rsid w:val="00641135"/>
    <w:rsid w:val="00641224"/>
    <w:rsid w:val="00641441"/>
    <w:rsid w:val="00641637"/>
    <w:rsid w:val="006417A4"/>
    <w:rsid w:val="006417DA"/>
    <w:rsid w:val="00641C88"/>
    <w:rsid w:val="00641CB7"/>
    <w:rsid w:val="00641ED2"/>
    <w:rsid w:val="00641F13"/>
    <w:rsid w:val="006420C0"/>
    <w:rsid w:val="00642436"/>
    <w:rsid w:val="006424EF"/>
    <w:rsid w:val="00642730"/>
    <w:rsid w:val="0064293E"/>
    <w:rsid w:val="006429DC"/>
    <w:rsid w:val="00642AA0"/>
    <w:rsid w:val="00642E6B"/>
    <w:rsid w:val="006430B4"/>
    <w:rsid w:val="0064328E"/>
    <w:rsid w:val="006433B0"/>
    <w:rsid w:val="006433EB"/>
    <w:rsid w:val="006437F6"/>
    <w:rsid w:val="006439D3"/>
    <w:rsid w:val="00643E17"/>
    <w:rsid w:val="00643E2A"/>
    <w:rsid w:val="00643F60"/>
    <w:rsid w:val="0064406C"/>
    <w:rsid w:val="006440A7"/>
    <w:rsid w:val="006440C0"/>
    <w:rsid w:val="00644205"/>
    <w:rsid w:val="006442B5"/>
    <w:rsid w:val="006443A2"/>
    <w:rsid w:val="006445FB"/>
    <w:rsid w:val="0064466E"/>
    <w:rsid w:val="0064475F"/>
    <w:rsid w:val="006447BB"/>
    <w:rsid w:val="006447E1"/>
    <w:rsid w:val="00644806"/>
    <w:rsid w:val="0064481C"/>
    <w:rsid w:val="006448B7"/>
    <w:rsid w:val="00644A2D"/>
    <w:rsid w:val="00644BA2"/>
    <w:rsid w:val="00644BAA"/>
    <w:rsid w:val="00644C6E"/>
    <w:rsid w:val="00644C8B"/>
    <w:rsid w:val="00644DA2"/>
    <w:rsid w:val="00644ECD"/>
    <w:rsid w:val="00645111"/>
    <w:rsid w:val="0064511B"/>
    <w:rsid w:val="00645156"/>
    <w:rsid w:val="0064540A"/>
    <w:rsid w:val="006454F4"/>
    <w:rsid w:val="00645AA9"/>
    <w:rsid w:val="00645B28"/>
    <w:rsid w:val="00645BC4"/>
    <w:rsid w:val="00645DBC"/>
    <w:rsid w:val="006460AA"/>
    <w:rsid w:val="006461A3"/>
    <w:rsid w:val="00646274"/>
    <w:rsid w:val="006465AC"/>
    <w:rsid w:val="00646883"/>
    <w:rsid w:val="00646B40"/>
    <w:rsid w:val="00646CD0"/>
    <w:rsid w:val="00646EBA"/>
    <w:rsid w:val="00646EF8"/>
    <w:rsid w:val="00646FA2"/>
    <w:rsid w:val="0064736A"/>
    <w:rsid w:val="006473E6"/>
    <w:rsid w:val="00647726"/>
    <w:rsid w:val="00647748"/>
    <w:rsid w:val="006479FA"/>
    <w:rsid w:val="00647A45"/>
    <w:rsid w:val="00647B83"/>
    <w:rsid w:val="00647C43"/>
    <w:rsid w:val="00647D84"/>
    <w:rsid w:val="00647FA7"/>
    <w:rsid w:val="006504EA"/>
    <w:rsid w:val="006506AA"/>
    <w:rsid w:val="0065077C"/>
    <w:rsid w:val="00650783"/>
    <w:rsid w:val="00650A4E"/>
    <w:rsid w:val="00650A9B"/>
    <w:rsid w:val="00650D8C"/>
    <w:rsid w:val="00650E47"/>
    <w:rsid w:val="00650E68"/>
    <w:rsid w:val="00650E93"/>
    <w:rsid w:val="00650F80"/>
    <w:rsid w:val="0065112F"/>
    <w:rsid w:val="0065171D"/>
    <w:rsid w:val="0065175E"/>
    <w:rsid w:val="00651771"/>
    <w:rsid w:val="00651827"/>
    <w:rsid w:val="00651858"/>
    <w:rsid w:val="00651E2B"/>
    <w:rsid w:val="00652055"/>
    <w:rsid w:val="00652080"/>
    <w:rsid w:val="00652173"/>
    <w:rsid w:val="006524DA"/>
    <w:rsid w:val="0065256A"/>
    <w:rsid w:val="00652712"/>
    <w:rsid w:val="006528C9"/>
    <w:rsid w:val="00652A8F"/>
    <w:rsid w:val="00652C4F"/>
    <w:rsid w:val="00652CB8"/>
    <w:rsid w:val="00652CDC"/>
    <w:rsid w:val="00652D89"/>
    <w:rsid w:val="00652EDE"/>
    <w:rsid w:val="00652F93"/>
    <w:rsid w:val="0065318D"/>
    <w:rsid w:val="00653618"/>
    <w:rsid w:val="00653712"/>
    <w:rsid w:val="006538BF"/>
    <w:rsid w:val="0065394C"/>
    <w:rsid w:val="00653F5F"/>
    <w:rsid w:val="00654060"/>
    <w:rsid w:val="00654178"/>
    <w:rsid w:val="00654297"/>
    <w:rsid w:val="00654369"/>
    <w:rsid w:val="006544FD"/>
    <w:rsid w:val="006547F5"/>
    <w:rsid w:val="00654926"/>
    <w:rsid w:val="00654DE1"/>
    <w:rsid w:val="006550B9"/>
    <w:rsid w:val="006552DD"/>
    <w:rsid w:val="00655495"/>
    <w:rsid w:val="006556EF"/>
    <w:rsid w:val="0065585C"/>
    <w:rsid w:val="00655A48"/>
    <w:rsid w:val="00655A7D"/>
    <w:rsid w:val="00655BFF"/>
    <w:rsid w:val="00655EC0"/>
    <w:rsid w:val="006560D9"/>
    <w:rsid w:val="00656154"/>
    <w:rsid w:val="0065621C"/>
    <w:rsid w:val="006562CA"/>
    <w:rsid w:val="0065645E"/>
    <w:rsid w:val="006564B9"/>
    <w:rsid w:val="0065654F"/>
    <w:rsid w:val="0065665B"/>
    <w:rsid w:val="00656765"/>
    <w:rsid w:val="006568A9"/>
    <w:rsid w:val="00656A0E"/>
    <w:rsid w:val="00656AE1"/>
    <w:rsid w:val="00656AF9"/>
    <w:rsid w:val="00656BA2"/>
    <w:rsid w:val="00656D93"/>
    <w:rsid w:val="0065700C"/>
    <w:rsid w:val="006570FA"/>
    <w:rsid w:val="00657336"/>
    <w:rsid w:val="006574AD"/>
    <w:rsid w:val="006579F7"/>
    <w:rsid w:val="00657DA8"/>
    <w:rsid w:val="00657FC4"/>
    <w:rsid w:val="006601E3"/>
    <w:rsid w:val="00660472"/>
    <w:rsid w:val="006604F8"/>
    <w:rsid w:val="006605B4"/>
    <w:rsid w:val="0066063C"/>
    <w:rsid w:val="00660684"/>
    <w:rsid w:val="0066069C"/>
    <w:rsid w:val="006610A4"/>
    <w:rsid w:val="006613CB"/>
    <w:rsid w:val="0066150C"/>
    <w:rsid w:val="00661593"/>
    <w:rsid w:val="006618D6"/>
    <w:rsid w:val="00661DEC"/>
    <w:rsid w:val="00661E85"/>
    <w:rsid w:val="00661EF6"/>
    <w:rsid w:val="00662043"/>
    <w:rsid w:val="006620E8"/>
    <w:rsid w:val="006622AE"/>
    <w:rsid w:val="006623CC"/>
    <w:rsid w:val="00662423"/>
    <w:rsid w:val="00662588"/>
    <w:rsid w:val="006626D2"/>
    <w:rsid w:val="00662774"/>
    <w:rsid w:val="00662AAB"/>
    <w:rsid w:val="00662C7C"/>
    <w:rsid w:val="00662E81"/>
    <w:rsid w:val="00662F7A"/>
    <w:rsid w:val="006632FF"/>
    <w:rsid w:val="0066335A"/>
    <w:rsid w:val="0066358A"/>
    <w:rsid w:val="006635B6"/>
    <w:rsid w:val="006637CE"/>
    <w:rsid w:val="00663B6A"/>
    <w:rsid w:val="00663BEB"/>
    <w:rsid w:val="00663BEE"/>
    <w:rsid w:val="00663E00"/>
    <w:rsid w:val="00663E8C"/>
    <w:rsid w:val="00663FC7"/>
    <w:rsid w:val="006640A5"/>
    <w:rsid w:val="006640F9"/>
    <w:rsid w:val="0066446D"/>
    <w:rsid w:val="00664488"/>
    <w:rsid w:val="00664719"/>
    <w:rsid w:val="00664A92"/>
    <w:rsid w:val="00664ACF"/>
    <w:rsid w:val="00664C2D"/>
    <w:rsid w:val="00664E4D"/>
    <w:rsid w:val="006652D0"/>
    <w:rsid w:val="006653AA"/>
    <w:rsid w:val="00665580"/>
    <w:rsid w:val="006655C0"/>
    <w:rsid w:val="0066561F"/>
    <w:rsid w:val="00665687"/>
    <w:rsid w:val="00665817"/>
    <w:rsid w:val="00666029"/>
    <w:rsid w:val="00666120"/>
    <w:rsid w:val="0066635D"/>
    <w:rsid w:val="006664C5"/>
    <w:rsid w:val="00666578"/>
    <w:rsid w:val="00666643"/>
    <w:rsid w:val="006667F8"/>
    <w:rsid w:val="00666986"/>
    <w:rsid w:val="006669B4"/>
    <w:rsid w:val="00666AA8"/>
    <w:rsid w:val="00666CA7"/>
    <w:rsid w:val="00667682"/>
    <w:rsid w:val="006676BA"/>
    <w:rsid w:val="0066771A"/>
    <w:rsid w:val="00667725"/>
    <w:rsid w:val="0066795D"/>
    <w:rsid w:val="00667B0D"/>
    <w:rsid w:val="00667BA7"/>
    <w:rsid w:val="00667DFB"/>
    <w:rsid w:val="006701A6"/>
    <w:rsid w:val="00670404"/>
    <w:rsid w:val="0067055E"/>
    <w:rsid w:val="006706F0"/>
    <w:rsid w:val="0067084D"/>
    <w:rsid w:val="0067095F"/>
    <w:rsid w:val="006709C7"/>
    <w:rsid w:val="006709CA"/>
    <w:rsid w:val="00670A9E"/>
    <w:rsid w:val="00670F4C"/>
    <w:rsid w:val="00670F8B"/>
    <w:rsid w:val="00671045"/>
    <w:rsid w:val="006711EA"/>
    <w:rsid w:val="00671414"/>
    <w:rsid w:val="0067152E"/>
    <w:rsid w:val="00671748"/>
    <w:rsid w:val="0067178C"/>
    <w:rsid w:val="006717E2"/>
    <w:rsid w:val="006718EE"/>
    <w:rsid w:val="00671A79"/>
    <w:rsid w:val="00671AE6"/>
    <w:rsid w:val="00671B42"/>
    <w:rsid w:val="00671BE8"/>
    <w:rsid w:val="00671CD2"/>
    <w:rsid w:val="00672420"/>
    <w:rsid w:val="00672430"/>
    <w:rsid w:val="0067251A"/>
    <w:rsid w:val="006726E2"/>
    <w:rsid w:val="006727E5"/>
    <w:rsid w:val="00672AD5"/>
    <w:rsid w:val="00672D3E"/>
    <w:rsid w:val="00672F6A"/>
    <w:rsid w:val="00673141"/>
    <w:rsid w:val="00673418"/>
    <w:rsid w:val="00673470"/>
    <w:rsid w:val="00673556"/>
    <w:rsid w:val="00673A97"/>
    <w:rsid w:val="00673AAB"/>
    <w:rsid w:val="00673C50"/>
    <w:rsid w:val="00673F36"/>
    <w:rsid w:val="00674161"/>
    <w:rsid w:val="0067436E"/>
    <w:rsid w:val="00674389"/>
    <w:rsid w:val="00674686"/>
    <w:rsid w:val="00674A8D"/>
    <w:rsid w:val="00674D5B"/>
    <w:rsid w:val="00674E1B"/>
    <w:rsid w:val="00674F85"/>
    <w:rsid w:val="006751F4"/>
    <w:rsid w:val="0067532C"/>
    <w:rsid w:val="00675658"/>
    <w:rsid w:val="006758B0"/>
    <w:rsid w:val="00675A07"/>
    <w:rsid w:val="00675A0D"/>
    <w:rsid w:val="006760E5"/>
    <w:rsid w:val="006761F9"/>
    <w:rsid w:val="006763A1"/>
    <w:rsid w:val="006769A7"/>
    <w:rsid w:val="00676AED"/>
    <w:rsid w:val="00676D75"/>
    <w:rsid w:val="00676E8F"/>
    <w:rsid w:val="00676EF6"/>
    <w:rsid w:val="00676F58"/>
    <w:rsid w:val="00676FCF"/>
    <w:rsid w:val="00677112"/>
    <w:rsid w:val="00677339"/>
    <w:rsid w:val="006773CE"/>
    <w:rsid w:val="00677472"/>
    <w:rsid w:val="006777FA"/>
    <w:rsid w:val="00677856"/>
    <w:rsid w:val="00677A85"/>
    <w:rsid w:val="00677B3C"/>
    <w:rsid w:val="00677B7C"/>
    <w:rsid w:val="00677C41"/>
    <w:rsid w:val="00677C86"/>
    <w:rsid w:val="00677CB9"/>
    <w:rsid w:val="00677DD3"/>
    <w:rsid w:val="00677E00"/>
    <w:rsid w:val="00677EC7"/>
    <w:rsid w:val="00677F58"/>
    <w:rsid w:val="00677FA9"/>
    <w:rsid w:val="006800C3"/>
    <w:rsid w:val="0068012D"/>
    <w:rsid w:val="006801E7"/>
    <w:rsid w:val="00680292"/>
    <w:rsid w:val="006805AD"/>
    <w:rsid w:val="00680623"/>
    <w:rsid w:val="0068068C"/>
    <w:rsid w:val="00680914"/>
    <w:rsid w:val="006809C4"/>
    <w:rsid w:val="006809F5"/>
    <w:rsid w:val="00680A8A"/>
    <w:rsid w:val="00680B84"/>
    <w:rsid w:val="00680C5F"/>
    <w:rsid w:val="00680D40"/>
    <w:rsid w:val="00680DE6"/>
    <w:rsid w:val="00680E41"/>
    <w:rsid w:val="006810AC"/>
    <w:rsid w:val="006812C0"/>
    <w:rsid w:val="006817C0"/>
    <w:rsid w:val="00681A33"/>
    <w:rsid w:val="00681C7A"/>
    <w:rsid w:val="00681D02"/>
    <w:rsid w:val="00681D52"/>
    <w:rsid w:val="00681D58"/>
    <w:rsid w:val="00681D98"/>
    <w:rsid w:val="006821C2"/>
    <w:rsid w:val="006824D6"/>
    <w:rsid w:val="00682746"/>
    <w:rsid w:val="006827C8"/>
    <w:rsid w:val="00682963"/>
    <w:rsid w:val="00682A66"/>
    <w:rsid w:val="00682C0B"/>
    <w:rsid w:val="00682EE9"/>
    <w:rsid w:val="00683070"/>
    <w:rsid w:val="00683257"/>
    <w:rsid w:val="0068331F"/>
    <w:rsid w:val="006834ED"/>
    <w:rsid w:val="00683570"/>
    <w:rsid w:val="006835AD"/>
    <w:rsid w:val="00683607"/>
    <w:rsid w:val="00683A91"/>
    <w:rsid w:val="00683D64"/>
    <w:rsid w:val="00683FC6"/>
    <w:rsid w:val="0068439F"/>
    <w:rsid w:val="00684640"/>
    <w:rsid w:val="00684A96"/>
    <w:rsid w:val="00684B6D"/>
    <w:rsid w:val="00684D17"/>
    <w:rsid w:val="00684E60"/>
    <w:rsid w:val="00685069"/>
    <w:rsid w:val="006851F8"/>
    <w:rsid w:val="00685335"/>
    <w:rsid w:val="006856D9"/>
    <w:rsid w:val="006858A6"/>
    <w:rsid w:val="0068597E"/>
    <w:rsid w:val="00685A75"/>
    <w:rsid w:val="00685AF0"/>
    <w:rsid w:val="00685B20"/>
    <w:rsid w:val="00685B28"/>
    <w:rsid w:val="00685B7D"/>
    <w:rsid w:val="00685D66"/>
    <w:rsid w:val="00685DA4"/>
    <w:rsid w:val="00686145"/>
    <w:rsid w:val="00686396"/>
    <w:rsid w:val="00686411"/>
    <w:rsid w:val="006864E6"/>
    <w:rsid w:val="0068653F"/>
    <w:rsid w:val="006865E0"/>
    <w:rsid w:val="006866C5"/>
    <w:rsid w:val="00686831"/>
    <w:rsid w:val="00686910"/>
    <w:rsid w:val="006869BD"/>
    <w:rsid w:val="00686BE0"/>
    <w:rsid w:val="00686D1F"/>
    <w:rsid w:val="00686D4C"/>
    <w:rsid w:val="00686E36"/>
    <w:rsid w:val="00686E91"/>
    <w:rsid w:val="00686EC5"/>
    <w:rsid w:val="00687107"/>
    <w:rsid w:val="00687126"/>
    <w:rsid w:val="00687276"/>
    <w:rsid w:val="00687357"/>
    <w:rsid w:val="00687420"/>
    <w:rsid w:val="00687490"/>
    <w:rsid w:val="006874BC"/>
    <w:rsid w:val="0068770D"/>
    <w:rsid w:val="00687710"/>
    <w:rsid w:val="0068793B"/>
    <w:rsid w:val="0068799B"/>
    <w:rsid w:val="00687A20"/>
    <w:rsid w:val="00687A94"/>
    <w:rsid w:val="00687AB8"/>
    <w:rsid w:val="00687AC0"/>
    <w:rsid w:val="00687DF9"/>
    <w:rsid w:val="00687E35"/>
    <w:rsid w:val="00687F86"/>
    <w:rsid w:val="00687F90"/>
    <w:rsid w:val="006903C0"/>
    <w:rsid w:val="00690C25"/>
    <w:rsid w:val="00690D60"/>
    <w:rsid w:val="0069125E"/>
    <w:rsid w:val="006915F7"/>
    <w:rsid w:val="00691655"/>
    <w:rsid w:val="00691ACC"/>
    <w:rsid w:val="00691B63"/>
    <w:rsid w:val="00691C40"/>
    <w:rsid w:val="00692749"/>
    <w:rsid w:val="006928C3"/>
    <w:rsid w:val="00692984"/>
    <w:rsid w:val="006929AA"/>
    <w:rsid w:val="006929DD"/>
    <w:rsid w:val="00692A62"/>
    <w:rsid w:val="00692AE5"/>
    <w:rsid w:val="00692B26"/>
    <w:rsid w:val="00693106"/>
    <w:rsid w:val="006931C6"/>
    <w:rsid w:val="006932F5"/>
    <w:rsid w:val="00693432"/>
    <w:rsid w:val="0069361F"/>
    <w:rsid w:val="00693775"/>
    <w:rsid w:val="006937C0"/>
    <w:rsid w:val="006938CC"/>
    <w:rsid w:val="006939A6"/>
    <w:rsid w:val="00693BB7"/>
    <w:rsid w:val="00693F55"/>
    <w:rsid w:val="00693FBA"/>
    <w:rsid w:val="00693FE6"/>
    <w:rsid w:val="006942C4"/>
    <w:rsid w:val="0069444A"/>
    <w:rsid w:val="0069447C"/>
    <w:rsid w:val="0069473C"/>
    <w:rsid w:val="00694D40"/>
    <w:rsid w:val="00694F99"/>
    <w:rsid w:val="00695087"/>
    <w:rsid w:val="00695418"/>
    <w:rsid w:val="0069574D"/>
    <w:rsid w:val="0069598A"/>
    <w:rsid w:val="00695C33"/>
    <w:rsid w:val="0069627A"/>
    <w:rsid w:val="0069629C"/>
    <w:rsid w:val="006964E7"/>
    <w:rsid w:val="00696662"/>
    <w:rsid w:val="00696727"/>
    <w:rsid w:val="00696960"/>
    <w:rsid w:val="0069699D"/>
    <w:rsid w:val="00696C4F"/>
    <w:rsid w:val="00696CDC"/>
    <w:rsid w:val="00696D44"/>
    <w:rsid w:val="00696F16"/>
    <w:rsid w:val="00696F3C"/>
    <w:rsid w:val="0069702F"/>
    <w:rsid w:val="006971AF"/>
    <w:rsid w:val="00697573"/>
    <w:rsid w:val="006976D5"/>
    <w:rsid w:val="006976DB"/>
    <w:rsid w:val="00697728"/>
    <w:rsid w:val="0069773F"/>
    <w:rsid w:val="006977F4"/>
    <w:rsid w:val="006978A0"/>
    <w:rsid w:val="00697DDC"/>
    <w:rsid w:val="00697F27"/>
    <w:rsid w:val="006A0079"/>
    <w:rsid w:val="006A00CC"/>
    <w:rsid w:val="006A014F"/>
    <w:rsid w:val="006A0368"/>
    <w:rsid w:val="006A0C50"/>
    <w:rsid w:val="006A0C87"/>
    <w:rsid w:val="006A0D84"/>
    <w:rsid w:val="006A0FCD"/>
    <w:rsid w:val="006A123C"/>
    <w:rsid w:val="006A147A"/>
    <w:rsid w:val="006A1489"/>
    <w:rsid w:val="006A15BE"/>
    <w:rsid w:val="006A1901"/>
    <w:rsid w:val="006A1AA7"/>
    <w:rsid w:val="006A1AA8"/>
    <w:rsid w:val="006A1AB5"/>
    <w:rsid w:val="006A1AE5"/>
    <w:rsid w:val="006A1B09"/>
    <w:rsid w:val="006A1C2C"/>
    <w:rsid w:val="006A1CEB"/>
    <w:rsid w:val="006A1DDD"/>
    <w:rsid w:val="006A1EA3"/>
    <w:rsid w:val="006A1F2F"/>
    <w:rsid w:val="006A2141"/>
    <w:rsid w:val="006A2559"/>
    <w:rsid w:val="006A27D7"/>
    <w:rsid w:val="006A2BC6"/>
    <w:rsid w:val="006A2C2B"/>
    <w:rsid w:val="006A2CEE"/>
    <w:rsid w:val="006A3091"/>
    <w:rsid w:val="006A30A4"/>
    <w:rsid w:val="006A317F"/>
    <w:rsid w:val="006A3221"/>
    <w:rsid w:val="006A35AF"/>
    <w:rsid w:val="006A36AB"/>
    <w:rsid w:val="006A4102"/>
    <w:rsid w:val="006A4337"/>
    <w:rsid w:val="006A4371"/>
    <w:rsid w:val="006A43AD"/>
    <w:rsid w:val="006A43C0"/>
    <w:rsid w:val="006A444D"/>
    <w:rsid w:val="006A4462"/>
    <w:rsid w:val="006A45E2"/>
    <w:rsid w:val="006A4721"/>
    <w:rsid w:val="006A4763"/>
    <w:rsid w:val="006A480E"/>
    <w:rsid w:val="006A48B7"/>
    <w:rsid w:val="006A4A5C"/>
    <w:rsid w:val="006A4C69"/>
    <w:rsid w:val="006A4F64"/>
    <w:rsid w:val="006A5033"/>
    <w:rsid w:val="006A503F"/>
    <w:rsid w:val="006A514F"/>
    <w:rsid w:val="006A5265"/>
    <w:rsid w:val="006A53DB"/>
    <w:rsid w:val="006A5503"/>
    <w:rsid w:val="006A55C9"/>
    <w:rsid w:val="006A5667"/>
    <w:rsid w:val="006A5690"/>
    <w:rsid w:val="006A581E"/>
    <w:rsid w:val="006A58D5"/>
    <w:rsid w:val="006A5D0C"/>
    <w:rsid w:val="006A5D1F"/>
    <w:rsid w:val="006A5D32"/>
    <w:rsid w:val="006A605B"/>
    <w:rsid w:val="006A62CE"/>
    <w:rsid w:val="006A6403"/>
    <w:rsid w:val="006A6680"/>
    <w:rsid w:val="006A6C4D"/>
    <w:rsid w:val="006A6E2B"/>
    <w:rsid w:val="006A6FDE"/>
    <w:rsid w:val="006A726E"/>
    <w:rsid w:val="006A748D"/>
    <w:rsid w:val="006A7AAF"/>
    <w:rsid w:val="006A7B35"/>
    <w:rsid w:val="006A7FEF"/>
    <w:rsid w:val="006B0150"/>
    <w:rsid w:val="006B0197"/>
    <w:rsid w:val="006B0788"/>
    <w:rsid w:val="006B09A1"/>
    <w:rsid w:val="006B0C80"/>
    <w:rsid w:val="006B0E00"/>
    <w:rsid w:val="006B11BF"/>
    <w:rsid w:val="006B1323"/>
    <w:rsid w:val="006B1605"/>
    <w:rsid w:val="006B16ED"/>
    <w:rsid w:val="006B188D"/>
    <w:rsid w:val="006B1ACA"/>
    <w:rsid w:val="006B1B4A"/>
    <w:rsid w:val="006B1D80"/>
    <w:rsid w:val="006B1DA0"/>
    <w:rsid w:val="006B1F75"/>
    <w:rsid w:val="006B2258"/>
    <w:rsid w:val="006B256C"/>
    <w:rsid w:val="006B271C"/>
    <w:rsid w:val="006B2A72"/>
    <w:rsid w:val="006B2FAE"/>
    <w:rsid w:val="006B3048"/>
    <w:rsid w:val="006B3101"/>
    <w:rsid w:val="006B365D"/>
    <w:rsid w:val="006B3978"/>
    <w:rsid w:val="006B3A8B"/>
    <w:rsid w:val="006B3D30"/>
    <w:rsid w:val="006B3D46"/>
    <w:rsid w:val="006B3F4B"/>
    <w:rsid w:val="006B3FA5"/>
    <w:rsid w:val="006B40F4"/>
    <w:rsid w:val="006B4134"/>
    <w:rsid w:val="006B475A"/>
    <w:rsid w:val="006B4A1F"/>
    <w:rsid w:val="006B4A74"/>
    <w:rsid w:val="006B4E5F"/>
    <w:rsid w:val="006B4F00"/>
    <w:rsid w:val="006B4F69"/>
    <w:rsid w:val="006B4FEA"/>
    <w:rsid w:val="006B5029"/>
    <w:rsid w:val="006B5242"/>
    <w:rsid w:val="006B5260"/>
    <w:rsid w:val="006B53DC"/>
    <w:rsid w:val="006B55A9"/>
    <w:rsid w:val="006B5720"/>
    <w:rsid w:val="006B5A6A"/>
    <w:rsid w:val="006B5D7B"/>
    <w:rsid w:val="006B5EBC"/>
    <w:rsid w:val="006B631F"/>
    <w:rsid w:val="006B635C"/>
    <w:rsid w:val="006B65CC"/>
    <w:rsid w:val="006B6605"/>
    <w:rsid w:val="006B6932"/>
    <w:rsid w:val="006B69E2"/>
    <w:rsid w:val="006B6D3D"/>
    <w:rsid w:val="006B712A"/>
    <w:rsid w:val="006B72A2"/>
    <w:rsid w:val="006B72EA"/>
    <w:rsid w:val="006B767B"/>
    <w:rsid w:val="006B7965"/>
    <w:rsid w:val="006B7B1C"/>
    <w:rsid w:val="006B7BAB"/>
    <w:rsid w:val="006B7CD9"/>
    <w:rsid w:val="006B7F9D"/>
    <w:rsid w:val="006C01A7"/>
    <w:rsid w:val="006C01C4"/>
    <w:rsid w:val="006C0294"/>
    <w:rsid w:val="006C0350"/>
    <w:rsid w:val="006C04BD"/>
    <w:rsid w:val="006C0512"/>
    <w:rsid w:val="006C078B"/>
    <w:rsid w:val="006C08BB"/>
    <w:rsid w:val="006C08E8"/>
    <w:rsid w:val="006C0A49"/>
    <w:rsid w:val="006C0A74"/>
    <w:rsid w:val="006C0C9B"/>
    <w:rsid w:val="006C0E6F"/>
    <w:rsid w:val="006C0EA3"/>
    <w:rsid w:val="006C15C5"/>
    <w:rsid w:val="006C170B"/>
    <w:rsid w:val="006C18C3"/>
    <w:rsid w:val="006C19EE"/>
    <w:rsid w:val="006C1BB5"/>
    <w:rsid w:val="006C1DED"/>
    <w:rsid w:val="006C1E4E"/>
    <w:rsid w:val="006C1EBF"/>
    <w:rsid w:val="006C25EC"/>
    <w:rsid w:val="006C26D2"/>
    <w:rsid w:val="006C278D"/>
    <w:rsid w:val="006C2823"/>
    <w:rsid w:val="006C28D9"/>
    <w:rsid w:val="006C2923"/>
    <w:rsid w:val="006C2A63"/>
    <w:rsid w:val="006C2F56"/>
    <w:rsid w:val="006C3023"/>
    <w:rsid w:val="006C303B"/>
    <w:rsid w:val="006C341E"/>
    <w:rsid w:val="006C342F"/>
    <w:rsid w:val="006C358C"/>
    <w:rsid w:val="006C36E8"/>
    <w:rsid w:val="006C383F"/>
    <w:rsid w:val="006C3859"/>
    <w:rsid w:val="006C38B4"/>
    <w:rsid w:val="006C3960"/>
    <w:rsid w:val="006C3987"/>
    <w:rsid w:val="006C3ACD"/>
    <w:rsid w:val="006C3F02"/>
    <w:rsid w:val="006C4049"/>
    <w:rsid w:val="006C43F0"/>
    <w:rsid w:val="006C4466"/>
    <w:rsid w:val="006C4566"/>
    <w:rsid w:val="006C47FC"/>
    <w:rsid w:val="006C4CF0"/>
    <w:rsid w:val="006C4D1E"/>
    <w:rsid w:val="006C4D7A"/>
    <w:rsid w:val="006C4D85"/>
    <w:rsid w:val="006C4DAA"/>
    <w:rsid w:val="006C4EFB"/>
    <w:rsid w:val="006C4F38"/>
    <w:rsid w:val="006C4F52"/>
    <w:rsid w:val="006C4FB6"/>
    <w:rsid w:val="006C5108"/>
    <w:rsid w:val="006C51F7"/>
    <w:rsid w:val="006C55B4"/>
    <w:rsid w:val="006C58CE"/>
    <w:rsid w:val="006C5E63"/>
    <w:rsid w:val="006C5E7A"/>
    <w:rsid w:val="006C6129"/>
    <w:rsid w:val="006C62CC"/>
    <w:rsid w:val="006C634C"/>
    <w:rsid w:val="006C6359"/>
    <w:rsid w:val="006C6386"/>
    <w:rsid w:val="006C63C7"/>
    <w:rsid w:val="006C65ED"/>
    <w:rsid w:val="006C6A2D"/>
    <w:rsid w:val="006C6B9E"/>
    <w:rsid w:val="006C6C3A"/>
    <w:rsid w:val="006C6C44"/>
    <w:rsid w:val="006C6D8A"/>
    <w:rsid w:val="006C6E25"/>
    <w:rsid w:val="006C6E81"/>
    <w:rsid w:val="006C6FD7"/>
    <w:rsid w:val="006C7089"/>
    <w:rsid w:val="006C70F3"/>
    <w:rsid w:val="006C7157"/>
    <w:rsid w:val="006C7833"/>
    <w:rsid w:val="006C78C0"/>
    <w:rsid w:val="006C7BD0"/>
    <w:rsid w:val="006C7D3C"/>
    <w:rsid w:val="006C7F2F"/>
    <w:rsid w:val="006D031D"/>
    <w:rsid w:val="006D05FD"/>
    <w:rsid w:val="006D07BD"/>
    <w:rsid w:val="006D0A1B"/>
    <w:rsid w:val="006D0AD3"/>
    <w:rsid w:val="006D0BB3"/>
    <w:rsid w:val="006D114D"/>
    <w:rsid w:val="006D12F1"/>
    <w:rsid w:val="006D13B7"/>
    <w:rsid w:val="006D16D5"/>
    <w:rsid w:val="006D1843"/>
    <w:rsid w:val="006D1A7D"/>
    <w:rsid w:val="006D1AC3"/>
    <w:rsid w:val="006D1D3A"/>
    <w:rsid w:val="006D1D6A"/>
    <w:rsid w:val="006D1DA8"/>
    <w:rsid w:val="006D2164"/>
    <w:rsid w:val="006D23C0"/>
    <w:rsid w:val="006D2419"/>
    <w:rsid w:val="006D243D"/>
    <w:rsid w:val="006D258B"/>
    <w:rsid w:val="006D2875"/>
    <w:rsid w:val="006D2973"/>
    <w:rsid w:val="006D2A1B"/>
    <w:rsid w:val="006D2A91"/>
    <w:rsid w:val="006D2B23"/>
    <w:rsid w:val="006D2B34"/>
    <w:rsid w:val="006D2BBE"/>
    <w:rsid w:val="006D2F22"/>
    <w:rsid w:val="006D3202"/>
    <w:rsid w:val="006D3399"/>
    <w:rsid w:val="006D33E6"/>
    <w:rsid w:val="006D34D1"/>
    <w:rsid w:val="006D361F"/>
    <w:rsid w:val="006D399D"/>
    <w:rsid w:val="006D3A71"/>
    <w:rsid w:val="006D3F26"/>
    <w:rsid w:val="006D427C"/>
    <w:rsid w:val="006D4305"/>
    <w:rsid w:val="006D448B"/>
    <w:rsid w:val="006D44F2"/>
    <w:rsid w:val="006D45D9"/>
    <w:rsid w:val="006D45E3"/>
    <w:rsid w:val="006D4929"/>
    <w:rsid w:val="006D4B40"/>
    <w:rsid w:val="006D4B53"/>
    <w:rsid w:val="006D4DC0"/>
    <w:rsid w:val="006D4E4F"/>
    <w:rsid w:val="006D4FEC"/>
    <w:rsid w:val="006D50E2"/>
    <w:rsid w:val="006D534E"/>
    <w:rsid w:val="006D54D9"/>
    <w:rsid w:val="006D5623"/>
    <w:rsid w:val="006D5656"/>
    <w:rsid w:val="006D569C"/>
    <w:rsid w:val="006D56DB"/>
    <w:rsid w:val="006D58D6"/>
    <w:rsid w:val="006D5A28"/>
    <w:rsid w:val="006D5C1C"/>
    <w:rsid w:val="006D5DCF"/>
    <w:rsid w:val="006D63A6"/>
    <w:rsid w:val="006D64BC"/>
    <w:rsid w:val="006D64C6"/>
    <w:rsid w:val="006D65D7"/>
    <w:rsid w:val="006D666E"/>
    <w:rsid w:val="006D6895"/>
    <w:rsid w:val="006D6975"/>
    <w:rsid w:val="006D6A11"/>
    <w:rsid w:val="006D6ADC"/>
    <w:rsid w:val="006D6BD1"/>
    <w:rsid w:val="006D6C4A"/>
    <w:rsid w:val="006D7092"/>
    <w:rsid w:val="006D70EE"/>
    <w:rsid w:val="006D73B4"/>
    <w:rsid w:val="006D742F"/>
    <w:rsid w:val="006D76D1"/>
    <w:rsid w:val="006D7733"/>
    <w:rsid w:val="006D77E3"/>
    <w:rsid w:val="006D7BC1"/>
    <w:rsid w:val="006D7C5E"/>
    <w:rsid w:val="006D7CA0"/>
    <w:rsid w:val="006D7D1C"/>
    <w:rsid w:val="006E0188"/>
    <w:rsid w:val="006E0301"/>
    <w:rsid w:val="006E05AC"/>
    <w:rsid w:val="006E0868"/>
    <w:rsid w:val="006E0933"/>
    <w:rsid w:val="006E097B"/>
    <w:rsid w:val="006E0DAA"/>
    <w:rsid w:val="006E0E5E"/>
    <w:rsid w:val="006E0FB9"/>
    <w:rsid w:val="006E1055"/>
    <w:rsid w:val="006E122B"/>
    <w:rsid w:val="006E14DA"/>
    <w:rsid w:val="006E155E"/>
    <w:rsid w:val="006E1598"/>
    <w:rsid w:val="006E1791"/>
    <w:rsid w:val="006E180A"/>
    <w:rsid w:val="006E1834"/>
    <w:rsid w:val="006E186B"/>
    <w:rsid w:val="006E1881"/>
    <w:rsid w:val="006E1CB5"/>
    <w:rsid w:val="006E1CCC"/>
    <w:rsid w:val="006E1F57"/>
    <w:rsid w:val="006E2094"/>
    <w:rsid w:val="006E20F9"/>
    <w:rsid w:val="006E22CA"/>
    <w:rsid w:val="006E22EE"/>
    <w:rsid w:val="006E2424"/>
    <w:rsid w:val="006E272D"/>
    <w:rsid w:val="006E28BB"/>
    <w:rsid w:val="006E2A7E"/>
    <w:rsid w:val="006E2EF3"/>
    <w:rsid w:val="006E313F"/>
    <w:rsid w:val="006E3178"/>
    <w:rsid w:val="006E31A7"/>
    <w:rsid w:val="006E34FA"/>
    <w:rsid w:val="006E35B1"/>
    <w:rsid w:val="006E3670"/>
    <w:rsid w:val="006E3843"/>
    <w:rsid w:val="006E3899"/>
    <w:rsid w:val="006E38F1"/>
    <w:rsid w:val="006E3A78"/>
    <w:rsid w:val="006E3BED"/>
    <w:rsid w:val="006E3BF0"/>
    <w:rsid w:val="006E3CEB"/>
    <w:rsid w:val="006E3F4A"/>
    <w:rsid w:val="006E4067"/>
    <w:rsid w:val="006E4302"/>
    <w:rsid w:val="006E466A"/>
    <w:rsid w:val="006E47D2"/>
    <w:rsid w:val="006E47D8"/>
    <w:rsid w:val="006E4923"/>
    <w:rsid w:val="006E4B23"/>
    <w:rsid w:val="006E4C51"/>
    <w:rsid w:val="006E4E2E"/>
    <w:rsid w:val="006E4FC1"/>
    <w:rsid w:val="006E50FE"/>
    <w:rsid w:val="006E5359"/>
    <w:rsid w:val="006E54C8"/>
    <w:rsid w:val="006E54F1"/>
    <w:rsid w:val="006E567B"/>
    <w:rsid w:val="006E5979"/>
    <w:rsid w:val="006E5A8A"/>
    <w:rsid w:val="006E5CB7"/>
    <w:rsid w:val="006E5DCA"/>
    <w:rsid w:val="006E5F3A"/>
    <w:rsid w:val="006E643E"/>
    <w:rsid w:val="006E6469"/>
    <w:rsid w:val="006E6522"/>
    <w:rsid w:val="006E6732"/>
    <w:rsid w:val="006E67A0"/>
    <w:rsid w:val="006E67FB"/>
    <w:rsid w:val="006E69EF"/>
    <w:rsid w:val="006E6A6F"/>
    <w:rsid w:val="006E6AA7"/>
    <w:rsid w:val="006E6BAC"/>
    <w:rsid w:val="006E6C3A"/>
    <w:rsid w:val="006E6CA7"/>
    <w:rsid w:val="006E6D56"/>
    <w:rsid w:val="006E6E8D"/>
    <w:rsid w:val="006E6F95"/>
    <w:rsid w:val="006E702E"/>
    <w:rsid w:val="006E740C"/>
    <w:rsid w:val="006E773E"/>
    <w:rsid w:val="006E77F6"/>
    <w:rsid w:val="006E7ADB"/>
    <w:rsid w:val="006E7ADF"/>
    <w:rsid w:val="006E7B5F"/>
    <w:rsid w:val="006E7C42"/>
    <w:rsid w:val="006E7C96"/>
    <w:rsid w:val="006E7D42"/>
    <w:rsid w:val="006F0022"/>
    <w:rsid w:val="006F0024"/>
    <w:rsid w:val="006F015B"/>
    <w:rsid w:val="006F0301"/>
    <w:rsid w:val="006F04BD"/>
    <w:rsid w:val="006F076D"/>
    <w:rsid w:val="006F088D"/>
    <w:rsid w:val="006F08F7"/>
    <w:rsid w:val="006F0A88"/>
    <w:rsid w:val="006F0B87"/>
    <w:rsid w:val="006F0B89"/>
    <w:rsid w:val="006F0E2D"/>
    <w:rsid w:val="006F0E99"/>
    <w:rsid w:val="006F117D"/>
    <w:rsid w:val="006F11B1"/>
    <w:rsid w:val="006F1294"/>
    <w:rsid w:val="006F1597"/>
    <w:rsid w:val="006F15ED"/>
    <w:rsid w:val="006F1A29"/>
    <w:rsid w:val="006F1EBC"/>
    <w:rsid w:val="006F202B"/>
    <w:rsid w:val="006F2128"/>
    <w:rsid w:val="006F219D"/>
    <w:rsid w:val="006F221E"/>
    <w:rsid w:val="006F23C3"/>
    <w:rsid w:val="006F2490"/>
    <w:rsid w:val="006F24F2"/>
    <w:rsid w:val="006F2529"/>
    <w:rsid w:val="006F2958"/>
    <w:rsid w:val="006F2A49"/>
    <w:rsid w:val="006F2CCB"/>
    <w:rsid w:val="006F2D7D"/>
    <w:rsid w:val="006F2E89"/>
    <w:rsid w:val="006F3119"/>
    <w:rsid w:val="006F321B"/>
    <w:rsid w:val="006F34BB"/>
    <w:rsid w:val="006F34F4"/>
    <w:rsid w:val="006F353A"/>
    <w:rsid w:val="006F35CE"/>
    <w:rsid w:val="006F370C"/>
    <w:rsid w:val="006F376B"/>
    <w:rsid w:val="006F3EC4"/>
    <w:rsid w:val="006F3F23"/>
    <w:rsid w:val="006F4020"/>
    <w:rsid w:val="006F4030"/>
    <w:rsid w:val="006F46DD"/>
    <w:rsid w:val="006F4857"/>
    <w:rsid w:val="006F4967"/>
    <w:rsid w:val="006F4B53"/>
    <w:rsid w:val="006F4BF6"/>
    <w:rsid w:val="006F4F02"/>
    <w:rsid w:val="006F4F08"/>
    <w:rsid w:val="006F4F51"/>
    <w:rsid w:val="006F4FEE"/>
    <w:rsid w:val="006F5040"/>
    <w:rsid w:val="006F5103"/>
    <w:rsid w:val="006F534C"/>
    <w:rsid w:val="006F54D3"/>
    <w:rsid w:val="006F5885"/>
    <w:rsid w:val="006F5A36"/>
    <w:rsid w:val="006F6100"/>
    <w:rsid w:val="006F613F"/>
    <w:rsid w:val="006F62D8"/>
    <w:rsid w:val="006F63D1"/>
    <w:rsid w:val="006F63E9"/>
    <w:rsid w:val="006F6448"/>
    <w:rsid w:val="006F654E"/>
    <w:rsid w:val="006F66F5"/>
    <w:rsid w:val="006F682D"/>
    <w:rsid w:val="006F69E9"/>
    <w:rsid w:val="006F6B5F"/>
    <w:rsid w:val="006F6C02"/>
    <w:rsid w:val="006F6C8F"/>
    <w:rsid w:val="006F6F6B"/>
    <w:rsid w:val="006F6F85"/>
    <w:rsid w:val="006F7091"/>
    <w:rsid w:val="006F72F6"/>
    <w:rsid w:val="006F730C"/>
    <w:rsid w:val="006F74A0"/>
    <w:rsid w:val="006F75A6"/>
    <w:rsid w:val="006F7996"/>
    <w:rsid w:val="006F7A0C"/>
    <w:rsid w:val="006F7A23"/>
    <w:rsid w:val="006F7A8C"/>
    <w:rsid w:val="006F7BC8"/>
    <w:rsid w:val="006F7FF1"/>
    <w:rsid w:val="0070053E"/>
    <w:rsid w:val="00700994"/>
    <w:rsid w:val="007009AE"/>
    <w:rsid w:val="007009E1"/>
    <w:rsid w:val="007009F4"/>
    <w:rsid w:val="00700CB0"/>
    <w:rsid w:val="00700CBF"/>
    <w:rsid w:val="00700D8C"/>
    <w:rsid w:val="0070118D"/>
    <w:rsid w:val="00701306"/>
    <w:rsid w:val="007013BF"/>
    <w:rsid w:val="00701783"/>
    <w:rsid w:val="00701B4C"/>
    <w:rsid w:val="00701B93"/>
    <w:rsid w:val="00701D99"/>
    <w:rsid w:val="00701F3B"/>
    <w:rsid w:val="00702122"/>
    <w:rsid w:val="00702307"/>
    <w:rsid w:val="00702865"/>
    <w:rsid w:val="007028F1"/>
    <w:rsid w:val="00702B6F"/>
    <w:rsid w:val="00702E7C"/>
    <w:rsid w:val="00702EE1"/>
    <w:rsid w:val="00702F5E"/>
    <w:rsid w:val="00703014"/>
    <w:rsid w:val="007032C4"/>
    <w:rsid w:val="00703743"/>
    <w:rsid w:val="00703784"/>
    <w:rsid w:val="0070394D"/>
    <w:rsid w:val="00703998"/>
    <w:rsid w:val="00703BF8"/>
    <w:rsid w:val="00704071"/>
    <w:rsid w:val="007041A9"/>
    <w:rsid w:val="007041B3"/>
    <w:rsid w:val="00704211"/>
    <w:rsid w:val="0070429A"/>
    <w:rsid w:val="007044B1"/>
    <w:rsid w:val="007045B5"/>
    <w:rsid w:val="00704840"/>
    <w:rsid w:val="00704A02"/>
    <w:rsid w:val="00704A71"/>
    <w:rsid w:val="00704AD5"/>
    <w:rsid w:val="00704B0D"/>
    <w:rsid w:val="00704D65"/>
    <w:rsid w:val="00704ECF"/>
    <w:rsid w:val="00705072"/>
    <w:rsid w:val="00705157"/>
    <w:rsid w:val="00705397"/>
    <w:rsid w:val="0070589E"/>
    <w:rsid w:val="0070599C"/>
    <w:rsid w:val="007059F3"/>
    <w:rsid w:val="00705B27"/>
    <w:rsid w:val="00705CA8"/>
    <w:rsid w:val="00705D33"/>
    <w:rsid w:val="00705FA3"/>
    <w:rsid w:val="00705FC4"/>
    <w:rsid w:val="007060BF"/>
    <w:rsid w:val="0070612A"/>
    <w:rsid w:val="00706154"/>
    <w:rsid w:val="00706374"/>
    <w:rsid w:val="00706462"/>
    <w:rsid w:val="007064A1"/>
    <w:rsid w:val="00706976"/>
    <w:rsid w:val="00706B77"/>
    <w:rsid w:val="00706C06"/>
    <w:rsid w:val="00706D07"/>
    <w:rsid w:val="00706D25"/>
    <w:rsid w:val="00706EEC"/>
    <w:rsid w:val="0070701A"/>
    <w:rsid w:val="00707205"/>
    <w:rsid w:val="0070734E"/>
    <w:rsid w:val="0070754B"/>
    <w:rsid w:val="00707915"/>
    <w:rsid w:val="007079C1"/>
    <w:rsid w:val="00707AAE"/>
    <w:rsid w:val="00707C19"/>
    <w:rsid w:val="007100EF"/>
    <w:rsid w:val="0071048E"/>
    <w:rsid w:val="0071065F"/>
    <w:rsid w:val="00710D15"/>
    <w:rsid w:val="00710D18"/>
    <w:rsid w:val="00710DA3"/>
    <w:rsid w:val="00710DD0"/>
    <w:rsid w:val="007111BF"/>
    <w:rsid w:val="00711311"/>
    <w:rsid w:val="00711647"/>
    <w:rsid w:val="0071167F"/>
    <w:rsid w:val="00711755"/>
    <w:rsid w:val="007117C5"/>
    <w:rsid w:val="00711839"/>
    <w:rsid w:val="007118A0"/>
    <w:rsid w:val="00711901"/>
    <w:rsid w:val="00711945"/>
    <w:rsid w:val="00711BED"/>
    <w:rsid w:val="00711D54"/>
    <w:rsid w:val="00711F8A"/>
    <w:rsid w:val="00711FEF"/>
    <w:rsid w:val="00712207"/>
    <w:rsid w:val="00712243"/>
    <w:rsid w:val="00712279"/>
    <w:rsid w:val="007126A7"/>
    <w:rsid w:val="00712769"/>
    <w:rsid w:val="00712796"/>
    <w:rsid w:val="00712898"/>
    <w:rsid w:val="00712A0D"/>
    <w:rsid w:val="00712AD9"/>
    <w:rsid w:val="00712B83"/>
    <w:rsid w:val="00712D00"/>
    <w:rsid w:val="00712E09"/>
    <w:rsid w:val="00712E4A"/>
    <w:rsid w:val="00712F76"/>
    <w:rsid w:val="00713169"/>
    <w:rsid w:val="0071316E"/>
    <w:rsid w:val="00713186"/>
    <w:rsid w:val="0071318A"/>
    <w:rsid w:val="0071331A"/>
    <w:rsid w:val="0071335A"/>
    <w:rsid w:val="00713621"/>
    <w:rsid w:val="0071376E"/>
    <w:rsid w:val="0071380B"/>
    <w:rsid w:val="00713931"/>
    <w:rsid w:val="00713A13"/>
    <w:rsid w:val="00713B8C"/>
    <w:rsid w:val="00713D10"/>
    <w:rsid w:val="00713D48"/>
    <w:rsid w:val="00713F2D"/>
    <w:rsid w:val="00713F7C"/>
    <w:rsid w:val="00713FB8"/>
    <w:rsid w:val="00714199"/>
    <w:rsid w:val="00714268"/>
    <w:rsid w:val="0071427D"/>
    <w:rsid w:val="007142A5"/>
    <w:rsid w:val="0071431E"/>
    <w:rsid w:val="007146C1"/>
    <w:rsid w:val="00714785"/>
    <w:rsid w:val="007147AA"/>
    <w:rsid w:val="0071483B"/>
    <w:rsid w:val="0071495F"/>
    <w:rsid w:val="00714A0E"/>
    <w:rsid w:val="00714A73"/>
    <w:rsid w:val="00714BBB"/>
    <w:rsid w:val="00715123"/>
    <w:rsid w:val="0071528A"/>
    <w:rsid w:val="007153D8"/>
    <w:rsid w:val="00715677"/>
    <w:rsid w:val="00715839"/>
    <w:rsid w:val="00715843"/>
    <w:rsid w:val="0071586B"/>
    <w:rsid w:val="007158E2"/>
    <w:rsid w:val="00715A82"/>
    <w:rsid w:val="00715B63"/>
    <w:rsid w:val="00715BDF"/>
    <w:rsid w:val="00715D7F"/>
    <w:rsid w:val="00715F5F"/>
    <w:rsid w:val="007161B7"/>
    <w:rsid w:val="00716291"/>
    <w:rsid w:val="007164CE"/>
    <w:rsid w:val="00716966"/>
    <w:rsid w:val="00716A57"/>
    <w:rsid w:val="0071706C"/>
    <w:rsid w:val="0071709A"/>
    <w:rsid w:val="00717145"/>
    <w:rsid w:val="00717186"/>
    <w:rsid w:val="00717451"/>
    <w:rsid w:val="0071760F"/>
    <w:rsid w:val="007176A3"/>
    <w:rsid w:val="007176BD"/>
    <w:rsid w:val="0071780B"/>
    <w:rsid w:val="00717A10"/>
    <w:rsid w:val="00717E5D"/>
    <w:rsid w:val="007201EF"/>
    <w:rsid w:val="00720301"/>
    <w:rsid w:val="0072084D"/>
    <w:rsid w:val="00720983"/>
    <w:rsid w:val="00720A77"/>
    <w:rsid w:val="00720CA3"/>
    <w:rsid w:val="00720DD4"/>
    <w:rsid w:val="00720EDE"/>
    <w:rsid w:val="007211CA"/>
    <w:rsid w:val="007211E0"/>
    <w:rsid w:val="00721242"/>
    <w:rsid w:val="007212BF"/>
    <w:rsid w:val="0072134A"/>
    <w:rsid w:val="00721591"/>
    <w:rsid w:val="00721BDD"/>
    <w:rsid w:val="00721DAA"/>
    <w:rsid w:val="00721F19"/>
    <w:rsid w:val="00722011"/>
    <w:rsid w:val="00722028"/>
    <w:rsid w:val="00722091"/>
    <w:rsid w:val="007220B4"/>
    <w:rsid w:val="007225C5"/>
    <w:rsid w:val="007227A0"/>
    <w:rsid w:val="007227B1"/>
    <w:rsid w:val="00722814"/>
    <w:rsid w:val="00722867"/>
    <w:rsid w:val="00722A9A"/>
    <w:rsid w:val="00722B73"/>
    <w:rsid w:val="00722EAC"/>
    <w:rsid w:val="00722F20"/>
    <w:rsid w:val="007232AC"/>
    <w:rsid w:val="007233A8"/>
    <w:rsid w:val="0072369E"/>
    <w:rsid w:val="00723709"/>
    <w:rsid w:val="00723829"/>
    <w:rsid w:val="00723830"/>
    <w:rsid w:val="0072392B"/>
    <w:rsid w:val="007239CE"/>
    <w:rsid w:val="007239ED"/>
    <w:rsid w:val="00723D00"/>
    <w:rsid w:val="00723DC2"/>
    <w:rsid w:val="00724311"/>
    <w:rsid w:val="0072439A"/>
    <w:rsid w:val="007243A0"/>
    <w:rsid w:val="0072448C"/>
    <w:rsid w:val="007245BD"/>
    <w:rsid w:val="00724672"/>
    <w:rsid w:val="007246B3"/>
    <w:rsid w:val="007246C0"/>
    <w:rsid w:val="007248ED"/>
    <w:rsid w:val="00724C33"/>
    <w:rsid w:val="00724EC6"/>
    <w:rsid w:val="00725016"/>
    <w:rsid w:val="0072515D"/>
    <w:rsid w:val="00725210"/>
    <w:rsid w:val="0072565F"/>
    <w:rsid w:val="00725723"/>
    <w:rsid w:val="00725770"/>
    <w:rsid w:val="00725802"/>
    <w:rsid w:val="00725853"/>
    <w:rsid w:val="00725C0A"/>
    <w:rsid w:val="00725C94"/>
    <w:rsid w:val="00725D32"/>
    <w:rsid w:val="00725D7A"/>
    <w:rsid w:val="00725FA1"/>
    <w:rsid w:val="00725FAA"/>
    <w:rsid w:val="0072617E"/>
    <w:rsid w:val="00726222"/>
    <w:rsid w:val="00726323"/>
    <w:rsid w:val="00726580"/>
    <w:rsid w:val="0072658D"/>
    <w:rsid w:val="0072665C"/>
    <w:rsid w:val="00726AEC"/>
    <w:rsid w:val="00726B06"/>
    <w:rsid w:val="00726EE5"/>
    <w:rsid w:val="00727045"/>
    <w:rsid w:val="007271B6"/>
    <w:rsid w:val="007275D0"/>
    <w:rsid w:val="00727660"/>
    <w:rsid w:val="007276E2"/>
    <w:rsid w:val="007277EA"/>
    <w:rsid w:val="007279CD"/>
    <w:rsid w:val="00727D97"/>
    <w:rsid w:val="00727E46"/>
    <w:rsid w:val="00727FAE"/>
    <w:rsid w:val="00727FC7"/>
    <w:rsid w:val="007300B0"/>
    <w:rsid w:val="00730152"/>
    <w:rsid w:val="007302BB"/>
    <w:rsid w:val="00730546"/>
    <w:rsid w:val="00730649"/>
    <w:rsid w:val="007306A2"/>
    <w:rsid w:val="00730A18"/>
    <w:rsid w:val="00730FEB"/>
    <w:rsid w:val="0073111E"/>
    <w:rsid w:val="00731241"/>
    <w:rsid w:val="0073124F"/>
    <w:rsid w:val="0073127E"/>
    <w:rsid w:val="0073154B"/>
    <w:rsid w:val="0073158E"/>
    <w:rsid w:val="00731590"/>
    <w:rsid w:val="0073188A"/>
    <w:rsid w:val="007318FD"/>
    <w:rsid w:val="00731984"/>
    <w:rsid w:val="00731BEB"/>
    <w:rsid w:val="00731D1D"/>
    <w:rsid w:val="00731D61"/>
    <w:rsid w:val="00731FA4"/>
    <w:rsid w:val="007321BC"/>
    <w:rsid w:val="007323B9"/>
    <w:rsid w:val="007325F8"/>
    <w:rsid w:val="0073295C"/>
    <w:rsid w:val="00732C75"/>
    <w:rsid w:val="00733170"/>
    <w:rsid w:val="007331FD"/>
    <w:rsid w:val="00733535"/>
    <w:rsid w:val="0073369C"/>
    <w:rsid w:val="007337E9"/>
    <w:rsid w:val="00733870"/>
    <w:rsid w:val="00733A8F"/>
    <w:rsid w:val="00733BBF"/>
    <w:rsid w:val="00733C0B"/>
    <w:rsid w:val="00733D0A"/>
    <w:rsid w:val="00733E07"/>
    <w:rsid w:val="007341E3"/>
    <w:rsid w:val="007342E1"/>
    <w:rsid w:val="0073444B"/>
    <w:rsid w:val="00734741"/>
    <w:rsid w:val="007348D1"/>
    <w:rsid w:val="00734921"/>
    <w:rsid w:val="00734DA8"/>
    <w:rsid w:val="00734EA9"/>
    <w:rsid w:val="00735007"/>
    <w:rsid w:val="00735067"/>
    <w:rsid w:val="00735083"/>
    <w:rsid w:val="00735098"/>
    <w:rsid w:val="007351BA"/>
    <w:rsid w:val="0073531D"/>
    <w:rsid w:val="00735602"/>
    <w:rsid w:val="00735888"/>
    <w:rsid w:val="00735F51"/>
    <w:rsid w:val="00735FAF"/>
    <w:rsid w:val="00736256"/>
    <w:rsid w:val="007362FE"/>
    <w:rsid w:val="0073685B"/>
    <w:rsid w:val="00736882"/>
    <w:rsid w:val="00736908"/>
    <w:rsid w:val="00736B7A"/>
    <w:rsid w:val="00736CC6"/>
    <w:rsid w:val="00736EF4"/>
    <w:rsid w:val="007371E4"/>
    <w:rsid w:val="00737355"/>
    <w:rsid w:val="00737484"/>
    <w:rsid w:val="00737708"/>
    <w:rsid w:val="007377A1"/>
    <w:rsid w:val="00737978"/>
    <w:rsid w:val="007379C3"/>
    <w:rsid w:val="00737EAF"/>
    <w:rsid w:val="007400B6"/>
    <w:rsid w:val="00740169"/>
    <w:rsid w:val="00740541"/>
    <w:rsid w:val="007405B7"/>
    <w:rsid w:val="00740611"/>
    <w:rsid w:val="0074078E"/>
    <w:rsid w:val="007407E3"/>
    <w:rsid w:val="007407F0"/>
    <w:rsid w:val="00740993"/>
    <w:rsid w:val="00740A27"/>
    <w:rsid w:val="00740AD7"/>
    <w:rsid w:val="00740BE3"/>
    <w:rsid w:val="00740BFC"/>
    <w:rsid w:val="0074103D"/>
    <w:rsid w:val="0074144B"/>
    <w:rsid w:val="00741526"/>
    <w:rsid w:val="007415F8"/>
    <w:rsid w:val="00741763"/>
    <w:rsid w:val="0074185B"/>
    <w:rsid w:val="00741A65"/>
    <w:rsid w:val="00741B6E"/>
    <w:rsid w:val="00741C2C"/>
    <w:rsid w:val="00741D15"/>
    <w:rsid w:val="00741DF4"/>
    <w:rsid w:val="00741E70"/>
    <w:rsid w:val="00741FBB"/>
    <w:rsid w:val="00741FFA"/>
    <w:rsid w:val="00742288"/>
    <w:rsid w:val="00742344"/>
    <w:rsid w:val="00742380"/>
    <w:rsid w:val="0074246F"/>
    <w:rsid w:val="00742755"/>
    <w:rsid w:val="007427F3"/>
    <w:rsid w:val="00742B75"/>
    <w:rsid w:val="00742E19"/>
    <w:rsid w:val="00742F0D"/>
    <w:rsid w:val="00742F69"/>
    <w:rsid w:val="0074349D"/>
    <w:rsid w:val="007435C5"/>
    <w:rsid w:val="007436DF"/>
    <w:rsid w:val="0074384A"/>
    <w:rsid w:val="0074389E"/>
    <w:rsid w:val="0074399A"/>
    <w:rsid w:val="00743C32"/>
    <w:rsid w:val="00743CDF"/>
    <w:rsid w:val="00743CE6"/>
    <w:rsid w:val="00743F46"/>
    <w:rsid w:val="007442EE"/>
    <w:rsid w:val="007445AF"/>
    <w:rsid w:val="00744611"/>
    <w:rsid w:val="007448A0"/>
    <w:rsid w:val="007449C7"/>
    <w:rsid w:val="00744B45"/>
    <w:rsid w:val="00744BBE"/>
    <w:rsid w:val="00745487"/>
    <w:rsid w:val="007456A9"/>
    <w:rsid w:val="007457CF"/>
    <w:rsid w:val="007457EB"/>
    <w:rsid w:val="0074584E"/>
    <w:rsid w:val="00745B75"/>
    <w:rsid w:val="00745C01"/>
    <w:rsid w:val="00745D11"/>
    <w:rsid w:val="007460B0"/>
    <w:rsid w:val="007460BE"/>
    <w:rsid w:val="007460D9"/>
    <w:rsid w:val="007460F0"/>
    <w:rsid w:val="0074616C"/>
    <w:rsid w:val="007462BA"/>
    <w:rsid w:val="00746320"/>
    <w:rsid w:val="00746619"/>
    <w:rsid w:val="00746685"/>
    <w:rsid w:val="0074682E"/>
    <w:rsid w:val="00746C8D"/>
    <w:rsid w:val="00746E30"/>
    <w:rsid w:val="00746EAA"/>
    <w:rsid w:val="00746F44"/>
    <w:rsid w:val="0074707E"/>
    <w:rsid w:val="00747180"/>
    <w:rsid w:val="00747246"/>
    <w:rsid w:val="0074742A"/>
    <w:rsid w:val="007475FF"/>
    <w:rsid w:val="0074789B"/>
    <w:rsid w:val="00747950"/>
    <w:rsid w:val="0074797F"/>
    <w:rsid w:val="00747AFE"/>
    <w:rsid w:val="007501F9"/>
    <w:rsid w:val="00750693"/>
    <w:rsid w:val="00750818"/>
    <w:rsid w:val="00750936"/>
    <w:rsid w:val="00750A41"/>
    <w:rsid w:val="00750AD9"/>
    <w:rsid w:val="00750B0F"/>
    <w:rsid w:val="00750F2C"/>
    <w:rsid w:val="00751066"/>
    <w:rsid w:val="00751330"/>
    <w:rsid w:val="00751359"/>
    <w:rsid w:val="007513D9"/>
    <w:rsid w:val="0075160D"/>
    <w:rsid w:val="007516D9"/>
    <w:rsid w:val="007518D5"/>
    <w:rsid w:val="00751B9C"/>
    <w:rsid w:val="00751BE5"/>
    <w:rsid w:val="00751CD9"/>
    <w:rsid w:val="00751EB3"/>
    <w:rsid w:val="00751FAD"/>
    <w:rsid w:val="007520DD"/>
    <w:rsid w:val="00752591"/>
    <w:rsid w:val="007525E8"/>
    <w:rsid w:val="007525F8"/>
    <w:rsid w:val="00752715"/>
    <w:rsid w:val="0075288E"/>
    <w:rsid w:val="00752A0F"/>
    <w:rsid w:val="00752A5A"/>
    <w:rsid w:val="00752B03"/>
    <w:rsid w:val="00752C77"/>
    <w:rsid w:val="00752E4D"/>
    <w:rsid w:val="00752F4D"/>
    <w:rsid w:val="00752F60"/>
    <w:rsid w:val="00753103"/>
    <w:rsid w:val="00753160"/>
    <w:rsid w:val="0075342C"/>
    <w:rsid w:val="007534A1"/>
    <w:rsid w:val="00753626"/>
    <w:rsid w:val="007536D6"/>
    <w:rsid w:val="007538D7"/>
    <w:rsid w:val="00753972"/>
    <w:rsid w:val="007539FE"/>
    <w:rsid w:val="00753A75"/>
    <w:rsid w:val="00753AE1"/>
    <w:rsid w:val="00753AE6"/>
    <w:rsid w:val="00753F57"/>
    <w:rsid w:val="00754208"/>
    <w:rsid w:val="00754293"/>
    <w:rsid w:val="0075446C"/>
    <w:rsid w:val="00754712"/>
    <w:rsid w:val="00754862"/>
    <w:rsid w:val="00754A1E"/>
    <w:rsid w:val="00754C16"/>
    <w:rsid w:val="00754E04"/>
    <w:rsid w:val="00754EBA"/>
    <w:rsid w:val="00754F26"/>
    <w:rsid w:val="0075501C"/>
    <w:rsid w:val="0075515F"/>
    <w:rsid w:val="00755231"/>
    <w:rsid w:val="00755271"/>
    <w:rsid w:val="007552D3"/>
    <w:rsid w:val="00755577"/>
    <w:rsid w:val="0075569D"/>
    <w:rsid w:val="00755742"/>
    <w:rsid w:val="007558C6"/>
    <w:rsid w:val="00755E61"/>
    <w:rsid w:val="00756023"/>
    <w:rsid w:val="0075623B"/>
    <w:rsid w:val="0075626D"/>
    <w:rsid w:val="007562C5"/>
    <w:rsid w:val="0075635F"/>
    <w:rsid w:val="00756561"/>
    <w:rsid w:val="0075687F"/>
    <w:rsid w:val="00756A23"/>
    <w:rsid w:val="00757020"/>
    <w:rsid w:val="007571C2"/>
    <w:rsid w:val="0075745D"/>
    <w:rsid w:val="007575BD"/>
    <w:rsid w:val="00757810"/>
    <w:rsid w:val="00757841"/>
    <w:rsid w:val="00757A27"/>
    <w:rsid w:val="00757A33"/>
    <w:rsid w:val="00757B49"/>
    <w:rsid w:val="00757B66"/>
    <w:rsid w:val="00757D1E"/>
    <w:rsid w:val="00757F5E"/>
    <w:rsid w:val="00760077"/>
    <w:rsid w:val="00760257"/>
    <w:rsid w:val="007602E8"/>
    <w:rsid w:val="0076053F"/>
    <w:rsid w:val="007605FF"/>
    <w:rsid w:val="00760936"/>
    <w:rsid w:val="00760B2C"/>
    <w:rsid w:val="00760C66"/>
    <w:rsid w:val="00760CC1"/>
    <w:rsid w:val="00760CF8"/>
    <w:rsid w:val="00760DDA"/>
    <w:rsid w:val="00760E57"/>
    <w:rsid w:val="00760FCA"/>
    <w:rsid w:val="00761329"/>
    <w:rsid w:val="0076136F"/>
    <w:rsid w:val="00761465"/>
    <w:rsid w:val="00761576"/>
    <w:rsid w:val="00761886"/>
    <w:rsid w:val="00761CF5"/>
    <w:rsid w:val="00761D9F"/>
    <w:rsid w:val="007620C3"/>
    <w:rsid w:val="007621B2"/>
    <w:rsid w:val="00762238"/>
    <w:rsid w:val="007626B4"/>
    <w:rsid w:val="00762792"/>
    <w:rsid w:val="007627E9"/>
    <w:rsid w:val="00762935"/>
    <w:rsid w:val="0076313B"/>
    <w:rsid w:val="007631D1"/>
    <w:rsid w:val="007632A2"/>
    <w:rsid w:val="0076339F"/>
    <w:rsid w:val="0076346D"/>
    <w:rsid w:val="007635DD"/>
    <w:rsid w:val="00763731"/>
    <w:rsid w:val="007637DF"/>
    <w:rsid w:val="007639D5"/>
    <w:rsid w:val="00763AAD"/>
    <w:rsid w:val="00763B4D"/>
    <w:rsid w:val="00763D54"/>
    <w:rsid w:val="00763D61"/>
    <w:rsid w:val="00764097"/>
    <w:rsid w:val="007641DE"/>
    <w:rsid w:val="007641FB"/>
    <w:rsid w:val="007642FD"/>
    <w:rsid w:val="00764442"/>
    <w:rsid w:val="0076447B"/>
    <w:rsid w:val="00764559"/>
    <w:rsid w:val="0076458F"/>
    <w:rsid w:val="007647A9"/>
    <w:rsid w:val="007647C7"/>
    <w:rsid w:val="0076485F"/>
    <w:rsid w:val="00764A26"/>
    <w:rsid w:val="00764C5E"/>
    <w:rsid w:val="00764D07"/>
    <w:rsid w:val="007651DD"/>
    <w:rsid w:val="007651FB"/>
    <w:rsid w:val="00765711"/>
    <w:rsid w:val="00765ADA"/>
    <w:rsid w:val="00765C48"/>
    <w:rsid w:val="00765E5D"/>
    <w:rsid w:val="00765E60"/>
    <w:rsid w:val="00766069"/>
    <w:rsid w:val="007662A4"/>
    <w:rsid w:val="0076698D"/>
    <w:rsid w:val="00766A37"/>
    <w:rsid w:val="00766EF4"/>
    <w:rsid w:val="007670B8"/>
    <w:rsid w:val="0076718C"/>
    <w:rsid w:val="007672E0"/>
    <w:rsid w:val="007672F4"/>
    <w:rsid w:val="00767457"/>
    <w:rsid w:val="00767475"/>
    <w:rsid w:val="0076753A"/>
    <w:rsid w:val="00767845"/>
    <w:rsid w:val="00767896"/>
    <w:rsid w:val="00767976"/>
    <w:rsid w:val="00767A8F"/>
    <w:rsid w:val="00767AEA"/>
    <w:rsid w:val="00767B11"/>
    <w:rsid w:val="00767BB4"/>
    <w:rsid w:val="00767C1F"/>
    <w:rsid w:val="00767C3A"/>
    <w:rsid w:val="00767F51"/>
    <w:rsid w:val="007700C7"/>
    <w:rsid w:val="0077016B"/>
    <w:rsid w:val="007702C5"/>
    <w:rsid w:val="00770371"/>
    <w:rsid w:val="007704D6"/>
    <w:rsid w:val="0077060D"/>
    <w:rsid w:val="007707D2"/>
    <w:rsid w:val="00770821"/>
    <w:rsid w:val="00770E05"/>
    <w:rsid w:val="00770F4E"/>
    <w:rsid w:val="007711E5"/>
    <w:rsid w:val="007712A8"/>
    <w:rsid w:val="007714A5"/>
    <w:rsid w:val="007714D4"/>
    <w:rsid w:val="007714F9"/>
    <w:rsid w:val="007715CD"/>
    <w:rsid w:val="00771754"/>
    <w:rsid w:val="00771833"/>
    <w:rsid w:val="007718E5"/>
    <w:rsid w:val="00771D04"/>
    <w:rsid w:val="00771F65"/>
    <w:rsid w:val="00771F74"/>
    <w:rsid w:val="00772057"/>
    <w:rsid w:val="00772186"/>
    <w:rsid w:val="007721C8"/>
    <w:rsid w:val="007721D6"/>
    <w:rsid w:val="007722C8"/>
    <w:rsid w:val="007722E7"/>
    <w:rsid w:val="00772388"/>
    <w:rsid w:val="00772423"/>
    <w:rsid w:val="00772632"/>
    <w:rsid w:val="0077274F"/>
    <w:rsid w:val="007727AC"/>
    <w:rsid w:val="00772A96"/>
    <w:rsid w:val="00772CBF"/>
    <w:rsid w:val="00772DFD"/>
    <w:rsid w:val="00772E7F"/>
    <w:rsid w:val="00773211"/>
    <w:rsid w:val="0077324F"/>
    <w:rsid w:val="0077356F"/>
    <w:rsid w:val="007737C0"/>
    <w:rsid w:val="007738EF"/>
    <w:rsid w:val="00773B6B"/>
    <w:rsid w:val="00773D36"/>
    <w:rsid w:val="00773DC4"/>
    <w:rsid w:val="00773F74"/>
    <w:rsid w:val="00773F77"/>
    <w:rsid w:val="007740EF"/>
    <w:rsid w:val="007741A5"/>
    <w:rsid w:val="007741EF"/>
    <w:rsid w:val="00774362"/>
    <w:rsid w:val="007743FC"/>
    <w:rsid w:val="00774408"/>
    <w:rsid w:val="00774764"/>
    <w:rsid w:val="00774867"/>
    <w:rsid w:val="00774E07"/>
    <w:rsid w:val="00775066"/>
    <w:rsid w:val="0077560E"/>
    <w:rsid w:val="00775630"/>
    <w:rsid w:val="00775AB7"/>
    <w:rsid w:val="00775B5E"/>
    <w:rsid w:val="00775E5D"/>
    <w:rsid w:val="00775EAE"/>
    <w:rsid w:val="007760DA"/>
    <w:rsid w:val="00776118"/>
    <w:rsid w:val="007761FC"/>
    <w:rsid w:val="0077621C"/>
    <w:rsid w:val="00776333"/>
    <w:rsid w:val="00776341"/>
    <w:rsid w:val="0077645D"/>
    <w:rsid w:val="00776768"/>
    <w:rsid w:val="007767CF"/>
    <w:rsid w:val="0077692E"/>
    <w:rsid w:val="00776A4B"/>
    <w:rsid w:val="00776B23"/>
    <w:rsid w:val="00776D42"/>
    <w:rsid w:val="00776DF7"/>
    <w:rsid w:val="007770FC"/>
    <w:rsid w:val="007773DE"/>
    <w:rsid w:val="00777729"/>
    <w:rsid w:val="007779F6"/>
    <w:rsid w:val="00777AD6"/>
    <w:rsid w:val="00777B9C"/>
    <w:rsid w:val="00777CE2"/>
    <w:rsid w:val="00777E19"/>
    <w:rsid w:val="00777E1F"/>
    <w:rsid w:val="00780375"/>
    <w:rsid w:val="007804A8"/>
    <w:rsid w:val="00780671"/>
    <w:rsid w:val="00780709"/>
    <w:rsid w:val="0078071E"/>
    <w:rsid w:val="00780773"/>
    <w:rsid w:val="00780870"/>
    <w:rsid w:val="00780952"/>
    <w:rsid w:val="00780986"/>
    <w:rsid w:val="00780A7E"/>
    <w:rsid w:val="00780AA5"/>
    <w:rsid w:val="00780C76"/>
    <w:rsid w:val="00780D5A"/>
    <w:rsid w:val="007810C2"/>
    <w:rsid w:val="00781152"/>
    <w:rsid w:val="007811C0"/>
    <w:rsid w:val="00781717"/>
    <w:rsid w:val="0078172B"/>
    <w:rsid w:val="00781745"/>
    <w:rsid w:val="0078199D"/>
    <w:rsid w:val="00781A45"/>
    <w:rsid w:val="00781ACA"/>
    <w:rsid w:val="00781AD1"/>
    <w:rsid w:val="00781AD3"/>
    <w:rsid w:val="00781D38"/>
    <w:rsid w:val="00781D5B"/>
    <w:rsid w:val="00781F32"/>
    <w:rsid w:val="007820D4"/>
    <w:rsid w:val="0078213A"/>
    <w:rsid w:val="007823DF"/>
    <w:rsid w:val="00782508"/>
    <w:rsid w:val="007827C1"/>
    <w:rsid w:val="00782C3D"/>
    <w:rsid w:val="00782C95"/>
    <w:rsid w:val="00782CB2"/>
    <w:rsid w:val="00782CD0"/>
    <w:rsid w:val="00782D3A"/>
    <w:rsid w:val="00782EFB"/>
    <w:rsid w:val="00782F6F"/>
    <w:rsid w:val="00783198"/>
    <w:rsid w:val="007831A9"/>
    <w:rsid w:val="0078326A"/>
    <w:rsid w:val="007832D7"/>
    <w:rsid w:val="007832DF"/>
    <w:rsid w:val="007834BF"/>
    <w:rsid w:val="007834D0"/>
    <w:rsid w:val="0078364C"/>
    <w:rsid w:val="007837A9"/>
    <w:rsid w:val="00783A0F"/>
    <w:rsid w:val="00783CD8"/>
    <w:rsid w:val="00783D25"/>
    <w:rsid w:val="00783D73"/>
    <w:rsid w:val="00783E76"/>
    <w:rsid w:val="00783E7A"/>
    <w:rsid w:val="00783F72"/>
    <w:rsid w:val="00783F83"/>
    <w:rsid w:val="00784019"/>
    <w:rsid w:val="007840E0"/>
    <w:rsid w:val="0078421A"/>
    <w:rsid w:val="00784479"/>
    <w:rsid w:val="0078487E"/>
    <w:rsid w:val="00784981"/>
    <w:rsid w:val="0078501B"/>
    <w:rsid w:val="007853A8"/>
    <w:rsid w:val="007853D6"/>
    <w:rsid w:val="007853E3"/>
    <w:rsid w:val="007853F1"/>
    <w:rsid w:val="007854A3"/>
    <w:rsid w:val="00785533"/>
    <w:rsid w:val="00785651"/>
    <w:rsid w:val="007856C0"/>
    <w:rsid w:val="007858A7"/>
    <w:rsid w:val="007859A1"/>
    <w:rsid w:val="00785A36"/>
    <w:rsid w:val="00785A3F"/>
    <w:rsid w:val="00785B01"/>
    <w:rsid w:val="00785C29"/>
    <w:rsid w:val="00785CF2"/>
    <w:rsid w:val="00785D38"/>
    <w:rsid w:val="00785D46"/>
    <w:rsid w:val="0078617A"/>
    <w:rsid w:val="0078626A"/>
    <w:rsid w:val="007862C5"/>
    <w:rsid w:val="00786448"/>
    <w:rsid w:val="0078683B"/>
    <w:rsid w:val="0078696A"/>
    <w:rsid w:val="00786BFE"/>
    <w:rsid w:val="00787085"/>
    <w:rsid w:val="00787122"/>
    <w:rsid w:val="00787173"/>
    <w:rsid w:val="00787228"/>
    <w:rsid w:val="0078729F"/>
    <w:rsid w:val="007873D9"/>
    <w:rsid w:val="0078745A"/>
    <w:rsid w:val="00787580"/>
    <w:rsid w:val="007875A1"/>
    <w:rsid w:val="007876CC"/>
    <w:rsid w:val="0078782B"/>
    <w:rsid w:val="007878BA"/>
    <w:rsid w:val="0078790A"/>
    <w:rsid w:val="00787F67"/>
    <w:rsid w:val="00790060"/>
    <w:rsid w:val="00790452"/>
    <w:rsid w:val="00790B1D"/>
    <w:rsid w:val="00790C60"/>
    <w:rsid w:val="00790CBA"/>
    <w:rsid w:val="0079115D"/>
    <w:rsid w:val="00791473"/>
    <w:rsid w:val="00791634"/>
    <w:rsid w:val="00791678"/>
    <w:rsid w:val="00791A12"/>
    <w:rsid w:val="00791AD1"/>
    <w:rsid w:val="00791C81"/>
    <w:rsid w:val="00791D74"/>
    <w:rsid w:val="00791EC9"/>
    <w:rsid w:val="007921C1"/>
    <w:rsid w:val="00792285"/>
    <w:rsid w:val="007923F5"/>
    <w:rsid w:val="007926F1"/>
    <w:rsid w:val="00792974"/>
    <w:rsid w:val="00792C46"/>
    <w:rsid w:val="00792DCB"/>
    <w:rsid w:val="00792E10"/>
    <w:rsid w:val="00792F41"/>
    <w:rsid w:val="0079328D"/>
    <w:rsid w:val="007932C2"/>
    <w:rsid w:val="0079365A"/>
    <w:rsid w:val="007937AF"/>
    <w:rsid w:val="00793831"/>
    <w:rsid w:val="00793AF6"/>
    <w:rsid w:val="00793B39"/>
    <w:rsid w:val="00793BAD"/>
    <w:rsid w:val="00793BF8"/>
    <w:rsid w:val="00793F2B"/>
    <w:rsid w:val="00793FA5"/>
    <w:rsid w:val="0079417F"/>
    <w:rsid w:val="007941D0"/>
    <w:rsid w:val="007943AE"/>
    <w:rsid w:val="00794516"/>
    <w:rsid w:val="007947AF"/>
    <w:rsid w:val="007947C6"/>
    <w:rsid w:val="00794A40"/>
    <w:rsid w:val="00795417"/>
    <w:rsid w:val="00795428"/>
    <w:rsid w:val="00795987"/>
    <w:rsid w:val="00795CB8"/>
    <w:rsid w:val="00795D46"/>
    <w:rsid w:val="00795F66"/>
    <w:rsid w:val="00795F80"/>
    <w:rsid w:val="0079601B"/>
    <w:rsid w:val="00796092"/>
    <w:rsid w:val="00796167"/>
    <w:rsid w:val="007961A1"/>
    <w:rsid w:val="00796356"/>
    <w:rsid w:val="00796997"/>
    <w:rsid w:val="007969AD"/>
    <w:rsid w:val="00796AC2"/>
    <w:rsid w:val="00796C6D"/>
    <w:rsid w:val="00796CB0"/>
    <w:rsid w:val="00796CEF"/>
    <w:rsid w:val="00797001"/>
    <w:rsid w:val="00797079"/>
    <w:rsid w:val="00797179"/>
    <w:rsid w:val="0079722F"/>
    <w:rsid w:val="00797741"/>
    <w:rsid w:val="00797EA5"/>
    <w:rsid w:val="00797F4B"/>
    <w:rsid w:val="00797F6B"/>
    <w:rsid w:val="007A00DB"/>
    <w:rsid w:val="007A0144"/>
    <w:rsid w:val="007A02DA"/>
    <w:rsid w:val="007A0884"/>
    <w:rsid w:val="007A0AAE"/>
    <w:rsid w:val="007A0BD6"/>
    <w:rsid w:val="007A0D30"/>
    <w:rsid w:val="007A0EEF"/>
    <w:rsid w:val="007A1052"/>
    <w:rsid w:val="007A10D7"/>
    <w:rsid w:val="007A1313"/>
    <w:rsid w:val="007A169D"/>
    <w:rsid w:val="007A1ABF"/>
    <w:rsid w:val="007A1BF8"/>
    <w:rsid w:val="007A1F48"/>
    <w:rsid w:val="007A2286"/>
    <w:rsid w:val="007A2358"/>
    <w:rsid w:val="007A23CE"/>
    <w:rsid w:val="007A2485"/>
    <w:rsid w:val="007A24AC"/>
    <w:rsid w:val="007A24EC"/>
    <w:rsid w:val="007A2538"/>
    <w:rsid w:val="007A26E5"/>
    <w:rsid w:val="007A2A95"/>
    <w:rsid w:val="007A2C87"/>
    <w:rsid w:val="007A2D46"/>
    <w:rsid w:val="007A2E7E"/>
    <w:rsid w:val="007A2F07"/>
    <w:rsid w:val="007A31C7"/>
    <w:rsid w:val="007A3380"/>
    <w:rsid w:val="007A385D"/>
    <w:rsid w:val="007A3950"/>
    <w:rsid w:val="007A3A03"/>
    <w:rsid w:val="007A3C76"/>
    <w:rsid w:val="007A3D24"/>
    <w:rsid w:val="007A3D61"/>
    <w:rsid w:val="007A3DAB"/>
    <w:rsid w:val="007A3E03"/>
    <w:rsid w:val="007A4107"/>
    <w:rsid w:val="007A41E5"/>
    <w:rsid w:val="007A4278"/>
    <w:rsid w:val="007A4537"/>
    <w:rsid w:val="007A45E7"/>
    <w:rsid w:val="007A46AD"/>
    <w:rsid w:val="007A471D"/>
    <w:rsid w:val="007A48A7"/>
    <w:rsid w:val="007A4956"/>
    <w:rsid w:val="007A4AE3"/>
    <w:rsid w:val="007A4AF2"/>
    <w:rsid w:val="007A4E6F"/>
    <w:rsid w:val="007A4E94"/>
    <w:rsid w:val="007A4EFF"/>
    <w:rsid w:val="007A51A7"/>
    <w:rsid w:val="007A5231"/>
    <w:rsid w:val="007A532F"/>
    <w:rsid w:val="007A5376"/>
    <w:rsid w:val="007A541B"/>
    <w:rsid w:val="007A54D4"/>
    <w:rsid w:val="007A5682"/>
    <w:rsid w:val="007A5A31"/>
    <w:rsid w:val="007A5FAB"/>
    <w:rsid w:val="007A608B"/>
    <w:rsid w:val="007A612F"/>
    <w:rsid w:val="007A61C9"/>
    <w:rsid w:val="007A6229"/>
    <w:rsid w:val="007A628C"/>
    <w:rsid w:val="007A64EE"/>
    <w:rsid w:val="007A671E"/>
    <w:rsid w:val="007A687B"/>
    <w:rsid w:val="007A69F8"/>
    <w:rsid w:val="007A6A07"/>
    <w:rsid w:val="007A6C66"/>
    <w:rsid w:val="007A6DD9"/>
    <w:rsid w:val="007A6E4A"/>
    <w:rsid w:val="007A6F37"/>
    <w:rsid w:val="007A6F55"/>
    <w:rsid w:val="007A734A"/>
    <w:rsid w:val="007A7587"/>
    <w:rsid w:val="007A771F"/>
    <w:rsid w:val="007A789C"/>
    <w:rsid w:val="007A78FD"/>
    <w:rsid w:val="007A7955"/>
    <w:rsid w:val="007A7A0C"/>
    <w:rsid w:val="007A7A65"/>
    <w:rsid w:val="007A7AE6"/>
    <w:rsid w:val="007A7C6F"/>
    <w:rsid w:val="007A7D0C"/>
    <w:rsid w:val="007A7DB2"/>
    <w:rsid w:val="007A7E8E"/>
    <w:rsid w:val="007A7F0E"/>
    <w:rsid w:val="007A7F1E"/>
    <w:rsid w:val="007A7FA0"/>
    <w:rsid w:val="007B0027"/>
    <w:rsid w:val="007B00D1"/>
    <w:rsid w:val="007B05CF"/>
    <w:rsid w:val="007B0602"/>
    <w:rsid w:val="007B07D1"/>
    <w:rsid w:val="007B0870"/>
    <w:rsid w:val="007B08E5"/>
    <w:rsid w:val="007B0B80"/>
    <w:rsid w:val="007B0D1C"/>
    <w:rsid w:val="007B101A"/>
    <w:rsid w:val="007B114E"/>
    <w:rsid w:val="007B11DA"/>
    <w:rsid w:val="007B12E4"/>
    <w:rsid w:val="007B13D8"/>
    <w:rsid w:val="007B1459"/>
    <w:rsid w:val="007B174B"/>
    <w:rsid w:val="007B1834"/>
    <w:rsid w:val="007B1922"/>
    <w:rsid w:val="007B1A9A"/>
    <w:rsid w:val="007B1E8A"/>
    <w:rsid w:val="007B1F17"/>
    <w:rsid w:val="007B1F6B"/>
    <w:rsid w:val="007B205C"/>
    <w:rsid w:val="007B223B"/>
    <w:rsid w:val="007B2B6F"/>
    <w:rsid w:val="007B2BEA"/>
    <w:rsid w:val="007B2C5D"/>
    <w:rsid w:val="007B2C8D"/>
    <w:rsid w:val="007B2CBE"/>
    <w:rsid w:val="007B2F53"/>
    <w:rsid w:val="007B30BA"/>
    <w:rsid w:val="007B322C"/>
    <w:rsid w:val="007B32E1"/>
    <w:rsid w:val="007B33DC"/>
    <w:rsid w:val="007B3496"/>
    <w:rsid w:val="007B361A"/>
    <w:rsid w:val="007B36C1"/>
    <w:rsid w:val="007B3707"/>
    <w:rsid w:val="007B394E"/>
    <w:rsid w:val="007B3A62"/>
    <w:rsid w:val="007B3A81"/>
    <w:rsid w:val="007B3B0A"/>
    <w:rsid w:val="007B3B3C"/>
    <w:rsid w:val="007B41EC"/>
    <w:rsid w:val="007B4358"/>
    <w:rsid w:val="007B44CE"/>
    <w:rsid w:val="007B4523"/>
    <w:rsid w:val="007B45F2"/>
    <w:rsid w:val="007B4832"/>
    <w:rsid w:val="007B4A08"/>
    <w:rsid w:val="007B4AB3"/>
    <w:rsid w:val="007B4B90"/>
    <w:rsid w:val="007B4B9E"/>
    <w:rsid w:val="007B4EB9"/>
    <w:rsid w:val="007B4EE4"/>
    <w:rsid w:val="007B521B"/>
    <w:rsid w:val="007B5426"/>
    <w:rsid w:val="007B56D0"/>
    <w:rsid w:val="007B5808"/>
    <w:rsid w:val="007B599A"/>
    <w:rsid w:val="007B59A0"/>
    <w:rsid w:val="007B5BDF"/>
    <w:rsid w:val="007B5C85"/>
    <w:rsid w:val="007B5D90"/>
    <w:rsid w:val="007B5DE8"/>
    <w:rsid w:val="007B5F44"/>
    <w:rsid w:val="007B6334"/>
    <w:rsid w:val="007B637E"/>
    <w:rsid w:val="007B64D8"/>
    <w:rsid w:val="007B6671"/>
    <w:rsid w:val="007B67E1"/>
    <w:rsid w:val="007B6B97"/>
    <w:rsid w:val="007B6D8A"/>
    <w:rsid w:val="007B6E41"/>
    <w:rsid w:val="007B6E5C"/>
    <w:rsid w:val="007B6F96"/>
    <w:rsid w:val="007B7008"/>
    <w:rsid w:val="007B70D5"/>
    <w:rsid w:val="007B7106"/>
    <w:rsid w:val="007B7560"/>
    <w:rsid w:val="007B772A"/>
    <w:rsid w:val="007B778A"/>
    <w:rsid w:val="007B77E9"/>
    <w:rsid w:val="007B7BCA"/>
    <w:rsid w:val="007C00E1"/>
    <w:rsid w:val="007C0347"/>
    <w:rsid w:val="007C08EA"/>
    <w:rsid w:val="007C0952"/>
    <w:rsid w:val="007C0BB6"/>
    <w:rsid w:val="007C0BE9"/>
    <w:rsid w:val="007C0CE7"/>
    <w:rsid w:val="007C0E68"/>
    <w:rsid w:val="007C0ED2"/>
    <w:rsid w:val="007C0F48"/>
    <w:rsid w:val="007C10EF"/>
    <w:rsid w:val="007C1107"/>
    <w:rsid w:val="007C1195"/>
    <w:rsid w:val="007C1308"/>
    <w:rsid w:val="007C138E"/>
    <w:rsid w:val="007C139A"/>
    <w:rsid w:val="007C16DC"/>
    <w:rsid w:val="007C171B"/>
    <w:rsid w:val="007C1A62"/>
    <w:rsid w:val="007C1A7E"/>
    <w:rsid w:val="007C1BAD"/>
    <w:rsid w:val="007C1CA0"/>
    <w:rsid w:val="007C1D06"/>
    <w:rsid w:val="007C1E27"/>
    <w:rsid w:val="007C1F49"/>
    <w:rsid w:val="007C203F"/>
    <w:rsid w:val="007C20A5"/>
    <w:rsid w:val="007C20AE"/>
    <w:rsid w:val="007C21E6"/>
    <w:rsid w:val="007C227F"/>
    <w:rsid w:val="007C26C2"/>
    <w:rsid w:val="007C27CA"/>
    <w:rsid w:val="007C29EA"/>
    <w:rsid w:val="007C2A00"/>
    <w:rsid w:val="007C2BBA"/>
    <w:rsid w:val="007C2D59"/>
    <w:rsid w:val="007C2EE5"/>
    <w:rsid w:val="007C3316"/>
    <w:rsid w:val="007C3566"/>
    <w:rsid w:val="007C368E"/>
    <w:rsid w:val="007C39C9"/>
    <w:rsid w:val="007C39DB"/>
    <w:rsid w:val="007C3AA3"/>
    <w:rsid w:val="007C3ACE"/>
    <w:rsid w:val="007C3BF2"/>
    <w:rsid w:val="007C3C71"/>
    <w:rsid w:val="007C3EA8"/>
    <w:rsid w:val="007C3EFB"/>
    <w:rsid w:val="007C3F60"/>
    <w:rsid w:val="007C41B7"/>
    <w:rsid w:val="007C42E5"/>
    <w:rsid w:val="007C4307"/>
    <w:rsid w:val="007C43D9"/>
    <w:rsid w:val="007C445C"/>
    <w:rsid w:val="007C45A0"/>
    <w:rsid w:val="007C45A2"/>
    <w:rsid w:val="007C47E9"/>
    <w:rsid w:val="007C4E42"/>
    <w:rsid w:val="007C53F8"/>
    <w:rsid w:val="007C564C"/>
    <w:rsid w:val="007C586C"/>
    <w:rsid w:val="007C5B27"/>
    <w:rsid w:val="007C5B49"/>
    <w:rsid w:val="007C5B65"/>
    <w:rsid w:val="007C5E6D"/>
    <w:rsid w:val="007C6074"/>
    <w:rsid w:val="007C6156"/>
    <w:rsid w:val="007C6164"/>
    <w:rsid w:val="007C631E"/>
    <w:rsid w:val="007C632C"/>
    <w:rsid w:val="007C654C"/>
    <w:rsid w:val="007C6748"/>
    <w:rsid w:val="007C6FA8"/>
    <w:rsid w:val="007C70DA"/>
    <w:rsid w:val="007C712F"/>
    <w:rsid w:val="007C7233"/>
    <w:rsid w:val="007C7304"/>
    <w:rsid w:val="007C7451"/>
    <w:rsid w:val="007C75E7"/>
    <w:rsid w:val="007C791D"/>
    <w:rsid w:val="007C7AD6"/>
    <w:rsid w:val="007C7D9C"/>
    <w:rsid w:val="007C7E24"/>
    <w:rsid w:val="007C7EC8"/>
    <w:rsid w:val="007D0058"/>
    <w:rsid w:val="007D009B"/>
    <w:rsid w:val="007D00AC"/>
    <w:rsid w:val="007D057D"/>
    <w:rsid w:val="007D05E0"/>
    <w:rsid w:val="007D07D5"/>
    <w:rsid w:val="007D082D"/>
    <w:rsid w:val="007D0897"/>
    <w:rsid w:val="007D091C"/>
    <w:rsid w:val="007D09BD"/>
    <w:rsid w:val="007D0A19"/>
    <w:rsid w:val="007D0A43"/>
    <w:rsid w:val="007D0AD2"/>
    <w:rsid w:val="007D0B38"/>
    <w:rsid w:val="007D0C07"/>
    <w:rsid w:val="007D0C2C"/>
    <w:rsid w:val="007D0C67"/>
    <w:rsid w:val="007D0C9F"/>
    <w:rsid w:val="007D0CF8"/>
    <w:rsid w:val="007D0D20"/>
    <w:rsid w:val="007D0E69"/>
    <w:rsid w:val="007D0F6F"/>
    <w:rsid w:val="007D0FB5"/>
    <w:rsid w:val="007D1236"/>
    <w:rsid w:val="007D1258"/>
    <w:rsid w:val="007D144C"/>
    <w:rsid w:val="007D16D4"/>
    <w:rsid w:val="007D1D4B"/>
    <w:rsid w:val="007D1DA3"/>
    <w:rsid w:val="007D1F5C"/>
    <w:rsid w:val="007D1FEB"/>
    <w:rsid w:val="007D2003"/>
    <w:rsid w:val="007D205C"/>
    <w:rsid w:val="007D22E1"/>
    <w:rsid w:val="007D2467"/>
    <w:rsid w:val="007D268A"/>
    <w:rsid w:val="007D26FF"/>
    <w:rsid w:val="007D2A60"/>
    <w:rsid w:val="007D2AB8"/>
    <w:rsid w:val="007D2ACA"/>
    <w:rsid w:val="007D2F1D"/>
    <w:rsid w:val="007D301B"/>
    <w:rsid w:val="007D32E7"/>
    <w:rsid w:val="007D3313"/>
    <w:rsid w:val="007D3396"/>
    <w:rsid w:val="007D34FB"/>
    <w:rsid w:val="007D356D"/>
    <w:rsid w:val="007D35A6"/>
    <w:rsid w:val="007D35F4"/>
    <w:rsid w:val="007D3679"/>
    <w:rsid w:val="007D3ADB"/>
    <w:rsid w:val="007D3B99"/>
    <w:rsid w:val="007D3BA1"/>
    <w:rsid w:val="007D3BC9"/>
    <w:rsid w:val="007D3E75"/>
    <w:rsid w:val="007D3FB3"/>
    <w:rsid w:val="007D3FE7"/>
    <w:rsid w:val="007D3FED"/>
    <w:rsid w:val="007D4D5A"/>
    <w:rsid w:val="007D4E6C"/>
    <w:rsid w:val="007D5165"/>
    <w:rsid w:val="007D51D1"/>
    <w:rsid w:val="007D5699"/>
    <w:rsid w:val="007D5827"/>
    <w:rsid w:val="007D5B09"/>
    <w:rsid w:val="007D5CDD"/>
    <w:rsid w:val="007D5DBF"/>
    <w:rsid w:val="007D5E80"/>
    <w:rsid w:val="007D5F4A"/>
    <w:rsid w:val="007D60B5"/>
    <w:rsid w:val="007D60F2"/>
    <w:rsid w:val="007D6434"/>
    <w:rsid w:val="007D644C"/>
    <w:rsid w:val="007D671B"/>
    <w:rsid w:val="007D676B"/>
    <w:rsid w:val="007D6932"/>
    <w:rsid w:val="007D6A10"/>
    <w:rsid w:val="007D6C91"/>
    <w:rsid w:val="007D71F1"/>
    <w:rsid w:val="007D7316"/>
    <w:rsid w:val="007D77C6"/>
    <w:rsid w:val="007D79C5"/>
    <w:rsid w:val="007D7AFF"/>
    <w:rsid w:val="007D7B5C"/>
    <w:rsid w:val="007D7CC6"/>
    <w:rsid w:val="007D7D9A"/>
    <w:rsid w:val="007E0031"/>
    <w:rsid w:val="007E050A"/>
    <w:rsid w:val="007E06DD"/>
    <w:rsid w:val="007E080D"/>
    <w:rsid w:val="007E088F"/>
    <w:rsid w:val="007E092E"/>
    <w:rsid w:val="007E0A3E"/>
    <w:rsid w:val="007E0B7B"/>
    <w:rsid w:val="007E0CA3"/>
    <w:rsid w:val="007E0F82"/>
    <w:rsid w:val="007E134A"/>
    <w:rsid w:val="007E1360"/>
    <w:rsid w:val="007E1637"/>
    <w:rsid w:val="007E1660"/>
    <w:rsid w:val="007E19E1"/>
    <w:rsid w:val="007E1E44"/>
    <w:rsid w:val="007E25CD"/>
    <w:rsid w:val="007E2862"/>
    <w:rsid w:val="007E2B1F"/>
    <w:rsid w:val="007E2B5D"/>
    <w:rsid w:val="007E2CB6"/>
    <w:rsid w:val="007E2CFD"/>
    <w:rsid w:val="007E2E01"/>
    <w:rsid w:val="007E354E"/>
    <w:rsid w:val="007E372D"/>
    <w:rsid w:val="007E38F4"/>
    <w:rsid w:val="007E397D"/>
    <w:rsid w:val="007E3E19"/>
    <w:rsid w:val="007E404D"/>
    <w:rsid w:val="007E4112"/>
    <w:rsid w:val="007E466E"/>
    <w:rsid w:val="007E46AE"/>
    <w:rsid w:val="007E4771"/>
    <w:rsid w:val="007E4A4F"/>
    <w:rsid w:val="007E4B13"/>
    <w:rsid w:val="007E4B8A"/>
    <w:rsid w:val="007E4BB9"/>
    <w:rsid w:val="007E4CA8"/>
    <w:rsid w:val="007E4CC3"/>
    <w:rsid w:val="007E4DD6"/>
    <w:rsid w:val="007E5226"/>
    <w:rsid w:val="007E531E"/>
    <w:rsid w:val="007E5401"/>
    <w:rsid w:val="007E56DD"/>
    <w:rsid w:val="007E59AA"/>
    <w:rsid w:val="007E59F4"/>
    <w:rsid w:val="007E5A5D"/>
    <w:rsid w:val="007E5B95"/>
    <w:rsid w:val="007E5C3C"/>
    <w:rsid w:val="007E5EDA"/>
    <w:rsid w:val="007E5F57"/>
    <w:rsid w:val="007E5F6A"/>
    <w:rsid w:val="007E604D"/>
    <w:rsid w:val="007E609A"/>
    <w:rsid w:val="007E6397"/>
    <w:rsid w:val="007E67EA"/>
    <w:rsid w:val="007E6B8B"/>
    <w:rsid w:val="007E6E31"/>
    <w:rsid w:val="007E6EFF"/>
    <w:rsid w:val="007E6F4E"/>
    <w:rsid w:val="007E7633"/>
    <w:rsid w:val="007E77C5"/>
    <w:rsid w:val="007E78BF"/>
    <w:rsid w:val="007E7A1E"/>
    <w:rsid w:val="007E7B0B"/>
    <w:rsid w:val="007E7C43"/>
    <w:rsid w:val="007E7C84"/>
    <w:rsid w:val="007E7FD9"/>
    <w:rsid w:val="007F010C"/>
    <w:rsid w:val="007F059B"/>
    <w:rsid w:val="007F084F"/>
    <w:rsid w:val="007F0873"/>
    <w:rsid w:val="007F0874"/>
    <w:rsid w:val="007F0897"/>
    <w:rsid w:val="007F08D5"/>
    <w:rsid w:val="007F0ABC"/>
    <w:rsid w:val="007F0D58"/>
    <w:rsid w:val="007F0E5B"/>
    <w:rsid w:val="007F1196"/>
    <w:rsid w:val="007F126F"/>
    <w:rsid w:val="007F12B8"/>
    <w:rsid w:val="007F1307"/>
    <w:rsid w:val="007F1587"/>
    <w:rsid w:val="007F15C3"/>
    <w:rsid w:val="007F17F3"/>
    <w:rsid w:val="007F1807"/>
    <w:rsid w:val="007F189A"/>
    <w:rsid w:val="007F198A"/>
    <w:rsid w:val="007F1A04"/>
    <w:rsid w:val="007F1A41"/>
    <w:rsid w:val="007F1D4C"/>
    <w:rsid w:val="007F1EC0"/>
    <w:rsid w:val="007F211A"/>
    <w:rsid w:val="007F2156"/>
    <w:rsid w:val="007F2293"/>
    <w:rsid w:val="007F247C"/>
    <w:rsid w:val="007F2826"/>
    <w:rsid w:val="007F28D3"/>
    <w:rsid w:val="007F29B8"/>
    <w:rsid w:val="007F2AD2"/>
    <w:rsid w:val="007F2B90"/>
    <w:rsid w:val="007F2C20"/>
    <w:rsid w:val="007F2D7A"/>
    <w:rsid w:val="007F3054"/>
    <w:rsid w:val="007F33D7"/>
    <w:rsid w:val="007F3C51"/>
    <w:rsid w:val="007F3CA5"/>
    <w:rsid w:val="007F3CBB"/>
    <w:rsid w:val="007F3CED"/>
    <w:rsid w:val="007F3EA0"/>
    <w:rsid w:val="007F41BC"/>
    <w:rsid w:val="007F4416"/>
    <w:rsid w:val="007F4485"/>
    <w:rsid w:val="007F4611"/>
    <w:rsid w:val="007F46BB"/>
    <w:rsid w:val="007F46CB"/>
    <w:rsid w:val="007F46FF"/>
    <w:rsid w:val="007F4928"/>
    <w:rsid w:val="007F4A97"/>
    <w:rsid w:val="007F4C3A"/>
    <w:rsid w:val="007F4C83"/>
    <w:rsid w:val="007F4EA8"/>
    <w:rsid w:val="007F50E0"/>
    <w:rsid w:val="007F524B"/>
    <w:rsid w:val="007F5271"/>
    <w:rsid w:val="007F535D"/>
    <w:rsid w:val="007F5784"/>
    <w:rsid w:val="007F588F"/>
    <w:rsid w:val="007F5A37"/>
    <w:rsid w:val="007F5A97"/>
    <w:rsid w:val="007F5CEE"/>
    <w:rsid w:val="007F5D2B"/>
    <w:rsid w:val="007F650D"/>
    <w:rsid w:val="007F6694"/>
    <w:rsid w:val="007F67C8"/>
    <w:rsid w:val="007F68E9"/>
    <w:rsid w:val="007F6B3C"/>
    <w:rsid w:val="007F6DCB"/>
    <w:rsid w:val="007F6E90"/>
    <w:rsid w:val="007F7451"/>
    <w:rsid w:val="007F7770"/>
    <w:rsid w:val="007F7797"/>
    <w:rsid w:val="007F77E2"/>
    <w:rsid w:val="007F78E0"/>
    <w:rsid w:val="007F79EE"/>
    <w:rsid w:val="007F7B62"/>
    <w:rsid w:val="007F7D8F"/>
    <w:rsid w:val="007F7DAD"/>
    <w:rsid w:val="007F7F92"/>
    <w:rsid w:val="007F7FDA"/>
    <w:rsid w:val="00800144"/>
    <w:rsid w:val="0080014C"/>
    <w:rsid w:val="008002EE"/>
    <w:rsid w:val="00800482"/>
    <w:rsid w:val="0080096B"/>
    <w:rsid w:val="00800A7C"/>
    <w:rsid w:val="00800BD3"/>
    <w:rsid w:val="00800FA2"/>
    <w:rsid w:val="0080126E"/>
    <w:rsid w:val="0080143C"/>
    <w:rsid w:val="00801441"/>
    <w:rsid w:val="008014F3"/>
    <w:rsid w:val="00801808"/>
    <w:rsid w:val="00801B65"/>
    <w:rsid w:val="00801C9D"/>
    <w:rsid w:val="00801CD3"/>
    <w:rsid w:val="00801ED3"/>
    <w:rsid w:val="00801F0A"/>
    <w:rsid w:val="008026A5"/>
    <w:rsid w:val="00802707"/>
    <w:rsid w:val="00802910"/>
    <w:rsid w:val="00802D1A"/>
    <w:rsid w:val="00802DC2"/>
    <w:rsid w:val="00803073"/>
    <w:rsid w:val="008033EA"/>
    <w:rsid w:val="008035A6"/>
    <w:rsid w:val="008037C6"/>
    <w:rsid w:val="00803863"/>
    <w:rsid w:val="00803B2D"/>
    <w:rsid w:val="00803CBB"/>
    <w:rsid w:val="00803D3E"/>
    <w:rsid w:val="00803D82"/>
    <w:rsid w:val="00803DEE"/>
    <w:rsid w:val="00803E5A"/>
    <w:rsid w:val="00803E63"/>
    <w:rsid w:val="00804148"/>
    <w:rsid w:val="0080450F"/>
    <w:rsid w:val="0080492C"/>
    <w:rsid w:val="00804C58"/>
    <w:rsid w:val="00804D0A"/>
    <w:rsid w:val="00804E2B"/>
    <w:rsid w:val="00804F8F"/>
    <w:rsid w:val="008057C1"/>
    <w:rsid w:val="008059B7"/>
    <w:rsid w:val="00805B16"/>
    <w:rsid w:val="00805B48"/>
    <w:rsid w:val="00805BD5"/>
    <w:rsid w:val="00805CF1"/>
    <w:rsid w:val="00805DC5"/>
    <w:rsid w:val="00805E2D"/>
    <w:rsid w:val="008060CB"/>
    <w:rsid w:val="008060DB"/>
    <w:rsid w:val="008060F9"/>
    <w:rsid w:val="008065B0"/>
    <w:rsid w:val="008065BD"/>
    <w:rsid w:val="008066D1"/>
    <w:rsid w:val="0080684C"/>
    <w:rsid w:val="008068D2"/>
    <w:rsid w:val="008068E7"/>
    <w:rsid w:val="008068F7"/>
    <w:rsid w:val="008069DF"/>
    <w:rsid w:val="00806B2B"/>
    <w:rsid w:val="00806C92"/>
    <w:rsid w:val="0080703C"/>
    <w:rsid w:val="008074AA"/>
    <w:rsid w:val="00807654"/>
    <w:rsid w:val="00807AE9"/>
    <w:rsid w:val="00807B21"/>
    <w:rsid w:val="00807BBE"/>
    <w:rsid w:val="00807BCA"/>
    <w:rsid w:val="00807C40"/>
    <w:rsid w:val="00807D47"/>
    <w:rsid w:val="00807DAB"/>
    <w:rsid w:val="00810062"/>
    <w:rsid w:val="008100BC"/>
    <w:rsid w:val="00810223"/>
    <w:rsid w:val="008103FD"/>
    <w:rsid w:val="00810840"/>
    <w:rsid w:val="00810868"/>
    <w:rsid w:val="00810ADD"/>
    <w:rsid w:val="00810B10"/>
    <w:rsid w:val="00810BC5"/>
    <w:rsid w:val="00810C14"/>
    <w:rsid w:val="00810D5B"/>
    <w:rsid w:val="00811088"/>
    <w:rsid w:val="00811271"/>
    <w:rsid w:val="0081140A"/>
    <w:rsid w:val="00811424"/>
    <w:rsid w:val="008115C0"/>
    <w:rsid w:val="00811732"/>
    <w:rsid w:val="00811802"/>
    <w:rsid w:val="00811CEF"/>
    <w:rsid w:val="00811D0C"/>
    <w:rsid w:val="00811E56"/>
    <w:rsid w:val="00812035"/>
    <w:rsid w:val="008120C2"/>
    <w:rsid w:val="0081260E"/>
    <w:rsid w:val="008127A3"/>
    <w:rsid w:val="008128EA"/>
    <w:rsid w:val="008129F0"/>
    <w:rsid w:val="00812A32"/>
    <w:rsid w:val="00812EC5"/>
    <w:rsid w:val="00813267"/>
    <w:rsid w:val="008133AF"/>
    <w:rsid w:val="008133B1"/>
    <w:rsid w:val="0081356E"/>
    <w:rsid w:val="008135BB"/>
    <w:rsid w:val="00813747"/>
    <w:rsid w:val="008137F4"/>
    <w:rsid w:val="00813CDA"/>
    <w:rsid w:val="00813CF0"/>
    <w:rsid w:val="00813E8E"/>
    <w:rsid w:val="00813F8B"/>
    <w:rsid w:val="008140A5"/>
    <w:rsid w:val="00814470"/>
    <w:rsid w:val="00814879"/>
    <w:rsid w:val="00814A7E"/>
    <w:rsid w:val="00814B33"/>
    <w:rsid w:val="00814E3F"/>
    <w:rsid w:val="00814E4A"/>
    <w:rsid w:val="00814EA5"/>
    <w:rsid w:val="00815150"/>
    <w:rsid w:val="008152B2"/>
    <w:rsid w:val="00815938"/>
    <w:rsid w:val="0081599B"/>
    <w:rsid w:val="008159F2"/>
    <w:rsid w:val="00815A03"/>
    <w:rsid w:val="00815CCF"/>
    <w:rsid w:val="00815DF3"/>
    <w:rsid w:val="00816032"/>
    <w:rsid w:val="0081627A"/>
    <w:rsid w:val="008164EF"/>
    <w:rsid w:val="00816645"/>
    <w:rsid w:val="0081680F"/>
    <w:rsid w:val="00816982"/>
    <w:rsid w:val="008169B1"/>
    <w:rsid w:val="00816C62"/>
    <w:rsid w:val="00816CB7"/>
    <w:rsid w:val="00816FB2"/>
    <w:rsid w:val="0081701D"/>
    <w:rsid w:val="00817045"/>
    <w:rsid w:val="00817156"/>
    <w:rsid w:val="0081721E"/>
    <w:rsid w:val="008173F0"/>
    <w:rsid w:val="0081785A"/>
    <w:rsid w:val="00817AA6"/>
    <w:rsid w:val="00817BC5"/>
    <w:rsid w:val="00817C30"/>
    <w:rsid w:val="00817CBB"/>
    <w:rsid w:val="00817D85"/>
    <w:rsid w:val="00817E47"/>
    <w:rsid w:val="0082005F"/>
    <w:rsid w:val="00820093"/>
    <w:rsid w:val="00820292"/>
    <w:rsid w:val="008202D1"/>
    <w:rsid w:val="0082044F"/>
    <w:rsid w:val="00820882"/>
    <w:rsid w:val="00820904"/>
    <w:rsid w:val="00820A0C"/>
    <w:rsid w:val="00820A13"/>
    <w:rsid w:val="00820AEE"/>
    <w:rsid w:val="00820B8A"/>
    <w:rsid w:val="00820DCD"/>
    <w:rsid w:val="00820F68"/>
    <w:rsid w:val="0082100E"/>
    <w:rsid w:val="00821061"/>
    <w:rsid w:val="008210C6"/>
    <w:rsid w:val="008211B7"/>
    <w:rsid w:val="00821863"/>
    <w:rsid w:val="008218B7"/>
    <w:rsid w:val="0082193F"/>
    <w:rsid w:val="00821A7B"/>
    <w:rsid w:val="00821AE5"/>
    <w:rsid w:val="00821C17"/>
    <w:rsid w:val="00821D02"/>
    <w:rsid w:val="00821D1A"/>
    <w:rsid w:val="00821E6D"/>
    <w:rsid w:val="00821F2F"/>
    <w:rsid w:val="00821FCC"/>
    <w:rsid w:val="008220D5"/>
    <w:rsid w:val="008221C6"/>
    <w:rsid w:val="0082244C"/>
    <w:rsid w:val="00822631"/>
    <w:rsid w:val="0082281D"/>
    <w:rsid w:val="00822830"/>
    <w:rsid w:val="00822961"/>
    <w:rsid w:val="00822B6A"/>
    <w:rsid w:val="00822BB9"/>
    <w:rsid w:val="00822C74"/>
    <w:rsid w:val="00823080"/>
    <w:rsid w:val="008230F5"/>
    <w:rsid w:val="00823128"/>
    <w:rsid w:val="0082336F"/>
    <w:rsid w:val="00823485"/>
    <w:rsid w:val="0082362A"/>
    <w:rsid w:val="00823774"/>
    <w:rsid w:val="008239B2"/>
    <w:rsid w:val="00823C84"/>
    <w:rsid w:val="00823CF6"/>
    <w:rsid w:val="00823E84"/>
    <w:rsid w:val="00824184"/>
    <w:rsid w:val="00824390"/>
    <w:rsid w:val="0082441E"/>
    <w:rsid w:val="008244FF"/>
    <w:rsid w:val="00824575"/>
    <w:rsid w:val="0082458C"/>
    <w:rsid w:val="00824832"/>
    <w:rsid w:val="00824970"/>
    <w:rsid w:val="00824A4F"/>
    <w:rsid w:val="00824AC7"/>
    <w:rsid w:val="008250F7"/>
    <w:rsid w:val="0082545B"/>
    <w:rsid w:val="00825491"/>
    <w:rsid w:val="00825569"/>
    <w:rsid w:val="00825A06"/>
    <w:rsid w:val="00825A21"/>
    <w:rsid w:val="00825A31"/>
    <w:rsid w:val="00825A81"/>
    <w:rsid w:val="00825B2C"/>
    <w:rsid w:val="00825CD2"/>
    <w:rsid w:val="00825D46"/>
    <w:rsid w:val="00825D50"/>
    <w:rsid w:val="00825D63"/>
    <w:rsid w:val="00825D9E"/>
    <w:rsid w:val="00825E96"/>
    <w:rsid w:val="00826038"/>
    <w:rsid w:val="008260E7"/>
    <w:rsid w:val="0082620B"/>
    <w:rsid w:val="0082638D"/>
    <w:rsid w:val="008263F7"/>
    <w:rsid w:val="0082699C"/>
    <w:rsid w:val="00826A99"/>
    <w:rsid w:val="00826ACB"/>
    <w:rsid w:val="00826E3C"/>
    <w:rsid w:val="008271AE"/>
    <w:rsid w:val="0082747D"/>
    <w:rsid w:val="008276EB"/>
    <w:rsid w:val="00827776"/>
    <w:rsid w:val="00827E1B"/>
    <w:rsid w:val="008301D1"/>
    <w:rsid w:val="008302B9"/>
    <w:rsid w:val="0083039F"/>
    <w:rsid w:val="008304D8"/>
    <w:rsid w:val="00830AD7"/>
    <w:rsid w:val="00830BC6"/>
    <w:rsid w:val="0083119A"/>
    <w:rsid w:val="00831206"/>
    <w:rsid w:val="008313C2"/>
    <w:rsid w:val="008314ED"/>
    <w:rsid w:val="00831625"/>
    <w:rsid w:val="00831838"/>
    <w:rsid w:val="008318D6"/>
    <w:rsid w:val="00831BE9"/>
    <w:rsid w:val="00831C24"/>
    <w:rsid w:val="00831ED9"/>
    <w:rsid w:val="00831F26"/>
    <w:rsid w:val="0083202D"/>
    <w:rsid w:val="00832442"/>
    <w:rsid w:val="008324B2"/>
    <w:rsid w:val="0083253F"/>
    <w:rsid w:val="008326B7"/>
    <w:rsid w:val="008326EA"/>
    <w:rsid w:val="00832914"/>
    <w:rsid w:val="00832947"/>
    <w:rsid w:val="008329C8"/>
    <w:rsid w:val="008329CD"/>
    <w:rsid w:val="008329D1"/>
    <w:rsid w:val="00832D3D"/>
    <w:rsid w:val="00832D9B"/>
    <w:rsid w:val="00832F72"/>
    <w:rsid w:val="00833197"/>
    <w:rsid w:val="008331BF"/>
    <w:rsid w:val="00833241"/>
    <w:rsid w:val="0083340B"/>
    <w:rsid w:val="00833431"/>
    <w:rsid w:val="00833599"/>
    <w:rsid w:val="00833899"/>
    <w:rsid w:val="00833C2E"/>
    <w:rsid w:val="00833F05"/>
    <w:rsid w:val="00833FA3"/>
    <w:rsid w:val="008341F5"/>
    <w:rsid w:val="008342E7"/>
    <w:rsid w:val="00834303"/>
    <w:rsid w:val="00834953"/>
    <w:rsid w:val="00834AA4"/>
    <w:rsid w:val="00834B9E"/>
    <w:rsid w:val="00834E45"/>
    <w:rsid w:val="00835226"/>
    <w:rsid w:val="00835298"/>
    <w:rsid w:val="008352BD"/>
    <w:rsid w:val="0083558E"/>
    <w:rsid w:val="008355F0"/>
    <w:rsid w:val="008357A5"/>
    <w:rsid w:val="00835962"/>
    <w:rsid w:val="00835970"/>
    <w:rsid w:val="00835978"/>
    <w:rsid w:val="008359FF"/>
    <w:rsid w:val="00835CE7"/>
    <w:rsid w:val="00835EC1"/>
    <w:rsid w:val="008361AA"/>
    <w:rsid w:val="00836210"/>
    <w:rsid w:val="00836360"/>
    <w:rsid w:val="00836652"/>
    <w:rsid w:val="00836973"/>
    <w:rsid w:val="00836A66"/>
    <w:rsid w:val="00836A77"/>
    <w:rsid w:val="00836B59"/>
    <w:rsid w:val="00836CCE"/>
    <w:rsid w:val="00836F3E"/>
    <w:rsid w:val="008370BC"/>
    <w:rsid w:val="00837129"/>
    <w:rsid w:val="00837736"/>
    <w:rsid w:val="00837741"/>
    <w:rsid w:val="0083788B"/>
    <w:rsid w:val="00837B55"/>
    <w:rsid w:val="00837D10"/>
    <w:rsid w:val="00837EA0"/>
    <w:rsid w:val="008401A3"/>
    <w:rsid w:val="008402F7"/>
    <w:rsid w:val="008404DE"/>
    <w:rsid w:val="008407A6"/>
    <w:rsid w:val="0084099A"/>
    <w:rsid w:val="00840B87"/>
    <w:rsid w:val="00840DBE"/>
    <w:rsid w:val="00840FCF"/>
    <w:rsid w:val="00840FFF"/>
    <w:rsid w:val="00841111"/>
    <w:rsid w:val="0084125B"/>
    <w:rsid w:val="00841516"/>
    <w:rsid w:val="00841BA7"/>
    <w:rsid w:val="00841C9B"/>
    <w:rsid w:val="00841D5D"/>
    <w:rsid w:val="00841DBA"/>
    <w:rsid w:val="008421D1"/>
    <w:rsid w:val="0084226E"/>
    <w:rsid w:val="0084268F"/>
    <w:rsid w:val="00842DBA"/>
    <w:rsid w:val="00843221"/>
    <w:rsid w:val="0084322A"/>
    <w:rsid w:val="008432D9"/>
    <w:rsid w:val="00843652"/>
    <w:rsid w:val="00843755"/>
    <w:rsid w:val="0084381E"/>
    <w:rsid w:val="008439B8"/>
    <w:rsid w:val="00843F3F"/>
    <w:rsid w:val="00844194"/>
    <w:rsid w:val="008441B3"/>
    <w:rsid w:val="00844326"/>
    <w:rsid w:val="008444E9"/>
    <w:rsid w:val="0084453B"/>
    <w:rsid w:val="008446ED"/>
    <w:rsid w:val="00844719"/>
    <w:rsid w:val="00844ABE"/>
    <w:rsid w:val="00844BC1"/>
    <w:rsid w:val="00844E0E"/>
    <w:rsid w:val="00844F3D"/>
    <w:rsid w:val="008450ED"/>
    <w:rsid w:val="0084511B"/>
    <w:rsid w:val="0084515E"/>
    <w:rsid w:val="00845264"/>
    <w:rsid w:val="0084528A"/>
    <w:rsid w:val="00845298"/>
    <w:rsid w:val="008453FF"/>
    <w:rsid w:val="008455AD"/>
    <w:rsid w:val="00845886"/>
    <w:rsid w:val="00845B85"/>
    <w:rsid w:val="00845DED"/>
    <w:rsid w:val="00845E51"/>
    <w:rsid w:val="0084604C"/>
    <w:rsid w:val="00846162"/>
    <w:rsid w:val="00846371"/>
    <w:rsid w:val="00846782"/>
    <w:rsid w:val="008469BA"/>
    <w:rsid w:val="00846A28"/>
    <w:rsid w:val="00846C89"/>
    <w:rsid w:val="00846CAC"/>
    <w:rsid w:val="00847022"/>
    <w:rsid w:val="008472D2"/>
    <w:rsid w:val="008474A8"/>
    <w:rsid w:val="0084753D"/>
    <w:rsid w:val="0084763A"/>
    <w:rsid w:val="00847B70"/>
    <w:rsid w:val="00847CBF"/>
    <w:rsid w:val="00847F16"/>
    <w:rsid w:val="008500FE"/>
    <w:rsid w:val="0085018E"/>
    <w:rsid w:val="008502B1"/>
    <w:rsid w:val="0085038C"/>
    <w:rsid w:val="008504AC"/>
    <w:rsid w:val="00850591"/>
    <w:rsid w:val="008506F3"/>
    <w:rsid w:val="008509FB"/>
    <w:rsid w:val="00850C0C"/>
    <w:rsid w:val="00850C41"/>
    <w:rsid w:val="00850C48"/>
    <w:rsid w:val="00850DDB"/>
    <w:rsid w:val="00850EA6"/>
    <w:rsid w:val="00850FB7"/>
    <w:rsid w:val="00850FE0"/>
    <w:rsid w:val="00850FE1"/>
    <w:rsid w:val="00851091"/>
    <w:rsid w:val="00851197"/>
    <w:rsid w:val="008511FA"/>
    <w:rsid w:val="0085122F"/>
    <w:rsid w:val="008512C5"/>
    <w:rsid w:val="008513ED"/>
    <w:rsid w:val="008515B6"/>
    <w:rsid w:val="008515BF"/>
    <w:rsid w:val="00851618"/>
    <w:rsid w:val="00851716"/>
    <w:rsid w:val="00851766"/>
    <w:rsid w:val="00851813"/>
    <w:rsid w:val="00851916"/>
    <w:rsid w:val="00851B8A"/>
    <w:rsid w:val="00851CA9"/>
    <w:rsid w:val="00851D82"/>
    <w:rsid w:val="00851DE0"/>
    <w:rsid w:val="00851E76"/>
    <w:rsid w:val="00851E9D"/>
    <w:rsid w:val="00851EC0"/>
    <w:rsid w:val="00852001"/>
    <w:rsid w:val="0085210E"/>
    <w:rsid w:val="0085221C"/>
    <w:rsid w:val="0085221E"/>
    <w:rsid w:val="008522B2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0B4"/>
    <w:rsid w:val="008533C4"/>
    <w:rsid w:val="00853404"/>
    <w:rsid w:val="00853499"/>
    <w:rsid w:val="00853615"/>
    <w:rsid w:val="0085380D"/>
    <w:rsid w:val="00853871"/>
    <w:rsid w:val="00853990"/>
    <w:rsid w:val="00853A4A"/>
    <w:rsid w:val="00853BAD"/>
    <w:rsid w:val="00853CE1"/>
    <w:rsid w:val="00853D24"/>
    <w:rsid w:val="00853D38"/>
    <w:rsid w:val="00853E60"/>
    <w:rsid w:val="00853EE1"/>
    <w:rsid w:val="00853F82"/>
    <w:rsid w:val="00853FB2"/>
    <w:rsid w:val="0085417D"/>
    <w:rsid w:val="008542F1"/>
    <w:rsid w:val="00854572"/>
    <w:rsid w:val="0085477A"/>
    <w:rsid w:val="008547D2"/>
    <w:rsid w:val="00854AD5"/>
    <w:rsid w:val="00854AF6"/>
    <w:rsid w:val="00854BA7"/>
    <w:rsid w:val="00854BD2"/>
    <w:rsid w:val="00854E91"/>
    <w:rsid w:val="00854F04"/>
    <w:rsid w:val="00854FC0"/>
    <w:rsid w:val="00855764"/>
    <w:rsid w:val="00855784"/>
    <w:rsid w:val="008557A0"/>
    <w:rsid w:val="008559A5"/>
    <w:rsid w:val="00855A20"/>
    <w:rsid w:val="00855B1C"/>
    <w:rsid w:val="00855C8E"/>
    <w:rsid w:val="00855CB4"/>
    <w:rsid w:val="00855CCB"/>
    <w:rsid w:val="00855D8D"/>
    <w:rsid w:val="00855EFA"/>
    <w:rsid w:val="00855F03"/>
    <w:rsid w:val="0085608B"/>
    <w:rsid w:val="008562AB"/>
    <w:rsid w:val="008564B5"/>
    <w:rsid w:val="0085666E"/>
    <w:rsid w:val="00856A24"/>
    <w:rsid w:val="00856ADC"/>
    <w:rsid w:val="00856BAD"/>
    <w:rsid w:val="00856D6F"/>
    <w:rsid w:val="00856ED4"/>
    <w:rsid w:val="00856F02"/>
    <w:rsid w:val="00856FB8"/>
    <w:rsid w:val="00857104"/>
    <w:rsid w:val="008571A8"/>
    <w:rsid w:val="00857368"/>
    <w:rsid w:val="0085756A"/>
    <w:rsid w:val="0085763F"/>
    <w:rsid w:val="00857AB1"/>
    <w:rsid w:val="00857D95"/>
    <w:rsid w:val="00857D99"/>
    <w:rsid w:val="00857E2D"/>
    <w:rsid w:val="00857E7E"/>
    <w:rsid w:val="00857EEB"/>
    <w:rsid w:val="0086006C"/>
    <w:rsid w:val="0086021F"/>
    <w:rsid w:val="00860366"/>
    <w:rsid w:val="00860403"/>
    <w:rsid w:val="00860595"/>
    <w:rsid w:val="00860813"/>
    <w:rsid w:val="0086097E"/>
    <w:rsid w:val="00860D51"/>
    <w:rsid w:val="00860E82"/>
    <w:rsid w:val="0086118B"/>
    <w:rsid w:val="00861277"/>
    <w:rsid w:val="00861345"/>
    <w:rsid w:val="00861482"/>
    <w:rsid w:val="008614A9"/>
    <w:rsid w:val="00861674"/>
    <w:rsid w:val="0086177F"/>
    <w:rsid w:val="00861815"/>
    <w:rsid w:val="00861854"/>
    <w:rsid w:val="0086188A"/>
    <w:rsid w:val="0086190A"/>
    <w:rsid w:val="00861958"/>
    <w:rsid w:val="00861A4B"/>
    <w:rsid w:val="00861B94"/>
    <w:rsid w:val="00861BE8"/>
    <w:rsid w:val="00861E7D"/>
    <w:rsid w:val="008621E2"/>
    <w:rsid w:val="0086240E"/>
    <w:rsid w:val="0086248F"/>
    <w:rsid w:val="0086263F"/>
    <w:rsid w:val="008626A1"/>
    <w:rsid w:val="008626F9"/>
    <w:rsid w:val="0086279F"/>
    <w:rsid w:val="0086299D"/>
    <w:rsid w:val="00862A15"/>
    <w:rsid w:val="00862E97"/>
    <w:rsid w:val="00863162"/>
    <w:rsid w:val="008631C0"/>
    <w:rsid w:val="00863417"/>
    <w:rsid w:val="00863510"/>
    <w:rsid w:val="008635E8"/>
    <w:rsid w:val="008635F0"/>
    <w:rsid w:val="00863789"/>
    <w:rsid w:val="00863C90"/>
    <w:rsid w:val="00863CA5"/>
    <w:rsid w:val="00863CAF"/>
    <w:rsid w:val="008640DD"/>
    <w:rsid w:val="008642D0"/>
    <w:rsid w:val="008643AB"/>
    <w:rsid w:val="008646A7"/>
    <w:rsid w:val="0086477A"/>
    <w:rsid w:val="0086490C"/>
    <w:rsid w:val="008649A4"/>
    <w:rsid w:val="0086508E"/>
    <w:rsid w:val="00865118"/>
    <w:rsid w:val="0086537B"/>
    <w:rsid w:val="008653C3"/>
    <w:rsid w:val="0086557D"/>
    <w:rsid w:val="008656FE"/>
    <w:rsid w:val="0086591E"/>
    <w:rsid w:val="008659B6"/>
    <w:rsid w:val="00865D27"/>
    <w:rsid w:val="00865DA3"/>
    <w:rsid w:val="00865DBD"/>
    <w:rsid w:val="008660A9"/>
    <w:rsid w:val="0086612C"/>
    <w:rsid w:val="0086652A"/>
    <w:rsid w:val="00866819"/>
    <w:rsid w:val="008668D9"/>
    <w:rsid w:val="00866CC7"/>
    <w:rsid w:val="00866D1E"/>
    <w:rsid w:val="00866FC5"/>
    <w:rsid w:val="00867070"/>
    <w:rsid w:val="008672E3"/>
    <w:rsid w:val="00867439"/>
    <w:rsid w:val="008676E7"/>
    <w:rsid w:val="0086775D"/>
    <w:rsid w:val="00867D37"/>
    <w:rsid w:val="00867EF6"/>
    <w:rsid w:val="00870094"/>
    <w:rsid w:val="00870130"/>
    <w:rsid w:val="00870192"/>
    <w:rsid w:val="00870605"/>
    <w:rsid w:val="00870787"/>
    <w:rsid w:val="00870BA2"/>
    <w:rsid w:val="00870C11"/>
    <w:rsid w:val="00870EC4"/>
    <w:rsid w:val="00870FDF"/>
    <w:rsid w:val="00871036"/>
    <w:rsid w:val="008719DF"/>
    <w:rsid w:val="00871B37"/>
    <w:rsid w:val="00871C21"/>
    <w:rsid w:val="00872075"/>
    <w:rsid w:val="0087207C"/>
    <w:rsid w:val="008720F2"/>
    <w:rsid w:val="0087213D"/>
    <w:rsid w:val="008727E0"/>
    <w:rsid w:val="008728DA"/>
    <w:rsid w:val="0087296F"/>
    <w:rsid w:val="008729C6"/>
    <w:rsid w:val="00872ABC"/>
    <w:rsid w:val="00872B0A"/>
    <w:rsid w:val="00872E06"/>
    <w:rsid w:val="008730A9"/>
    <w:rsid w:val="00873593"/>
    <w:rsid w:val="00873735"/>
    <w:rsid w:val="00873743"/>
    <w:rsid w:val="008737D0"/>
    <w:rsid w:val="008738C2"/>
    <w:rsid w:val="00873B28"/>
    <w:rsid w:val="00873C57"/>
    <w:rsid w:val="00873D39"/>
    <w:rsid w:val="00873E74"/>
    <w:rsid w:val="00873FFA"/>
    <w:rsid w:val="008740F8"/>
    <w:rsid w:val="008746CC"/>
    <w:rsid w:val="00874721"/>
    <w:rsid w:val="008749B4"/>
    <w:rsid w:val="00874A01"/>
    <w:rsid w:val="00874D2C"/>
    <w:rsid w:val="00874DD4"/>
    <w:rsid w:val="0087546A"/>
    <w:rsid w:val="0087565E"/>
    <w:rsid w:val="00875A0C"/>
    <w:rsid w:val="00875AA1"/>
    <w:rsid w:val="00875B61"/>
    <w:rsid w:val="00875CC5"/>
    <w:rsid w:val="00875DAD"/>
    <w:rsid w:val="00875DDB"/>
    <w:rsid w:val="00875E4E"/>
    <w:rsid w:val="00876147"/>
    <w:rsid w:val="0087662F"/>
    <w:rsid w:val="00876634"/>
    <w:rsid w:val="008766C5"/>
    <w:rsid w:val="00876714"/>
    <w:rsid w:val="00876949"/>
    <w:rsid w:val="00876AB4"/>
    <w:rsid w:val="00876C78"/>
    <w:rsid w:val="00876CCE"/>
    <w:rsid w:val="00876E89"/>
    <w:rsid w:val="00877086"/>
    <w:rsid w:val="008770B4"/>
    <w:rsid w:val="008771AD"/>
    <w:rsid w:val="00877283"/>
    <w:rsid w:val="00877299"/>
    <w:rsid w:val="008772F4"/>
    <w:rsid w:val="00877470"/>
    <w:rsid w:val="008774A0"/>
    <w:rsid w:val="008774F1"/>
    <w:rsid w:val="00877551"/>
    <w:rsid w:val="00877575"/>
    <w:rsid w:val="0087781D"/>
    <w:rsid w:val="00877864"/>
    <w:rsid w:val="00877975"/>
    <w:rsid w:val="00877BBA"/>
    <w:rsid w:val="00877C68"/>
    <w:rsid w:val="00877D59"/>
    <w:rsid w:val="00877FEE"/>
    <w:rsid w:val="00880024"/>
    <w:rsid w:val="0088046D"/>
    <w:rsid w:val="0088061E"/>
    <w:rsid w:val="00880691"/>
    <w:rsid w:val="008806A3"/>
    <w:rsid w:val="0088070B"/>
    <w:rsid w:val="008808ED"/>
    <w:rsid w:val="00880AD8"/>
    <w:rsid w:val="00880AFE"/>
    <w:rsid w:val="00880DA0"/>
    <w:rsid w:val="00880E86"/>
    <w:rsid w:val="00880ED5"/>
    <w:rsid w:val="0088114B"/>
    <w:rsid w:val="0088142C"/>
    <w:rsid w:val="008815F0"/>
    <w:rsid w:val="0088179C"/>
    <w:rsid w:val="008817E9"/>
    <w:rsid w:val="008818A8"/>
    <w:rsid w:val="008819AF"/>
    <w:rsid w:val="00881DC3"/>
    <w:rsid w:val="00881E2E"/>
    <w:rsid w:val="008821A2"/>
    <w:rsid w:val="008825FD"/>
    <w:rsid w:val="0088297F"/>
    <w:rsid w:val="00882A9E"/>
    <w:rsid w:val="00882B85"/>
    <w:rsid w:val="00882BE2"/>
    <w:rsid w:val="00882E2B"/>
    <w:rsid w:val="00882FAF"/>
    <w:rsid w:val="0088314B"/>
    <w:rsid w:val="00883190"/>
    <w:rsid w:val="008835A3"/>
    <w:rsid w:val="008835CD"/>
    <w:rsid w:val="008835F8"/>
    <w:rsid w:val="00883602"/>
    <w:rsid w:val="0088379D"/>
    <w:rsid w:val="00883BEC"/>
    <w:rsid w:val="00883C0D"/>
    <w:rsid w:val="00883E45"/>
    <w:rsid w:val="00883E49"/>
    <w:rsid w:val="00883ED9"/>
    <w:rsid w:val="00884102"/>
    <w:rsid w:val="0088422D"/>
    <w:rsid w:val="00884601"/>
    <w:rsid w:val="00884763"/>
    <w:rsid w:val="008847ED"/>
    <w:rsid w:val="0088482C"/>
    <w:rsid w:val="00884A0C"/>
    <w:rsid w:val="00884E5C"/>
    <w:rsid w:val="00884F34"/>
    <w:rsid w:val="00884F9C"/>
    <w:rsid w:val="008851C8"/>
    <w:rsid w:val="0088556B"/>
    <w:rsid w:val="008855AB"/>
    <w:rsid w:val="00885750"/>
    <w:rsid w:val="00885908"/>
    <w:rsid w:val="0088597D"/>
    <w:rsid w:val="00885ADC"/>
    <w:rsid w:val="00885AF5"/>
    <w:rsid w:val="00885B3E"/>
    <w:rsid w:val="00885F36"/>
    <w:rsid w:val="00885F72"/>
    <w:rsid w:val="00886021"/>
    <w:rsid w:val="00886512"/>
    <w:rsid w:val="00886C0F"/>
    <w:rsid w:val="00886CE1"/>
    <w:rsid w:val="00886CFF"/>
    <w:rsid w:val="00886D3A"/>
    <w:rsid w:val="00886E19"/>
    <w:rsid w:val="0088733A"/>
    <w:rsid w:val="0088738A"/>
    <w:rsid w:val="0088748F"/>
    <w:rsid w:val="00887661"/>
    <w:rsid w:val="008876D2"/>
    <w:rsid w:val="008876EC"/>
    <w:rsid w:val="00887867"/>
    <w:rsid w:val="008878BC"/>
    <w:rsid w:val="00887C1A"/>
    <w:rsid w:val="00887C3F"/>
    <w:rsid w:val="00887FE7"/>
    <w:rsid w:val="0089004B"/>
    <w:rsid w:val="008900CA"/>
    <w:rsid w:val="00890200"/>
    <w:rsid w:val="008905CB"/>
    <w:rsid w:val="008905E2"/>
    <w:rsid w:val="00890723"/>
    <w:rsid w:val="008908E2"/>
    <w:rsid w:val="00890EF6"/>
    <w:rsid w:val="0089106E"/>
    <w:rsid w:val="008910FA"/>
    <w:rsid w:val="00891382"/>
    <w:rsid w:val="008915A3"/>
    <w:rsid w:val="00891782"/>
    <w:rsid w:val="00891824"/>
    <w:rsid w:val="00891835"/>
    <w:rsid w:val="008918E5"/>
    <w:rsid w:val="008919FD"/>
    <w:rsid w:val="00891AF0"/>
    <w:rsid w:val="00891CA5"/>
    <w:rsid w:val="00891DFA"/>
    <w:rsid w:val="00891E80"/>
    <w:rsid w:val="00891EF6"/>
    <w:rsid w:val="0089217E"/>
    <w:rsid w:val="0089218B"/>
    <w:rsid w:val="0089249F"/>
    <w:rsid w:val="008924FA"/>
    <w:rsid w:val="008926A7"/>
    <w:rsid w:val="0089274A"/>
    <w:rsid w:val="008929A4"/>
    <w:rsid w:val="00892A9D"/>
    <w:rsid w:val="00892B3B"/>
    <w:rsid w:val="00892C1C"/>
    <w:rsid w:val="00892D5A"/>
    <w:rsid w:val="00892E9E"/>
    <w:rsid w:val="00892EE5"/>
    <w:rsid w:val="00892F93"/>
    <w:rsid w:val="00892FBC"/>
    <w:rsid w:val="00893098"/>
    <w:rsid w:val="0089324E"/>
    <w:rsid w:val="00893271"/>
    <w:rsid w:val="008934FA"/>
    <w:rsid w:val="00893662"/>
    <w:rsid w:val="008937FC"/>
    <w:rsid w:val="00893847"/>
    <w:rsid w:val="00893BED"/>
    <w:rsid w:val="00893D09"/>
    <w:rsid w:val="00893D3A"/>
    <w:rsid w:val="00893E16"/>
    <w:rsid w:val="008940A0"/>
    <w:rsid w:val="008941B1"/>
    <w:rsid w:val="00894294"/>
    <w:rsid w:val="0089445E"/>
    <w:rsid w:val="0089457F"/>
    <w:rsid w:val="00894696"/>
    <w:rsid w:val="00894740"/>
    <w:rsid w:val="00894C4E"/>
    <w:rsid w:val="00894D0B"/>
    <w:rsid w:val="00894F26"/>
    <w:rsid w:val="0089535E"/>
    <w:rsid w:val="008955FC"/>
    <w:rsid w:val="00895B49"/>
    <w:rsid w:val="00895F71"/>
    <w:rsid w:val="008960D4"/>
    <w:rsid w:val="00896319"/>
    <w:rsid w:val="00896385"/>
    <w:rsid w:val="00896387"/>
    <w:rsid w:val="00896480"/>
    <w:rsid w:val="00896501"/>
    <w:rsid w:val="0089661F"/>
    <w:rsid w:val="00896708"/>
    <w:rsid w:val="0089678A"/>
    <w:rsid w:val="008969E6"/>
    <w:rsid w:val="008970A7"/>
    <w:rsid w:val="00897108"/>
    <w:rsid w:val="008972AD"/>
    <w:rsid w:val="00897588"/>
    <w:rsid w:val="00897889"/>
    <w:rsid w:val="008978C1"/>
    <w:rsid w:val="0089797B"/>
    <w:rsid w:val="00897DE5"/>
    <w:rsid w:val="00897ECF"/>
    <w:rsid w:val="008A003C"/>
    <w:rsid w:val="008A0316"/>
    <w:rsid w:val="008A08A4"/>
    <w:rsid w:val="008A0D81"/>
    <w:rsid w:val="008A104D"/>
    <w:rsid w:val="008A11B4"/>
    <w:rsid w:val="008A11C2"/>
    <w:rsid w:val="008A14AC"/>
    <w:rsid w:val="008A1528"/>
    <w:rsid w:val="008A1634"/>
    <w:rsid w:val="008A17F6"/>
    <w:rsid w:val="008A1871"/>
    <w:rsid w:val="008A18B6"/>
    <w:rsid w:val="008A196D"/>
    <w:rsid w:val="008A1CDA"/>
    <w:rsid w:val="008A1F62"/>
    <w:rsid w:val="008A1F66"/>
    <w:rsid w:val="008A21DC"/>
    <w:rsid w:val="008A2515"/>
    <w:rsid w:val="008A265C"/>
    <w:rsid w:val="008A2674"/>
    <w:rsid w:val="008A2735"/>
    <w:rsid w:val="008A2878"/>
    <w:rsid w:val="008A28A6"/>
    <w:rsid w:val="008A2971"/>
    <w:rsid w:val="008A29E8"/>
    <w:rsid w:val="008A2C2A"/>
    <w:rsid w:val="008A2C9F"/>
    <w:rsid w:val="008A2CA8"/>
    <w:rsid w:val="008A2D45"/>
    <w:rsid w:val="008A2DE6"/>
    <w:rsid w:val="008A2EB2"/>
    <w:rsid w:val="008A327B"/>
    <w:rsid w:val="008A32BC"/>
    <w:rsid w:val="008A3328"/>
    <w:rsid w:val="008A34A9"/>
    <w:rsid w:val="008A3910"/>
    <w:rsid w:val="008A3AE9"/>
    <w:rsid w:val="008A3B58"/>
    <w:rsid w:val="008A3BA7"/>
    <w:rsid w:val="008A3D22"/>
    <w:rsid w:val="008A3D3D"/>
    <w:rsid w:val="008A3DC1"/>
    <w:rsid w:val="008A3E98"/>
    <w:rsid w:val="008A40BF"/>
    <w:rsid w:val="008A4119"/>
    <w:rsid w:val="008A422D"/>
    <w:rsid w:val="008A45FB"/>
    <w:rsid w:val="008A466B"/>
    <w:rsid w:val="008A4927"/>
    <w:rsid w:val="008A4AB7"/>
    <w:rsid w:val="008A4B28"/>
    <w:rsid w:val="008A4B9E"/>
    <w:rsid w:val="008A4D15"/>
    <w:rsid w:val="008A4D84"/>
    <w:rsid w:val="008A4D96"/>
    <w:rsid w:val="008A4DF6"/>
    <w:rsid w:val="008A4E16"/>
    <w:rsid w:val="008A4E46"/>
    <w:rsid w:val="008A5A37"/>
    <w:rsid w:val="008A5A9E"/>
    <w:rsid w:val="008A5AE6"/>
    <w:rsid w:val="008A5C16"/>
    <w:rsid w:val="008A5E0E"/>
    <w:rsid w:val="008A5F07"/>
    <w:rsid w:val="008A610A"/>
    <w:rsid w:val="008A6360"/>
    <w:rsid w:val="008A6505"/>
    <w:rsid w:val="008A6601"/>
    <w:rsid w:val="008A6765"/>
    <w:rsid w:val="008A695D"/>
    <w:rsid w:val="008A695F"/>
    <w:rsid w:val="008A6A93"/>
    <w:rsid w:val="008A6C7E"/>
    <w:rsid w:val="008A6F07"/>
    <w:rsid w:val="008A6F39"/>
    <w:rsid w:val="008A6FA9"/>
    <w:rsid w:val="008A7009"/>
    <w:rsid w:val="008A724D"/>
    <w:rsid w:val="008A7316"/>
    <w:rsid w:val="008A777B"/>
    <w:rsid w:val="008A7782"/>
    <w:rsid w:val="008A77D5"/>
    <w:rsid w:val="008A7B1C"/>
    <w:rsid w:val="008A7BF6"/>
    <w:rsid w:val="008A7E94"/>
    <w:rsid w:val="008B02EA"/>
    <w:rsid w:val="008B0342"/>
    <w:rsid w:val="008B048D"/>
    <w:rsid w:val="008B04B4"/>
    <w:rsid w:val="008B0531"/>
    <w:rsid w:val="008B05FF"/>
    <w:rsid w:val="008B0C50"/>
    <w:rsid w:val="008B0C9B"/>
    <w:rsid w:val="008B0CE2"/>
    <w:rsid w:val="008B0CE7"/>
    <w:rsid w:val="008B0D5B"/>
    <w:rsid w:val="008B0FAF"/>
    <w:rsid w:val="008B132A"/>
    <w:rsid w:val="008B14B5"/>
    <w:rsid w:val="008B154C"/>
    <w:rsid w:val="008B1631"/>
    <w:rsid w:val="008B17C2"/>
    <w:rsid w:val="008B17EF"/>
    <w:rsid w:val="008B1823"/>
    <w:rsid w:val="008B1853"/>
    <w:rsid w:val="008B185A"/>
    <w:rsid w:val="008B1D8D"/>
    <w:rsid w:val="008B1E4C"/>
    <w:rsid w:val="008B1E75"/>
    <w:rsid w:val="008B1ED5"/>
    <w:rsid w:val="008B1FB0"/>
    <w:rsid w:val="008B1FE3"/>
    <w:rsid w:val="008B220F"/>
    <w:rsid w:val="008B225C"/>
    <w:rsid w:val="008B23AB"/>
    <w:rsid w:val="008B24C4"/>
    <w:rsid w:val="008B28D4"/>
    <w:rsid w:val="008B2924"/>
    <w:rsid w:val="008B2968"/>
    <w:rsid w:val="008B2AF7"/>
    <w:rsid w:val="008B31C0"/>
    <w:rsid w:val="008B3241"/>
    <w:rsid w:val="008B3314"/>
    <w:rsid w:val="008B352F"/>
    <w:rsid w:val="008B35BC"/>
    <w:rsid w:val="008B371F"/>
    <w:rsid w:val="008B3859"/>
    <w:rsid w:val="008B3913"/>
    <w:rsid w:val="008B3960"/>
    <w:rsid w:val="008B3A87"/>
    <w:rsid w:val="008B3B5B"/>
    <w:rsid w:val="008B3BE0"/>
    <w:rsid w:val="008B3F28"/>
    <w:rsid w:val="008B3F81"/>
    <w:rsid w:val="008B413B"/>
    <w:rsid w:val="008B421C"/>
    <w:rsid w:val="008B4397"/>
    <w:rsid w:val="008B44E6"/>
    <w:rsid w:val="008B469C"/>
    <w:rsid w:val="008B493D"/>
    <w:rsid w:val="008B4AB4"/>
    <w:rsid w:val="008B4B6C"/>
    <w:rsid w:val="008B50A4"/>
    <w:rsid w:val="008B51A5"/>
    <w:rsid w:val="008B5512"/>
    <w:rsid w:val="008B563A"/>
    <w:rsid w:val="008B5697"/>
    <w:rsid w:val="008B56ED"/>
    <w:rsid w:val="008B59A7"/>
    <w:rsid w:val="008B5C87"/>
    <w:rsid w:val="008B5EA1"/>
    <w:rsid w:val="008B5FC7"/>
    <w:rsid w:val="008B628A"/>
    <w:rsid w:val="008B62AE"/>
    <w:rsid w:val="008B630B"/>
    <w:rsid w:val="008B639A"/>
    <w:rsid w:val="008B643B"/>
    <w:rsid w:val="008B6A93"/>
    <w:rsid w:val="008B6D0D"/>
    <w:rsid w:val="008B6E05"/>
    <w:rsid w:val="008B6F0E"/>
    <w:rsid w:val="008B6FD4"/>
    <w:rsid w:val="008B7106"/>
    <w:rsid w:val="008B71EF"/>
    <w:rsid w:val="008B7586"/>
    <w:rsid w:val="008B79A7"/>
    <w:rsid w:val="008B7B12"/>
    <w:rsid w:val="008B7B85"/>
    <w:rsid w:val="008B7D51"/>
    <w:rsid w:val="008B7E6A"/>
    <w:rsid w:val="008B7F4B"/>
    <w:rsid w:val="008B7F59"/>
    <w:rsid w:val="008B7F61"/>
    <w:rsid w:val="008C001B"/>
    <w:rsid w:val="008C00AC"/>
    <w:rsid w:val="008C0249"/>
    <w:rsid w:val="008C0357"/>
    <w:rsid w:val="008C0449"/>
    <w:rsid w:val="008C05D7"/>
    <w:rsid w:val="008C0724"/>
    <w:rsid w:val="008C0942"/>
    <w:rsid w:val="008C0F71"/>
    <w:rsid w:val="008C109B"/>
    <w:rsid w:val="008C10CF"/>
    <w:rsid w:val="008C10EF"/>
    <w:rsid w:val="008C129E"/>
    <w:rsid w:val="008C13DA"/>
    <w:rsid w:val="008C1484"/>
    <w:rsid w:val="008C163B"/>
    <w:rsid w:val="008C18A4"/>
    <w:rsid w:val="008C191D"/>
    <w:rsid w:val="008C1CDE"/>
    <w:rsid w:val="008C1D83"/>
    <w:rsid w:val="008C1E1B"/>
    <w:rsid w:val="008C2153"/>
    <w:rsid w:val="008C2454"/>
    <w:rsid w:val="008C252B"/>
    <w:rsid w:val="008C28F4"/>
    <w:rsid w:val="008C2A02"/>
    <w:rsid w:val="008C30AB"/>
    <w:rsid w:val="008C3257"/>
    <w:rsid w:val="008C32BA"/>
    <w:rsid w:val="008C343F"/>
    <w:rsid w:val="008C36D4"/>
    <w:rsid w:val="008C3AC7"/>
    <w:rsid w:val="008C3C1A"/>
    <w:rsid w:val="008C3CC5"/>
    <w:rsid w:val="008C4396"/>
    <w:rsid w:val="008C4642"/>
    <w:rsid w:val="008C4863"/>
    <w:rsid w:val="008C4937"/>
    <w:rsid w:val="008C4B1C"/>
    <w:rsid w:val="008C4B53"/>
    <w:rsid w:val="008C4B5E"/>
    <w:rsid w:val="008C4EF3"/>
    <w:rsid w:val="008C4F30"/>
    <w:rsid w:val="008C4F8B"/>
    <w:rsid w:val="008C5411"/>
    <w:rsid w:val="008C5871"/>
    <w:rsid w:val="008C5A2B"/>
    <w:rsid w:val="008C5A67"/>
    <w:rsid w:val="008C5C45"/>
    <w:rsid w:val="008C5F10"/>
    <w:rsid w:val="008C61B9"/>
    <w:rsid w:val="008C6337"/>
    <w:rsid w:val="008C6419"/>
    <w:rsid w:val="008C6594"/>
    <w:rsid w:val="008C67D6"/>
    <w:rsid w:val="008C6A86"/>
    <w:rsid w:val="008C6B44"/>
    <w:rsid w:val="008C7022"/>
    <w:rsid w:val="008C7418"/>
    <w:rsid w:val="008C747D"/>
    <w:rsid w:val="008C748A"/>
    <w:rsid w:val="008C75C4"/>
    <w:rsid w:val="008C78E2"/>
    <w:rsid w:val="008C7B09"/>
    <w:rsid w:val="008C7CF1"/>
    <w:rsid w:val="008D0093"/>
    <w:rsid w:val="008D00D5"/>
    <w:rsid w:val="008D05E3"/>
    <w:rsid w:val="008D06FC"/>
    <w:rsid w:val="008D070E"/>
    <w:rsid w:val="008D071D"/>
    <w:rsid w:val="008D083E"/>
    <w:rsid w:val="008D0D28"/>
    <w:rsid w:val="008D1001"/>
    <w:rsid w:val="008D107A"/>
    <w:rsid w:val="008D136D"/>
    <w:rsid w:val="008D1505"/>
    <w:rsid w:val="008D1577"/>
    <w:rsid w:val="008D1608"/>
    <w:rsid w:val="008D1AD7"/>
    <w:rsid w:val="008D1AF2"/>
    <w:rsid w:val="008D1B7B"/>
    <w:rsid w:val="008D1C71"/>
    <w:rsid w:val="008D1D5E"/>
    <w:rsid w:val="008D1D8C"/>
    <w:rsid w:val="008D1E84"/>
    <w:rsid w:val="008D22C9"/>
    <w:rsid w:val="008D233E"/>
    <w:rsid w:val="008D244F"/>
    <w:rsid w:val="008D2538"/>
    <w:rsid w:val="008D2721"/>
    <w:rsid w:val="008D29CF"/>
    <w:rsid w:val="008D2C62"/>
    <w:rsid w:val="008D2DF0"/>
    <w:rsid w:val="008D2F55"/>
    <w:rsid w:val="008D3063"/>
    <w:rsid w:val="008D32E6"/>
    <w:rsid w:val="008D350B"/>
    <w:rsid w:val="008D3561"/>
    <w:rsid w:val="008D356E"/>
    <w:rsid w:val="008D391E"/>
    <w:rsid w:val="008D3AEF"/>
    <w:rsid w:val="008D3C62"/>
    <w:rsid w:val="008D3DD1"/>
    <w:rsid w:val="008D41BA"/>
    <w:rsid w:val="008D4311"/>
    <w:rsid w:val="008D43A7"/>
    <w:rsid w:val="008D43D1"/>
    <w:rsid w:val="008D4BA1"/>
    <w:rsid w:val="008D4BC2"/>
    <w:rsid w:val="008D4DF1"/>
    <w:rsid w:val="008D503B"/>
    <w:rsid w:val="008D519B"/>
    <w:rsid w:val="008D52A3"/>
    <w:rsid w:val="008D532A"/>
    <w:rsid w:val="008D5684"/>
    <w:rsid w:val="008D57DD"/>
    <w:rsid w:val="008D58DE"/>
    <w:rsid w:val="008D5A88"/>
    <w:rsid w:val="008D5B77"/>
    <w:rsid w:val="008D5C3A"/>
    <w:rsid w:val="008D5D59"/>
    <w:rsid w:val="008D6149"/>
    <w:rsid w:val="008D6176"/>
    <w:rsid w:val="008D624B"/>
    <w:rsid w:val="008D6274"/>
    <w:rsid w:val="008D62C8"/>
    <w:rsid w:val="008D65A6"/>
    <w:rsid w:val="008D677B"/>
    <w:rsid w:val="008D67AC"/>
    <w:rsid w:val="008D67C8"/>
    <w:rsid w:val="008D6923"/>
    <w:rsid w:val="008D69DB"/>
    <w:rsid w:val="008D6AB2"/>
    <w:rsid w:val="008D6C22"/>
    <w:rsid w:val="008D6D28"/>
    <w:rsid w:val="008D6D83"/>
    <w:rsid w:val="008D777B"/>
    <w:rsid w:val="008D78FE"/>
    <w:rsid w:val="008D797E"/>
    <w:rsid w:val="008D7A6D"/>
    <w:rsid w:val="008D7C5E"/>
    <w:rsid w:val="008D7FBE"/>
    <w:rsid w:val="008E0034"/>
    <w:rsid w:val="008E008E"/>
    <w:rsid w:val="008E0152"/>
    <w:rsid w:val="008E03A4"/>
    <w:rsid w:val="008E0714"/>
    <w:rsid w:val="008E0719"/>
    <w:rsid w:val="008E0738"/>
    <w:rsid w:val="008E084C"/>
    <w:rsid w:val="008E0963"/>
    <w:rsid w:val="008E0A43"/>
    <w:rsid w:val="008E0CCB"/>
    <w:rsid w:val="008E0CDF"/>
    <w:rsid w:val="008E0D1D"/>
    <w:rsid w:val="008E103F"/>
    <w:rsid w:val="008E12CC"/>
    <w:rsid w:val="008E15D4"/>
    <w:rsid w:val="008E1658"/>
    <w:rsid w:val="008E17AA"/>
    <w:rsid w:val="008E17D3"/>
    <w:rsid w:val="008E18F4"/>
    <w:rsid w:val="008E1C7D"/>
    <w:rsid w:val="008E1C93"/>
    <w:rsid w:val="008E1CF3"/>
    <w:rsid w:val="008E1CF4"/>
    <w:rsid w:val="008E1E34"/>
    <w:rsid w:val="008E233A"/>
    <w:rsid w:val="008E2368"/>
    <w:rsid w:val="008E243C"/>
    <w:rsid w:val="008E2442"/>
    <w:rsid w:val="008E26A9"/>
    <w:rsid w:val="008E276A"/>
    <w:rsid w:val="008E2977"/>
    <w:rsid w:val="008E2AD6"/>
    <w:rsid w:val="008E2C6A"/>
    <w:rsid w:val="008E2C86"/>
    <w:rsid w:val="008E2DCC"/>
    <w:rsid w:val="008E2EE4"/>
    <w:rsid w:val="008E3079"/>
    <w:rsid w:val="008E30F6"/>
    <w:rsid w:val="008E32CD"/>
    <w:rsid w:val="008E343A"/>
    <w:rsid w:val="008E3609"/>
    <w:rsid w:val="008E3622"/>
    <w:rsid w:val="008E3717"/>
    <w:rsid w:val="008E37F3"/>
    <w:rsid w:val="008E3BEE"/>
    <w:rsid w:val="008E3C7E"/>
    <w:rsid w:val="008E3D36"/>
    <w:rsid w:val="008E3D89"/>
    <w:rsid w:val="008E4004"/>
    <w:rsid w:val="008E4286"/>
    <w:rsid w:val="008E4487"/>
    <w:rsid w:val="008E4A7F"/>
    <w:rsid w:val="008E4D9B"/>
    <w:rsid w:val="008E4DF6"/>
    <w:rsid w:val="008E4EE4"/>
    <w:rsid w:val="008E5022"/>
    <w:rsid w:val="008E531E"/>
    <w:rsid w:val="008E5884"/>
    <w:rsid w:val="008E58A6"/>
    <w:rsid w:val="008E5CE8"/>
    <w:rsid w:val="008E60DE"/>
    <w:rsid w:val="008E6277"/>
    <w:rsid w:val="008E62F9"/>
    <w:rsid w:val="008E64D7"/>
    <w:rsid w:val="008E64DB"/>
    <w:rsid w:val="008E66CF"/>
    <w:rsid w:val="008E66EE"/>
    <w:rsid w:val="008E6A99"/>
    <w:rsid w:val="008E6AAA"/>
    <w:rsid w:val="008E6B25"/>
    <w:rsid w:val="008E6B74"/>
    <w:rsid w:val="008E6CEC"/>
    <w:rsid w:val="008E7644"/>
    <w:rsid w:val="008E766D"/>
    <w:rsid w:val="008E7758"/>
    <w:rsid w:val="008E782B"/>
    <w:rsid w:val="008E7990"/>
    <w:rsid w:val="008E7C6F"/>
    <w:rsid w:val="008E7F56"/>
    <w:rsid w:val="008E7FED"/>
    <w:rsid w:val="008E7FF7"/>
    <w:rsid w:val="008F00E5"/>
    <w:rsid w:val="008F05BA"/>
    <w:rsid w:val="008F0653"/>
    <w:rsid w:val="008F0988"/>
    <w:rsid w:val="008F0A42"/>
    <w:rsid w:val="008F0B60"/>
    <w:rsid w:val="008F0CD3"/>
    <w:rsid w:val="008F0CE9"/>
    <w:rsid w:val="008F0D40"/>
    <w:rsid w:val="008F0D89"/>
    <w:rsid w:val="008F0E8E"/>
    <w:rsid w:val="008F0F1F"/>
    <w:rsid w:val="008F0FF8"/>
    <w:rsid w:val="008F106E"/>
    <w:rsid w:val="008F10D0"/>
    <w:rsid w:val="008F11AB"/>
    <w:rsid w:val="008F13EE"/>
    <w:rsid w:val="008F1631"/>
    <w:rsid w:val="008F1649"/>
    <w:rsid w:val="008F1B9F"/>
    <w:rsid w:val="008F1C77"/>
    <w:rsid w:val="008F1FFC"/>
    <w:rsid w:val="008F2022"/>
    <w:rsid w:val="008F2384"/>
    <w:rsid w:val="008F239A"/>
    <w:rsid w:val="008F23C7"/>
    <w:rsid w:val="008F282B"/>
    <w:rsid w:val="008F2CCF"/>
    <w:rsid w:val="008F2E5A"/>
    <w:rsid w:val="008F30F8"/>
    <w:rsid w:val="008F3462"/>
    <w:rsid w:val="008F376B"/>
    <w:rsid w:val="008F3900"/>
    <w:rsid w:val="008F3CC8"/>
    <w:rsid w:val="008F3EA7"/>
    <w:rsid w:val="008F3F00"/>
    <w:rsid w:val="008F3FE3"/>
    <w:rsid w:val="008F4164"/>
    <w:rsid w:val="008F41AB"/>
    <w:rsid w:val="008F41C0"/>
    <w:rsid w:val="008F4215"/>
    <w:rsid w:val="008F43E4"/>
    <w:rsid w:val="008F445A"/>
    <w:rsid w:val="008F44B4"/>
    <w:rsid w:val="008F4516"/>
    <w:rsid w:val="008F481B"/>
    <w:rsid w:val="008F48A0"/>
    <w:rsid w:val="008F48B4"/>
    <w:rsid w:val="008F48B6"/>
    <w:rsid w:val="008F48FE"/>
    <w:rsid w:val="008F4D7D"/>
    <w:rsid w:val="008F4DC2"/>
    <w:rsid w:val="008F53E4"/>
    <w:rsid w:val="008F55B3"/>
    <w:rsid w:val="008F59AD"/>
    <w:rsid w:val="008F5D4F"/>
    <w:rsid w:val="008F64B9"/>
    <w:rsid w:val="008F650A"/>
    <w:rsid w:val="008F661E"/>
    <w:rsid w:val="008F6758"/>
    <w:rsid w:val="008F6778"/>
    <w:rsid w:val="008F67D1"/>
    <w:rsid w:val="008F6ECE"/>
    <w:rsid w:val="008F730D"/>
    <w:rsid w:val="008F7329"/>
    <w:rsid w:val="008F743D"/>
    <w:rsid w:val="008F745C"/>
    <w:rsid w:val="008F748C"/>
    <w:rsid w:val="008F74E6"/>
    <w:rsid w:val="008F74FB"/>
    <w:rsid w:val="008F77E1"/>
    <w:rsid w:val="008F79CE"/>
    <w:rsid w:val="008F7A7A"/>
    <w:rsid w:val="008F7B7D"/>
    <w:rsid w:val="008F7CF4"/>
    <w:rsid w:val="008F7EAE"/>
    <w:rsid w:val="008F7FB8"/>
    <w:rsid w:val="0090023F"/>
    <w:rsid w:val="009003A1"/>
    <w:rsid w:val="0090044E"/>
    <w:rsid w:val="0090049C"/>
    <w:rsid w:val="00900551"/>
    <w:rsid w:val="0090066D"/>
    <w:rsid w:val="00900A70"/>
    <w:rsid w:val="00900B49"/>
    <w:rsid w:val="00900CF2"/>
    <w:rsid w:val="00900D70"/>
    <w:rsid w:val="00900ED0"/>
    <w:rsid w:val="00900EE2"/>
    <w:rsid w:val="00900FF7"/>
    <w:rsid w:val="009010BD"/>
    <w:rsid w:val="00901347"/>
    <w:rsid w:val="009013AD"/>
    <w:rsid w:val="0090156F"/>
    <w:rsid w:val="00901AA7"/>
    <w:rsid w:val="00901AFA"/>
    <w:rsid w:val="00901C1C"/>
    <w:rsid w:val="00901F4C"/>
    <w:rsid w:val="00902335"/>
    <w:rsid w:val="00902632"/>
    <w:rsid w:val="009029B2"/>
    <w:rsid w:val="009029DC"/>
    <w:rsid w:val="00902A6D"/>
    <w:rsid w:val="00902AD0"/>
    <w:rsid w:val="00902BD8"/>
    <w:rsid w:val="00902D9C"/>
    <w:rsid w:val="009031DD"/>
    <w:rsid w:val="0090341F"/>
    <w:rsid w:val="0090360C"/>
    <w:rsid w:val="009039B3"/>
    <w:rsid w:val="009039EA"/>
    <w:rsid w:val="00903A30"/>
    <w:rsid w:val="00903ABD"/>
    <w:rsid w:val="00903F4A"/>
    <w:rsid w:val="009042C4"/>
    <w:rsid w:val="00904374"/>
    <w:rsid w:val="009044A0"/>
    <w:rsid w:val="009044F1"/>
    <w:rsid w:val="0090472E"/>
    <w:rsid w:val="0090490C"/>
    <w:rsid w:val="00904D2B"/>
    <w:rsid w:val="00904D40"/>
    <w:rsid w:val="00904ED7"/>
    <w:rsid w:val="00904F1F"/>
    <w:rsid w:val="00905116"/>
    <w:rsid w:val="0090534E"/>
    <w:rsid w:val="00905402"/>
    <w:rsid w:val="00905472"/>
    <w:rsid w:val="00905727"/>
    <w:rsid w:val="0090583E"/>
    <w:rsid w:val="009058EC"/>
    <w:rsid w:val="00905954"/>
    <w:rsid w:val="00905E3F"/>
    <w:rsid w:val="00905E99"/>
    <w:rsid w:val="009060BE"/>
    <w:rsid w:val="009061F9"/>
    <w:rsid w:val="00906242"/>
    <w:rsid w:val="00906410"/>
    <w:rsid w:val="009064BE"/>
    <w:rsid w:val="00906690"/>
    <w:rsid w:val="009066F1"/>
    <w:rsid w:val="009069F9"/>
    <w:rsid w:val="00906AB9"/>
    <w:rsid w:val="00906B18"/>
    <w:rsid w:val="00906CEC"/>
    <w:rsid w:val="0090712A"/>
    <w:rsid w:val="0090726D"/>
    <w:rsid w:val="009072C8"/>
    <w:rsid w:val="0090747F"/>
    <w:rsid w:val="009074CA"/>
    <w:rsid w:val="00907637"/>
    <w:rsid w:val="0090773A"/>
    <w:rsid w:val="009078C1"/>
    <w:rsid w:val="00907CCB"/>
    <w:rsid w:val="00907CEE"/>
    <w:rsid w:val="00907F0E"/>
    <w:rsid w:val="00907F29"/>
    <w:rsid w:val="00910166"/>
    <w:rsid w:val="00910286"/>
    <w:rsid w:val="00910358"/>
    <w:rsid w:val="00910433"/>
    <w:rsid w:val="0091056C"/>
    <w:rsid w:val="00910616"/>
    <w:rsid w:val="00910629"/>
    <w:rsid w:val="00910969"/>
    <w:rsid w:val="009109EA"/>
    <w:rsid w:val="009109EB"/>
    <w:rsid w:val="00910CB0"/>
    <w:rsid w:val="00910CD7"/>
    <w:rsid w:val="00910D40"/>
    <w:rsid w:val="00910DF9"/>
    <w:rsid w:val="00910F10"/>
    <w:rsid w:val="00910F4B"/>
    <w:rsid w:val="00911102"/>
    <w:rsid w:val="0091119C"/>
    <w:rsid w:val="0091147D"/>
    <w:rsid w:val="009114E2"/>
    <w:rsid w:val="00911542"/>
    <w:rsid w:val="00911831"/>
    <w:rsid w:val="00911885"/>
    <w:rsid w:val="00911B21"/>
    <w:rsid w:val="00911C9B"/>
    <w:rsid w:val="00911D0E"/>
    <w:rsid w:val="00911FFB"/>
    <w:rsid w:val="00912160"/>
    <w:rsid w:val="0091236C"/>
    <w:rsid w:val="009126EF"/>
    <w:rsid w:val="009126FC"/>
    <w:rsid w:val="0091287E"/>
    <w:rsid w:val="00912A27"/>
    <w:rsid w:val="00912A2B"/>
    <w:rsid w:val="00912A69"/>
    <w:rsid w:val="00912B98"/>
    <w:rsid w:val="00912B99"/>
    <w:rsid w:val="00912BB1"/>
    <w:rsid w:val="00912DD4"/>
    <w:rsid w:val="00912FD6"/>
    <w:rsid w:val="009132A8"/>
    <w:rsid w:val="00913400"/>
    <w:rsid w:val="0091343B"/>
    <w:rsid w:val="00913697"/>
    <w:rsid w:val="00913953"/>
    <w:rsid w:val="00913DB2"/>
    <w:rsid w:val="00913F92"/>
    <w:rsid w:val="00913F94"/>
    <w:rsid w:val="0091403D"/>
    <w:rsid w:val="009143E4"/>
    <w:rsid w:val="0091448E"/>
    <w:rsid w:val="009145CF"/>
    <w:rsid w:val="00914744"/>
    <w:rsid w:val="0091478A"/>
    <w:rsid w:val="00914A4B"/>
    <w:rsid w:val="00914B28"/>
    <w:rsid w:val="00914E5B"/>
    <w:rsid w:val="00914F3D"/>
    <w:rsid w:val="0091537F"/>
    <w:rsid w:val="009153BF"/>
    <w:rsid w:val="009157DF"/>
    <w:rsid w:val="0091585E"/>
    <w:rsid w:val="00915CC4"/>
    <w:rsid w:val="00915CC6"/>
    <w:rsid w:val="00915DF4"/>
    <w:rsid w:val="00915E28"/>
    <w:rsid w:val="00915E57"/>
    <w:rsid w:val="0091601C"/>
    <w:rsid w:val="00916215"/>
    <w:rsid w:val="009165B3"/>
    <w:rsid w:val="00916654"/>
    <w:rsid w:val="009166D1"/>
    <w:rsid w:val="00916AEE"/>
    <w:rsid w:val="00916B50"/>
    <w:rsid w:val="00916BC4"/>
    <w:rsid w:val="00916E6C"/>
    <w:rsid w:val="00917431"/>
    <w:rsid w:val="0091746E"/>
    <w:rsid w:val="0091769A"/>
    <w:rsid w:val="00917BCB"/>
    <w:rsid w:val="00917D61"/>
    <w:rsid w:val="00917DA9"/>
    <w:rsid w:val="00917E77"/>
    <w:rsid w:val="00917EA2"/>
    <w:rsid w:val="00917FCE"/>
    <w:rsid w:val="009205A0"/>
    <w:rsid w:val="009205EA"/>
    <w:rsid w:val="00920624"/>
    <w:rsid w:val="0092086E"/>
    <w:rsid w:val="0092088F"/>
    <w:rsid w:val="009209BB"/>
    <w:rsid w:val="00920B8A"/>
    <w:rsid w:val="00920C30"/>
    <w:rsid w:val="00920C72"/>
    <w:rsid w:val="00920C73"/>
    <w:rsid w:val="009210BA"/>
    <w:rsid w:val="00921132"/>
    <w:rsid w:val="0092117B"/>
    <w:rsid w:val="009211D4"/>
    <w:rsid w:val="009212EE"/>
    <w:rsid w:val="00921434"/>
    <w:rsid w:val="00921623"/>
    <w:rsid w:val="00921816"/>
    <w:rsid w:val="00921D04"/>
    <w:rsid w:val="00921DCD"/>
    <w:rsid w:val="009221A1"/>
    <w:rsid w:val="009221D8"/>
    <w:rsid w:val="00922254"/>
    <w:rsid w:val="009223CB"/>
    <w:rsid w:val="009225FC"/>
    <w:rsid w:val="00922659"/>
    <w:rsid w:val="00922678"/>
    <w:rsid w:val="00922819"/>
    <w:rsid w:val="0092287D"/>
    <w:rsid w:val="00922A79"/>
    <w:rsid w:val="00922B8F"/>
    <w:rsid w:val="0092301C"/>
    <w:rsid w:val="009232EF"/>
    <w:rsid w:val="00923571"/>
    <w:rsid w:val="0092363D"/>
    <w:rsid w:val="0092369A"/>
    <w:rsid w:val="0092375B"/>
    <w:rsid w:val="00923AF5"/>
    <w:rsid w:val="00923C24"/>
    <w:rsid w:val="009240ED"/>
    <w:rsid w:val="009242AD"/>
    <w:rsid w:val="009242B3"/>
    <w:rsid w:val="009242BF"/>
    <w:rsid w:val="00924383"/>
    <w:rsid w:val="009245AA"/>
    <w:rsid w:val="0092462B"/>
    <w:rsid w:val="00924693"/>
    <w:rsid w:val="009247F6"/>
    <w:rsid w:val="00924817"/>
    <w:rsid w:val="0092491E"/>
    <w:rsid w:val="00924B19"/>
    <w:rsid w:val="00924DCF"/>
    <w:rsid w:val="009250DB"/>
    <w:rsid w:val="009251B8"/>
    <w:rsid w:val="009252B5"/>
    <w:rsid w:val="00925369"/>
    <w:rsid w:val="00925374"/>
    <w:rsid w:val="00925378"/>
    <w:rsid w:val="009255A8"/>
    <w:rsid w:val="00925752"/>
    <w:rsid w:val="0092575F"/>
    <w:rsid w:val="00925991"/>
    <w:rsid w:val="009259D2"/>
    <w:rsid w:val="00925B07"/>
    <w:rsid w:val="00925EB0"/>
    <w:rsid w:val="009260AE"/>
    <w:rsid w:val="00926141"/>
    <w:rsid w:val="00926142"/>
    <w:rsid w:val="00926292"/>
    <w:rsid w:val="00926401"/>
    <w:rsid w:val="009264D9"/>
    <w:rsid w:val="00926643"/>
    <w:rsid w:val="0092667A"/>
    <w:rsid w:val="00926932"/>
    <w:rsid w:val="00926C45"/>
    <w:rsid w:val="00926D35"/>
    <w:rsid w:val="00926E15"/>
    <w:rsid w:val="009273C9"/>
    <w:rsid w:val="009277F8"/>
    <w:rsid w:val="009278E1"/>
    <w:rsid w:val="00927B0D"/>
    <w:rsid w:val="00927CEE"/>
    <w:rsid w:val="00927DFE"/>
    <w:rsid w:val="00927F84"/>
    <w:rsid w:val="00927FF1"/>
    <w:rsid w:val="00930008"/>
    <w:rsid w:val="00930089"/>
    <w:rsid w:val="00930454"/>
    <w:rsid w:val="00930516"/>
    <w:rsid w:val="00930CEB"/>
    <w:rsid w:val="00930E09"/>
    <w:rsid w:val="00930FD4"/>
    <w:rsid w:val="009310F3"/>
    <w:rsid w:val="00931266"/>
    <w:rsid w:val="009317F2"/>
    <w:rsid w:val="0093197D"/>
    <w:rsid w:val="00931A34"/>
    <w:rsid w:val="00931B24"/>
    <w:rsid w:val="00931E8E"/>
    <w:rsid w:val="0093219B"/>
    <w:rsid w:val="009326A2"/>
    <w:rsid w:val="009327C6"/>
    <w:rsid w:val="009329DF"/>
    <w:rsid w:val="00932AC4"/>
    <w:rsid w:val="00932BCB"/>
    <w:rsid w:val="00932D34"/>
    <w:rsid w:val="00933407"/>
    <w:rsid w:val="009334D5"/>
    <w:rsid w:val="0093361C"/>
    <w:rsid w:val="0093365A"/>
    <w:rsid w:val="009337F1"/>
    <w:rsid w:val="0093386E"/>
    <w:rsid w:val="00933871"/>
    <w:rsid w:val="00933AD7"/>
    <w:rsid w:val="00933DF3"/>
    <w:rsid w:val="00933E22"/>
    <w:rsid w:val="00933E55"/>
    <w:rsid w:val="0093423A"/>
    <w:rsid w:val="009343DB"/>
    <w:rsid w:val="009343F6"/>
    <w:rsid w:val="009347F2"/>
    <w:rsid w:val="00934AD6"/>
    <w:rsid w:val="00934D6B"/>
    <w:rsid w:val="00934DB8"/>
    <w:rsid w:val="00934E50"/>
    <w:rsid w:val="00934F64"/>
    <w:rsid w:val="00934F78"/>
    <w:rsid w:val="0093518D"/>
    <w:rsid w:val="0093520D"/>
    <w:rsid w:val="0093524A"/>
    <w:rsid w:val="00935393"/>
    <w:rsid w:val="009356E6"/>
    <w:rsid w:val="00935951"/>
    <w:rsid w:val="00935AA0"/>
    <w:rsid w:val="00935B5E"/>
    <w:rsid w:val="00935F6A"/>
    <w:rsid w:val="009361AB"/>
    <w:rsid w:val="00936260"/>
    <w:rsid w:val="009362D3"/>
    <w:rsid w:val="00936610"/>
    <w:rsid w:val="0093668A"/>
    <w:rsid w:val="0093679B"/>
    <w:rsid w:val="009367D2"/>
    <w:rsid w:val="009369CC"/>
    <w:rsid w:val="00936C59"/>
    <w:rsid w:val="00936E81"/>
    <w:rsid w:val="00936FAC"/>
    <w:rsid w:val="00937011"/>
    <w:rsid w:val="00937095"/>
    <w:rsid w:val="0093712D"/>
    <w:rsid w:val="0093730F"/>
    <w:rsid w:val="009373DB"/>
    <w:rsid w:val="00937475"/>
    <w:rsid w:val="0093752D"/>
    <w:rsid w:val="009375A0"/>
    <w:rsid w:val="00937C5E"/>
    <w:rsid w:val="00937ECF"/>
    <w:rsid w:val="00937F20"/>
    <w:rsid w:val="00940072"/>
    <w:rsid w:val="009408D4"/>
    <w:rsid w:val="009409A2"/>
    <w:rsid w:val="00940A91"/>
    <w:rsid w:val="00940ABC"/>
    <w:rsid w:val="00940B62"/>
    <w:rsid w:val="00940C7B"/>
    <w:rsid w:val="00940DDE"/>
    <w:rsid w:val="00940E17"/>
    <w:rsid w:val="00940EF6"/>
    <w:rsid w:val="00940F98"/>
    <w:rsid w:val="00941092"/>
    <w:rsid w:val="009410B5"/>
    <w:rsid w:val="0094110A"/>
    <w:rsid w:val="00941293"/>
    <w:rsid w:val="00941347"/>
    <w:rsid w:val="009415A7"/>
    <w:rsid w:val="009415C8"/>
    <w:rsid w:val="0094172C"/>
    <w:rsid w:val="00941888"/>
    <w:rsid w:val="00941A18"/>
    <w:rsid w:val="00941BF6"/>
    <w:rsid w:val="00941C56"/>
    <w:rsid w:val="00941D8B"/>
    <w:rsid w:val="00941F19"/>
    <w:rsid w:val="00941FAE"/>
    <w:rsid w:val="009421C4"/>
    <w:rsid w:val="0094220B"/>
    <w:rsid w:val="0094221E"/>
    <w:rsid w:val="00942569"/>
    <w:rsid w:val="009429A1"/>
    <w:rsid w:val="00942AAC"/>
    <w:rsid w:val="00942AF8"/>
    <w:rsid w:val="00942DB4"/>
    <w:rsid w:val="00942F36"/>
    <w:rsid w:val="00942FF5"/>
    <w:rsid w:val="00943065"/>
    <w:rsid w:val="009430BE"/>
    <w:rsid w:val="009439B4"/>
    <w:rsid w:val="00943D7F"/>
    <w:rsid w:val="00943DBE"/>
    <w:rsid w:val="0094412D"/>
    <w:rsid w:val="009442AC"/>
    <w:rsid w:val="00944384"/>
    <w:rsid w:val="00944427"/>
    <w:rsid w:val="00944452"/>
    <w:rsid w:val="009444AC"/>
    <w:rsid w:val="00944694"/>
    <w:rsid w:val="009446C7"/>
    <w:rsid w:val="009446F2"/>
    <w:rsid w:val="009447DC"/>
    <w:rsid w:val="00944B9B"/>
    <w:rsid w:val="00944CC2"/>
    <w:rsid w:val="00944D00"/>
    <w:rsid w:val="00944FF8"/>
    <w:rsid w:val="0094522E"/>
    <w:rsid w:val="00945333"/>
    <w:rsid w:val="00945423"/>
    <w:rsid w:val="0094585F"/>
    <w:rsid w:val="009458AA"/>
    <w:rsid w:val="009458F1"/>
    <w:rsid w:val="00945A8C"/>
    <w:rsid w:val="00945AC5"/>
    <w:rsid w:val="00945AD9"/>
    <w:rsid w:val="00945C57"/>
    <w:rsid w:val="00945C77"/>
    <w:rsid w:val="00945CBE"/>
    <w:rsid w:val="00945D8D"/>
    <w:rsid w:val="00946029"/>
    <w:rsid w:val="009460B5"/>
    <w:rsid w:val="00946311"/>
    <w:rsid w:val="0094690B"/>
    <w:rsid w:val="00946B98"/>
    <w:rsid w:val="00946CFF"/>
    <w:rsid w:val="00946D41"/>
    <w:rsid w:val="00946DED"/>
    <w:rsid w:val="00946F00"/>
    <w:rsid w:val="00947038"/>
    <w:rsid w:val="009470F4"/>
    <w:rsid w:val="009471A9"/>
    <w:rsid w:val="009472A8"/>
    <w:rsid w:val="009472F3"/>
    <w:rsid w:val="0094732C"/>
    <w:rsid w:val="009475D3"/>
    <w:rsid w:val="00947976"/>
    <w:rsid w:val="00947AC1"/>
    <w:rsid w:val="00947C67"/>
    <w:rsid w:val="00947DA4"/>
    <w:rsid w:val="00947DA9"/>
    <w:rsid w:val="00950099"/>
    <w:rsid w:val="0095028C"/>
    <w:rsid w:val="009505CA"/>
    <w:rsid w:val="00950697"/>
    <w:rsid w:val="00950745"/>
    <w:rsid w:val="00950881"/>
    <w:rsid w:val="00950992"/>
    <w:rsid w:val="00950C92"/>
    <w:rsid w:val="00950E62"/>
    <w:rsid w:val="00950EC1"/>
    <w:rsid w:val="009513BA"/>
    <w:rsid w:val="00951512"/>
    <w:rsid w:val="00951613"/>
    <w:rsid w:val="009516CC"/>
    <w:rsid w:val="009519CD"/>
    <w:rsid w:val="00951A31"/>
    <w:rsid w:val="00951E13"/>
    <w:rsid w:val="009521C1"/>
    <w:rsid w:val="00952292"/>
    <w:rsid w:val="00952674"/>
    <w:rsid w:val="00952777"/>
    <w:rsid w:val="009527FB"/>
    <w:rsid w:val="00952BF5"/>
    <w:rsid w:val="00952D2E"/>
    <w:rsid w:val="0095308A"/>
    <w:rsid w:val="00953246"/>
    <w:rsid w:val="009533D5"/>
    <w:rsid w:val="00953544"/>
    <w:rsid w:val="009536CC"/>
    <w:rsid w:val="0095375A"/>
    <w:rsid w:val="00953887"/>
    <w:rsid w:val="0095399B"/>
    <w:rsid w:val="009539BA"/>
    <w:rsid w:val="00953A38"/>
    <w:rsid w:val="00953CC5"/>
    <w:rsid w:val="00953F82"/>
    <w:rsid w:val="00953FC5"/>
    <w:rsid w:val="00954000"/>
    <w:rsid w:val="00954089"/>
    <w:rsid w:val="00954100"/>
    <w:rsid w:val="0095443D"/>
    <w:rsid w:val="00954508"/>
    <w:rsid w:val="0095481D"/>
    <w:rsid w:val="009548B6"/>
    <w:rsid w:val="0095495F"/>
    <w:rsid w:val="00954B13"/>
    <w:rsid w:val="00954E23"/>
    <w:rsid w:val="00954F09"/>
    <w:rsid w:val="009551CC"/>
    <w:rsid w:val="009552F0"/>
    <w:rsid w:val="0095541C"/>
    <w:rsid w:val="009556E9"/>
    <w:rsid w:val="0095591D"/>
    <w:rsid w:val="00955B2B"/>
    <w:rsid w:val="00955D02"/>
    <w:rsid w:val="00955DD3"/>
    <w:rsid w:val="00955F49"/>
    <w:rsid w:val="00955FED"/>
    <w:rsid w:val="00956068"/>
    <w:rsid w:val="00956584"/>
    <w:rsid w:val="009565B3"/>
    <w:rsid w:val="009567CF"/>
    <w:rsid w:val="00956846"/>
    <w:rsid w:val="009569CA"/>
    <w:rsid w:val="00956B2E"/>
    <w:rsid w:val="00956CD4"/>
    <w:rsid w:val="00956E0D"/>
    <w:rsid w:val="009572E8"/>
    <w:rsid w:val="0095738C"/>
    <w:rsid w:val="00957416"/>
    <w:rsid w:val="00957574"/>
    <w:rsid w:val="00957579"/>
    <w:rsid w:val="009575EA"/>
    <w:rsid w:val="00957698"/>
    <w:rsid w:val="00957775"/>
    <w:rsid w:val="009578DF"/>
    <w:rsid w:val="0095798E"/>
    <w:rsid w:val="00957A6E"/>
    <w:rsid w:val="00957B05"/>
    <w:rsid w:val="00957CAB"/>
    <w:rsid w:val="00957EB2"/>
    <w:rsid w:val="00960023"/>
    <w:rsid w:val="00960029"/>
    <w:rsid w:val="009600FD"/>
    <w:rsid w:val="009601CD"/>
    <w:rsid w:val="0096031C"/>
    <w:rsid w:val="0096059B"/>
    <w:rsid w:val="00960810"/>
    <w:rsid w:val="00960826"/>
    <w:rsid w:val="009609F4"/>
    <w:rsid w:val="00960BF4"/>
    <w:rsid w:val="00960C16"/>
    <w:rsid w:val="0096129D"/>
    <w:rsid w:val="00961329"/>
    <w:rsid w:val="00961586"/>
    <w:rsid w:val="00961673"/>
    <w:rsid w:val="0096167C"/>
    <w:rsid w:val="00961812"/>
    <w:rsid w:val="009619A5"/>
    <w:rsid w:val="00961FB6"/>
    <w:rsid w:val="009621E2"/>
    <w:rsid w:val="0096227A"/>
    <w:rsid w:val="00962314"/>
    <w:rsid w:val="00962351"/>
    <w:rsid w:val="009624D5"/>
    <w:rsid w:val="00962975"/>
    <w:rsid w:val="00963111"/>
    <w:rsid w:val="00963258"/>
    <w:rsid w:val="0096331A"/>
    <w:rsid w:val="0096348F"/>
    <w:rsid w:val="00963496"/>
    <w:rsid w:val="00963719"/>
    <w:rsid w:val="00963737"/>
    <w:rsid w:val="009637D6"/>
    <w:rsid w:val="00963805"/>
    <w:rsid w:val="00963975"/>
    <w:rsid w:val="00963C1E"/>
    <w:rsid w:val="00963F31"/>
    <w:rsid w:val="00963F47"/>
    <w:rsid w:val="00964099"/>
    <w:rsid w:val="00964201"/>
    <w:rsid w:val="009643D6"/>
    <w:rsid w:val="00964487"/>
    <w:rsid w:val="00964593"/>
    <w:rsid w:val="0096478A"/>
    <w:rsid w:val="00964A70"/>
    <w:rsid w:val="00964C2E"/>
    <w:rsid w:val="00964D72"/>
    <w:rsid w:val="00964D98"/>
    <w:rsid w:val="00964E34"/>
    <w:rsid w:val="009650F1"/>
    <w:rsid w:val="00965166"/>
    <w:rsid w:val="00965419"/>
    <w:rsid w:val="0096550E"/>
    <w:rsid w:val="00965558"/>
    <w:rsid w:val="00965BC3"/>
    <w:rsid w:val="00965D88"/>
    <w:rsid w:val="00965DC8"/>
    <w:rsid w:val="00965E0B"/>
    <w:rsid w:val="00966377"/>
    <w:rsid w:val="0096637B"/>
    <w:rsid w:val="009663F0"/>
    <w:rsid w:val="00966598"/>
    <w:rsid w:val="009666C4"/>
    <w:rsid w:val="009667BF"/>
    <w:rsid w:val="00966DD9"/>
    <w:rsid w:val="00966E07"/>
    <w:rsid w:val="00966E45"/>
    <w:rsid w:val="00966F5B"/>
    <w:rsid w:val="0096701C"/>
    <w:rsid w:val="009671DA"/>
    <w:rsid w:val="0096723B"/>
    <w:rsid w:val="0096731D"/>
    <w:rsid w:val="009673DC"/>
    <w:rsid w:val="0096749C"/>
    <w:rsid w:val="009675C2"/>
    <w:rsid w:val="0096760E"/>
    <w:rsid w:val="009677BE"/>
    <w:rsid w:val="00967868"/>
    <w:rsid w:val="00967882"/>
    <w:rsid w:val="00967959"/>
    <w:rsid w:val="0096799B"/>
    <w:rsid w:val="00967C1D"/>
    <w:rsid w:val="00967CA4"/>
    <w:rsid w:val="00967E50"/>
    <w:rsid w:val="00967FA7"/>
    <w:rsid w:val="00970042"/>
    <w:rsid w:val="009704C4"/>
    <w:rsid w:val="00970620"/>
    <w:rsid w:val="009707A2"/>
    <w:rsid w:val="009709ED"/>
    <w:rsid w:val="00970A33"/>
    <w:rsid w:val="00970AD4"/>
    <w:rsid w:val="00970BB2"/>
    <w:rsid w:val="00970BF6"/>
    <w:rsid w:val="00970DD5"/>
    <w:rsid w:val="00970EB3"/>
    <w:rsid w:val="00970F69"/>
    <w:rsid w:val="00970FA2"/>
    <w:rsid w:val="00970FB6"/>
    <w:rsid w:val="0097109E"/>
    <w:rsid w:val="009710B0"/>
    <w:rsid w:val="00971306"/>
    <w:rsid w:val="0097138E"/>
    <w:rsid w:val="0097178D"/>
    <w:rsid w:val="00971797"/>
    <w:rsid w:val="0097182A"/>
    <w:rsid w:val="009718CA"/>
    <w:rsid w:val="00971A98"/>
    <w:rsid w:val="00971C2A"/>
    <w:rsid w:val="00971C87"/>
    <w:rsid w:val="00971FB4"/>
    <w:rsid w:val="009720C1"/>
    <w:rsid w:val="00972135"/>
    <w:rsid w:val="0097217B"/>
    <w:rsid w:val="009721B9"/>
    <w:rsid w:val="0097221F"/>
    <w:rsid w:val="009723EC"/>
    <w:rsid w:val="00972411"/>
    <w:rsid w:val="0097275E"/>
    <w:rsid w:val="00972A84"/>
    <w:rsid w:val="00972B06"/>
    <w:rsid w:val="00972B44"/>
    <w:rsid w:val="00972B80"/>
    <w:rsid w:val="00972D1D"/>
    <w:rsid w:val="00972EB0"/>
    <w:rsid w:val="00972EB6"/>
    <w:rsid w:val="00972F6C"/>
    <w:rsid w:val="00973023"/>
    <w:rsid w:val="0097303A"/>
    <w:rsid w:val="00973049"/>
    <w:rsid w:val="009732DA"/>
    <w:rsid w:val="00973445"/>
    <w:rsid w:val="00973486"/>
    <w:rsid w:val="00973531"/>
    <w:rsid w:val="00973678"/>
    <w:rsid w:val="00973712"/>
    <w:rsid w:val="0097393F"/>
    <w:rsid w:val="009739DF"/>
    <w:rsid w:val="00973A40"/>
    <w:rsid w:val="00973C25"/>
    <w:rsid w:val="00973C5F"/>
    <w:rsid w:val="00973C7B"/>
    <w:rsid w:val="00973E43"/>
    <w:rsid w:val="00973F24"/>
    <w:rsid w:val="00974094"/>
    <w:rsid w:val="0097424F"/>
    <w:rsid w:val="00974270"/>
    <w:rsid w:val="0097436E"/>
    <w:rsid w:val="00974561"/>
    <w:rsid w:val="00974721"/>
    <w:rsid w:val="009749AA"/>
    <w:rsid w:val="00974C31"/>
    <w:rsid w:val="00974C39"/>
    <w:rsid w:val="009755DE"/>
    <w:rsid w:val="00975660"/>
    <w:rsid w:val="009757D0"/>
    <w:rsid w:val="0097596F"/>
    <w:rsid w:val="009759D3"/>
    <w:rsid w:val="00975BF6"/>
    <w:rsid w:val="00975D98"/>
    <w:rsid w:val="00975F0E"/>
    <w:rsid w:val="00975F5A"/>
    <w:rsid w:val="00976051"/>
    <w:rsid w:val="00976449"/>
    <w:rsid w:val="009764B1"/>
    <w:rsid w:val="009764BF"/>
    <w:rsid w:val="009767B2"/>
    <w:rsid w:val="00976829"/>
    <w:rsid w:val="00976844"/>
    <w:rsid w:val="009768BD"/>
    <w:rsid w:val="009769DC"/>
    <w:rsid w:val="00976B96"/>
    <w:rsid w:val="00976B9F"/>
    <w:rsid w:val="00976F3D"/>
    <w:rsid w:val="00977020"/>
    <w:rsid w:val="0097736B"/>
    <w:rsid w:val="0097737A"/>
    <w:rsid w:val="00977689"/>
    <w:rsid w:val="00977734"/>
    <w:rsid w:val="009778BF"/>
    <w:rsid w:val="009778C8"/>
    <w:rsid w:val="00977BF7"/>
    <w:rsid w:val="00977BFB"/>
    <w:rsid w:val="00977FE7"/>
    <w:rsid w:val="0098009E"/>
    <w:rsid w:val="0098010D"/>
    <w:rsid w:val="009801A9"/>
    <w:rsid w:val="009805CF"/>
    <w:rsid w:val="0098063E"/>
    <w:rsid w:val="00980708"/>
    <w:rsid w:val="0098075C"/>
    <w:rsid w:val="0098086C"/>
    <w:rsid w:val="0098096C"/>
    <w:rsid w:val="00980A09"/>
    <w:rsid w:val="00980A5A"/>
    <w:rsid w:val="00980C4A"/>
    <w:rsid w:val="00980D07"/>
    <w:rsid w:val="00980D35"/>
    <w:rsid w:val="00980D9B"/>
    <w:rsid w:val="00980FE4"/>
    <w:rsid w:val="0098130D"/>
    <w:rsid w:val="00981325"/>
    <w:rsid w:val="00981387"/>
    <w:rsid w:val="00981395"/>
    <w:rsid w:val="0098153B"/>
    <w:rsid w:val="00981621"/>
    <w:rsid w:val="00981910"/>
    <w:rsid w:val="009819CC"/>
    <w:rsid w:val="00981B08"/>
    <w:rsid w:val="00981CEF"/>
    <w:rsid w:val="00981E58"/>
    <w:rsid w:val="00982452"/>
    <w:rsid w:val="0098274F"/>
    <w:rsid w:val="00982A41"/>
    <w:rsid w:val="00982A8E"/>
    <w:rsid w:val="00982CEC"/>
    <w:rsid w:val="00982D44"/>
    <w:rsid w:val="00982FF8"/>
    <w:rsid w:val="009831CA"/>
    <w:rsid w:val="009831F4"/>
    <w:rsid w:val="0098326D"/>
    <w:rsid w:val="00983280"/>
    <w:rsid w:val="0098362C"/>
    <w:rsid w:val="00983643"/>
    <w:rsid w:val="0098367F"/>
    <w:rsid w:val="009837B6"/>
    <w:rsid w:val="00983E83"/>
    <w:rsid w:val="00984025"/>
    <w:rsid w:val="0098439E"/>
    <w:rsid w:val="009843B5"/>
    <w:rsid w:val="00984841"/>
    <w:rsid w:val="00984B6E"/>
    <w:rsid w:val="00984CA1"/>
    <w:rsid w:val="00984CAB"/>
    <w:rsid w:val="00984E81"/>
    <w:rsid w:val="00985068"/>
    <w:rsid w:val="0098534F"/>
    <w:rsid w:val="00985389"/>
    <w:rsid w:val="00985607"/>
    <w:rsid w:val="0098575B"/>
    <w:rsid w:val="00985999"/>
    <w:rsid w:val="00985AF3"/>
    <w:rsid w:val="00985F70"/>
    <w:rsid w:val="009860FA"/>
    <w:rsid w:val="00986771"/>
    <w:rsid w:val="009868FF"/>
    <w:rsid w:val="00986B30"/>
    <w:rsid w:val="00986CC0"/>
    <w:rsid w:val="00986D83"/>
    <w:rsid w:val="00986DF8"/>
    <w:rsid w:val="00987002"/>
    <w:rsid w:val="009873A8"/>
    <w:rsid w:val="00987625"/>
    <w:rsid w:val="00987679"/>
    <w:rsid w:val="009878C5"/>
    <w:rsid w:val="00987C6C"/>
    <w:rsid w:val="00987D2D"/>
    <w:rsid w:val="0099025C"/>
    <w:rsid w:val="00990517"/>
    <w:rsid w:val="00990921"/>
    <w:rsid w:val="00990992"/>
    <w:rsid w:val="009909D8"/>
    <w:rsid w:val="00990DAD"/>
    <w:rsid w:val="00991349"/>
    <w:rsid w:val="0099134F"/>
    <w:rsid w:val="00991550"/>
    <w:rsid w:val="009915E8"/>
    <w:rsid w:val="009916B9"/>
    <w:rsid w:val="009918AE"/>
    <w:rsid w:val="009918D7"/>
    <w:rsid w:val="00991932"/>
    <w:rsid w:val="00991CE0"/>
    <w:rsid w:val="00991D24"/>
    <w:rsid w:val="0099254B"/>
    <w:rsid w:val="0099254F"/>
    <w:rsid w:val="00992701"/>
    <w:rsid w:val="0099293E"/>
    <w:rsid w:val="00992A47"/>
    <w:rsid w:val="00992A7D"/>
    <w:rsid w:val="00992CAC"/>
    <w:rsid w:val="00992DBA"/>
    <w:rsid w:val="00992DD8"/>
    <w:rsid w:val="00992E0F"/>
    <w:rsid w:val="00992EB4"/>
    <w:rsid w:val="00992F4E"/>
    <w:rsid w:val="00992FB3"/>
    <w:rsid w:val="00992FCE"/>
    <w:rsid w:val="009931FA"/>
    <w:rsid w:val="009932CA"/>
    <w:rsid w:val="009933E2"/>
    <w:rsid w:val="009935F0"/>
    <w:rsid w:val="00993774"/>
    <w:rsid w:val="00993830"/>
    <w:rsid w:val="009938E7"/>
    <w:rsid w:val="009939E6"/>
    <w:rsid w:val="00993A41"/>
    <w:rsid w:val="00993B2A"/>
    <w:rsid w:val="00993B9F"/>
    <w:rsid w:val="00993CFC"/>
    <w:rsid w:val="00993DD6"/>
    <w:rsid w:val="00993E4B"/>
    <w:rsid w:val="00994796"/>
    <w:rsid w:val="00994905"/>
    <w:rsid w:val="00994A51"/>
    <w:rsid w:val="00994A92"/>
    <w:rsid w:val="00994B4E"/>
    <w:rsid w:val="00994C8F"/>
    <w:rsid w:val="00994DCC"/>
    <w:rsid w:val="00995217"/>
    <w:rsid w:val="00995335"/>
    <w:rsid w:val="0099536D"/>
    <w:rsid w:val="009953D6"/>
    <w:rsid w:val="009954C2"/>
    <w:rsid w:val="009954DA"/>
    <w:rsid w:val="009956A0"/>
    <w:rsid w:val="00995754"/>
    <w:rsid w:val="009957CE"/>
    <w:rsid w:val="00995968"/>
    <w:rsid w:val="009959E1"/>
    <w:rsid w:val="00995A46"/>
    <w:rsid w:val="00995CCC"/>
    <w:rsid w:val="00995D3B"/>
    <w:rsid w:val="00995F55"/>
    <w:rsid w:val="00996244"/>
    <w:rsid w:val="009962B7"/>
    <w:rsid w:val="00996302"/>
    <w:rsid w:val="00996337"/>
    <w:rsid w:val="00996481"/>
    <w:rsid w:val="00996736"/>
    <w:rsid w:val="009967B7"/>
    <w:rsid w:val="00996839"/>
    <w:rsid w:val="009968B4"/>
    <w:rsid w:val="00996994"/>
    <w:rsid w:val="00996AF3"/>
    <w:rsid w:val="00996BE2"/>
    <w:rsid w:val="00996CFB"/>
    <w:rsid w:val="009971CB"/>
    <w:rsid w:val="00997415"/>
    <w:rsid w:val="00997429"/>
    <w:rsid w:val="00997631"/>
    <w:rsid w:val="0099766A"/>
    <w:rsid w:val="00997939"/>
    <w:rsid w:val="009979E2"/>
    <w:rsid w:val="00997C69"/>
    <w:rsid w:val="00997E15"/>
    <w:rsid w:val="009A01E3"/>
    <w:rsid w:val="009A0361"/>
    <w:rsid w:val="009A08B9"/>
    <w:rsid w:val="009A0BF8"/>
    <w:rsid w:val="009A0C64"/>
    <w:rsid w:val="009A0CEE"/>
    <w:rsid w:val="009A0DD8"/>
    <w:rsid w:val="009A0F95"/>
    <w:rsid w:val="009A103C"/>
    <w:rsid w:val="009A1183"/>
    <w:rsid w:val="009A1293"/>
    <w:rsid w:val="009A12FE"/>
    <w:rsid w:val="009A162E"/>
    <w:rsid w:val="009A1717"/>
    <w:rsid w:val="009A18C4"/>
    <w:rsid w:val="009A1D70"/>
    <w:rsid w:val="009A1DF2"/>
    <w:rsid w:val="009A1E31"/>
    <w:rsid w:val="009A1EC9"/>
    <w:rsid w:val="009A2207"/>
    <w:rsid w:val="009A2247"/>
    <w:rsid w:val="009A2320"/>
    <w:rsid w:val="009A2327"/>
    <w:rsid w:val="009A2876"/>
    <w:rsid w:val="009A29BB"/>
    <w:rsid w:val="009A2A45"/>
    <w:rsid w:val="009A2A81"/>
    <w:rsid w:val="009A2B78"/>
    <w:rsid w:val="009A2C02"/>
    <w:rsid w:val="009A2C21"/>
    <w:rsid w:val="009A2C34"/>
    <w:rsid w:val="009A2C76"/>
    <w:rsid w:val="009A2D8F"/>
    <w:rsid w:val="009A34A0"/>
    <w:rsid w:val="009A350A"/>
    <w:rsid w:val="009A3883"/>
    <w:rsid w:val="009A394C"/>
    <w:rsid w:val="009A3A50"/>
    <w:rsid w:val="009A3E56"/>
    <w:rsid w:val="009A3E9A"/>
    <w:rsid w:val="009A3FBD"/>
    <w:rsid w:val="009A401C"/>
    <w:rsid w:val="009A4196"/>
    <w:rsid w:val="009A43C6"/>
    <w:rsid w:val="009A46AA"/>
    <w:rsid w:val="009A5172"/>
    <w:rsid w:val="009A51D1"/>
    <w:rsid w:val="009A51EE"/>
    <w:rsid w:val="009A561D"/>
    <w:rsid w:val="009A56CB"/>
    <w:rsid w:val="009A5873"/>
    <w:rsid w:val="009A5947"/>
    <w:rsid w:val="009A5D00"/>
    <w:rsid w:val="009A5F3E"/>
    <w:rsid w:val="009A5F91"/>
    <w:rsid w:val="009A605E"/>
    <w:rsid w:val="009A63DA"/>
    <w:rsid w:val="009A676A"/>
    <w:rsid w:val="009A68F4"/>
    <w:rsid w:val="009A6BF6"/>
    <w:rsid w:val="009A6C95"/>
    <w:rsid w:val="009A6DC0"/>
    <w:rsid w:val="009A6EFE"/>
    <w:rsid w:val="009A6F4C"/>
    <w:rsid w:val="009A7282"/>
    <w:rsid w:val="009A7355"/>
    <w:rsid w:val="009A7471"/>
    <w:rsid w:val="009A76EC"/>
    <w:rsid w:val="009A7A5A"/>
    <w:rsid w:val="009A7B4E"/>
    <w:rsid w:val="009A7D65"/>
    <w:rsid w:val="009A7EE9"/>
    <w:rsid w:val="009A7F9F"/>
    <w:rsid w:val="009B03E8"/>
    <w:rsid w:val="009B0540"/>
    <w:rsid w:val="009B0672"/>
    <w:rsid w:val="009B08E2"/>
    <w:rsid w:val="009B0909"/>
    <w:rsid w:val="009B0993"/>
    <w:rsid w:val="009B0995"/>
    <w:rsid w:val="009B0C75"/>
    <w:rsid w:val="009B0CE1"/>
    <w:rsid w:val="009B10D8"/>
    <w:rsid w:val="009B111A"/>
    <w:rsid w:val="009B1177"/>
    <w:rsid w:val="009B15D4"/>
    <w:rsid w:val="009B163E"/>
    <w:rsid w:val="009B174A"/>
    <w:rsid w:val="009B1899"/>
    <w:rsid w:val="009B1A99"/>
    <w:rsid w:val="009B1AD4"/>
    <w:rsid w:val="009B1C5B"/>
    <w:rsid w:val="009B1E7B"/>
    <w:rsid w:val="009B209E"/>
    <w:rsid w:val="009B2617"/>
    <w:rsid w:val="009B26AE"/>
    <w:rsid w:val="009B26C1"/>
    <w:rsid w:val="009B2719"/>
    <w:rsid w:val="009B27DD"/>
    <w:rsid w:val="009B2839"/>
    <w:rsid w:val="009B2876"/>
    <w:rsid w:val="009B29E4"/>
    <w:rsid w:val="009B2B39"/>
    <w:rsid w:val="009B2CAA"/>
    <w:rsid w:val="009B2EE9"/>
    <w:rsid w:val="009B2F1E"/>
    <w:rsid w:val="009B308D"/>
    <w:rsid w:val="009B30C1"/>
    <w:rsid w:val="009B3226"/>
    <w:rsid w:val="009B3360"/>
    <w:rsid w:val="009B33C3"/>
    <w:rsid w:val="009B3611"/>
    <w:rsid w:val="009B36BF"/>
    <w:rsid w:val="009B3791"/>
    <w:rsid w:val="009B389C"/>
    <w:rsid w:val="009B3C52"/>
    <w:rsid w:val="009B3EBA"/>
    <w:rsid w:val="009B401A"/>
    <w:rsid w:val="009B4110"/>
    <w:rsid w:val="009B43B9"/>
    <w:rsid w:val="009B443A"/>
    <w:rsid w:val="009B4564"/>
    <w:rsid w:val="009B4593"/>
    <w:rsid w:val="009B46DE"/>
    <w:rsid w:val="009B46DF"/>
    <w:rsid w:val="009B46F0"/>
    <w:rsid w:val="009B4AB6"/>
    <w:rsid w:val="009B4B11"/>
    <w:rsid w:val="009B4B46"/>
    <w:rsid w:val="009B4D9C"/>
    <w:rsid w:val="009B4DC7"/>
    <w:rsid w:val="009B4EA6"/>
    <w:rsid w:val="009B5166"/>
    <w:rsid w:val="009B5472"/>
    <w:rsid w:val="009B58FB"/>
    <w:rsid w:val="009B5952"/>
    <w:rsid w:val="009B5ACE"/>
    <w:rsid w:val="009B5AE6"/>
    <w:rsid w:val="009B5CFD"/>
    <w:rsid w:val="009B5FDC"/>
    <w:rsid w:val="009B600B"/>
    <w:rsid w:val="009B6338"/>
    <w:rsid w:val="009B6360"/>
    <w:rsid w:val="009B6494"/>
    <w:rsid w:val="009B6535"/>
    <w:rsid w:val="009B6676"/>
    <w:rsid w:val="009B6890"/>
    <w:rsid w:val="009B6A33"/>
    <w:rsid w:val="009B6BA0"/>
    <w:rsid w:val="009B6BF7"/>
    <w:rsid w:val="009B6C9C"/>
    <w:rsid w:val="009B6CBD"/>
    <w:rsid w:val="009B6F36"/>
    <w:rsid w:val="009B6F77"/>
    <w:rsid w:val="009B71EE"/>
    <w:rsid w:val="009B7353"/>
    <w:rsid w:val="009B736C"/>
    <w:rsid w:val="009B7445"/>
    <w:rsid w:val="009B7625"/>
    <w:rsid w:val="009B7721"/>
    <w:rsid w:val="009B7CDA"/>
    <w:rsid w:val="009B7E62"/>
    <w:rsid w:val="009B7E80"/>
    <w:rsid w:val="009B7E9C"/>
    <w:rsid w:val="009B7FE6"/>
    <w:rsid w:val="009C03A2"/>
    <w:rsid w:val="009C0508"/>
    <w:rsid w:val="009C0536"/>
    <w:rsid w:val="009C05F6"/>
    <w:rsid w:val="009C064B"/>
    <w:rsid w:val="009C08F9"/>
    <w:rsid w:val="009C0A63"/>
    <w:rsid w:val="009C0AAE"/>
    <w:rsid w:val="009C0C1B"/>
    <w:rsid w:val="009C0D1F"/>
    <w:rsid w:val="009C0EDF"/>
    <w:rsid w:val="009C0F19"/>
    <w:rsid w:val="009C121D"/>
    <w:rsid w:val="009C1268"/>
    <w:rsid w:val="009C12F8"/>
    <w:rsid w:val="009C1322"/>
    <w:rsid w:val="009C1350"/>
    <w:rsid w:val="009C154F"/>
    <w:rsid w:val="009C1862"/>
    <w:rsid w:val="009C187C"/>
    <w:rsid w:val="009C1A88"/>
    <w:rsid w:val="009C1ADA"/>
    <w:rsid w:val="009C1AEA"/>
    <w:rsid w:val="009C1E08"/>
    <w:rsid w:val="009C2051"/>
    <w:rsid w:val="009C2249"/>
    <w:rsid w:val="009C237B"/>
    <w:rsid w:val="009C2396"/>
    <w:rsid w:val="009C2446"/>
    <w:rsid w:val="009C2906"/>
    <w:rsid w:val="009C2C98"/>
    <w:rsid w:val="009C2CAE"/>
    <w:rsid w:val="009C2D3D"/>
    <w:rsid w:val="009C2F53"/>
    <w:rsid w:val="009C31EF"/>
    <w:rsid w:val="009C347B"/>
    <w:rsid w:val="009C3592"/>
    <w:rsid w:val="009C385D"/>
    <w:rsid w:val="009C39AB"/>
    <w:rsid w:val="009C3B11"/>
    <w:rsid w:val="009C3B1D"/>
    <w:rsid w:val="009C3FED"/>
    <w:rsid w:val="009C42C0"/>
    <w:rsid w:val="009C43B6"/>
    <w:rsid w:val="009C4435"/>
    <w:rsid w:val="009C44A9"/>
    <w:rsid w:val="009C44C3"/>
    <w:rsid w:val="009C486A"/>
    <w:rsid w:val="009C4AE8"/>
    <w:rsid w:val="009C4BF9"/>
    <w:rsid w:val="009C4E51"/>
    <w:rsid w:val="009C4F43"/>
    <w:rsid w:val="009C50DE"/>
    <w:rsid w:val="009C5348"/>
    <w:rsid w:val="009C5534"/>
    <w:rsid w:val="009C5A4E"/>
    <w:rsid w:val="009C5AFF"/>
    <w:rsid w:val="009C5BD5"/>
    <w:rsid w:val="009C5C08"/>
    <w:rsid w:val="009C5E16"/>
    <w:rsid w:val="009C607C"/>
    <w:rsid w:val="009C61E8"/>
    <w:rsid w:val="009C6202"/>
    <w:rsid w:val="009C62EE"/>
    <w:rsid w:val="009C6316"/>
    <w:rsid w:val="009C6473"/>
    <w:rsid w:val="009C664A"/>
    <w:rsid w:val="009C66C6"/>
    <w:rsid w:val="009C671E"/>
    <w:rsid w:val="009C683F"/>
    <w:rsid w:val="009C6845"/>
    <w:rsid w:val="009C68BE"/>
    <w:rsid w:val="009C6A1C"/>
    <w:rsid w:val="009C6BE7"/>
    <w:rsid w:val="009C6CA9"/>
    <w:rsid w:val="009C6F47"/>
    <w:rsid w:val="009C7087"/>
    <w:rsid w:val="009C729E"/>
    <w:rsid w:val="009C72B6"/>
    <w:rsid w:val="009C7399"/>
    <w:rsid w:val="009C7400"/>
    <w:rsid w:val="009C756C"/>
    <w:rsid w:val="009C76FB"/>
    <w:rsid w:val="009C78B7"/>
    <w:rsid w:val="009C7A21"/>
    <w:rsid w:val="009C7C75"/>
    <w:rsid w:val="009C7CF5"/>
    <w:rsid w:val="009C7E13"/>
    <w:rsid w:val="009C7F3B"/>
    <w:rsid w:val="009D016C"/>
    <w:rsid w:val="009D01A2"/>
    <w:rsid w:val="009D0461"/>
    <w:rsid w:val="009D09B2"/>
    <w:rsid w:val="009D0A87"/>
    <w:rsid w:val="009D0BE3"/>
    <w:rsid w:val="009D1048"/>
    <w:rsid w:val="009D12FE"/>
    <w:rsid w:val="009D1459"/>
    <w:rsid w:val="009D1511"/>
    <w:rsid w:val="009D16C6"/>
    <w:rsid w:val="009D1A7F"/>
    <w:rsid w:val="009D1EC0"/>
    <w:rsid w:val="009D20D7"/>
    <w:rsid w:val="009D2311"/>
    <w:rsid w:val="009D24D5"/>
    <w:rsid w:val="009D2519"/>
    <w:rsid w:val="009D253C"/>
    <w:rsid w:val="009D2548"/>
    <w:rsid w:val="009D25DE"/>
    <w:rsid w:val="009D26AB"/>
    <w:rsid w:val="009D26EF"/>
    <w:rsid w:val="009D271D"/>
    <w:rsid w:val="009D290F"/>
    <w:rsid w:val="009D2966"/>
    <w:rsid w:val="009D29EF"/>
    <w:rsid w:val="009D2AFF"/>
    <w:rsid w:val="009D2B21"/>
    <w:rsid w:val="009D2B95"/>
    <w:rsid w:val="009D2CEF"/>
    <w:rsid w:val="009D2D2F"/>
    <w:rsid w:val="009D2E30"/>
    <w:rsid w:val="009D2FA3"/>
    <w:rsid w:val="009D3050"/>
    <w:rsid w:val="009D318A"/>
    <w:rsid w:val="009D33A0"/>
    <w:rsid w:val="009D34EF"/>
    <w:rsid w:val="009D35F0"/>
    <w:rsid w:val="009D38E5"/>
    <w:rsid w:val="009D3AF2"/>
    <w:rsid w:val="009D3B60"/>
    <w:rsid w:val="009D3CC2"/>
    <w:rsid w:val="009D3D86"/>
    <w:rsid w:val="009D3E64"/>
    <w:rsid w:val="009D3EA3"/>
    <w:rsid w:val="009D3F1B"/>
    <w:rsid w:val="009D3F5F"/>
    <w:rsid w:val="009D40EB"/>
    <w:rsid w:val="009D413C"/>
    <w:rsid w:val="009D41AA"/>
    <w:rsid w:val="009D41D5"/>
    <w:rsid w:val="009D44BF"/>
    <w:rsid w:val="009D45CB"/>
    <w:rsid w:val="009D4790"/>
    <w:rsid w:val="009D4A63"/>
    <w:rsid w:val="009D4B1D"/>
    <w:rsid w:val="009D4BA1"/>
    <w:rsid w:val="009D4F44"/>
    <w:rsid w:val="009D4FFB"/>
    <w:rsid w:val="009D5093"/>
    <w:rsid w:val="009D55A3"/>
    <w:rsid w:val="009D573B"/>
    <w:rsid w:val="009D58BD"/>
    <w:rsid w:val="009D596C"/>
    <w:rsid w:val="009D5AC6"/>
    <w:rsid w:val="009D64A7"/>
    <w:rsid w:val="009D6593"/>
    <w:rsid w:val="009D662B"/>
    <w:rsid w:val="009D6632"/>
    <w:rsid w:val="009D66FF"/>
    <w:rsid w:val="009D6810"/>
    <w:rsid w:val="009D6897"/>
    <w:rsid w:val="009D6923"/>
    <w:rsid w:val="009D6D31"/>
    <w:rsid w:val="009D6F3B"/>
    <w:rsid w:val="009D732C"/>
    <w:rsid w:val="009D759E"/>
    <w:rsid w:val="009D7665"/>
    <w:rsid w:val="009D766E"/>
    <w:rsid w:val="009D76CE"/>
    <w:rsid w:val="009D7775"/>
    <w:rsid w:val="009D7889"/>
    <w:rsid w:val="009D7949"/>
    <w:rsid w:val="009D7BF0"/>
    <w:rsid w:val="009D7E18"/>
    <w:rsid w:val="009E01B7"/>
    <w:rsid w:val="009E0293"/>
    <w:rsid w:val="009E0362"/>
    <w:rsid w:val="009E03AE"/>
    <w:rsid w:val="009E03B6"/>
    <w:rsid w:val="009E05C1"/>
    <w:rsid w:val="009E0615"/>
    <w:rsid w:val="009E0725"/>
    <w:rsid w:val="009E08CA"/>
    <w:rsid w:val="009E08E7"/>
    <w:rsid w:val="009E0E1B"/>
    <w:rsid w:val="009E0E3A"/>
    <w:rsid w:val="009E0FB1"/>
    <w:rsid w:val="009E10DC"/>
    <w:rsid w:val="009E10FB"/>
    <w:rsid w:val="009E13A3"/>
    <w:rsid w:val="009E14B7"/>
    <w:rsid w:val="009E1512"/>
    <w:rsid w:val="009E1870"/>
    <w:rsid w:val="009E199F"/>
    <w:rsid w:val="009E1AF0"/>
    <w:rsid w:val="009E1BCB"/>
    <w:rsid w:val="009E1C9B"/>
    <w:rsid w:val="009E1D5B"/>
    <w:rsid w:val="009E1DF7"/>
    <w:rsid w:val="009E22F5"/>
    <w:rsid w:val="009E2576"/>
    <w:rsid w:val="009E25D4"/>
    <w:rsid w:val="009E28AD"/>
    <w:rsid w:val="009E2C88"/>
    <w:rsid w:val="009E2E2E"/>
    <w:rsid w:val="009E3327"/>
    <w:rsid w:val="009E33AF"/>
    <w:rsid w:val="009E33CA"/>
    <w:rsid w:val="009E3499"/>
    <w:rsid w:val="009E356D"/>
    <w:rsid w:val="009E381B"/>
    <w:rsid w:val="009E394B"/>
    <w:rsid w:val="009E396B"/>
    <w:rsid w:val="009E399A"/>
    <w:rsid w:val="009E399C"/>
    <w:rsid w:val="009E3B83"/>
    <w:rsid w:val="009E3DA7"/>
    <w:rsid w:val="009E3F39"/>
    <w:rsid w:val="009E4098"/>
    <w:rsid w:val="009E4297"/>
    <w:rsid w:val="009E4308"/>
    <w:rsid w:val="009E4361"/>
    <w:rsid w:val="009E43A6"/>
    <w:rsid w:val="009E4483"/>
    <w:rsid w:val="009E44A2"/>
    <w:rsid w:val="009E44E5"/>
    <w:rsid w:val="009E4528"/>
    <w:rsid w:val="009E457D"/>
    <w:rsid w:val="009E45B0"/>
    <w:rsid w:val="009E49A5"/>
    <w:rsid w:val="009E4AA4"/>
    <w:rsid w:val="009E4B27"/>
    <w:rsid w:val="009E4C2A"/>
    <w:rsid w:val="009E4C7F"/>
    <w:rsid w:val="009E4E25"/>
    <w:rsid w:val="009E4F47"/>
    <w:rsid w:val="009E4F6E"/>
    <w:rsid w:val="009E4FDC"/>
    <w:rsid w:val="009E52AF"/>
    <w:rsid w:val="009E5490"/>
    <w:rsid w:val="009E5ACC"/>
    <w:rsid w:val="009E5AD1"/>
    <w:rsid w:val="009E605B"/>
    <w:rsid w:val="009E65F0"/>
    <w:rsid w:val="009E666E"/>
    <w:rsid w:val="009E6674"/>
    <w:rsid w:val="009E669D"/>
    <w:rsid w:val="009E6946"/>
    <w:rsid w:val="009E6B41"/>
    <w:rsid w:val="009E6B61"/>
    <w:rsid w:val="009E6E62"/>
    <w:rsid w:val="009E6E80"/>
    <w:rsid w:val="009E6F76"/>
    <w:rsid w:val="009E713D"/>
    <w:rsid w:val="009E72B7"/>
    <w:rsid w:val="009E7456"/>
    <w:rsid w:val="009E74BA"/>
    <w:rsid w:val="009E7552"/>
    <w:rsid w:val="009E7558"/>
    <w:rsid w:val="009E7714"/>
    <w:rsid w:val="009E7AA1"/>
    <w:rsid w:val="009E7B81"/>
    <w:rsid w:val="009E7CBE"/>
    <w:rsid w:val="009F00FD"/>
    <w:rsid w:val="009F03BA"/>
    <w:rsid w:val="009F03D8"/>
    <w:rsid w:val="009F0720"/>
    <w:rsid w:val="009F0A48"/>
    <w:rsid w:val="009F0C93"/>
    <w:rsid w:val="009F10F2"/>
    <w:rsid w:val="009F1138"/>
    <w:rsid w:val="009F11B7"/>
    <w:rsid w:val="009F1237"/>
    <w:rsid w:val="009F1441"/>
    <w:rsid w:val="009F15C6"/>
    <w:rsid w:val="009F1845"/>
    <w:rsid w:val="009F1AFB"/>
    <w:rsid w:val="009F1B75"/>
    <w:rsid w:val="009F1C4B"/>
    <w:rsid w:val="009F1FB0"/>
    <w:rsid w:val="009F2017"/>
    <w:rsid w:val="009F2026"/>
    <w:rsid w:val="009F207C"/>
    <w:rsid w:val="009F2101"/>
    <w:rsid w:val="009F2129"/>
    <w:rsid w:val="009F2406"/>
    <w:rsid w:val="009F24B9"/>
    <w:rsid w:val="009F24C1"/>
    <w:rsid w:val="009F2847"/>
    <w:rsid w:val="009F293D"/>
    <w:rsid w:val="009F29B7"/>
    <w:rsid w:val="009F2DB4"/>
    <w:rsid w:val="009F2DD0"/>
    <w:rsid w:val="009F2EDD"/>
    <w:rsid w:val="009F3008"/>
    <w:rsid w:val="009F309F"/>
    <w:rsid w:val="009F3506"/>
    <w:rsid w:val="009F3752"/>
    <w:rsid w:val="009F3801"/>
    <w:rsid w:val="009F3B1E"/>
    <w:rsid w:val="009F3C35"/>
    <w:rsid w:val="009F3C3D"/>
    <w:rsid w:val="009F4250"/>
    <w:rsid w:val="009F43C4"/>
    <w:rsid w:val="009F43E4"/>
    <w:rsid w:val="009F449E"/>
    <w:rsid w:val="009F46CD"/>
    <w:rsid w:val="009F4746"/>
    <w:rsid w:val="009F4AA4"/>
    <w:rsid w:val="009F513C"/>
    <w:rsid w:val="009F535B"/>
    <w:rsid w:val="009F53C1"/>
    <w:rsid w:val="009F5502"/>
    <w:rsid w:val="009F5528"/>
    <w:rsid w:val="009F5620"/>
    <w:rsid w:val="009F56F2"/>
    <w:rsid w:val="009F57A0"/>
    <w:rsid w:val="009F5B7D"/>
    <w:rsid w:val="009F5DEC"/>
    <w:rsid w:val="009F5EEA"/>
    <w:rsid w:val="009F6126"/>
    <w:rsid w:val="009F6176"/>
    <w:rsid w:val="009F62E8"/>
    <w:rsid w:val="009F6568"/>
    <w:rsid w:val="009F67FC"/>
    <w:rsid w:val="009F682C"/>
    <w:rsid w:val="009F6966"/>
    <w:rsid w:val="009F6BD6"/>
    <w:rsid w:val="009F7079"/>
    <w:rsid w:val="009F70E1"/>
    <w:rsid w:val="009F741D"/>
    <w:rsid w:val="009F7421"/>
    <w:rsid w:val="009F76FD"/>
    <w:rsid w:val="009F7799"/>
    <w:rsid w:val="009F793F"/>
    <w:rsid w:val="009F798B"/>
    <w:rsid w:val="009F7993"/>
    <w:rsid w:val="009F7B3A"/>
    <w:rsid w:val="009F7DC4"/>
    <w:rsid w:val="00A00042"/>
    <w:rsid w:val="00A00274"/>
    <w:rsid w:val="00A00590"/>
    <w:rsid w:val="00A00845"/>
    <w:rsid w:val="00A00A46"/>
    <w:rsid w:val="00A00B17"/>
    <w:rsid w:val="00A00B18"/>
    <w:rsid w:val="00A00BA8"/>
    <w:rsid w:val="00A00BB7"/>
    <w:rsid w:val="00A00EE2"/>
    <w:rsid w:val="00A010AD"/>
    <w:rsid w:val="00A011D9"/>
    <w:rsid w:val="00A0129D"/>
    <w:rsid w:val="00A013C2"/>
    <w:rsid w:val="00A015E2"/>
    <w:rsid w:val="00A01F53"/>
    <w:rsid w:val="00A0201E"/>
    <w:rsid w:val="00A02059"/>
    <w:rsid w:val="00A0219D"/>
    <w:rsid w:val="00A0224F"/>
    <w:rsid w:val="00A022D1"/>
    <w:rsid w:val="00A02940"/>
    <w:rsid w:val="00A02B01"/>
    <w:rsid w:val="00A0318E"/>
    <w:rsid w:val="00A031B1"/>
    <w:rsid w:val="00A03377"/>
    <w:rsid w:val="00A03534"/>
    <w:rsid w:val="00A035B4"/>
    <w:rsid w:val="00A0361D"/>
    <w:rsid w:val="00A037F7"/>
    <w:rsid w:val="00A038AB"/>
    <w:rsid w:val="00A03C53"/>
    <w:rsid w:val="00A03EF7"/>
    <w:rsid w:val="00A04266"/>
    <w:rsid w:val="00A04309"/>
    <w:rsid w:val="00A045D2"/>
    <w:rsid w:val="00A049BB"/>
    <w:rsid w:val="00A04D02"/>
    <w:rsid w:val="00A04F84"/>
    <w:rsid w:val="00A054AD"/>
    <w:rsid w:val="00A0564C"/>
    <w:rsid w:val="00A05721"/>
    <w:rsid w:val="00A0583B"/>
    <w:rsid w:val="00A05871"/>
    <w:rsid w:val="00A058FC"/>
    <w:rsid w:val="00A05A96"/>
    <w:rsid w:val="00A05E1A"/>
    <w:rsid w:val="00A0618C"/>
    <w:rsid w:val="00A064EA"/>
    <w:rsid w:val="00A065CF"/>
    <w:rsid w:val="00A06AA3"/>
    <w:rsid w:val="00A06B98"/>
    <w:rsid w:val="00A06BF8"/>
    <w:rsid w:val="00A06C5A"/>
    <w:rsid w:val="00A070B5"/>
    <w:rsid w:val="00A07350"/>
    <w:rsid w:val="00A073CD"/>
    <w:rsid w:val="00A073D1"/>
    <w:rsid w:val="00A077CF"/>
    <w:rsid w:val="00A07BDB"/>
    <w:rsid w:val="00A07C30"/>
    <w:rsid w:val="00A1006A"/>
    <w:rsid w:val="00A10122"/>
    <w:rsid w:val="00A101ED"/>
    <w:rsid w:val="00A10208"/>
    <w:rsid w:val="00A1027B"/>
    <w:rsid w:val="00A10440"/>
    <w:rsid w:val="00A1048C"/>
    <w:rsid w:val="00A1058E"/>
    <w:rsid w:val="00A1076F"/>
    <w:rsid w:val="00A1089D"/>
    <w:rsid w:val="00A108B1"/>
    <w:rsid w:val="00A10B70"/>
    <w:rsid w:val="00A10EDD"/>
    <w:rsid w:val="00A10EEF"/>
    <w:rsid w:val="00A1107E"/>
    <w:rsid w:val="00A111B1"/>
    <w:rsid w:val="00A112A6"/>
    <w:rsid w:val="00A112EE"/>
    <w:rsid w:val="00A11438"/>
    <w:rsid w:val="00A1167F"/>
    <w:rsid w:val="00A11921"/>
    <w:rsid w:val="00A119EB"/>
    <w:rsid w:val="00A11A24"/>
    <w:rsid w:val="00A11A56"/>
    <w:rsid w:val="00A11C0D"/>
    <w:rsid w:val="00A11E1D"/>
    <w:rsid w:val="00A1201E"/>
    <w:rsid w:val="00A120CD"/>
    <w:rsid w:val="00A12374"/>
    <w:rsid w:val="00A1255C"/>
    <w:rsid w:val="00A1266B"/>
    <w:rsid w:val="00A127AC"/>
    <w:rsid w:val="00A12868"/>
    <w:rsid w:val="00A128AC"/>
    <w:rsid w:val="00A12D56"/>
    <w:rsid w:val="00A12D59"/>
    <w:rsid w:val="00A12D73"/>
    <w:rsid w:val="00A13328"/>
    <w:rsid w:val="00A136F1"/>
    <w:rsid w:val="00A138B7"/>
    <w:rsid w:val="00A13990"/>
    <w:rsid w:val="00A13A84"/>
    <w:rsid w:val="00A13AE5"/>
    <w:rsid w:val="00A13CBC"/>
    <w:rsid w:val="00A1407E"/>
    <w:rsid w:val="00A1419A"/>
    <w:rsid w:val="00A143C7"/>
    <w:rsid w:val="00A143CF"/>
    <w:rsid w:val="00A14688"/>
    <w:rsid w:val="00A14885"/>
    <w:rsid w:val="00A14900"/>
    <w:rsid w:val="00A14ACD"/>
    <w:rsid w:val="00A15321"/>
    <w:rsid w:val="00A1537B"/>
    <w:rsid w:val="00A153F5"/>
    <w:rsid w:val="00A154DD"/>
    <w:rsid w:val="00A15505"/>
    <w:rsid w:val="00A155DE"/>
    <w:rsid w:val="00A156DA"/>
    <w:rsid w:val="00A158E1"/>
    <w:rsid w:val="00A15A7F"/>
    <w:rsid w:val="00A15E57"/>
    <w:rsid w:val="00A15F00"/>
    <w:rsid w:val="00A16067"/>
    <w:rsid w:val="00A160D3"/>
    <w:rsid w:val="00A16356"/>
    <w:rsid w:val="00A1641C"/>
    <w:rsid w:val="00A16720"/>
    <w:rsid w:val="00A16733"/>
    <w:rsid w:val="00A169A5"/>
    <w:rsid w:val="00A16BD4"/>
    <w:rsid w:val="00A16D5E"/>
    <w:rsid w:val="00A16FCB"/>
    <w:rsid w:val="00A17146"/>
    <w:rsid w:val="00A1721B"/>
    <w:rsid w:val="00A1727D"/>
    <w:rsid w:val="00A173C0"/>
    <w:rsid w:val="00A17A1C"/>
    <w:rsid w:val="00A17D24"/>
    <w:rsid w:val="00A17E3A"/>
    <w:rsid w:val="00A20020"/>
    <w:rsid w:val="00A2029D"/>
    <w:rsid w:val="00A202A6"/>
    <w:rsid w:val="00A2039D"/>
    <w:rsid w:val="00A204E5"/>
    <w:rsid w:val="00A2050C"/>
    <w:rsid w:val="00A20564"/>
    <w:rsid w:val="00A205A6"/>
    <w:rsid w:val="00A207EE"/>
    <w:rsid w:val="00A20A14"/>
    <w:rsid w:val="00A20C34"/>
    <w:rsid w:val="00A20D14"/>
    <w:rsid w:val="00A20DA2"/>
    <w:rsid w:val="00A20DCC"/>
    <w:rsid w:val="00A20ED4"/>
    <w:rsid w:val="00A210AF"/>
    <w:rsid w:val="00A21185"/>
    <w:rsid w:val="00A21339"/>
    <w:rsid w:val="00A2175A"/>
    <w:rsid w:val="00A21945"/>
    <w:rsid w:val="00A2197A"/>
    <w:rsid w:val="00A21A4A"/>
    <w:rsid w:val="00A21AB8"/>
    <w:rsid w:val="00A21F74"/>
    <w:rsid w:val="00A22027"/>
    <w:rsid w:val="00A220AB"/>
    <w:rsid w:val="00A220EC"/>
    <w:rsid w:val="00A22239"/>
    <w:rsid w:val="00A223EA"/>
    <w:rsid w:val="00A22546"/>
    <w:rsid w:val="00A22678"/>
    <w:rsid w:val="00A227A6"/>
    <w:rsid w:val="00A22AB2"/>
    <w:rsid w:val="00A22C05"/>
    <w:rsid w:val="00A22C67"/>
    <w:rsid w:val="00A22DB2"/>
    <w:rsid w:val="00A23155"/>
    <w:rsid w:val="00A23164"/>
    <w:rsid w:val="00A2333F"/>
    <w:rsid w:val="00A23585"/>
    <w:rsid w:val="00A23AB9"/>
    <w:rsid w:val="00A23C66"/>
    <w:rsid w:val="00A23CA5"/>
    <w:rsid w:val="00A23CE9"/>
    <w:rsid w:val="00A23E6B"/>
    <w:rsid w:val="00A23F0E"/>
    <w:rsid w:val="00A24346"/>
    <w:rsid w:val="00A246A6"/>
    <w:rsid w:val="00A24757"/>
    <w:rsid w:val="00A2492F"/>
    <w:rsid w:val="00A24A50"/>
    <w:rsid w:val="00A24B59"/>
    <w:rsid w:val="00A24CA0"/>
    <w:rsid w:val="00A24FFF"/>
    <w:rsid w:val="00A252B9"/>
    <w:rsid w:val="00A2557B"/>
    <w:rsid w:val="00A25736"/>
    <w:rsid w:val="00A25804"/>
    <w:rsid w:val="00A25AE3"/>
    <w:rsid w:val="00A25B8B"/>
    <w:rsid w:val="00A26248"/>
    <w:rsid w:val="00A26734"/>
    <w:rsid w:val="00A269FD"/>
    <w:rsid w:val="00A26A7A"/>
    <w:rsid w:val="00A26B47"/>
    <w:rsid w:val="00A26CE6"/>
    <w:rsid w:val="00A26D5C"/>
    <w:rsid w:val="00A26E22"/>
    <w:rsid w:val="00A26EB9"/>
    <w:rsid w:val="00A26EE0"/>
    <w:rsid w:val="00A27117"/>
    <w:rsid w:val="00A271FD"/>
    <w:rsid w:val="00A27630"/>
    <w:rsid w:val="00A27659"/>
    <w:rsid w:val="00A27A7B"/>
    <w:rsid w:val="00A27ADF"/>
    <w:rsid w:val="00A27B00"/>
    <w:rsid w:val="00A27B1B"/>
    <w:rsid w:val="00A27B81"/>
    <w:rsid w:val="00A3003C"/>
    <w:rsid w:val="00A30411"/>
    <w:rsid w:val="00A3095D"/>
    <w:rsid w:val="00A30A51"/>
    <w:rsid w:val="00A30A57"/>
    <w:rsid w:val="00A30A89"/>
    <w:rsid w:val="00A30C05"/>
    <w:rsid w:val="00A30CE2"/>
    <w:rsid w:val="00A30F70"/>
    <w:rsid w:val="00A30FBF"/>
    <w:rsid w:val="00A31269"/>
    <w:rsid w:val="00A3148C"/>
    <w:rsid w:val="00A3149C"/>
    <w:rsid w:val="00A314D2"/>
    <w:rsid w:val="00A315B2"/>
    <w:rsid w:val="00A31860"/>
    <w:rsid w:val="00A31870"/>
    <w:rsid w:val="00A31AF9"/>
    <w:rsid w:val="00A31D68"/>
    <w:rsid w:val="00A31DD6"/>
    <w:rsid w:val="00A31EDE"/>
    <w:rsid w:val="00A323D9"/>
    <w:rsid w:val="00A32453"/>
    <w:rsid w:val="00A327CF"/>
    <w:rsid w:val="00A32916"/>
    <w:rsid w:val="00A329FB"/>
    <w:rsid w:val="00A32B9C"/>
    <w:rsid w:val="00A32CB9"/>
    <w:rsid w:val="00A32F32"/>
    <w:rsid w:val="00A32F4C"/>
    <w:rsid w:val="00A32F92"/>
    <w:rsid w:val="00A33171"/>
    <w:rsid w:val="00A332CA"/>
    <w:rsid w:val="00A333D4"/>
    <w:rsid w:val="00A3371B"/>
    <w:rsid w:val="00A3398D"/>
    <w:rsid w:val="00A339B8"/>
    <w:rsid w:val="00A33A0B"/>
    <w:rsid w:val="00A33E81"/>
    <w:rsid w:val="00A34066"/>
    <w:rsid w:val="00A341F3"/>
    <w:rsid w:val="00A3459F"/>
    <w:rsid w:val="00A34725"/>
    <w:rsid w:val="00A347B1"/>
    <w:rsid w:val="00A3482A"/>
    <w:rsid w:val="00A34864"/>
    <w:rsid w:val="00A34AA1"/>
    <w:rsid w:val="00A34C8E"/>
    <w:rsid w:val="00A35001"/>
    <w:rsid w:val="00A352DB"/>
    <w:rsid w:val="00A35361"/>
    <w:rsid w:val="00A3537D"/>
    <w:rsid w:val="00A35AEA"/>
    <w:rsid w:val="00A35B4F"/>
    <w:rsid w:val="00A35CE3"/>
    <w:rsid w:val="00A35D51"/>
    <w:rsid w:val="00A35EA4"/>
    <w:rsid w:val="00A35F12"/>
    <w:rsid w:val="00A3633C"/>
    <w:rsid w:val="00A365DE"/>
    <w:rsid w:val="00A368DF"/>
    <w:rsid w:val="00A36B30"/>
    <w:rsid w:val="00A36B58"/>
    <w:rsid w:val="00A36D93"/>
    <w:rsid w:val="00A36E2F"/>
    <w:rsid w:val="00A373EF"/>
    <w:rsid w:val="00A37535"/>
    <w:rsid w:val="00A3753D"/>
    <w:rsid w:val="00A377DD"/>
    <w:rsid w:val="00A37859"/>
    <w:rsid w:val="00A3786E"/>
    <w:rsid w:val="00A378C9"/>
    <w:rsid w:val="00A37B85"/>
    <w:rsid w:val="00A37C22"/>
    <w:rsid w:val="00A37D84"/>
    <w:rsid w:val="00A37E4B"/>
    <w:rsid w:val="00A401DB"/>
    <w:rsid w:val="00A407BE"/>
    <w:rsid w:val="00A4124D"/>
    <w:rsid w:val="00A413BD"/>
    <w:rsid w:val="00A414FC"/>
    <w:rsid w:val="00A41641"/>
    <w:rsid w:val="00A41686"/>
    <w:rsid w:val="00A41753"/>
    <w:rsid w:val="00A4188F"/>
    <w:rsid w:val="00A4197D"/>
    <w:rsid w:val="00A41A21"/>
    <w:rsid w:val="00A41B3C"/>
    <w:rsid w:val="00A41D7A"/>
    <w:rsid w:val="00A41DB6"/>
    <w:rsid w:val="00A41E1F"/>
    <w:rsid w:val="00A41F60"/>
    <w:rsid w:val="00A4217C"/>
    <w:rsid w:val="00A421A1"/>
    <w:rsid w:val="00A421B3"/>
    <w:rsid w:val="00A42222"/>
    <w:rsid w:val="00A4239B"/>
    <w:rsid w:val="00A42429"/>
    <w:rsid w:val="00A424BF"/>
    <w:rsid w:val="00A424E0"/>
    <w:rsid w:val="00A42676"/>
    <w:rsid w:val="00A42701"/>
    <w:rsid w:val="00A4282A"/>
    <w:rsid w:val="00A42B38"/>
    <w:rsid w:val="00A42CC4"/>
    <w:rsid w:val="00A42F7F"/>
    <w:rsid w:val="00A430A1"/>
    <w:rsid w:val="00A431F5"/>
    <w:rsid w:val="00A433C6"/>
    <w:rsid w:val="00A438EA"/>
    <w:rsid w:val="00A43A0B"/>
    <w:rsid w:val="00A43A13"/>
    <w:rsid w:val="00A43A20"/>
    <w:rsid w:val="00A44105"/>
    <w:rsid w:val="00A4429D"/>
    <w:rsid w:val="00A444AD"/>
    <w:rsid w:val="00A44690"/>
    <w:rsid w:val="00A446C0"/>
    <w:rsid w:val="00A44846"/>
    <w:rsid w:val="00A44B7D"/>
    <w:rsid w:val="00A44E9A"/>
    <w:rsid w:val="00A450DC"/>
    <w:rsid w:val="00A45326"/>
    <w:rsid w:val="00A45448"/>
    <w:rsid w:val="00A45456"/>
    <w:rsid w:val="00A45AED"/>
    <w:rsid w:val="00A45B46"/>
    <w:rsid w:val="00A45B63"/>
    <w:rsid w:val="00A45D20"/>
    <w:rsid w:val="00A45E50"/>
    <w:rsid w:val="00A45EB1"/>
    <w:rsid w:val="00A45ECC"/>
    <w:rsid w:val="00A45EF6"/>
    <w:rsid w:val="00A4610A"/>
    <w:rsid w:val="00A4628A"/>
    <w:rsid w:val="00A462AB"/>
    <w:rsid w:val="00A464D0"/>
    <w:rsid w:val="00A46572"/>
    <w:rsid w:val="00A465CE"/>
    <w:rsid w:val="00A46611"/>
    <w:rsid w:val="00A46B18"/>
    <w:rsid w:val="00A46B58"/>
    <w:rsid w:val="00A46D03"/>
    <w:rsid w:val="00A46F10"/>
    <w:rsid w:val="00A4725D"/>
    <w:rsid w:val="00A47641"/>
    <w:rsid w:val="00A47654"/>
    <w:rsid w:val="00A4766E"/>
    <w:rsid w:val="00A47704"/>
    <w:rsid w:val="00A4786D"/>
    <w:rsid w:val="00A4789B"/>
    <w:rsid w:val="00A47A50"/>
    <w:rsid w:val="00A47AE9"/>
    <w:rsid w:val="00A47EED"/>
    <w:rsid w:val="00A47EFD"/>
    <w:rsid w:val="00A47FA7"/>
    <w:rsid w:val="00A5005C"/>
    <w:rsid w:val="00A505C0"/>
    <w:rsid w:val="00A50732"/>
    <w:rsid w:val="00A508AF"/>
    <w:rsid w:val="00A508E5"/>
    <w:rsid w:val="00A50AD7"/>
    <w:rsid w:val="00A50BC5"/>
    <w:rsid w:val="00A50C3E"/>
    <w:rsid w:val="00A50E27"/>
    <w:rsid w:val="00A50EC5"/>
    <w:rsid w:val="00A5116D"/>
    <w:rsid w:val="00A511A3"/>
    <w:rsid w:val="00A5131B"/>
    <w:rsid w:val="00A516AB"/>
    <w:rsid w:val="00A51943"/>
    <w:rsid w:val="00A519A0"/>
    <w:rsid w:val="00A51B9E"/>
    <w:rsid w:val="00A51D0A"/>
    <w:rsid w:val="00A52017"/>
    <w:rsid w:val="00A5206C"/>
    <w:rsid w:val="00A52083"/>
    <w:rsid w:val="00A5218A"/>
    <w:rsid w:val="00A522A7"/>
    <w:rsid w:val="00A52303"/>
    <w:rsid w:val="00A524FB"/>
    <w:rsid w:val="00A528BE"/>
    <w:rsid w:val="00A52C19"/>
    <w:rsid w:val="00A52CBC"/>
    <w:rsid w:val="00A52F03"/>
    <w:rsid w:val="00A53158"/>
    <w:rsid w:val="00A53377"/>
    <w:rsid w:val="00A53451"/>
    <w:rsid w:val="00A534D4"/>
    <w:rsid w:val="00A53E10"/>
    <w:rsid w:val="00A53ED7"/>
    <w:rsid w:val="00A53EDC"/>
    <w:rsid w:val="00A5441C"/>
    <w:rsid w:val="00A54472"/>
    <w:rsid w:val="00A54768"/>
    <w:rsid w:val="00A54822"/>
    <w:rsid w:val="00A549A9"/>
    <w:rsid w:val="00A54B76"/>
    <w:rsid w:val="00A54D60"/>
    <w:rsid w:val="00A54F07"/>
    <w:rsid w:val="00A54F2A"/>
    <w:rsid w:val="00A5500D"/>
    <w:rsid w:val="00A554FA"/>
    <w:rsid w:val="00A55853"/>
    <w:rsid w:val="00A55872"/>
    <w:rsid w:val="00A558ED"/>
    <w:rsid w:val="00A55A3B"/>
    <w:rsid w:val="00A55A3F"/>
    <w:rsid w:val="00A55B5E"/>
    <w:rsid w:val="00A55C25"/>
    <w:rsid w:val="00A55EFD"/>
    <w:rsid w:val="00A56090"/>
    <w:rsid w:val="00A56184"/>
    <w:rsid w:val="00A56360"/>
    <w:rsid w:val="00A5647D"/>
    <w:rsid w:val="00A564DA"/>
    <w:rsid w:val="00A56848"/>
    <w:rsid w:val="00A5692C"/>
    <w:rsid w:val="00A569E8"/>
    <w:rsid w:val="00A56FDC"/>
    <w:rsid w:val="00A57591"/>
    <w:rsid w:val="00A57635"/>
    <w:rsid w:val="00A57AF1"/>
    <w:rsid w:val="00A57B5A"/>
    <w:rsid w:val="00A57CF9"/>
    <w:rsid w:val="00A57EEB"/>
    <w:rsid w:val="00A57F56"/>
    <w:rsid w:val="00A57F80"/>
    <w:rsid w:val="00A602E4"/>
    <w:rsid w:val="00A6032C"/>
    <w:rsid w:val="00A604A3"/>
    <w:rsid w:val="00A604C4"/>
    <w:rsid w:val="00A605EE"/>
    <w:rsid w:val="00A608DC"/>
    <w:rsid w:val="00A60906"/>
    <w:rsid w:val="00A60AD1"/>
    <w:rsid w:val="00A60D62"/>
    <w:rsid w:val="00A60DFB"/>
    <w:rsid w:val="00A60E3E"/>
    <w:rsid w:val="00A60E92"/>
    <w:rsid w:val="00A60FD5"/>
    <w:rsid w:val="00A61064"/>
    <w:rsid w:val="00A61222"/>
    <w:rsid w:val="00A6136D"/>
    <w:rsid w:val="00A613E7"/>
    <w:rsid w:val="00A6156C"/>
    <w:rsid w:val="00A615C9"/>
    <w:rsid w:val="00A61661"/>
    <w:rsid w:val="00A61773"/>
    <w:rsid w:val="00A61775"/>
    <w:rsid w:val="00A618CB"/>
    <w:rsid w:val="00A61A8C"/>
    <w:rsid w:val="00A61BF1"/>
    <w:rsid w:val="00A61F8B"/>
    <w:rsid w:val="00A622FC"/>
    <w:rsid w:val="00A62307"/>
    <w:rsid w:val="00A623BC"/>
    <w:rsid w:val="00A62404"/>
    <w:rsid w:val="00A6249C"/>
    <w:rsid w:val="00A62634"/>
    <w:rsid w:val="00A628DC"/>
    <w:rsid w:val="00A6294B"/>
    <w:rsid w:val="00A62A0F"/>
    <w:rsid w:val="00A62BC2"/>
    <w:rsid w:val="00A62DC1"/>
    <w:rsid w:val="00A62DFA"/>
    <w:rsid w:val="00A630FD"/>
    <w:rsid w:val="00A6326B"/>
    <w:rsid w:val="00A63502"/>
    <w:rsid w:val="00A6355A"/>
    <w:rsid w:val="00A636A4"/>
    <w:rsid w:val="00A6386A"/>
    <w:rsid w:val="00A63902"/>
    <w:rsid w:val="00A6399C"/>
    <w:rsid w:val="00A639FB"/>
    <w:rsid w:val="00A63A00"/>
    <w:rsid w:val="00A63C01"/>
    <w:rsid w:val="00A63CF0"/>
    <w:rsid w:val="00A63D2F"/>
    <w:rsid w:val="00A63DA4"/>
    <w:rsid w:val="00A63E3F"/>
    <w:rsid w:val="00A63E91"/>
    <w:rsid w:val="00A63EA0"/>
    <w:rsid w:val="00A63FCE"/>
    <w:rsid w:val="00A64438"/>
    <w:rsid w:val="00A64751"/>
    <w:rsid w:val="00A64825"/>
    <w:rsid w:val="00A648C0"/>
    <w:rsid w:val="00A64A7F"/>
    <w:rsid w:val="00A64CF5"/>
    <w:rsid w:val="00A64D8D"/>
    <w:rsid w:val="00A64FB4"/>
    <w:rsid w:val="00A65116"/>
    <w:rsid w:val="00A65167"/>
    <w:rsid w:val="00A65381"/>
    <w:rsid w:val="00A653FF"/>
    <w:rsid w:val="00A65502"/>
    <w:rsid w:val="00A6554C"/>
    <w:rsid w:val="00A6583A"/>
    <w:rsid w:val="00A65857"/>
    <w:rsid w:val="00A65B6D"/>
    <w:rsid w:val="00A65C65"/>
    <w:rsid w:val="00A65CCB"/>
    <w:rsid w:val="00A65ED6"/>
    <w:rsid w:val="00A65F11"/>
    <w:rsid w:val="00A65F15"/>
    <w:rsid w:val="00A65F21"/>
    <w:rsid w:val="00A65F34"/>
    <w:rsid w:val="00A66081"/>
    <w:rsid w:val="00A661E0"/>
    <w:rsid w:val="00A6623E"/>
    <w:rsid w:val="00A6628A"/>
    <w:rsid w:val="00A66395"/>
    <w:rsid w:val="00A666EB"/>
    <w:rsid w:val="00A666FF"/>
    <w:rsid w:val="00A66797"/>
    <w:rsid w:val="00A66AF9"/>
    <w:rsid w:val="00A66B92"/>
    <w:rsid w:val="00A66BE7"/>
    <w:rsid w:val="00A66C0A"/>
    <w:rsid w:val="00A66EE7"/>
    <w:rsid w:val="00A66FBA"/>
    <w:rsid w:val="00A6739C"/>
    <w:rsid w:val="00A674AA"/>
    <w:rsid w:val="00A676A1"/>
    <w:rsid w:val="00A6788E"/>
    <w:rsid w:val="00A67B1C"/>
    <w:rsid w:val="00A67CC3"/>
    <w:rsid w:val="00A67D0D"/>
    <w:rsid w:val="00A7013C"/>
    <w:rsid w:val="00A7032B"/>
    <w:rsid w:val="00A703D3"/>
    <w:rsid w:val="00A7046B"/>
    <w:rsid w:val="00A704ED"/>
    <w:rsid w:val="00A706EE"/>
    <w:rsid w:val="00A7076B"/>
    <w:rsid w:val="00A70801"/>
    <w:rsid w:val="00A7082A"/>
    <w:rsid w:val="00A7086C"/>
    <w:rsid w:val="00A70BA2"/>
    <w:rsid w:val="00A70BF5"/>
    <w:rsid w:val="00A70C9F"/>
    <w:rsid w:val="00A70CD4"/>
    <w:rsid w:val="00A70D5F"/>
    <w:rsid w:val="00A70DD1"/>
    <w:rsid w:val="00A70EAD"/>
    <w:rsid w:val="00A70EE9"/>
    <w:rsid w:val="00A70EF3"/>
    <w:rsid w:val="00A70FDE"/>
    <w:rsid w:val="00A70FEA"/>
    <w:rsid w:val="00A70FFA"/>
    <w:rsid w:val="00A7109B"/>
    <w:rsid w:val="00A713FF"/>
    <w:rsid w:val="00A716D9"/>
    <w:rsid w:val="00A717B7"/>
    <w:rsid w:val="00A718BF"/>
    <w:rsid w:val="00A718D5"/>
    <w:rsid w:val="00A71D82"/>
    <w:rsid w:val="00A71DAE"/>
    <w:rsid w:val="00A71E34"/>
    <w:rsid w:val="00A71E8B"/>
    <w:rsid w:val="00A71F0C"/>
    <w:rsid w:val="00A723DF"/>
    <w:rsid w:val="00A72646"/>
    <w:rsid w:val="00A72800"/>
    <w:rsid w:val="00A728E0"/>
    <w:rsid w:val="00A72B10"/>
    <w:rsid w:val="00A72D32"/>
    <w:rsid w:val="00A72ECD"/>
    <w:rsid w:val="00A72FF6"/>
    <w:rsid w:val="00A73009"/>
    <w:rsid w:val="00A73160"/>
    <w:rsid w:val="00A731B0"/>
    <w:rsid w:val="00A73361"/>
    <w:rsid w:val="00A733B7"/>
    <w:rsid w:val="00A735F6"/>
    <w:rsid w:val="00A7376A"/>
    <w:rsid w:val="00A73E16"/>
    <w:rsid w:val="00A73F70"/>
    <w:rsid w:val="00A7417B"/>
    <w:rsid w:val="00A74551"/>
    <w:rsid w:val="00A74574"/>
    <w:rsid w:val="00A7457C"/>
    <w:rsid w:val="00A745B4"/>
    <w:rsid w:val="00A749C9"/>
    <w:rsid w:val="00A74A99"/>
    <w:rsid w:val="00A74C89"/>
    <w:rsid w:val="00A74D11"/>
    <w:rsid w:val="00A74E62"/>
    <w:rsid w:val="00A7514C"/>
    <w:rsid w:val="00A75669"/>
    <w:rsid w:val="00A756C4"/>
    <w:rsid w:val="00A75797"/>
    <w:rsid w:val="00A757AB"/>
    <w:rsid w:val="00A75825"/>
    <w:rsid w:val="00A758B0"/>
    <w:rsid w:val="00A758C4"/>
    <w:rsid w:val="00A75A14"/>
    <w:rsid w:val="00A75BEF"/>
    <w:rsid w:val="00A75C6D"/>
    <w:rsid w:val="00A75F2E"/>
    <w:rsid w:val="00A75F66"/>
    <w:rsid w:val="00A760C4"/>
    <w:rsid w:val="00A761A9"/>
    <w:rsid w:val="00A76456"/>
    <w:rsid w:val="00A765FC"/>
    <w:rsid w:val="00A76841"/>
    <w:rsid w:val="00A76A45"/>
    <w:rsid w:val="00A76C3E"/>
    <w:rsid w:val="00A76D72"/>
    <w:rsid w:val="00A76D79"/>
    <w:rsid w:val="00A76DC6"/>
    <w:rsid w:val="00A76E0F"/>
    <w:rsid w:val="00A7714E"/>
    <w:rsid w:val="00A775B3"/>
    <w:rsid w:val="00A77A28"/>
    <w:rsid w:val="00A77AF0"/>
    <w:rsid w:val="00A77D8F"/>
    <w:rsid w:val="00A77FA3"/>
    <w:rsid w:val="00A8007A"/>
    <w:rsid w:val="00A80445"/>
    <w:rsid w:val="00A80498"/>
    <w:rsid w:val="00A805F3"/>
    <w:rsid w:val="00A80705"/>
    <w:rsid w:val="00A807BC"/>
    <w:rsid w:val="00A808EB"/>
    <w:rsid w:val="00A80A94"/>
    <w:rsid w:val="00A80B52"/>
    <w:rsid w:val="00A80C0F"/>
    <w:rsid w:val="00A80CCA"/>
    <w:rsid w:val="00A81510"/>
    <w:rsid w:val="00A8164F"/>
    <w:rsid w:val="00A818A4"/>
    <w:rsid w:val="00A8196A"/>
    <w:rsid w:val="00A819DA"/>
    <w:rsid w:val="00A81C29"/>
    <w:rsid w:val="00A81CB8"/>
    <w:rsid w:val="00A81F0B"/>
    <w:rsid w:val="00A81F3B"/>
    <w:rsid w:val="00A82133"/>
    <w:rsid w:val="00A82194"/>
    <w:rsid w:val="00A82329"/>
    <w:rsid w:val="00A82386"/>
    <w:rsid w:val="00A82594"/>
    <w:rsid w:val="00A82CBE"/>
    <w:rsid w:val="00A82D2F"/>
    <w:rsid w:val="00A82D64"/>
    <w:rsid w:val="00A83080"/>
    <w:rsid w:val="00A831C9"/>
    <w:rsid w:val="00A83291"/>
    <w:rsid w:val="00A83318"/>
    <w:rsid w:val="00A83345"/>
    <w:rsid w:val="00A83829"/>
    <w:rsid w:val="00A83870"/>
    <w:rsid w:val="00A83964"/>
    <w:rsid w:val="00A83995"/>
    <w:rsid w:val="00A83B53"/>
    <w:rsid w:val="00A83D39"/>
    <w:rsid w:val="00A83D5A"/>
    <w:rsid w:val="00A83DC7"/>
    <w:rsid w:val="00A83E80"/>
    <w:rsid w:val="00A84161"/>
    <w:rsid w:val="00A84254"/>
    <w:rsid w:val="00A84340"/>
    <w:rsid w:val="00A8450A"/>
    <w:rsid w:val="00A84626"/>
    <w:rsid w:val="00A8475A"/>
    <w:rsid w:val="00A84844"/>
    <w:rsid w:val="00A84872"/>
    <w:rsid w:val="00A84888"/>
    <w:rsid w:val="00A84A03"/>
    <w:rsid w:val="00A84BB3"/>
    <w:rsid w:val="00A84C20"/>
    <w:rsid w:val="00A84D1D"/>
    <w:rsid w:val="00A8508A"/>
    <w:rsid w:val="00A854B8"/>
    <w:rsid w:val="00A856F5"/>
    <w:rsid w:val="00A858AB"/>
    <w:rsid w:val="00A8596A"/>
    <w:rsid w:val="00A85DF0"/>
    <w:rsid w:val="00A85E64"/>
    <w:rsid w:val="00A85FDE"/>
    <w:rsid w:val="00A86221"/>
    <w:rsid w:val="00A862AE"/>
    <w:rsid w:val="00A862D4"/>
    <w:rsid w:val="00A8630E"/>
    <w:rsid w:val="00A8648A"/>
    <w:rsid w:val="00A864D5"/>
    <w:rsid w:val="00A864F6"/>
    <w:rsid w:val="00A8654D"/>
    <w:rsid w:val="00A8685A"/>
    <w:rsid w:val="00A8692A"/>
    <w:rsid w:val="00A86C3B"/>
    <w:rsid w:val="00A86C96"/>
    <w:rsid w:val="00A86CE1"/>
    <w:rsid w:val="00A86DCB"/>
    <w:rsid w:val="00A8739B"/>
    <w:rsid w:val="00A874A3"/>
    <w:rsid w:val="00A87AC0"/>
    <w:rsid w:val="00A87B03"/>
    <w:rsid w:val="00A87BC7"/>
    <w:rsid w:val="00A87C4F"/>
    <w:rsid w:val="00A87C65"/>
    <w:rsid w:val="00A87DBF"/>
    <w:rsid w:val="00A87E6C"/>
    <w:rsid w:val="00A87ED2"/>
    <w:rsid w:val="00A90222"/>
    <w:rsid w:val="00A90334"/>
    <w:rsid w:val="00A90449"/>
    <w:rsid w:val="00A904F6"/>
    <w:rsid w:val="00A905E4"/>
    <w:rsid w:val="00A90672"/>
    <w:rsid w:val="00A90AAE"/>
    <w:rsid w:val="00A90AE7"/>
    <w:rsid w:val="00A90AFC"/>
    <w:rsid w:val="00A90C4A"/>
    <w:rsid w:val="00A90CD8"/>
    <w:rsid w:val="00A90D6A"/>
    <w:rsid w:val="00A90F68"/>
    <w:rsid w:val="00A90FAB"/>
    <w:rsid w:val="00A912EA"/>
    <w:rsid w:val="00A91458"/>
    <w:rsid w:val="00A91765"/>
    <w:rsid w:val="00A91794"/>
    <w:rsid w:val="00A91C4A"/>
    <w:rsid w:val="00A91CEE"/>
    <w:rsid w:val="00A91F20"/>
    <w:rsid w:val="00A91F6D"/>
    <w:rsid w:val="00A922FB"/>
    <w:rsid w:val="00A92436"/>
    <w:rsid w:val="00A92456"/>
    <w:rsid w:val="00A927F7"/>
    <w:rsid w:val="00A9283C"/>
    <w:rsid w:val="00A92AB3"/>
    <w:rsid w:val="00A92C8F"/>
    <w:rsid w:val="00A92D97"/>
    <w:rsid w:val="00A92EBD"/>
    <w:rsid w:val="00A93308"/>
    <w:rsid w:val="00A9356C"/>
    <w:rsid w:val="00A935CE"/>
    <w:rsid w:val="00A93611"/>
    <w:rsid w:val="00A937DC"/>
    <w:rsid w:val="00A9381A"/>
    <w:rsid w:val="00A938B5"/>
    <w:rsid w:val="00A938C7"/>
    <w:rsid w:val="00A93BCB"/>
    <w:rsid w:val="00A93C0C"/>
    <w:rsid w:val="00A93C93"/>
    <w:rsid w:val="00A93E57"/>
    <w:rsid w:val="00A93EF9"/>
    <w:rsid w:val="00A9401B"/>
    <w:rsid w:val="00A940B8"/>
    <w:rsid w:val="00A9427D"/>
    <w:rsid w:val="00A942D7"/>
    <w:rsid w:val="00A9434C"/>
    <w:rsid w:val="00A943D0"/>
    <w:rsid w:val="00A944B6"/>
    <w:rsid w:val="00A9485C"/>
    <w:rsid w:val="00A94BD2"/>
    <w:rsid w:val="00A94CF9"/>
    <w:rsid w:val="00A951C5"/>
    <w:rsid w:val="00A953A4"/>
    <w:rsid w:val="00A953D4"/>
    <w:rsid w:val="00A95425"/>
    <w:rsid w:val="00A95992"/>
    <w:rsid w:val="00A95A3D"/>
    <w:rsid w:val="00A95BB1"/>
    <w:rsid w:val="00A95CF0"/>
    <w:rsid w:val="00A95D34"/>
    <w:rsid w:val="00A95F8F"/>
    <w:rsid w:val="00A96084"/>
    <w:rsid w:val="00A960A6"/>
    <w:rsid w:val="00A96228"/>
    <w:rsid w:val="00A966DD"/>
    <w:rsid w:val="00A96A36"/>
    <w:rsid w:val="00A96AD1"/>
    <w:rsid w:val="00A96BD4"/>
    <w:rsid w:val="00A96C11"/>
    <w:rsid w:val="00A96C5D"/>
    <w:rsid w:val="00A96D8D"/>
    <w:rsid w:val="00A96FD7"/>
    <w:rsid w:val="00A97183"/>
    <w:rsid w:val="00A97325"/>
    <w:rsid w:val="00A9733B"/>
    <w:rsid w:val="00A97467"/>
    <w:rsid w:val="00A977EE"/>
    <w:rsid w:val="00A97803"/>
    <w:rsid w:val="00A97877"/>
    <w:rsid w:val="00A97902"/>
    <w:rsid w:val="00A97B44"/>
    <w:rsid w:val="00A97B80"/>
    <w:rsid w:val="00A97B9F"/>
    <w:rsid w:val="00A97D1B"/>
    <w:rsid w:val="00A97D44"/>
    <w:rsid w:val="00A97E96"/>
    <w:rsid w:val="00AA01A6"/>
    <w:rsid w:val="00AA01BB"/>
    <w:rsid w:val="00AA021D"/>
    <w:rsid w:val="00AA0718"/>
    <w:rsid w:val="00AA0738"/>
    <w:rsid w:val="00AA0799"/>
    <w:rsid w:val="00AA08BB"/>
    <w:rsid w:val="00AA0B34"/>
    <w:rsid w:val="00AA0BF4"/>
    <w:rsid w:val="00AA1254"/>
    <w:rsid w:val="00AA12E1"/>
    <w:rsid w:val="00AA13D1"/>
    <w:rsid w:val="00AA1451"/>
    <w:rsid w:val="00AA1576"/>
    <w:rsid w:val="00AA159A"/>
    <w:rsid w:val="00AA159C"/>
    <w:rsid w:val="00AA164E"/>
    <w:rsid w:val="00AA1762"/>
    <w:rsid w:val="00AA177C"/>
    <w:rsid w:val="00AA1807"/>
    <w:rsid w:val="00AA19EC"/>
    <w:rsid w:val="00AA1DCF"/>
    <w:rsid w:val="00AA1DD0"/>
    <w:rsid w:val="00AA1F9E"/>
    <w:rsid w:val="00AA203E"/>
    <w:rsid w:val="00AA2105"/>
    <w:rsid w:val="00AA21E4"/>
    <w:rsid w:val="00AA22DB"/>
    <w:rsid w:val="00AA22F7"/>
    <w:rsid w:val="00AA24C1"/>
    <w:rsid w:val="00AA281C"/>
    <w:rsid w:val="00AA285F"/>
    <w:rsid w:val="00AA31A5"/>
    <w:rsid w:val="00AA32EC"/>
    <w:rsid w:val="00AA3553"/>
    <w:rsid w:val="00AA35CE"/>
    <w:rsid w:val="00AA3884"/>
    <w:rsid w:val="00AA3918"/>
    <w:rsid w:val="00AA3953"/>
    <w:rsid w:val="00AA3A7F"/>
    <w:rsid w:val="00AA3BE5"/>
    <w:rsid w:val="00AA3C3E"/>
    <w:rsid w:val="00AA3DC7"/>
    <w:rsid w:val="00AA3E54"/>
    <w:rsid w:val="00AA42A3"/>
    <w:rsid w:val="00AA4460"/>
    <w:rsid w:val="00AA4708"/>
    <w:rsid w:val="00AA486C"/>
    <w:rsid w:val="00AA4A36"/>
    <w:rsid w:val="00AA4C0C"/>
    <w:rsid w:val="00AA4C9A"/>
    <w:rsid w:val="00AA4CE2"/>
    <w:rsid w:val="00AA4D4C"/>
    <w:rsid w:val="00AA4E31"/>
    <w:rsid w:val="00AA4F93"/>
    <w:rsid w:val="00AA51E0"/>
    <w:rsid w:val="00AA523F"/>
    <w:rsid w:val="00AA5278"/>
    <w:rsid w:val="00AA528D"/>
    <w:rsid w:val="00AA53A3"/>
    <w:rsid w:val="00AA58DE"/>
    <w:rsid w:val="00AA5BF2"/>
    <w:rsid w:val="00AA5C81"/>
    <w:rsid w:val="00AA5CF3"/>
    <w:rsid w:val="00AA5D86"/>
    <w:rsid w:val="00AA5EB8"/>
    <w:rsid w:val="00AA5FC7"/>
    <w:rsid w:val="00AA6055"/>
    <w:rsid w:val="00AA608B"/>
    <w:rsid w:val="00AA61EB"/>
    <w:rsid w:val="00AA62FE"/>
    <w:rsid w:val="00AA6324"/>
    <w:rsid w:val="00AA6AF1"/>
    <w:rsid w:val="00AA6C06"/>
    <w:rsid w:val="00AA6C5C"/>
    <w:rsid w:val="00AA6D53"/>
    <w:rsid w:val="00AA6EBD"/>
    <w:rsid w:val="00AA6ED3"/>
    <w:rsid w:val="00AA6FC9"/>
    <w:rsid w:val="00AA7105"/>
    <w:rsid w:val="00AA72A6"/>
    <w:rsid w:val="00AA735A"/>
    <w:rsid w:val="00AA7637"/>
    <w:rsid w:val="00AA76F8"/>
    <w:rsid w:val="00AA7762"/>
    <w:rsid w:val="00AA7833"/>
    <w:rsid w:val="00AA78C4"/>
    <w:rsid w:val="00AA7DA9"/>
    <w:rsid w:val="00AA7F15"/>
    <w:rsid w:val="00AB016B"/>
    <w:rsid w:val="00AB01BF"/>
    <w:rsid w:val="00AB0431"/>
    <w:rsid w:val="00AB0557"/>
    <w:rsid w:val="00AB0668"/>
    <w:rsid w:val="00AB06AE"/>
    <w:rsid w:val="00AB0887"/>
    <w:rsid w:val="00AB0B8F"/>
    <w:rsid w:val="00AB0BF2"/>
    <w:rsid w:val="00AB0CE2"/>
    <w:rsid w:val="00AB0D6A"/>
    <w:rsid w:val="00AB0E0B"/>
    <w:rsid w:val="00AB0ECF"/>
    <w:rsid w:val="00AB107A"/>
    <w:rsid w:val="00AB1088"/>
    <w:rsid w:val="00AB111E"/>
    <w:rsid w:val="00AB1127"/>
    <w:rsid w:val="00AB1175"/>
    <w:rsid w:val="00AB1209"/>
    <w:rsid w:val="00AB14DF"/>
    <w:rsid w:val="00AB159C"/>
    <w:rsid w:val="00AB1813"/>
    <w:rsid w:val="00AB1A71"/>
    <w:rsid w:val="00AB1BD2"/>
    <w:rsid w:val="00AB1D00"/>
    <w:rsid w:val="00AB1D3A"/>
    <w:rsid w:val="00AB1F2F"/>
    <w:rsid w:val="00AB23D0"/>
    <w:rsid w:val="00AB2531"/>
    <w:rsid w:val="00AB2844"/>
    <w:rsid w:val="00AB297B"/>
    <w:rsid w:val="00AB2A71"/>
    <w:rsid w:val="00AB2A91"/>
    <w:rsid w:val="00AB2D74"/>
    <w:rsid w:val="00AB2FDB"/>
    <w:rsid w:val="00AB3020"/>
    <w:rsid w:val="00AB307E"/>
    <w:rsid w:val="00AB333C"/>
    <w:rsid w:val="00AB356B"/>
    <w:rsid w:val="00AB358D"/>
    <w:rsid w:val="00AB35DC"/>
    <w:rsid w:val="00AB35F7"/>
    <w:rsid w:val="00AB369D"/>
    <w:rsid w:val="00AB3798"/>
    <w:rsid w:val="00AB37CE"/>
    <w:rsid w:val="00AB3ADA"/>
    <w:rsid w:val="00AB3C80"/>
    <w:rsid w:val="00AB402E"/>
    <w:rsid w:val="00AB4304"/>
    <w:rsid w:val="00AB4733"/>
    <w:rsid w:val="00AB4885"/>
    <w:rsid w:val="00AB49A9"/>
    <w:rsid w:val="00AB4A28"/>
    <w:rsid w:val="00AB4DFC"/>
    <w:rsid w:val="00AB4F1A"/>
    <w:rsid w:val="00AB5104"/>
    <w:rsid w:val="00AB51BA"/>
    <w:rsid w:val="00AB52C0"/>
    <w:rsid w:val="00AB58B7"/>
    <w:rsid w:val="00AB5909"/>
    <w:rsid w:val="00AB5F5C"/>
    <w:rsid w:val="00AB60FF"/>
    <w:rsid w:val="00AB612C"/>
    <w:rsid w:val="00AB62F6"/>
    <w:rsid w:val="00AB64F6"/>
    <w:rsid w:val="00AB6562"/>
    <w:rsid w:val="00AB6850"/>
    <w:rsid w:val="00AB6E25"/>
    <w:rsid w:val="00AB6F58"/>
    <w:rsid w:val="00AB6FC9"/>
    <w:rsid w:val="00AB7378"/>
    <w:rsid w:val="00AB738A"/>
    <w:rsid w:val="00AB7401"/>
    <w:rsid w:val="00AB75A2"/>
    <w:rsid w:val="00AB7768"/>
    <w:rsid w:val="00AB778A"/>
    <w:rsid w:val="00AB7818"/>
    <w:rsid w:val="00AB782F"/>
    <w:rsid w:val="00AB7864"/>
    <w:rsid w:val="00AB7907"/>
    <w:rsid w:val="00AB7916"/>
    <w:rsid w:val="00AB7AC0"/>
    <w:rsid w:val="00AB7E0B"/>
    <w:rsid w:val="00AC03CD"/>
    <w:rsid w:val="00AC04FE"/>
    <w:rsid w:val="00AC0535"/>
    <w:rsid w:val="00AC05F0"/>
    <w:rsid w:val="00AC0604"/>
    <w:rsid w:val="00AC066F"/>
    <w:rsid w:val="00AC06A0"/>
    <w:rsid w:val="00AC08C4"/>
    <w:rsid w:val="00AC08EF"/>
    <w:rsid w:val="00AC0AA9"/>
    <w:rsid w:val="00AC0AC7"/>
    <w:rsid w:val="00AC0F54"/>
    <w:rsid w:val="00AC0F76"/>
    <w:rsid w:val="00AC0F9F"/>
    <w:rsid w:val="00AC10AD"/>
    <w:rsid w:val="00AC1753"/>
    <w:rsid w:val="00AC1792"/>
    <w:rsid w:val="00AC1FFA"/>
    <w:rsid w:val="00AC202E"/>
    <w:rsid w:val="00AC210C"/>
    <w:rsid w:val="00AC215E"/>
    <w:rsid w:val="00AC2532"/>
    <w:rsid w:val="00AC2832"/>
    <w:rsid w:val="00AC2933"/>
    <w:rsid w:val="00AC2B08"/>
    <w:rsid w:val="00AC2CF4"/>
    <w:rsid w:val="00AC2D28"/>
    <w:rsid w:val="00AC2FA5"/>
    <w:rsid w:val="00AC300D"/>
    <w:rsid w:val="00AC31C1"/>
    <w:rsid w:val="00AC345D"/>
    <w:rsid w:val="00AC3616"/>
    <w:rsid w:val="00AC391E"/>
    <w:rsid w:val="00AC3A18"/>
    <w:rsid w:val="00AC3A3A"/>
    <w:rsid w:val="00AC3AD2"/>
    <w:rsid w:val="00AC3B03"/>
    <w:rsid w:val="00AC3B93"/>
    <w:rsid w:val="00AC3C68"/>
    <w:rsid w:val="00AC3F79"/>
    <w:rsid w:val="00AC4057"/>
    <w:rsid w:val="00AC407D"/>
    <w:rsid w:val="00AC414A"/>
    <w:rsid w:val="00AC42E6"/>
    <w:rsid w:val="00AC4621"/>
    <w:rsid w:val="00AC46CE"/>
    <w:rsid w:val="00AC479E"/>
    <w:rsid w:val="00AC4A7B"/>
    <w:rsid w:val="00AC4C12"/>
    <w:rsid w:val="00AC4CA5"/>
    <w:rsid w:val="00AC4F39"/>
    <w:rsid w:val="00AC4F8B"/>
    <w:rsid w:val="00AC4FDC"/>
    <w:rsid w:val="00AC5028"/>
    <w:rsid w:val="00AC5134"/>
    <w:rsid w:val="00AC561A"/>
    <w:rsid w:val="00AC5639"/>
    <w:rsid w:val="00AC5684"/>
    <w:rsid w:val="00AC575E"/>
    <w:rsid w:val="00AC5783"/>
    <w:rsid w:val="00AC5B77"/>
    <w:rsid w:val="00AC5BD7"/>
    <w:rsid w:val="00AC5CB7"/>
    <w:rsid w:val="00AC5CCA"/>
    <w:rsid w:val="00AC5D2E"/>
    <w:rsid w:val="00AC5EC0"/>
    <w:rsid w:val="00AC5FCA"/>
    <w:rsid w:val="00AC5FEE"/>
    <w:rsid w:val="00AC6175"/>
    <w:rsid w:val="00AC6384"/>
    <w:rsid w:val="00AC64A6"/>
    <w:rsid w:val="00AC6B63"/>
    <w:rsid w:val="00AC6CE5"/>
    <w:rsid w:val="00AC6D6E"/>
    <w:rsid w:val="00AC6F43"/>
    <w:rsid w:val="00AC6F68"/>
    <w:rsid w:val="00AC6F99"/>
    <w:rsid w:val="00AC750E"/>
    <w:rsid w:val="00AC78E4"/>
    <w:rsid w:val="00AC7A21"/>
    <w:rsid w:val="00AC7A2A"/>
    <w:rsid w:val="00AC7C2F"/>
    <w:rsid w:val="00AC7DD9"/>
    <w:rsid w:val="00AC7E47"/>
    <w:rsid w:val="00AD009F"/>
    <w:rsid w:val="00AD0109"/>
    <w:rsid w:val="00AD01F0"/>
    <w:rsid w:val="00AD049A"/>
    <w:rsid w:val="00AD0569"/>
    <w:rsid w:val="00AD05D9"/>
    <w:rsid w:val="00AD061A"/>
    <w:rsid w:val="00AD0696"/>
    <w:rsid w:val="00AD07C2"/>
    <w:rsid w:val="00AD0A30"/>
    <w:rsid w:val="00AD0AC9"/>
    <w:rsid w:val="00AD0C96"/>
    <w:rsid w:val="00AD0E99"/>
    <w:rsid w:val="00AD10E0"/>
    <w:rsid w:val="00AD1108"/>
    <w:rsid w:val="00AD1395"/>
    <w:rsid w:val="00AD1479"/>
    <w:rsid w:val="00AD1602"/>
    <w:rsid w:val="00AD18A4"/>
    <w:rsid w:val="00AD1909"/>
    <w:rsid w:val="00AD1953"/>
    <w:rsid w:val="00AD1A49"/>
    <w:rsid w:val="00AD1B30"/>
    <w:rsid w:val="00AD1E44"/>
    <w:rsid w:val="00AD1FA5"/>
    <w:rsid w:val="00AD1FAC"/>
    <w:rsid w:val="00AD2085"/>
    <w:rsid w:val="00AD2308"/>
    <w:rsid w:val="00AD235D"/>
    <w:rsid w:val="00AD283E"/>
    <w:rsid w:val="00AD2DCF"/>
    <w:rsid w:val="00AD2E0F"/>
    <w:rsid w:val="00AD2EC7"/>
    <w:rsid w:val="00AD351E"/>
    <w:rsid w:val="00AD37A9"/>
    <w:rsid w:val="00AD39F3"/>
    <w:rsid w:val="00AD3A8C"/>
    <w:rsid w:val="00AD3AA6"/>
    <w:rsid w:val="00AD3BF6"/>
    <w:rsid w:val="00AD40D4"/>
    <w:rsid w:val="00AD41FD"/>
    <w:rsid w:val="00AD47EA"/>
    <w:rsid w:val="00AD4A41"/>
    <w:rsid w:val="00AD4AB4"/>
    <w:rsid w:val="00AD4DD3"/>
    <w:rsid w:val="00AD4E3A"/>
    <w:rsid w:val="00AD4E96"/>
    <w:rsid w:val="00AD5158"/>
    <w:rsid w:val="00AD5447"/>
    <w:rsid w:val="00AD54C9"/>
    <w:rsid w:val="00AD5651"/>
    <w:rsid w:val="00AD5693"/>
    <w:rsid w:val="00AD58B5"/>
    <w:rsid w:val="00AD5965"/>
    <w:rsid w:val="00AD5B87"/>
    <w:rsid w:val="00AD5D6C"/>
    <w:rsid w:val="00AD5E92"/>
    <w:rsid w:val="00AD5F5D"/>
    <w:rsid w:val="00AD62A5"/>
    <w:rsid w:val="00AD64D4"/>
    <w:rsid w:val="00AD6560"/>
    <w:rsid w:val="00AD6594"/>
    <w:rsid w:val="00AD687D"/>
    <w:rsid w:val="00AD6884"/>
    <w:rsid w:val="00AD6903"/>
    <w:rsid w:val="00AD6A0A"/>
    <w:rsid w:val="00AD6D2E"/>
    <w:rsid w:val="00AD6D66"/>
    <w:rsid w:val="00AD6D8F"/>
    <w:rsid w:val="00AD71B8"/>
    <w:rsid w:val="00AD72A3"/>
    <w:rsid w:val="00AD773C"/>
    <w:rsid w:val="00AD7794"/>
    <w:rsid w:val="00AD77E0"/>
    <w:rsid w:val="00AD798C"/>
    <w:rsid w:val="00AD7AB6"/>
    <w:rsid w:val="00AD7D29"/>
    <w:rsid w:val="00AD7D33"/>
    <w:rsid w:val="00AD7D57"/>
    <w:rsid w:val="00AE00C9"/>
    <w:rsid w:val="00AE0331"/>
    <w:rsid w:val="00AE03F8"/>
    <w:rsid w:val="00AE065E"/>
    <w:rsid w:val="00AE06F1"/>
    <w:rsid w:val="00AE0B0E"/>
    <w:rsid w:val="00AE0B4D"/>
    <w:rsid w:val="00AE0CC0"/>
    <w:rsid w:val="00AE0D60"/>
    <w:rsid w:val="00AE0F32"/>
    <w:rsid w:val="00AE11FE"/>
    <w:rsid w:val="00AE1310"/>
    <w:rsid w:val="00AE139C"/>
    <w:rsid w:val="00AE1425"/>
    <w:rsid w:val="00AE1529"/>
    <w:rsid w:val="00AE1641"/>
    <w:rsid w:val="00AE1729"/>
    <w:rsid w:val="00AE1C68"/>
    <w:rsid w:val="00AE1CB7"/>
    <w:rsid w:val="00AE1D1B"/>
    <w:rsid w:val="00AE1F1E"/>
    <w:rsid w:val="00AE1F90"/>
    <w:rsid w:val="00AE2061"/>
    <w:rsid w:val="00AE2154"/>
    <w:rsid w:val="00AE22A2"/>
    <w:rsid w:val="00AE245E"/>
    <w:rsid w:val="00AE246A"/>
    <w:rsid w:val="00AE2533"/>
    <w:rsid w:val="00AE2633"/>
    <w:rsid w:val="00AE269E"/>
    <w:rsid w:val="00AE27CD"/>
    <w:rsid w:val="00AE2C8D"/>
    <w:rsid w:val="00AE2D4E"/>
    <w:rsid w:val="00AE2DF3"/>
    <w:rsid w:val="00AE2FCD"/>
    <w:rsid w:val="00AE3128"/>
    <w:rsid w:val="00AE32FC"/>
    <w:rsid w:val="00AE36EE"/>
    <w:rsid w:val="00AE3709"/>
    <w:rsid w:val="00AE371B"/>
    <w:rsid w:val="00AE375C"/>
    <w:rsid w:val="00AE3B2F"/>
    <w:rsid w:val="00AE3B52"/>
    <w:rsid w:val="00AE3D2B"/>
    <w:rsid w:val="00AE3D45"/>
    <w:rsid w:val="00AE3E3C"/>
    <w:rsid w:val="00AE3E6F"/>
    <w:rsid w:val="00AE3EAF"/>
    <w:rsid w:val="00AE3EF9"/>
    <w:rsid w:val="00AE4103"/>
    <w:rsid w:val="00AE417F"/>
    <w:rsid w:val="00AE41CE"/>
    <w:rsid w:val="00AE42DF"/>
    <w:rsid w:val="00AE4559"/>
    <w:rsid w:val="00AE4788"/>
    <w:rsid w:val="00AE496B"/>
    <w:rsid w:val="00AE4980"/>
    <w:rsid w:val="00AE4998"/>
    <w:rsid w:val="00AE4A3A"/>
    <w:rsid w:val="00AE4B88"/>
    <w:rsid w:val="00AE4C2D"/>
    <w:rsid w:val="00AE4CC4"/>
    <w:rsid w:val="00AE4E27"/>
    <w:rsid w:val="00AE4F76"/>
    <w:rsid w:val="00AE4FF0"/>
    <w:rsid w:val="00AE5071"/>
    <w:rsid w:val="00AE5136"/>
    <w:rsid w:val="00AE5599"/>
    <w:rsid w:val="00AE55CF"/>
    <w:rsid w:val="00AE583F"/>
    <w:rsid w:val="00AE5892"/>
    <w:rsid w:val="00AE59C4"/>
    <w:rsid w:val="00AE5DCF"/>
    <w:rsid w:val="00AE5FA4"/>
    <w:rsid w:val="00AE60F4"/>
    <w:rsid w:val="00AE6157"/>
    <w:rsid w:val="00AE615B"/>
    <w:rsid w:val="00AE638A"/>
    <w:rsid w:val="00AE6463"/>
    <w:rsid w:val="00AE6537"/>
    <w:rsid w:val="00AE65CA"/>
    <w:rsid w:val="00AE698A"/>
    <w:rsid w:val="00AE69BC"/>
    <w:rsid w:val="00AE6B97"/>
    <w:rsid w:val="00AE6FDB"/>
    <w:rsid w:val="00AE710A"/>
    <w:rsid w:val="00AE737F"/>
    <w:rsid w:val="00AE758F"/>
    <w:rsid w:val="00AE781B"/>
    <w:rsid w:val="00AE7827"/>
    <w:rsid w:val="00AE7BE3"/>
    <w:rsid w:val="00AE7CC7"/>
    <w:rsid w:val="00AE7D07"/>
    <w:rsid w:val="00AE7F63"/>
    <w:rsid w:val="00AF00AC"/>
    <w:rsid w:val="00AF00AE"/>
    <w:rsid w:val="00AF0588"/>
    <w:rsid w:val="00AF06B7"/>
    <w:rsid w:val="00AF06EB"/>
    <w:rsid w:val="00AF09BB"/>
    <w:rsid w:val="00AF0A73"/>
    <w:rsid w:val="00AF0C11"/>
    <w:rsid w:val="00AF0D57"/>
    <w:rsid w:val="00AF1073"/>
    <w:rsid w:val="00AF11DE"/>
    <w:rsid w:val="00AF11F7"/>
    <w:rsid w:val="00AF1259"/>
    <w:rsid w:val="00AF1709"/>
    <w:rsid w:val="00AF1963"/>
    <w:rsid w:val="00AF1CD4"/>
    <w:rsid w:val="00AF1F97"/>
    <w:rsid w:val="00AF215A"/>
    <w:rsid w:val="00AF222F"/>
    <w:rsid w:val="00AF2434"/>
    <w:rsid w:val="00AF2553"/>
    <w:rsid w:val="00AF2614"/>
    <w:rsid w:val="00AF2B47"/>
    <w:rsid w:val="00AF2B90"/>
    <w:rsid w:val="00AF2FF3"/>
    <w:rsid w:val="00AF306A"/>
    <w:rsid w:val="00AF30C1"/>
    <w:rsid w:val="00AF313D"/>
    <w:rsid w:val="00AF318C"/>
    <w:rsid w:val="00AF3372"/>
    <w:rsid w:val="00AF3481"/>
    <w:rsid w:val="00AF349E"/>
    <w:rsid w:val="00AF34CF"/>
    <w:rsid w:val="00AF34D2"/>
    <w:rsid w:val="00AF3581"/>
    <w:rsid w:val="00AF3867"/>
    <w:rsid w:val="00AF38B7"/>
    <w:rsid w:val="00AF390B"/>
    <w:rsid w:val="00AF3922"/>
    <w:rsid w:val="00AF3A53"/>
    <w:rsid w:val="00AF3AB0"/>
    <w:rsid w:val="00AF3AB8"/>
    <w:rsid w:val="00AF3AD4"/>
    <w:rsid w:val="00AF3B64"/>
    <w:rsid w:val="00AF3BBD"/>
    <w:rsid w:val="00AF3C24"/>
    <w:rsid w:val="00AF3C6E"/>
    <w:rsid w:val="00AF3CD7"/>
    <w:rsid w:val="00AF3E68"/>
    <w:rsid w:val="00AF3EAE"/>
    <w:rsid w:val="00AF4042"/>
    <w:rsid w:val="00AF4352"/>
    <w:rsid w:val="00AF45DE"/>
    <w:rsid w:val="00AF4898"/>
    <w:rsid w:val="00AF4A0F"/>
    <w:rsid w:val="00AF4E42"/>
    <w:rsid w:val="00AF4E4D"/>
    <w:rsid w:val="00AF507C"/>
    <w:rsid w:val="00AF5395"/>
    <w:rsid w:val="00AF53F4"/>
    <w:rsid w:val="00AF55E7"/>
    <w:rsid w:val="00AF5659"/>
    <w:rsid w:val="00AF5877"/>
    <w:rsid w:val="00AF5999"/>
    <w:rsid w:val="00AF5C6D"/>
    <w:rsid w:val="00AF5C89"/>
    <w:rsid w:val="00AF5F56"/>
    <w:rsid w:val="00AF60AD"/>
    <w:rsid w:val="00AF62F1"/>
    <w:rsid w:val="00AF6463"/>
    <w:rsid w:val="00AF688A"/>
    <w:rsid w:val="00AF690B"/>
    <w:rsid w:val="00AF6DB9"/>
    <w:rsid w:val="00AF6E76"/>
    <w:rsid w:val="00AF6E9F"/>
    <w:rsid w:val="00AF7220"/>
    <w:rsid w:val="00AF723B"/>
    <w:rsid w:val="00AF7455"/>
    <w:rsid w:val="00AF7A8B"/>
    <w:rsid w:val="00AF7C55"/>
    <w:rsid w:val="00AF7DD4"/>
    <w:rsid w:val="00AF7EAC"/>
    <w:rsid w:val="00AF7ED0"/>
    <w:rsid w:val="00B0009C"/>
    <w:rsid w:val="00B001A6"/>
    <w:rsid w:val="00B00265"/>
    <w:rsid w:val="00B0029A"/>
    <w:rsid w:val="00B00746"/>
    <w:rsid w:val="00B009B8"/>
    <w:rsid w:val="00B00CFB"/>
    <w:rsid w:val="00B00EE8"/>
    <w:rsid w:val="00B00F22"/>
    <w:rsid w:val="00B00F28"/>
    <w:rsid w:val="00B0107C"/>
    <w:rsid w:val="00B01142"/>
    <w:rsid w:val="00B01389"/>
    <w:rsid w:val="00B014BA"/>
    <w:rsid w:val="00B01590"/>
    <w:rsid w:val="00B01620"/>
    <w:rsid w:val="00B01783"/>
    <w:rsid w:val="00B01E11"/>
    <w:rsid w:val="00B01EC1"/>
    <w:rsid w:val="00B01EC9"/>
    <w:rsid w:val="00B021D2"/>
    <w:rsid w:val="00B0227B"/>
    <w:rsid w:val="00B0233E"/>
    <w:rsid w:val="00B023B1"/>
    <w:rsid w:val="00B0259C"/>
    <w:rsid w:val="00B0289C"/>
    <w:rsid w:val="00B028D0"/>
    <w:rsid w:val="00B0291F"/>
    <w:rsid w:val="00B02A06"/>
    <w:rsid w:val="00B02F10"/>
    <w:rsid w:val="00B02F72"/>
    <w:rsid w:val="00B02F90"/>
    <w:rsid w:val="00B03053"/>
    <w:rsid w:val="00B03071"/>
    <w:rsid w:val="00B03090"/>
    <w:rsid w:val="00B031C0"/>
    <w:rsid w:val="00B03503"/>
    <w:rsid w:val="00B03614"/>
    <w:rsid w:val="00B03809"/>
    <w:rsid w:val="00B0386A"/>
    <w:rsid w:val="00B03997"/>
    <w:rsid w:val="00B039D2"/>
    <w:rsid w:val="00B03A00"/>
    <w:rsid w:val="00B03C81"/>
    <w:rsid w:val="00B040A7"/>
    <w:rsid w:val="00B0410A"/>
    <w:rsid w:val="00B043D5"/>
    <w:rsid w:val="00B045F5"/>
    <w:rsid w:val="00B04B26"/>
    <w:rsid w:val="00B04B35"/>
    <w:rsid w:val="00B04D12"/>
    <w:rsid w:val="00B0520C"/>
    <w:rsid w:val="00B0534D"/>
    <w:rsid w:val="00B05553"/>
    <w:rsid w:val="00B05594"/>
    <w:rsid w:val="00B05D8F"/>
    <w:rsid w:val="00B05F28"/>
    <w:rsid w:val="00B061BF"/>
    <w:rsid w:val="00B063C7"/>
    <w:rsid w:val="00B064B5"/>
    <w:rsid w:val="00B065B3"/>
    <w:rsid w:val="00B066AB"/>
    <w:rsid w:val="00B066C6"/>
    <w:rsid w:val="00B0694C"/>
    <w:rsid w:val="00B0698B"/>
    <w:rsid w:val="00B06BF2"/>
    <w:rsid w:val="00B07056"/>
    <w:rsid w:val="00B0719A"/>
    <w:rsid w:val="00B071C5"/>
    <w:rsid w:val="00B072B3"/>
    <w:rsid w:val="00B072D6"/>
    <w:rsid w:val="00B0776A"/>
    <w:rsid w:val="00B07925"/>
    <w:rsid w:val="00B07B82"/>
    <w:rsid w:val="00B07C67"/>
    <w:rsid w:val="00B07CC5"/>
    <w:rsid w:val="00B07D4B"/>
    <w:rsid w:val="00B07E4F"/>
    <w:rsid w:val="00B07EE9"/>
    <w:rsid w:val="00B10091"/>
    <w:rsid w:val="00B10096"/>
    <w:rsid w:val="00B100FC"/>
    <w:rsid w:val="00B10129"/>
    <w:rsid w:val="00B10174"/>
    <w:rsid w:val="00B101D0"/>
    <w:rsid w:val="00B10334"/>
    <w:rsid w:val="00B104F0"/>
    <w:rsid w:val="00B1074C"/>
    <w:rsid w:val="00B10A7D"/>
    <w:rsid w:val="00B10C7C"/>
    <w:rsid w:val="00B10C8C"/>
    <w:rsid w:val="00B10CB6"/>
    <w:rsid w:val="00B10D19"/>
    <w:rsid w:val="00B10D3C"/>
    <w:rsid w:val="00B10DCE"/>
    <w:rsid w:val="00B10EA4"/>
    <w:rsid w:val="00B10EA8"/>
    <w:rsid w:val="00B11095"/>
    <w:rsid w:val="00B11189"/>
    <w:rsid w:val="00B112BB"/>
    <w:rsid w:val="00B11385"/>
    <w:rsid w:val="00B113A0"/>
    <w:rsid w:val="00B11457"/>
    <w:rsid w:val="00B11484"/>
    <w:rsid w:val="00B115F8"/>
    <w:rsid w:val="00B11881"/>
    <w:rsid w:val="00B11A98"/>
    <w:rsid w:val="00B11E17"/>
    <w:rsid w:val="00B120EB"/>
    <w:rsid w:val="00B121EB"/>
    <w:rsid w:val="00B1226C"/>
    <w:rsid w:val="00B12278"/>
    <w:rsid w:val="00B1229F"/>
    <w:rsid w:val="00B12511"/>
    <w:rsid w:val="00B125BE"/>
    <w:rsid w:val="00B125C2"/>
    <w:rsid w:val="00B125C4"/>
    <w:rsid w:val="00B125FE"/>
    <w:rsid w:val="00B12C7F"/>
    <w:rsid w:val="00B13027"/>
    <w:rsid w:val="00B130B6"/>
    <w:rsid w:val="00B131C0"/>
    <w:rsid w:val="00B13306"/>
    <w:rsid w:val="00B133AD"/>
    <w:rsid w:val="00B13C28"/>
    <w:rsid w:val="00B13DF4"/>
    <w:rsid w:val="00B13FF0"/>
    <w:rsid w:val="00B14161"/>
    <w:rsid w:val="00B14575"/>
    <w:rsid w:val="00B14631"/>
    <w:rsid w:val="00B146D8"/>
    <w:rsid w:val="00B14952"/>
    <w:rsid w:val="00B149DE"/>
    <w:rsid w:val="00B14A47"/>
    <w:rsid w:val="00B14A99"/>
    <w:rsid w:val="00B14AC1"/>
    <w:rsid w:val="00B14C64"/>
    <w:rsid w:val="00B15067"/>
    <w:rsid w:val="00B15348"/>
    <w:rsid w:val="00B15399"/>
    <w:rsid w:val="00B1562F"/>
    <w:rsid w:val="00B1571D"/>
    <w:rsid w:val="00B158E3"/>
    <w:rsid w:val="00B15B24"/>
    <w:rsid w:val="00B15C91"/>
    <w:rsid w:val="00B161C3"/>
    <w:rsid w:val="00B163E2"/>
    <w:rsid w:val="00B16453"/>
    <w:rsid w:val="00B164CF"/>
    <w:rsid w:val="00B16681"/>
    <w:rsid w:val="00B16C0F"/>
    <w:rsid w:val="00B16D6A"/>
    <w:rsid w:val="00B16E51"/>
    <w:rsid w:val="00B16EB0"/>
    <w:rsid w:val="00B16FA7"/>
    <w:rsid w:val="00B1717F"/>
    <w:rsid w:val="00B17188"/>
    <w:rsid w:val="00B17463"/>
    <w:rsid w:val="00B17767"/>
    <w:rsid w:val="00B178C9"/>
    <w:rsid w:val="00B17971"/>
    <w:rsid w:val="00B17B50"/>
    <w:rsid w:val="00B17C12"/>
    <w:rsid w:val="00B200C5"/>
    <w:rsid w:val="00B2010D"/>
    <w:rsid w:val="00B2015E"/>
    <w:rsid w:val="00B20247"/>
    <w:rsid w:val="00B20390"/>
    <w:rsid w:val="00B20514"/>
    <w:rsid w:val="00B206D9"/>
    <w:rsid w:val="00B2076D"/>
    <w:rsid w:val="00B20771"/>
    <w:rsid w:val="00B207EC"/>
    <w:rsid w:val="00B20829"/>
    <w:rsid w:val="00B2098B"/>
    <w:rsid w:val="00B2099B"/>
    <w:rsid w:val="00B209A8"/>
    <w:rsid w:val="00B20ABF"/>
    <w:rsid w:val="00B20AD8"/>
    <w:rsid w:val="00B20D3F"/>
    <w:rsid w:val="00B20DC7"/>
    <w:rsid w:val="00B2115C"/>
    <w:rsid w:val="00B211D9"/>
    <w:rsid w:val="00B211EA"/>
    <w:rsid w:val="00B214D6"/>
    <w:rsid w:val="00B217AD"/>
    <w:rsid w:val="00B21839"/>
    <w:rsid w:val="00B21A46"/>
    <w:rsid w:val="00B21C7B"/>
    <w:rsid w:val="00B21EBC"/>
    <w:rsid w:val="00B21ED3"/>
    <w:rsid w:val="00B2230A"/>
    <w:rsid w:val="00B223AB"/>
    <w:rsid w:val="00B2280A"/>
    <w:rsid w:val="00B22A4E"/>
    <w:rsid w:val="00B22BCF"/>
    <w:rsid w:val="00B22BD7"/>
    <w:rsid w:val="00B22BE4"/>
    <w:rsid w:val="00B22C3F"/>
    <w:rsid w:val="00B22F66"/>
    <w:rsid w:val="00B23543"/>
    <w:rsid w:val="00B236D1"/>
    <w:rsid w:val="00B23700"/>
    <w:rsid w:val="00B23791"/>
    <w:rsid w:val="00B237B9"/>
    <w:rsid w:val="00B238AF"/>
    <w:rsid w:val="00B239FF"/>
    <w:rsid w:val="00B23B38"/>
    <w:rsid w:val="00B23D45"/>
    <w:rsid w:val="00B23E4C"/>
    <w:rsid w:val="00B240A6"/>
    <w:rsid w:val="00B24997"/>
    <w:rsid w:val="00B24A9C"/>
    <w:rsid w:val="00B24BCE"/>
    <w:rsid w:val="00B25264"/>
    <w:rsid w:val="00B25342"/>
    <w:rsid w:val="00B2539A"/>
    <w:rsid w:val="00B254CF"/>
    <w:rsid w:val="00B25505"/>
    <w:rsid w:val="00B255F6"/>
    <w:rsid w:val="00B2591B"/>
    <w:rsid w:val="00B25948"/>
    <w:rsid w:val="00B25988"/>
    <w:rsid w:val="00B25B06"/>
    <w:rsid w:val="00B25C35"/>
    <w:rsid w:val="00B25FD3"/>
    <w:rsid w:val="00B2604B"/>
    <w:rsid w:val="00B265EE"/>
    <w:rsid w:val="00B2672E"/>
    <w:rsid w:val="00B26833"/>
    <w:rsid w:val="00B26835"/>
    <w:rsid w:val="00B26909"/>
    <w:rsid w:val="00B26A10"/>
    <w:rsid w:val="00B26A48"/>
    <w:rsid w:val="00B26AD1"/>
    <w:rsid w:val="00B26E3A"/>
    <w:rsid w:val="00B26F08"/>
    <w:rsid w:val="00B27252"/>
    <w:rsid w:val="00B278A1"/>
    <w:rsid w:val="00B27A5A"/>
    <w:rsid w:val="00B27B4C"/>
    <w:rsid w:val="00B27BB3"/>
    <w:rsid w:val="00B27C27"/>
    <w:rsid w:val="00B27C62"/>
    <w:rsid w:val="00B27DF1"/>
    <w:rsid w:val="00B27F63"/>
    <w:rsid w:val="00B27FE5"/>
    <w:rsid w:val="00B305D7"/>
    <w:rsid w:val="00B3067C"/>
    <w:rsid w:val="00B30685"/>
    <w:rsid w:val="00B30D55"/>
    <w:rsid w:val="00B30F10"/>
    <w:rsid w:val="00B31277"/>
    <w:rsid w:val="00B31398"/>
    <w:rsid w:val="00B313B6"/>
    <w:rsid w:val="00B3149C"/>
    <w:rsid w:val="00B316C6"/>
    <w:rsid w:val="00B319A0"/>
    <w:rsid w:val="00B31A1E"/>
    <w:rsid w:val="00B31ADE"/>
    <w:rsid w:val="00B31AFA"/>
    <w:rsid w:val="00B31B36"/>
    <w:rsid w:val="00B31C73"/>
    <w:rsid w:val="00B31D9B"/>
    <w:rsid w:val="00B31EDB"/>
    <w:rsid w:val="00B32343"/>
    <w:rsid w:val="00B323B4"/>
    <w:rsid w:val="00B3257A"/>
    <w:rsid w:val="00B3259E"/>
    <w:rsid w:val="00B325C9"/>
    <w:rsid w:val="00B32D4E"/>
    <w:rsid w:val="00B32EDE"/>
    <w:rsid w:val="00B32F04"/>
    <w:rsid w:val="00B3304B"/>
    <w:rsid w:val="00B33193"/>
    <w:rsid w:val="00B33353"/>
    <w:rsid w:val="00B33373"/>
    <w:rsid w:val="00B333FD"/>
    <w:rsid w:val="00B33A51"/>
    <w:rsid w:val="00B33BFF"/>
    <w:rsid w:val="00B33C2B"/>
    <w:rsid w:val="00B33D69"/>
    <w:rsid w:val="00B33E7C"/>
    <w:rsid w:val="00B33F0B"/>
    <w:rsid w:val="00B340CF"/>
    <w:rsid w:val="00B3417E"/>
    <w:rsid w:val="00B34212"/>
    <w:rsid w:val="00B3423B"/>
    <w:rsid w:val="00B34325"/>
    <w:rsid w:val="00B344E4"/>
    <w:rsid w:val="00B3478A"/>
    <w:rsid w:val="00B3479C"/>
    <w:rsid w:val="00B3489B"/>
    <w:rsid w:val="00B348AC"/>
    <w:rsid w:val="00B34A9C"/>
    <w:rsid w:val="00B34B89"/>
    <w:rsid w:val="00B34C4F"/>
    <w:rsid w:val="00B34D1D"/>
    <w:rsid w:val="00B34E53"/>
    <w:rsid w:val="00B34EBA"/>
    <w:rsid w:val="00B35331"/>
    <w:rsid w:val="00B35557"/>
    <w:rsid w:val="00B35756"/>
    <w:rsid w:val="00B35B1B"/>
    <w:rsid w:val="00B35C09"/>
    <w:rsid w:val="00B35D50"/>
    <w:rsid w:val="00B35D7C"/>
    <w:rsid w:val="00B35E71"/>
    <w:rsid w:val="00B35F2D"/>
    <w:rsid w:val="00B3635B"/>
    <w:rsid w:val="00B36877"/>
    <w:rsid w:val="00B36950"/>
    <w:rsid w:val="00B36BC4"/>
    <w:rsid w:val="00B36CDF"/>
    <w:rsid w:val="00B36EF5"/>
    <w:rsid w:val="00B37183"/>
    <w:rsid w:val="00B371DA"/>
    <w:rsid w:val="00B37554"/>
    <w:rsid w:val="00B3762A"/>
    <w:rsid w:val="00B378C2"/>
    <w:rsid w:val="00B37A08"/>
    <w:rsid w:val="00B37B5C"/>
    <w:rsid w:val="00B37B7C"/>
    <w:rsid w:val="00B37C2E"/>
    <w:rsid w:val="00B37E68"/>
    <w:rsid w:val="00B4037F"/>
    <w:rsid w:val="00B4059C"/>
    <w:rsid w:val="00B4062D"/>
    <w:rsid w:val="00B406BB"/>
    <w:rsid w:val="00B409D9"/>
    <w:rsid w:val="00B40AD4"/>
    <w:rsid w:val="00B40F2E"/>
    <w:rsid w:val="00B40F47"/>
    <w:rsid w:val="00B4104C"/>
    <w:rsid w:val="00B41305"/>
    <w:rsid w:val="00B413E0"/>
    <w:rsid w:val="00B4149F"/>
    <w:rsid w:val="00B4164E"/>
    <w:rsid w:val="00B416D8"/>
    <w:rsid w:val="00B419EC"/>
    <w:rsid w:val="00B41B83"/>
    <w:rsid w:val="00B41B9E"/>
    <w:rsid w:val="00B41ED4"/>
    <w:rsid w:val="00B41F0F"/>
    <w:rsid w:val="00B41F92"/>
    <w:rsid w:val="00B42265"/>
    <w:rsid w:val="00B4255F"/>
    <w:rsid w:val="00B42635"/>
    <w:rsid w:val="00B4267E"/>
    <w:rsid w:val="00B42A85"/>
    <w:rsid w:val="00B42C74"/>
    <w:rsid w:val="00B42DED"/>
    <w:rsid w:val="00B43070"/>
    <w:rsid w:val="00B430F6"/>
    <w:rsid w:val="00B43488"/>
    <w:rsid w:val="00B4354E"/>
    <w:rsid w:val="00B43674"/>
    <w:rsid w:val="00B437CC"/>
    <w:rsid w:val="00B43933"/>
    <w:rsid w:val="00B43BFF"/>
    <w:rsid w:val="00B43CB5"/>
    <w:rsid w:val="00B43CDF"/>
    <w:rsid w:val="00B43D58"/>
    <w:rsid w:val="00B43F27"/>
    <w:rsid w:val="00B441C7"/>
    <w:rsid w:val="00B443BF"/>
    <w:rsid w:val="00B44B93"/>
    <w:rsid w:val="00B44CD2"/>
    <w:rsid w:val="00B44CD7"/>
    <w:rsid w:val="00B44E5C"/>
    <w:rsid w:val="00B44E86"/>
    <w:rsid w:val="00B44FC5"/>
    <w:rsid w:val="00B45170"/>
    <w:rsid w:val="00B451D5"/>
    <w:rsid w:val="00B45240"/>
    <w:rsid w:val="00B4537C"/>
    <w:rsid w:val="00B454C6"/>
    <w:rsid w:val="00B454D4"/>
    <w:rsid w:val="00B454EC"/>
    <w:rsid w:val="00B45556"/>
    <w:rsid w:val="00B456C6"/>
    <w:rsid w:val="00B45807"/>
    <w:rsid w:val="00B45B64"/>
    <w:rsid w:val="00B45DDB"/>
    <w:rsid w:val="00B46088"/>
    <w:rsid w:val="00B46135"/>
    <w:rsid w:val="00B46494"/>
    <w:rsid w:val="00B4662F"/>
    <w:rsid w:val="00B46816"/>
    <w:rsid w:val="00B46834"/>
    <w:rsid w:val="00B4689A"/>
    <w:rsid w:val="00B4695E"/>
    <w:rsid w:val="00B46991"/>
    <w:rsid w:val="00B46EFD"/>
    <w:rsid w:val="00B46F6A"/>
    <w:rsid w:val="00B47102"/>
    <w:rsid w:val="00B471A3"/>
    <w:rsid w:val="00B473B2"/>
    <w:rsid w:val="00B474D1"/>
    <w:rsid w:val="00B50012"/>
    <w:rsid w:val="00B5020B"/>
    <w:rsid w:val="00B502E1"/>
    <w:rsid w:val="00B50413"/>
    <w:rsid w:val="00B504F2"/>
    <w:rsid w:val="00B5054D"/>
    <w:rsid w:val="00B507D6"/>
    <w:rsid w:val="00B5094E"/>
    <w:rsid w:val="00B5099F"/>
    <w:rsid w:val="00B509D4"/>
    <w:rsid w:val="00B50BBF"/>
    <w:rsid w:val="00B50CBB"/>
    <w:rsid w:val="00B50F73"/>
    <w:rsid w:val="00B5102C"/>
    <w:rsid w:val="00B51084"/>
    <w:rsid w:val="00B511EF"/>
    <w:rsid w:val="00B512B4"/>
    <w:rsid w:val="00B5137A"/>
    <w:rsid w:val="00B513EB"/>
    <w:rsid w:val="00B517A0"/>
    <w:rsid w:val="00B51986"/>
    <w:rsid w:val="00B519D9"/>
    <w:rsid w:val="00B519DC"/>
    <w:rsid w:val="00B51A37"/>
    <w:rsid w:val="00B51AA4"/>
    <w:rsid w:val="00B51ABB"/>
    <w:rsid w:val="00B51CE6"/>
    <w:rsid w:val="00B51DDF"/>
    <w:rsid w:val="00B51EEE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F64"/>
    <w:rsid w:val="00B52FB1"/>
    <w:rsid w:val="00B52FF0"/>
    <w:rsid w:val="00B533A6"/>
    <w:rsid w:val="00B53405"/>
    <w:rsid w:val="00B5356F"/>
    <w:rsid w:val="00B53630"/>
    <w:rsid w:val="00B53644"/>
    <w:rsid w:val="00B536B4"/>
    <w:rsid w:val="00B536CE"/>
    <w:rsid w:val="00B53C60"/>
    <w:rsid w:val="00B53D60"/>
    <w:rsid w:val="00B540ED"/>
    <w:rsid w:val="00B54127"/>
    <w:rsid w:val="00B5422C"/>
    <w:rsid w:val="00B544CF"/>
    <w:rsid w:val="00B54630"/>
    <w:rsid w:val="00B54BB7"/>
    <w:rsid w:val="00B54C25"/>
    <w:rsid w:val="00B54CFE"/>
    <w:rsid w:val="00B54F95"/>
    <w:rsid w:val="00B5513C"/>
    <w:rsid w:val="00B5522E"/>
    <w:rsid w:val="00B5523C"/>
    <w:rsid w:val="00B552E9"/>
    <w:rsid w:val="00B5535A"/>
    <w:rsid w:val="00B55523"/>
    <w:rsid w:val="00B55641"/>
    <w:rsid w:val="00B5566C"/>
    <w:rsid w:val="00B55753"/>
    <w:rsid w:val="00B55763"/>
    <w:rsid w:val="00B5599F"/>
    <w:rsid w:val="00B559BA"/>
    <w:rsid w:val="00B55B67"/>
    <w:rsid w:val="00B55E15"/>
    <w:rsid w:val="00B55F01"/>
    <w:rsid w:val="00B55F5B"/>
    <w:rsid w:val="00B55F80"/>
    <w:rsid w:val="00B55F82"/>
    <w:rsid w:val="00B561ED"/>
    <w:rsid w:val="00B5664A"/>
    <w:rsid w:val="00B566FC"/>
    <w:rsid w:val="00B56987"/>
    <w:rsid w:val="00B56B6C"/>
    <w:rsid w:val="00B56CD6"/>
    <w:rsid w:val="00B5700C"/>
    <w:rsid w:val="00B5719F"/>
    <w:rsid w:val="00B57210"/>
    <w:rsid w:val="00B57390"/>
    <w:rsid w:val="00B5791F"/>
    <w:rsid w:val="00B57968"/>
    <w:rsid w:val="00B57A2B"/>
    <w:rsid w:val="00B57B4C"/>
    <w:rsid w:val="00B57C8D"/>
    <w:rsid w:val="00B57D1F"/>
    <w:rsid w:val="00B57D4C"/>
    <w:rsid w:val="00B57DE8"/>
    <w:rsid w:val="00B57E01"/>
    <w:rsid w:val="00B60006"/>
    <w:rsid w:val="00B60047"/>
    <w:rsid w:val="00B600E1"/>
    <w:rsid w:val="00B6028E"/>
    <w:rsid w:val="00B6058E"/>
    <w:rsid w:val="00B605EA"/>
    <w:rsid w:val="00B608DB"/>
    <w:rsid w:val="00B60948"/>
    <w:rsid w:val="00B6094F"/>
    <w:rsid w:val="00B60BBD"/>
    <w:rsid w:val="00B60DD2"/>
    <w:rsid w:val="00B60E44"/>
    <w:rsid w:val="00B612BC"/>
    <w:rsid w:val="00B61399"/>
    <w:rsid w:val="00B6171B"/>
    <w:rsid w:val="00B61902"/>
    <w:rsid w:val="00B6195B"/>
    <w:rsid w:val="00B61EAE"/>
    <w:rsid w:val="00B61ED9"/>
    <w:rsid w:val="00B61F0F"/>
    <w:rsid w:val="00B624B8"/>
    <w:rsid w:val="00B624DC"/>
    <w:rsid w:val="00B6284B"/>
    <w:rsid w:val="00B62B74"/>
    <w:rsid w:val="00B62BD7"/>
    <w:rsid w:val="00B62FB7"/>
    <w:rsid w:val="00B63325"/>
    <w:rsid w:val="00B63642"/>
    <w:rsid w:val="00B63837"/>
    <w:rsid w:val="00B63896"/>
    <w:rsid w:val="00B638E5"/>
    <w:rsid w:val="00B639F7"/>
    <w:rsid w:val="00B63C5C"/>
    <w:rsid w:val="00B63DD7"/>
    <w:rsid w:val="00B63EA7"/>
    <w:rsid w:val="00B63EC0"/>
    <w:rsid w:val="00B63FC6"/>
    <w:rsid w:val="00B6403C"/>
    <w:rsid w:val="00B64178"/>
    <w:rsid w:val="00B64238"/>
    <w:rsid w:val="00B64769"/>
    <w:rsid w:val="00B64899"/>
    <w:rsid w:val="00B64A76"/>
    <w:rsid w:val="00B64AD3"/>
    <w:rsid w:val="00B64AF1"/>
    <w:rsid w:val="00B64B13"/>
    <w:rsid w:val="00B64BA3"/>
    <w:rsid w:val="00B64C26"/>
    <w:rsid w:val="00B64D77"/>
    <w:rsid w:val="00B64E50"/>
    <w:rsid w:val="00B65047"/>
    <w:rsid w:val="00B650C0"/>
    <w:rsid w:val="00B65130"/>
    <w:rsid w:val="00B65805"/>
    <w:rsid w:val="00B658F0"/>
    <w:rsid w:val="00B65997"/>
    <w:rsid w:val="00B659AA"/>
    <w:rsid w:val="00B65A1D"/>
    <w:rsid w:val="00B65B76"/>
    <w:rsid w:val="00B65D74"/>
    <w:rsid w:val="00B65EA4"/>
    <w:rsid w:val="00B65EF6"/>
    <w:rsid w:val="00B65F78"/>
    <w:rsid w:val="00B65FA2"/>
    <w:rsid w:val="00B660A6"/>
    <w:rsid w:val="00B661B0"/>
    <w:rsid w:val="00B66478"/>
    <w:rsid w:val="00B66659"/>
    <w:rsid w:val="00B666A0"/>
    <w:rsid w:val="00B667F8"/>
    <w:rsid w:val="00B6688B"/>
    <w:rsid w:val="00B66A7F"/>
    <w:rsid w:val="00B66BBE"/>
    <w:rsid w:val="00B66D30"/>
    <w:rsid w:val="00B66E15"/>
    <w:rsid w:val="00B66E76"/>
    <w:rsid w:val="00B66F39"/>
    <w:rsid w:val="00B66F85"/>
    <w:rsid w:val="00B66FEA"/>
    <w:rsid w:val="00B6730E"/>
    <w:rsid w:val="00B6732D"/>
    <w:rsid w:val="00B67386"/>
    <w:rsid w:val="00B67722"/>
    <w:rsid w:val="00B67910"/>
    <w:rsid w:val="00B6795C"/>
    <w:rsid w:val="00B67988"/>
    <w:rsid w:val="00B679B8"/>
    <w:rsid w:val="00B67A05"/>
    <w:rsid w:val="00B67B78"/>
    <w:rsid w:val="00B67C82"/>
    <w:rsid w:val="00B67D86"/>
    <w:rsid w:val="00B67F09"/>
    <w:rsid w:val="00B67F1E"/>
    <w:rsid w:val="00B7034D"/>
    <w:rsid w:val="00B70386"/>
    <w:rsid w:val="00B708FB"/>
    <w:rsid w:val="00B709FB"/>
    <w:rsid w:val="00B70A21"/>
    <w:rsid w:val="00B70A82"/>
    <w:rsid w:val="00B70AD7"/>
    <w:rsid w:val="00B70C9C"/>
    <w:rsid w:val="00B70E0A"/>
    <w:rsid w:val="00B70ED7"/>
    <w:rsid w:val="00B7112C"/>
    <w:rsid w:val="00B711D2"/>
    <w:rsid w:val="00B7136A"/>
    <w:rsid w:val="00B713C0"/>
    <w:rsid w:val="00B7154D"/>
    <w:rsid w:val="00B7159A"/>
    <w:rsid w:val="00B715A6"/>
    <w:rsid w:val="00B7160D"/>
    <w:rsid w:val="00B71680"/>
    <w:rsid w:val="00B71883"/>
    <w:rsid w:val="00B71B5A"/>
    <w:rsid w:val="00B71C47"/>
    <w:rsid w:val="00B71D14"/>
    <w:rsid w:val="00B71EFE"/>
    <w:rsid w:val="00B72078"/>
    <w:rsid w:val="00B72288"/>
    <w:rsid w:val="00B723AB"/>
    <w:rsid w:val="00B72505"/>
    <w:rsid w:val="00B72615"/>
    <w:rsid w:val="00B7277D"/>
    <w:rsid w:val="00B728B5"/>
    <w:rsid w:val="00B72C68"/>
    <w:rsid w:val="00B73161"/>
    <w:rsid w:val="00B73215"/>
    <w:rsid w:val="00B73611"/>
    <w:rsid w:val="00B736C3"/>
    <w:rsid w:val="00B73728"/>
    <w:rsid w:val="00B738EE"/>
    <w:rsid w:val="00B73983"/>
    <w:rsid w:val="00B73D7B"/>
    <w:rsid w:val="00B73D85"/>
    <w:rsid w:val="00B73F30"/>
    <w:rsid w:val="00B73F79"/>
    <w:rsid w:val="00B7408A"/>
    <w:rsid w:val="00B7409A"/>
    <w:rsid w:val="00B74122"/>
    <w:rsid w:val="00B7449E"/>
    <w:rsid w:val="00B74543"/>
    <w:rsid w:val="00B746B5"/>
    <w:rsid w:val="00B7474C"/>
    <w:rsid w:val="00B74A3A"/>
    <w:rsid w:val="00B74AEB"/>
    <w:rsid w:val="00B74B7A"/>
    <w:rsid w:val="00B74D95"/>
    <w:rsid w:val="00B74EB4"/>
    <w:rsid w:val="00B74F09"/>
    <w:rsid w:val="00B750A6"/>
    <w:rsid w:val="00B750A8"/>
    <w:rsid w:val="00B7511B"/>
    <w:rsid w:val="00B7541E"/>
    <w:rsid w:val="00B75F39"/>
    <w:rsid w:val="00B760BA"/>
    <w:rsid w:val="00B761F0"/>
    <w:rsid w:val="00B762A0"/>
    <w:rsid w:val="00B7646A"/>
    <w:rsid w:val="00B764F7"/>
    <w:rsid w:val="00B765DB"/>
    <w:rsid w:val="00B765FB"/>
    <w:rsid w:val="00B767ED"/>
    <w:rsid w:val="00B7682A"/>
    <w:rsid w:val="00B76941"/>
    <w:rsid w:val="00B7716F"/>
    <w:rsid w:val="00B77202"/>
    <w:rsid w:val="00B77251"/>
    <w:rsid w:val="00B774CF"/>
    <w:rsid w:val="00B77825"/>
    <w:rsid w:val="00B77950"/>
    <w:rsid w:val="00B779DA"/>
    <w:rsid w:val="00B77ABF"/>
    <w:rsid w:val="00B77BBA"/>
    <w:rsid w:val="00B80103"/>
    <w:rsid w:val="00B8016F"/>
    <w:rsid w:val="00B806EA"/>
    <w:rsid w:val="00B807BC"/>
    <w:rsid w:val="00B809E1"/>
    <w:rsid w:val="00B80A67"/>
    <w:rsid w:val="00B80B09"/>
    <w:rsid w:val="00B80C0B"/>
    <w:rsid w:val="00B80E63"/>
    <w:rsid w:val="00B81147"/>
    <w:rsid w:val="00B812C8"/>
    <w:rsid w:val="00B81324"/>
    <w:rsid w:val="00B81618"/>
    <w:rsid w:val="00B81901"/>
    <w:rsid w:val="00B81915"/>
    <w:rsid w:val="00B81BC9"/>
    <w:rsid w:val="00B81F8A"/>
    <w:rsid w:val="00B825FE"/>
    <w:rsid w:val="00B82709"/>
    <w:rsid w:val="00B8279D"/>
    <w:rsid w:val="00B8294F"/>
    <w:rsid w:val="00B829B4"/>
    <w:rsid w:val="00B82C55"/>
    <w:rsid w:val="00B82DAD"/>
    <w:rsid w:val="00B82DDE"/>
    <w:rsid w:val="00B82F9C"/>
    <w:rsid w:val="00B83174"/>
    <w:rsid w:val="00B831A3"/>
    <w:rsid w:val="00B8338A"/>
    <w:rsid w:val="00B833B1"/>
    <w:rsid w:val="00B834CC"/>
    <w:rsid w:val="00B834ED"/>
    <w:rsid w:val="00B835DD"/>
    <w:rsid w:val="00B837B0"/>
    <w:rsid w:val="00B837D5"/>
    <w:rsid w:val="00B838BF"/>
    <w:rsid w:val="00B83AD6"/>
    <w:rsid w:val="00B83B81"/>
    <w:rsid w:val="00B83C15"/>
    <w:rsid w:val="00B83C54"/>
    <w:rsid w:val="00B83DAC"/>
    <w:rsid w:val="00B84059"/>
    <w:rsid w:val="00B84094"/>
    <w:rsid w:val="00B84381"/>
    <w:rsid w:val="00B84628"/>
    <w:rsid w:val="00B84883"/>
    <w:rsid w:val="00B84901"/>
    <w:rsid w:val="00B84C7F"/>
    <w:rsid w:val="00B84CBC"/>
    <w:rsid w:val="00B84E62"/>
    <w:rsid w:val="00B84E8E"/>
    <w:rsid w:val="00B851C4"/>
    <w:rsid w:val="00B852C6"/>
    <w:rsid w:val="00B852D1"/>
    <w:rsid w:val="00B853A4"/>
    <w:rsid w:val="00B8543A"/>
    <w:rsid w:val="00B854E3"/>
    <w:rsid w:val="00B8570C"/>
    <w:rsid w:val="00B857A3"/>
    <w:rsid w:val="00B85D5C"/>
    <w:rsid w:val="00B85F62"/>
    <w:rsid w:val="00B85F65"/>
    <w:rsid w:val="00B86304"/>
    <w:rsid w:val="00B86422"/>
    <w:rsid w:val="00B86499"/>
    <w:rsid w:val="00B86582"/>
    <w:rsid w:val="00B8672E"/>
    <w:rsid w:val="00B86963"/>
    <w:rsid w:val="00B86980"/>
    <w:rsid w:val="00B869B6"/>
    <w:rsid w:val="00B869C2"/>
    <w:rsid w:val="00B86B8E"/>
    <w:rsid w:val="00B86C4E"/>
    <w:rsid w:val="00B86E78"/>
    <w:rsid w:val="00B86F01"/>
    <w:rsid w:val="00B86F41"/>
    <w:rsid w:val="00B8709A"/>
    <w:rsid w:val="00B87148"/>
    <w:rsid w:val="00B87230"/>
    <w:rsid w:val="00B872F3"/>
    <w:rsid w:val="00B876D4"/>
    <w:rsid w:val="00B878FB"/>
    <w:rsid w:val="00B879A6"/>
    <w:rsid w:val="00B87A30"/>
    <w:rsid w:val="00B87A44"/>
    <w:rsid w:val="00B87A51"/>
    <w:rsid w:val="00B87A63"/>
    <w:rsid w:val="00B87B08"/>
    <w:rsid w:val="00B87C3E"/>
    <w:rsid w:val="00B87DF7"/>
    <w:rsid w:val="00B87E4C"/>
    <w:rsid w:val="00B87EA8"/>
    <w:rsid w:val="00B87FDC"/>
    <w:rsid w:val="00B906A4"/>
    <w:rsid w:val="00B906B9"/>
    <w:rsid w:val="00B90756"/>
    <w:rsid w:val="00B9080A"/>
    <w:rsid w:val="00B90AF5"/>
    <w:rsid w:val="00B90D4D"/>
    <w:rsid w:val="00B910FB"/>
    <w:rsid w:val="00B91312"/>
    <w:rsid w:val="00B9146A"/>
    <w:rsid w:val="00B9156D"/>
    <w:rsid w:val="00B91600"/>
    <w:rsid w:val="00B916BB"/>
    <w:rsid w:val="00B916C5"/>
    <w:rsid w:val="00B9196A"/>
    <w:rsid w:val="00B91CAD"/>
    <w:rsid w:val="00B920D3"/>
    <w:rsid w:val="00B923FA"/>
    <w:rsid w:val="00B9244D"/>
    <w:rsid w:val="00B9246C"/>
    <w:rsid w:val="00B92614"/>
    <w:rsid w:val="00B92625"/>
    <w:rsid w:val="00B927E7"/>
    <w:rsid w:val="00B9289E"/>
    <w:rsid w:val="00B92A7A"/>
    <w:rsid w:val="00B92C1A"/>
    <w:rsid w:val="00B92D6B"/>
    <w:rsid w:val="00B92EB8"/>
    <w:rsid w:val="00B93200"/>
    <w:rsid w:val="00B93249"/>
    <w:rsid w:val="00B9324D"/>
    <w:rsid w:val="00B934BC"/>
    <w:rsid w:val="00B93530"/>
    <w:rsid w:val="00B935CF"/>
    <w:rsid w:val="00B938BD"/>
    <w:rsid w:val="00B93BD7"/>
    <w:rsid w:val="00B93CB0"/>
    <w:rsid w:val="00B93D07"/>
    <w:rsid w:val="00B93EBD"/>
    <w:rsid w:val="00B940D2"/>
    <w:rsid w:val="00B94289"/>
    <w:rsid w:val="00B94428"/>
    <w:rsid w:val="00B945C3"/>
    <w:rsid w:val="00B948E7"/>
    <w:rsid w:val="00B949F1"/>
    <w:rsid w:val="00B94B2A"/>
    <w:rsid w:val="00B94B48"/>
    <w:rsid w:val="00B94C07"/>
    <w:rsid w:val="00B94CCF"/>
    <w:rsid w:val="00B94CF9"/>
    <w:rsid w:val="00B94DA4"/>
    <w:rsid w:val="00B950EB"/>
    <w:rsid w:val="00B9547E"/>
    <w:rsid w:val="00B95534"/>
    <w:rsid w:val="00B9557D"/>
    <w:rsid w:val="00B95594"/>
    <w:rsid w:val="00B95687"/>
    <w:rsid w:val="00B95760"/>
    <w:rsid w:val="00B95775"/>
    <w:rsid w:val="00B95912"/>
    <w:rsid w:val="00B9593D"/>
    <w:rsid w:val="00B95AD4"/>
    <w:rsid w:val="00B95E03"/>
    <w:rsid w:val="00B95EA5"/>
    <w:rsid w:val="00B961BA"/>
    <w:rsid w:val="00B9626B"/>
    <w:rsid w:val="00B9631D"/>
    <w:rsid w:val="00B9652B"/>
    <w:rsid w:val="00B965D6"/>
    <w:rsid w:val="00B96625"/>
    <w:rsid w:val="00B966EF"/>
    <w:rsid w:val="00B96887"/>
    <w:rsid w:val="00B96ADF"/>
    <w:rsid w:val="00B96AF7"/>
    <w:rsid w:val="00B96B58"/>
    <w:rsid w:val="00B96C9C"/>
    <w:rsid w:val="00B9707C"/>
    <w:rsid w:val="00B975F0"/>
    <w:rsid w:val="00B976ED"/>
    <w:rsid w:val="00B97AB4"/>
    <w:rsid w:val="00B97B26"/>
    <w:rsid w:val="00B97E54"/>
    <w:rsid w:val="00BA009F"/>
    <w:rsid w:val="00BA0405"/>
    <w:rsid w:val="00BA080E"/>
    <w:rsid w:val="00BA0A17"/>
    <w:rsid w:val="00BA0CD0"/>
    <w:rsid w:val="00BA0D1A"/>
    <w:rsid w:val="00BA0D62"/>
    <w:rsid w:val="00BA0EFA"/>
    <w:rsid w:val="00BA0EFE"/>
    <w:rsid w:val="00BA13E8"/>
    <w:rsid w:val="00BA14A0"/>
    <w:rsid w:val="00BA1516"/>
    <w:rsid w:val="00BA1571"/>
    <w:rsid w:val="00BA15D4"/>
    <w:rsid w:val="00BA1796"/>
    <w:rsid w:val="00BA1854"/>
    <w:rsid w:val="00BA189C"/>
    <w:rsid w:val="00BA1B13"/>
    <w:rsid w:val="00BA1D0B"/>
    <w:rsid w:val="00BA1E67"/>
    <w:rsid w:val="00BA1F6F"/>
    <w:rsid w:val="00BA22AC"/>
    <w:rsid w:val="00BA2465"/>
    <w:rsid w:val="00BA28D2"/>
    <w:rsid w:val="00BA28F1"/>
    <w:rsid w:val="00BA2AB4"/>
    <w:rsid w:val="00BA2B81"/>
    <w:rsid w:val="00BA2DD2"/>
    <w:rsid w:val="00BA3304"/>
    <w:rsid w:val="00BA336C"/>
    <w:rsid w:val="00BA339D"/>
    <w:rsid w:val="00BA378E"/>
    <w:rsid w:val="00BA37AB"/>
    <w:rsid w:val="00BA37EA"/>
    <w:rsid w:val="00BA3CFB"/>
    <w:rsid w:val="00BA3D5D"/>
    <w:rsid w:val="00BA42FE"/>
    <w:rsid w:val="00BA48DF"/>
    <w:rsid w:val="00BA4A7A"/>
    <w:rsid w:val="00BA4AF4"/>
    <w:rsid w:val="00BA4E44"/>
    <w:rsid w:val="00BA5242"/>
    <w:rsid w:val="00BA5277"/>
    <w:rsid w:val="00BA52AD"/>
    <w:rsid w:val="00BA52C0"/>
    <w:rsid w:val="00BA5450"/>
    <w:rsid w:val="00BA5464"/>
    <w:rsid w:val="00BA5498"/>
    <w:rsid w:val="00BA5504"/>
    <w:rsid w:val="00BA586C"/>
    <w:rsid w:val="00BA5998"/>
    <w:rsid w:val="00BA59B1"/>
    <w:rsid w:val="00BA59E0"/>
    <w:rsid w:val="00BA59F1"/>
    <w:rsid w:val="00BA5B05"/>
    <w:rsid w:val="00BA5D0A"/>
    <w:rsid w:val="00BA5E33"/>
    <w:rsid w:val="00BA5FEB"/>
    <w:rsid w:val="00BA6109"/>
    <w:rsid w:val="00BA6184"/>
    <w:rsid w:val="00BA6318"/>
    <w:rsid w:val="00BA66BC"/>
    <w:rsid w:val="00BA6710"/>
    <w:rsid w:val="00BA67B2"/>
    <w:rsid w:val="00BA6999"/>
    <w:rsid w:val="00BA6B62"/>
    <w:rsid w:val="00BA6C47"/>
    <w:rsid w:val="00BA6CD4"/>
    <w:rsid w:val="00BA6D38"/>
    <w:rsid w:val="00BA6DC2"/>
    <w:rsid w:val="00BA6EA1"/>
    <w:rsid w:val="00BA6F69"/>
    <w:rsid w:val="00BA77EE"/>
    <w:rsid w:val="00BA77F6"/>
    <w:rsid w:val="00BA7843"/>
    <w:rsid w:val="00BA788B"/>
    <w:rsid w:val="00BA7AF6"/>
    <w:rsid w:val="00BA7E4D"/>
    <w:rsid w:val="00BA7E53"/>
    <w:rsid w:val="00BA7EFB"/>
    <w:rsid w:val="00BA7EFE"/>
    <w:rsid w:val="00BB050B"/>
    <w:rsid w:val="00BB0517"/>
    <w:rsid w:val="00BB0699"/>
    <w:rsid w:val="00BB0AB0"/>
    <w:rsid w:val="00BB0E69"/>
    <w:rsid w:val="00BB11BB"/>
    <w:rsid w:val="00BB1277"/>
    <w:rsid w:val="00BB1287"/>
    <w:rsid w:val="00BB12EA"/>
    <w:rsid w:val="00BB13EA"/>
    <w:rsid w:val="00BB148C"/>
    <w:rsid w:val="00BB165E"/>
    <w:rsid w:val="00BB16C8"/>
    <w:rsid w:val="00BB179B"/>
    <w:rsid w:val="00BB17E6"/>
    <w:rsid w:val="00BB1978"/>
    <w:rsid w:val="00BB1ADA"/>
    <w:rsid w:val="00BB1B41"/>
    <w:rsid w:val="00BB1B78"/>
    <w:rsid w:val="00BB1D20"/>
    <w:rsid w:val="00BB1EAF"/>
    <w:rsid w:val="00BB216A"/>
    <w:rsid w:val="00BB24AB"/>
    <w:rsid w:val="00BB2659"/>
    <w:rsid w:val="00BB2A41"/>
    <w:rsid w:val="00BB2B95"/>
    <w:rsid w:val="00BB2BE6"/>
    <w:rsid w:val="00BB2D73"/>
    <w:rsid w:val="00BB2D7D"/>
    <w:rsid w:val="00BB2EA9"/>
    <w:rsid w:val="00BB315C"/>
    <w:rsid w:val="00BB3272"/>
    <w:rsid w:val="00BB3516"/>
    <w:rsid w:val="00BB354D"/>
    <w:rsid w:val="00BB3553"/>
    <w:rsid w:val="00BB35D3"/>
    <w:rsid w:val="00BB37E9"/>
    <w:rsid w:val="00BB3A7F"/>
    <w:rsid w:val="00BB3BF7"/>
    <w:rsid w:val="00BB3D49"/>
    <w:rsid w:val="00BB4080"/>
    <w:rsid w:val="00BB4143"/>
    <w:rsid w:val="00BB4257"/>
    <w:rsid w:val="00BB4815"/>
    <w:rsid w:val="00BB4999"/>
    <w:rsid w:val="00BB49BF"/>
    <w:rsid w:val="00BB4B07"/>
    <w:rsid w:val="00BB4F88"/>
    <w:rsid w:val="00BB51E1"/>
    <w:rsid w:val="00BB52F3"/>
    <w:rsid w:val="00BB58CC"/>
    <w:rsid w:val="00BB5A42"/>
    <w:rsid w:val="00BB5BD4"/>
    <w:rsid w:val="00BB5C4F"/>
    <w:rsid w:val="00BB5C5D"/>
    <w:rsid w:val="00BB5C69"/>
    <w:rsid w:val="00BB5CFB"/>
    <w:rsid w:val="00BB5D41"/>
    <w:rsid w:val="00BB5D45"/>
    <w:rsid w:val="00BB5E42"/>
    <w:rsid w:val="00BB60F4"/>
    <w:rsid w:val="00BB6147"/>
    <w:rsid w:val="00BB63AE"/>
    <w:rsid w:val="00BB6840"/>
    <w:rsid w:val="00BB6A10"/>
    <w:rsid w:val="00BB6AB9"/>
    <w:rsid w:val="00BB6BC7"/>
    <w:rsid w:val="00BB6CAF"/>
    <w:rsid w:val="00BB715A"/>
    <w:rsid w:val="00BB7210"/>
    <w:rsid w:val="00BB75C8"/>
    <w:rsid w:val="00BB763C"/>
    <w:rsid w:val="00BB79C3"/>
    <w:rsid w:val="00BB7C62"/>
    <w:rsid w:val="00BB7EB9"/>
    <w:rsid w:val="00BC0058"/>
    <w:rsid w:val="00BC005F"/>
    <w:rsid w:val="00BC0167"/>
    <w:rsid w:val="00BC0596"/>
    <w:rsid w:val="00BC05AE"/>
    <w:rsid w:val="00BC06BB"/>
    <w:rsid w:val="00BC08FA"/>
    <w:rsid w:val="00BC0A72"/>
    <w:rsid w:val="00BC0C41"/>
    <w:rsid w:val="00BC0CD3"/>
    <w:rsid w:val="00BC0D00"/>
    <w:rsid w:val="00BC0DDF"/>
    <w:rsid w:val="00BC10E9"/>
    <w:rsid w:val="00BC16FD"/>
    <w:rsid w:val="00BC181D"/>
    <w:rsid w:val="00BC187C"/>
    <w:rsid w:val="00BC18FA"/>
    <w:rsid w:val="00BC19B1"/>
    <w:rsid w:val="00BC1AD1"/>
    <w:rsid w:val="00BC1D7A"/>
    <w:rsid w:val="00BC2081"/>
    <w:rsid w:val="00BC239C"/>
    <w:rsid w:val="00BC2536"/>
    <w:rsid w:val="00BC27BA"/>
    <w:rsid w:val="00BC2900"/>
    <w:rsid w:val="00BC2A8E"/>
    <w:rsid w:val="00BC2C3A"/>
    <w:rsid w:val="00BC2E9E"/>
    <w:rsid w:val="00BC2F66"/>
    <w:rsid w:val="00BC2F8C"/>
    <w:rsid w:val="00BC3380"/>
    <w:rsid w:val="00BC338A"/>
    <w:rsid w:val="00BC355B"/>
    <w:rsid w:val="00BC3710"/>
    <w:rsid w:val="00BC37FC"/>
    <w:rsid w:val="00BC3AD5"/>
    <w:rsid w:val="00BC4077"/>
    <w:rsid w:val="00BC408E"/>
    <w:rsid w:val="00BC40A2"/>
    <w:rsid w:val="00BC40DF"/>
    <w:rsid w:val="00BC41FD"/>
    <w:rsid w:val="00BC4462"/>
    <w:rsid w:val="00BC450C"/>
    <w:rsid w:val="00BC46A0"/>
    <w:rsid w:val="00BC4997"/>
    <w:rsid w:val="00BC4A07"/>
    <w:rsid w:val="00BC4A86"/>
    <w:rsid w:val="00BC4CB2"/>
    <w:rsid w:val="00BC4F97"/>
    <w:rsid w:val="00BC4F99"/>
    <w:rsid w:val="00BC54C1"/>
    <w:rsid w:val="00BC55FC"/>
    <w:rsid w:val="00BC5811"/>
    <w:rsid w:val="00BC5CA7"/>
    <w:rsid w:val="00BC5DCB"/>
    <w:rsid w:val="00BC5DDB"/>
    <w:rsid w:val="00BC5DE1"/>
    <w:rsid w:val="00BC5E6C"/>
    <w:rsid w:val="00BC6116"/>
    <w:rsid w:val="00BC61B7"/>
    <w:rsid w:val="00BC61F8"/>
    <w:rsid w:val="00BC6793"/>
    <w:rsid w:val="00BC67B5"/>
    <w:rsid w:val="00BC69A2"/>
    <w:rsid w:val="00BC6A99"/>
    <w:rsid w:val="00BC6B18"/>
    <w:rsid w:val="00BC6D56"/>
    <w:rsid w:val="00BC6F1C"/>
    <w:rsid w:val="00BC7009"/>
    <w:rsid w:val="00BC709B"/>
    <w:rsid w:val="00BC7220"/>
    <w:rsid w:val="00BC738F"/>
    <w:rsid w:val="00BC7490"/>
    <w:rsid w:val="00BC74B2"/>
    <w:rsid w:val="00BC75DA"/>
    <w:rsid w:val="00BC765B"/>
    <w:rsid w:val="00BC76CE"/>
    <w:rsid w:val="00BC79CB"/>
    <w:rsid w:val="00BC7BC9"/>
    <w:rsid w:val="00BC7BCC"/>
    <w:rsid w:val="00BC7BD8"/>
    <w:rsid w:val="00BC7C48"/>
    <w:rsid w:val="00BC7CF8"/>
    <w:rsid w:val="00BC7E24"/>
    <w:rsid w:val="00BD042D"/>
    <w:rsid w:val="00BD0CFF"/>
    <w:rsid w:val="00BD0D77"/>
    <w:rsid w:val="00BD0F5D"/>
    <w:rsid w:val="00BD10E7"/>
    <w:rsid w:val="00BD11A4"/>
    <w:rsid w:val="00BD12D5"/>
    <w:rsid w:val="00BD1338"/>
    <w:rsid w:val="00BD137F"/>
    <w:rsid w:val="00BD1630"/>
    <w:rsid w:val="00BD1866"/>
    <w:rsid w:val="00BD1926"/>
    <w:rsid w:val="00BD1AD6"/>
    <w:rsid w:val="00BD1AFF"/>
    <w:rsid w:val="00BD1E2E"/>
    <w:rsid w:val="00BD1F3E"/>
    <w:rsid w:val="00BD1F8D"/>
    <w:rsid w:val="00BD200E"/>
    <w:rsid w:val="00BD2363"/>
    <w:rsid w:val="00BD23FC"/>
    <w:rsid w:val="00BD24E0"/>
    <w:rsid w:val="00BD2698"/>
    <w:rsid w:val="00BD28FA"/>
    <w:rsid w:val="00BD29E5"/>
    <w:rsid w:val="00BD2B43"/>
    <w:rsid w:val="00BD2C42"/>
    <w:rsid w:val="00BD31D4"/>
    <w:rsid w:val="00BD3361"/>
    <w:rsid w:val="00BD336D"/>
    <w:rsid w:val="00BD3771"/>
    <w:rsid w:val="00BD38D2"/>
    <w:rsid w:val="00BD3C60"/>
    <w:rsid w:val="00BD3E84"/>
    <w:rsid w:val="00BD40DF"/>
    <w:rsid w:val="00BD424C"/>
    <w:rsid w:val="00BD46CD"/>
    <w:rsid w:val="00BD47F6"/>
    <w:rsid w:val="00BD4B2D"/>
    <w:rsid w:val="00BD4B91"/>
    <w:rsid w:val="00BD4E82"/>
    <w:rsid w:val="00BD4F23"/>
    <w:rsid w:val="00BD500B"/>
    <w:rsid w:val="00BD5130"/>
    <w:rsid w:val="00BD5478"/>
    <w:rsid w:val="00BD54E2"/>
    <w:rsid w:val="00BD5501"/>
    <w:rsid w:val="00BD55EE"/>
    <w:rsid w:val="00BD5702"/>
    <w:rsid w:val="00BD599D"/>
    <w:rsid w:val="00BD59D0"/>
    <w:rsid w:val="00BD5B4A"/>
    <w:rsid w:val="00BD5C18"/>
    <w:rsid w:val="00BD5CB6"/>
    <w:rsid w:val="00BD5CD5"/>
    <w:rsid w:val="00BD5D2E"/>
    <w:rsid w:val="00BD5EC9"/>
    <w:rsid w:val="00BD60FC"/>
    <w:rsid w:val="00BD61C1"/>
    <w:rsid w:val="00BD6317"/>
    <w:rsid w:val="00BD65BA"/>
    <w:rsid w:val="00BD673E"/>
    <w:rsid w:val="00BD6B82"/>
    <w:rsid w:val="00BD6BA0"/>
    <w:rsid w:val="00BD6E68"/>
    <w:rsid w:val="00BD6F6B"/>
    <w:rsid w:val="00BD6FFA"/>
    <w:rsid w:val="00BD7346"/>
    <w:rsid w:val="00BD7D87"/>
    <w:rsid w:val="00BD7F7F"/>
    <w:rsid w:val="00BE000D"/>
    <w:rsid w:val="00BE0070"/>
    <w:rsid w:val="00BE01A1"/>
    <w:rsid w:val="00BE02C1"/>
    <w:rsid w:val="00BE0496"/>
    <w:rsid w:val="00BE05AC"/>
    <w:rsid w:val="00BE05F4"/>
    <w:rsid w:val="00BE07A5"/>
    <w:rsid w:val="00BE08D0"/>
    <w:rsid w:val="00BE093D"/>
    <w:rsid w:val="00BE0CA7"/>
    <w:rsid w:val="00BE10D4"/>
    <w:rsid w:val="00BE1231"/>
    <w:rsid w:val="00BE12E3"/>
    <w:rsid w:val="00BE1581"/>
    <w:rsid w:val="00BE1738"/>
    <w:rsid w:val="00BE1864"/>
    <w:rsid w:val="00BE18DA"/>
    <w:rsid w:val="00BE1F9E"/>
    <w:rsid w:val="00BE2013"/>
    <w:rsid w:val="00BE2047"/>
    <w:rsid w:val="00BE2075"/>
    <w:rsid w:val="00BE214B"/>
    <w:rsid w:val="00BE216E"/>
    <w:rsid w:val="00BE23A3"/>
    <w:rsid w:val="00BE2460"/>
    <w:rsid w:val="00BE251D"/>
    <w:rsid w:val="00BE2579"/>
    <w:rsid w:val="00BE27FA"/>
    <w:rsid w:val="00BE27FC"/>
    <w:rsid w:val="00BE2975"/>
    <w:rsid w:val="00BE2C3F"/>
    <w:rsid w:val="00BE2C94"/>
    <w:rsid w:val="00BE2EBC"/>
    <w:rsid w:val="00BE2FAF"/>
    <w:rsid w:val="00BE313F"/>
    <w:rsid w:val="00BE32AA"/>
    <w:rsid w:val="00BE33E8"/>
    <w:rsid w:val="00BE3621"/>
    <w:rsid w:val="00BE3649"/>
    <w:rsid w:val="00BE36DC"/>
    <w:rsid w:val="00BE3C63"/>
    <w:rsid w:val="00BE3CA3"/>
    <w:rsid w:val="00BE3DC8"/>
    <w:rsid w:val="00BE416D"/>
    <w:rsid w:val="00BE42A5"/>
    <w:rsid w:val="00BE4446"/>
    <w:rsid w:val="00BE4588"/>
    <w:rsid w:val="00BE45C5"/>
    <w:rsid w:val="00BE45DD"/>
    <w:rsid w:val="00BE4626"/>
    <w:rsid w:val="00BE46A3"/>
    <w:rsid w:val="00BE4A7B"/>
    <w:rsid w:val="00BE4B4E"/>
    <w:rsid w:val="00BE4CA2"/>
    <w:rsid w:val="00BE4D30"/>
    <w:rsid w:val="00BE4DB1"/>
    <w:rsid w:val="00BE4F83"/>
    <w:rsid w:val="00BE4FC3"/>
    <w:rsid w:val="00BE504B"/>
    <w:rsid w:val="00BE576D"/>
    <w:rsid w:val="00BE580E"/>
    <w:rsid w:val="00BE5870"/>
    <w:rsid w:val="00BE58C4"/>
    <w:rsid w:val="00BE5946"/>
    <w:rsid w:val="00BE5B26"/>
    <w:rsid w:val="00BE5CEB"/>
    <w:rsid w:val="00BE5F3E"/>
    <w:rsid w:val="00BE62F2"/>
    <w:rsid w:val="00BE6440"/>
    <w:rsid w:val="00BE6579"/>
    <w:rsid w:val="00BE6590"/>
    <w:rsid w:val="00BE65E4"/>
    <w:rsid w:val="00BE66FA"/>
    <w:rsid w:val="00BE6A2B"/>
    <w:rsid w:val="00BE6AB3"/>
    <w:rsid w:val="00BE6AF1"/>
    <w:rsid w:val="00BE6B08"/>
    <w:rsid w:val="00BE7166"/>
    <w:rsid w:val="00BE71D7"/>
    <w:rsid w:val="00BE73BB"/>
    <w:rsid w:val="00BE76B2"/>
    <w:rsid w:val="00BE7763"/>
    <w:rsid w:val="00BE780E"/>
    <w:rsid w:val="00BE78DB"/>
    <w:rsid w:val="00BE7A27"/>
    <w:rsid w:val="00BE7A42"/>
    <w:rsid w:val="00BE7B29"/>
    <w:rsid w:val="00BE7C9E"/>
    <w:rsid w:val="00BE7DAF"/>
    <w:rsid w:val="00BE7F78"/>
    <w:rsid w:val="00BF0044"/>
    <w:rsid w:val="00BF045E"/>
    <w:rsid w:val="00BF057B"/>
    <w:rsid w:val="00BF06E4"/>
    <w:rsid w:val="00BF09C2"/>
    <w:rsid w:val="00BF0ACA"/>
    <w:rsid w:val="00BF0B15"/>
    <w:rsid w:val="00BF1247"/>
    <w:rsid w:val="00BF14CE"/>
    <w:rsid w:val="00BF14FE"/>
    <w:rsid w:val="00BF1562"/>
    <w:rsid w:val="00BF15C6"/>
    <w:rsid w:val="00BF17E4"/>
    <w:rsid w:val="00BF1844"/>
    <w:rsid w:val="00BF1880"/>
    <w:rsid w:val="00BF1B2D"/>
    <w:rsid w:val="00BF1BFF"/>
    <w:rsid w:val="00BF1D34"/>
    <w:rsid w:val="00BF1DFF"/>
    <w:rsid w:val="00BF1E7A"/>
    <w:rsid w:val="00BF1F8D"/>
    <w:rsid w:val="00BF2143"/>
    <w:rsid w:val="00BF2246"/>
    <w:rsid w:val="00BF225A"/>
    <w:rsid w:val="00BF2373"/>
    <w:rsid w:val="00BF2418"/>
    <w:rsid w:val="00BF277A"/>
    <w:rsid w:val="00BF2D16"/>
    <w:rsid w:val="00BF3253"/>
    <w:rsid w:val="00BF332E"/>
    <w:rsid w:val="00BF33A6"/>
    <w:rsid w:val="00BF350C"/>
    <w:rsid w:val="00BF361D"/>
    <w:rsid w:val="00BF3AD1"/>
    <w:rsid w:val="00BF3BC0"/>
    <w:rsid w:val="00BF3FB3"/>
    <w:rsid w:val="00BF408E"/>
    <w:rsid w:val="00BF41B4"/>
    <w:rsid w:val="00BF429E"/>
    <w:rsid w:val="00BF45D3"/>
    <w:rsid w:val="00BF46BC"/>
    <w:rsid w:val="00BF487F"/>
    <w:rsid w:val="00BF499E"/>
    <w:rsid w:val="00BF49F1"/>
    <w:rsid w:val="00BF4C26"/>
    <w:rsid w:val="00BF507D"/>
    <w:rsid w:val="00BF536F"/>
    <w:rsid w:val="00BF543E"/>
    <w:rsid w:val="00BF579C"/>
    <w:rsid w:val="00BF5850"/>
    <w:rsid w:val="00BF599C"/>
    <w:rsid w:val="00BF59C5"/>
    <w:rsid w:val="00BF59ED"/>
    <w:rsid w:val="00BF5ECB"/>
    <w:rsid w:val="00BF5F3E"/>
    <w:rsid w:val="00BF5FAF"/>
    <w:rsid w:val="00BF5FBB"/>
    <w:rsid w:val="00BF60EE"/>
    <w:rsid w:val="00BF6133"/>
    <w:rsid w:val="00BF6287"/>
    <w:rsid w:val="00BF628F"/>
    <w:rsid w:val="00BF6702"/>
    <w:rsid w:val="00BF6779"/>
    <w:rsid w:val="00BF6843"/>
    <w:rsid w:val="00BF6C07"/>
    <w:rsid w:val="00BF6C8D"/>
    <w:rsid w:val="00BF6D60"/>
    <w:rsid w:val="00BF6FAE"/>
    <w:rsid w:val="00BF7022"/>
    <w:rsid w:val="00BF73A5"/>
    <w:rsid w:val="00BF7761"/>
    <w:rsid w:val="00BF7945"/>
    <w:rsid w:val="00BF794E"/>
    <w:rsid w:val="00BF79CB"/>
    <w:rsid w:val="00BF7C1A"/>
    <w:rsid w:val="00BF7C5C"/>
    <w:rsid w:val="00BF7D5C"/>
    <w:rsid w:val="00BF7F6D"/>
    <w:rsid w:val="00BF7FFD"/>
    <w:rsid w:val="00C0003D"/>
    <w:rsid w:val="00C00053"/>
    <w:rsid w:val="00C0009F"/>
    <w:rsid w:val="00C000DA"/>
    <w:rsid w:val="00C00109"/>
    <w:rsid w:val="00C00390"/>
    <w:rsid w:val="00C00425"/>
    <w:rsid w:val="00C005F8"/>
    <w:rsid w:val="00C00B1B"/>
    <w:rsid w:val="00C00B59"/>
    <w:rsid w:val="00C00CED"/>
    <w:rsid w:val="00C00DD3"/>
    <w:rsid w:val="00C00F5A"/>
    <w:rsid w:val="00C0128C"/>
    <w:rsid w:val="00C0146C"/>
    <w:rsid w:val="00C016A1"/>
    <w:rsid w:val="00C017DA"/>
    <w:rsid w:val="00C01899"/>
    <w:rsid w:val="00C01945"/>
    <w:rsid w:val="00C019AA"/>
    <w:rsid w:val="00C01C9D"/>
    <w:rsid w:val="00C01D41"/>
    <w:rsid w:val="00C01D7A"/>
    <w:rsid w:val="00C01F54"/>
    <w:rsid w:val="00C01FB8"/>
    <w:rsid w:val="00C01FD0"/>
    <w:rsid w:val="00C0201D"/>
    <w:rsid w:val="00C020F2"/>
    <w:rsid w:val="00C0210B"/>
    <w:rsid w:val="00C02246"/>
    <w:rsid w:val="00C02401"/>
    <w:rsid w:val="00C02481"/>
    <w:rsid w:val="00C02C18"/>
    <w:rsid w:val="00C02C26"/>
    <w:rsid w:val="00C02CCB"/>
    <w:rsid w:val="00C02FA8"/>
    <w:rsid w:val="00C03143"/>
    <w:rsid w:val="00C031C6"/>
    <w:rsid w:val="00C03263"/>
    <w:rsid w:val="00C03487"/>
    <w:rsid w:val="00C03585"/>
    <w:rsid w:val="00C0384C"/>
    <w:rsid w:val="00C03A86"/>
    <w:rsid w:val="00C03A8B"/>
    <w:rsid w:val="00C03ABB"/>
    <w:rsid w:val="00C03B3A"/>
    <w:rsid w:val="00C03E3B"/>
    <w:rsid w:val="00C03FA4"/>
    <w:rsid w:val="00C03FDE"/>
    <w:rsid w:val="00C04325"/>
    <w:rsid w:val="00C043CE"/>
    <w:rsid w:val="00C04444"/>
    <w:rsid w:val="00C045A4"/>
    <w:rsid w:val="00C04630"/>
    <w:rsid w:val="00C04661"/>
    <w:rsid w:val="00C04755"/>
    <w:rsid w:val="00C0499B"/>
    <w:rsid w:val="00C04AF1"/>
    <w:rsid w:val="00C04BEF"/>
    <w:rsid w:val="00C04F22"/>
    <w:rsid w:val="00C04F5D"/>
    <w:rsid w:val="00C05320"/>
    <w:rsid w:val="00C053C8"/>
    <w:rsid w:val="00C0559E"/>
    <w:rsid w:val="00C0576E"/>
    <w:rsid w:val="00C05AF5"/>
    <w:rsid w:val="00C05C3D"/>
    <w:rsid w:val="00C05F87"/>
    <w:rsid w:val="00C06044"/>
    <w:rsid w:val="00C0627D"/>
    <w:rsid w:val="00C0629D"/>
    <w:rsid w:val="00C0632D"/>
    <w:rsid w:val="00C06580"/>
    <w:rsid w:val="00C066B6"/>
    <w:rsid w:val="00C06708"/>
    <w:rsid w:val="00C06781"/>
    <w:rsid w:val="00C06C48"/>
    <w:rsid w:val="00C06D34"/>
    <w:rsid w:val="00C0706E"/>
    <w:rsid w:val="00C0725B"/>
    <w:rsid w:val="00C075CE"/>
    <w:rsid w:val="00C0773C"/>
    <w:rsid w:val="00C07805"/>
    <w:rsid w:val="00C0790F"/>
    <w:rsid w:val="00C07DD3"/>
    <w:rsid w:val="00C07FBD"/>
    <w:rsid w:val="00C10422"/>
    <w:rsid w:val="00C10427"/>
    <w:rsid w:val="00C10547"/>
    <w:rsid w:val="00C1061E"/>
    <w:rsid w:val="00C10A8C"/>
    <w:rsid w:val="00C10BB6"/>
    <w:rsid w:val="00C10C7A"/>
    <w:rsid w:val="00C10DE0"/>
    <w:rsid w:val="00C10E25"/>
    <w:rsid w:val="00C10EE4"/>
    <w:rsid w:val="00C10FB5"/>
    <w:rsid w:val="00C110C3"/>
    <w:rsid w:val="00C11208"/>
    <w:rsid w:val="00C11260"/>
    <w:rsid w:val="00C1131D"/>
    <w:rsid w:val="00C114D5"/>
    <w:rsid w:val="00C114FF"/>
    <w:rsid w:val="00C11539"/>
    <w:rsid w:val="00C11627"/>
    <w:rsid w:val="00C1170A"/>
    <w:rsid w:val="00C1173C"/>
    <w:rsid w:val="00C1185F"/>
    <w:rsid w:val="00C11875"/>
    <w:rsid w:val="00C11DC6"/>
    <w:rsid w:val="00C11E0B"/>
    <w:rsid w:val="00C11E27"/>
    <w:rsid w:val="00C1208C"/>
    <w:rsid w:val="00C121D7"/>
    <w:rsid w:val="00C1234E"/>
    <w:rsid w:val="00C12409"/>
    <w:rsid w:val="00C12871"/>
    <w:rsid w:val="00C12889"/>
    <w:rsid w:val="00C12A67"/>
    <w:rsid w:val="00C12E38"/>
    <w:rsid w:val="00C12FE4"/>
    <w:rsid w:val="00C1308D"/>
    <w:rsid w:val="00C133D9"/>
    <w:rsid w:val="00C13480"/>
    <w:rsid w:val="00C13AD8"/>
    <w:rsid w:val="00C13B08"/>
    <w:rsid w:val="00C13C2C"/>
    <w:rsid w:val="00C13D41"/>
    <w:rsid w:val="00C142DA"/>
    <w:rsid w:val="00C1434E"/>
    <w:rsid w:val="00C14783"/>
    <w:rsid w:val="00C1488F"/>
    <w:rsid w:val="00C149B7"/>
    <w:rsid w:val="00C14A0A"/>
    <w:rsid w:val="00C14FB7"/>
    <w:rsid w:val="00C152C8"/>
    <w:rsid w:val="00C154E2"/>
    <w:rsid w:val="00C15763"/>
    <w:rsid w:val="00C157BB"/>
    <w:rsid w:val="00C15970"/>
    <w:rsid w:val="00C15CFD"/>
    <w:rsid w:val="00C16066"/>
    <w:rsid w:val="00C16499"/>
    <w:rsid w:val="00C1660B"/>
    <w:rsid w:val="00C16748"/>
    <w:rsid w:val="00C167A7"/>
    <w:rsid w:val="00C16827"/>
    <w:rsid w:val="00C1686A"/>
    <w:rsid w:val="00C16C47"/>
    <w:rsid w:val="00C16F3A"/>
    <w:rsid w:val="00C171F7"/>
    <w:rsid w:val="00C172DB"/>
    <w:rsid w:val="00C17374"/>
    <w:rsid w:val="00C173AE"/>
    <w:rsid w:val="00C173E6"/>
    <w:rsid w:val="00C174AA"/>
    <w:rsid w:val="00C17DBC"/>
    <w:rsid w:val="00C17F8E"/>
    <w:rsid w:val="00C200A4"/>
    <w:rsid w:val="00C203D4"/>
    <w:rsid w:val="00C2066C"/>
    <w:rsid w:val="00C209E0"/>
    <w:rsid w:val="00C20A8D"/>
    <w:rsid w:val="00C20AF1"/>
    <w:rsid w:val="00C20D1A"/>
    <w:rsid w:val="00C20DC8"/>
    <w:rsid w:val="00C21271"/>
    <w:rsid w:val="00C21299"/>
    <w:rsid w:val="00C21344"/>
    <w:rsid w:val="00C213FA"/>
    <w:rsid w:val="00C214F3"/>
    <w:rsid w:val="00C2158E"/>
    <w:rsid w:val="00C21777"/>
    <w:rsid w:val="00C21ABC"/>
    <w:rsid w:val="00C21DD1"/>
    <w:rsid w:val="00C22004"/>
    <w:rsid w:val="00C2216B"/>
    <w:rsid w:val="00C22480"/>
    <w:rsid w:val="00C22CC1"/>
    <w:rsid w:val="00C2334D"/>
    <w:rsid w:val="00C23580"/>
    <w:rsid w:val="00C235B1"/>
    <w:rsid w:val="00C236D7"/>
    <w:rsid w:val="00C237FC"/>
    <w:rsid w:val="00C239DE"/>
    <w:rsid w:val="00C23C6A"/>
    <w:rsid w:val="00C23DF6"/>
    <w:rsid w:val="00C23E01"/>
    <w:rsid w:val="00C23E51"/>
    <w:rsid w:val="00C24364"/>
    <w:rsid w:val="00C245C1"/>
    <w:rsid w:val="00C24617"/>
    <w:rsid w:val="00C24847"/>
    <w:rsid w:val="00C249FC"/>
    <w:rsid w:val="00C24A5F"/>
    <w:rsid w:val="00C24B02"/>
    <w:rsid w:val="00C24B8D"/>
    <w:rsid w:val="00C24BDE"/>
    <w:rsid w:val="00C24C50"/>
    <w:rsid w:val="00C24E0D"/>
    <w:rsid w:val="00C24EF6"/>
    <w:rsid w:val="00C24F40"/>
    <w:rsid w:val="00C25117"/>
    <w:rsid w:val="00C2512B"/>
    <w:rsid w:val="00C25299"/>
    <w:rsid w:val="00C252DC"/>
    <w:rsid w:val="00C25526"/>
    <w:rsid w:val="00C255A5"/>
    <w:rsid w:val="00C25632"/>
    <w:rsid w:val="00C256C2"/>
    <w:rsid w:val="00C2573D"/>
    <w:rsid w:val="00C257EB"/>
    <w:rsid w:val="00C25876"/>
    <w:rsid w:val="00C25A33"/>
    <w:rsid w:val="00C25F18"/>
    <w:rsid w:val="00C25FC9"/>
    <w:rsid w:val="00C2639B"/>
    <w:rsid w:val="00C2660B"/>
    <w:rsid w:val="00C26BF6"/>
    <w:rsid w:val="00C26BFC"/>
    <w:rsid w:val="00C26C78"/>
    <w:rsid w:val="00C26F3B"/>
    <w:rsid w:val="00C272B6"/>
    <w:rsid w:val="00C2730E"/>
    <w:rsid w:val="00C2732A"/>
    <w:rsid w:val="00C27388"/>
    <w:rsid w:val="00C27431"/>
    <w:rsid w:val="00C27439"/>
    <w:rsid w:val="00C27559"/>
    <w:rsid w:val="00C27681"/>
    <w:rsid w:val="00C27A98"/>
    <w:rsid w:val="00C27ABC"/>
    <w:rsid w:val="00C27B46"/>
    <w:rsid w:val="00C27E3C"/>
    <w:rsid w:val="00C27F1F"/>
    <w:rsid w:val="00C3059D"/>
    <w:rsid w:val="00C3080D"/>
    <w:rsid w:val="00C30877"/>
    <w:rsid w:val="00C30AFD"/>
    <w:rsid w:val="00C30AFE"/>
    <w:rsid w:val="00C30B28"/>
    <w:rsid w:val="00C30B7E"/>
    <w:rsid w:val="00C30E8B"/>
    <w:rsid w:val="00C31013"/>
    <w:rsid w:val="00C31154"/>
    <w:rsid w:val="00C31403"/>
    <w:rsid w:val="00C31A9D"/>
    <w:rsid w:val="00C31B93"/>
    <w:rsid w:val="00C31D97"/>
    <w:rsid w:val="00C31FC9"/>
    <w:rsid w:val="00C322B8"/>
    <w:rsid w:val="00C32AA8"/>
    <w:rsid w:val="00C32F54"/>
    <w:rsid w:val="00C33168"/>
    <w:rsid w:val="00C33212"/>
    <w:rsid w:val="00C33247"/>
    <w:rsid w:val="00C3338B"/>
    <w:rsid w:val="00C33585"/>
    <w:rsid w:val="00C335B2"/>
    <w:rsid w:val="00C33615"/>
    <w:rsid w:val="00C33701"/>
    <w:rsid w:val="00C3392F"/>
    <w:rsid w:val="00C33C66"/>
    <w:rsid w:val="00C33F02"/>
    <w:rsid w:val="00C33F55"/>
    <w:rsid w:val="00C340A2"/>
    <w:rsid w:val="00C34654"/>
    <w:rsid w:val="00C34742"/>
    <w:rsid w:val="00C34B5E"/>
    <w:rsid w:val="00C34C85"/>
    <w:rsid w:val="00C34C87"/>
    <w:rsid w:val="00C34E6E"/>
    <w:rsid w:val="00C34F02"/>
    <w:rsid w:val="00C34F84"/>
    <w:rsid w:val="00C351B0"/>
    <w:rsid w:val="00C35202"/>
    <w:rsid w:val="00C3531C"/>
    <w:rsid w:val="00C35379"/>
    <w:rsid w:val="00C353D6"/>
    <w:rsid w:val="00C3540A"/>
    <w:rsid w:val="00C35575"/>
    <w:rsid w:val="00C355D4"/>
    <w:rsid w:val="00C357A9"/>
    <w:rsid w:val="00C35A35"/>
    <w:rsid w:val="00C35B5F"/>
    <w:rsid w:val="00C35BD1"/>
    <w:rsid w:val="00C35C5E"/>
    <w:rsid w:val="00C35D84"/>
    <w:rsid w:val="00C35E8B"/>
    <w:rsid w:val="00C35F43"/>
    <w:rsid w:val="00C3601E"/>
    <w:rsid w:val="00C36022"/>
    <w:rsid w:val="00C360CD"/>
    <w:rsid w:val="00C361E3"/>
    <w:rsid w:val="00C363DD"/>
    <w:rsid w:val="00C36479"/>
    <w:rsid w:val="00C367CD"/>
    <w:rsid w:val="00C36B5F"/>
    <w:rsid w:val="00C36DAD"/>
    <w:rsid w:val="00C36F7C"/>
    <w:rsid w:val="00C37030"/>
    <w:rsid w:val="00C37099"/>
    <w:rsid w:val="00C370A4"/>
    <w:rsid w:val="00C37333"/>
    <w:rsid w:val="00C37520"/>
    <w:rsid w:val="00C377BE"/>
    <w:rsid w:val="00C37828"/>
    <w:rsid w:val="00C3791C"/>
    <w:rsid w:val="00C37A23"/>
    <w:rsid w:val="00C37CB2"/>
    <w:rsid w:val="00C37D57"/>
    <w:rsid w:val="00C37D7A"/>
    <w:rsid w:val="00C37DCA"/>
    <w:rsid w:val="00C37E4C"/>
    <w:rsid w:val="00C37FE6"/>
    <w:rsid w:val="00C40047"/>
    <w:rsid w:val="00C40112"/>
    <w:rsid w:val="00C404B4"/>
    <w:rsid w:val="00C40699"/>
    <w:rsid w:val="00C408EE"/>
    <w:rsid w:val="00C40921"/>
    <w:rsid w:val="00C409DA"/>
    <w:rsid w:val="00C40BE4"/>
    <w:rsid w:val="00C40CF3"/>
    <w:rsid w:val="00C40F4D"/>
    <w:rsid w:val="00C40F64"/>
    <w:rsid w:val="00C4100E"/>
    <w:rsid w:val="00C411B4"/>
    <w:rsid w:val="00C411DC"/>
    <w:rsid w:val="00C41318"/>
    <w:rsid w:val="00C417B0"/>
    <w:rsid w:val="00C419F7"/>
    <w:rsid w:val="00C41B02"/>
    <w:rsid w:val="00C41D56"/>
    <w:rsid w:val="00C41DDA"/>
    <w:rsid w:val="00C41E9B"/>
    <w:rsid w:val="00C41F76"/>
    <w:rsid w:val="00C42010"/>
    <w:rsid w:val="00C420C0"/>
    <w:rsid w:val="00C420D2"/>
    <w:rsid w:val="00C42385"/>
    <w:rsid w:val="00C426B7"/>
    <w:rsid w:val="00C426C3"/>
    <w:rsid w:val="00C42728"/>
    <w:rsid w:val="00C429C5"/>
    <w:rsid w:val="00C42B5F"/>
    <w:rsid w:val="00C42B78"/>
    <w:rsid w:val="00C430DB"/>
    <w:rsid w:val="00C4318D"/>
    <w:rsid w:val="00C43339"/>
    <w:rsid w:val="00C43661"/>
    <w:rsid w:val="00C43677"/>
    <w:rsid w:val="00C43EA0"/>
    <w:rsid w:val="00C4437A"/>
    <w:rsid w:val="00C44692"/>
    <w:rsid w:val="00C4470D"/>
    <w:rsid w:val="00C44753"/>
    <w:rsid w:val="00C44772"/>
    <w:rsid w:val="00C44C93"/>
    <w:rsid w:val="00C44D37"/>
    <w:rsid w:val="00C44E4B"/>
    <w:rsid w:val="00C44F9A"/>
    <w:rsid w:val="00C450E6"/>
    <w:rsid w:val="00C45482"/>
    <w:rsid w:val="00C4559B"/>
    <w:rsid w:val="00C456B4"/>
    <w:rsid w:val="00C45884"/>
    <w:rsid w:val="00C4589B"/>
    <w:rsid w:val="00C4592A"/>
    <w:rsid w:val="00C4593C"/>
    <w:rsid w:val="00C45BA4"/>
    <w:rsid w:val="00C4601B"/>
    <w:rsid w:val="00C4606C"/>
    <w:rsid w:val="00C46453"/>
    <w:rsid w:val="00C46653"/>
    <w:rsid w:val="00C467BE"/>
    <w:rsid w:val="00C46894"/>
    <w:rsid w:val="00C46952"/>
    <w:rsid w:val="00C46A33"/>
    <w:rsid w:val="00C46B27"/>
    <w:rsid w:val="00C46D3F"/>
    <w:rsid w:val="00C46D91"/>
    <w:rsid w:val="00C46EE6"/>
    <w:rsid w:val="00C46EF4"/>
    <w:rsid w:val="00C47064"/>
    <w:rsid w:val="00C47108"/>
    <w:rsid w:val="00C47252"/>
    <w:rsid w:val="00C4747C"/>
    <w:rsid w:val="00C47705"/>
    <w:rsid w:val="00C4790A"/>
    <w:rsid w:val="00C47CB6"/>
    <w:rsid w:val="00C47CB7"/>
    <w:rsid w:val="00C47EC3"/>
    <w:rsid w:val="00C47EF2"/>
    <w:rsid w:val="00C501A9"/>
    <w:rsid w:val="00C5048F"/>
    <w:rsid w:val="00C5053E"/>
    <w:rsid w:val="00C50AEA"/>
    <w:rsid w:val="00C50B5A"/>
    <w:rsid w:val="00C511AA"/>
    <w:rsid w:val="00C51287"/>
    <w:rsid w:val="00C5174E"/>
    <w:rsid w:val="00C5175C"/>
    <w:rsid w:val="00C5194C"/>
    <w:rsid w:val="00C519E7"/>
    <w:rsid w:val="00C51A17"/>
    <w:rsid w:val="00C51A67"/>
    <w:rsid w:val="00C51ADC"/>
    <w:rsid w:val="00C51C10"/>
    <w:rsid w:val="00C520F9"/>
    <w:rsid w:val="00C52516"/>
    <w:rsid w:val="00C52998"/>
    <w:rsid w:val="00C52DD8"/>
    <w:rsid w:val="00C530D1"/>
    <w:rsid w:val="00C53276"/>
    <w:rsid w:val="00C53592"/>
    <w:rsid w:val="00C536F2"/>
    <w:rsid w:val="00C5378A"/>
    <w:rsid w:val="00C537A2"/>
    <w:rsid w:val="00C5426D"/>
    <w:rsid w:val="00C542EF"/>
    <w:rsid w:val="00C5439C"/>
    <w:rsid w:val="00C5450A"/>
    <w:rsid w:val="00C54590"/>
    <w:rsid w:val="00C545DE"/>
    <w:rsid w:val="00C5463C"/>
    <w:rsid w:val="00C5487A"/>
    <w:rsid w:val="00C54BD6"/>
    <w:rsid w:val="00C54CCB"/>
    <w:rsid w:val="00C55101"/>
    <w:rsid w:val="00C5515B"/>
    <w:rsid w:val="00C55233"/>
    <w:rsid w:val="00C5537D"/>
    <w:rsid w:val="00C55721"/>
    <w:rsid w:val="00C55B19"/>
    <w:rsid w:val="00C55B33"/>
    <w:rsid w:val="00C55BB2"/>
    <w:rsid w:val="00C55D63"/>
    <w:rsid w:val="00C55D91"/>
    <w:rsid w:val="00C55E65"/>
    <w:rsid w:val="00C56159"/>
    <w:rsid w:val="00C562FA"/>
    <w:rsid w:val="00C56385"/>
    <w:rsid w:val="00C563C1"/>
    <w:rsid w:val="00C566DC"/>
    <w:rsid w:val="00C56737"/>
    <w:rsid w:val="00C568EF"/>
    <w:rsid w:val="00C56B15"/>
    <w:rsid w:val="00C56C13"/>
    <w:rsid w:val="00C56CEE"/>
    <w:rsid w:val="00C56F59"/>
    <w:rsid w:val="00C572AE"/>
    <w:rsid w:val="00C5734E"/>
    <w:rsid w:val="00C57742"/>
    <w:rsid w:val="00C578C0"/>
    <w:rsid w:val="00C57A95"/>
    <w:rsid w:val="00C57AC9"/>
    <w:rsid w:val="00C57BD0"/>
    <w:rsid w:val="00C57C9B"/>
    <w:rsid w:val="00C57D89"/>
    <w:rsid w:val="00C57E00"/>
    <w:rsid w:val="00C60067"/>
    <w:rsid w:val="00C60183"/>
    <w:rsid w:val="00C601DC"/>
    <w:rsid w:val="00C602C3"/>
    <w:rsid w:val="00C6036F"/>
    <w:rsid w:val="00C605F8"/>
    <w:rsid w:val="00C607A3"/>
    <w:rsid w:val="00C608C4"/>
    <w:rsid w:val="00C60C4B"/>
    <w:rsid w:val="00C60DFC"/>
    <w:rsid w:val="00C60FBF"/>
    <w:rsid w:val="00C612F8"/>
    <w:rsid w:val="00C618AD"/>
    <w:rsid w:val="00C618DD"/>
    <w:rsid w:val="00C6190C"/>
    <w:rsid w:val="00C619B0"/>
    <w:rsid w:val="00C61DEA"/>
    <w:rsid w:val="00C61F77"/>
    <w:rsid w:val="00C61F95"/>
    <w:rsid w:val="00C62211"/>
    <w:rsid w:val="00C62229"/>
    <w:rsid w:val="00C622DF"/>
    <w:rsid w:val="00C62477"/>
    <w:rsid w:val="00C625AD"/>
    <w:rsid w:val="00C625B2"/>
    <w:rsid w:val="00C6269B"/>
    <w:rsid w:val="00C626CA"/>
    <w:rsid w:val="00C6276A"/>
    <w:rsid w:val="00C629C9"/>
    <w:rsid w:val="00C62A3F"/>
    <w:rsid w:val="00C62B47"/>
    <w:rsid w:val="00C62B88"/>
    <w:rsid w:val="00C62C20"/>
    <w:rsid w:val="00C62D62"/>
    <w:rsid w:val="00C62DB3"/>
    <w:rsid w:val="00C63188"/>
    <w:rsid w:val="00C633B0"/>
    <w:rsid w:val="00C634FF"/>
    <w:rsid w:val="00C63513"/>
    <w:rsid w:val="00C637E7"/>
    <w:rsid w:val="00C63A24"/>
    <w:rsid w:val="00C63B06"/>
    <w:rsid w:val="00C63B86"/>
    <w:rsid w:val="00C63C9B"/>
    <w:rsid w:val="00C63CD5"/>
    <w:rsid w:val="00C6401A"/>
    <w:rsid w:val="00C640B8"/>
    <w:rsid w:val="00C64102"/>
    <w:rsid w:val="00C64147"/>
    <w:rsid w:val="00C64160"/>
    <w:rsid w:val="00C641D3"/>
    <w:rsid w:val="00C641EA"/>
    <w:rsid w:val="00C6477E"/>
    <w:rsid w:val="00C64A9E"/>
    <w:rsid w:val="00C64A9F"/>
    <w:rsid w:val="00C64B36"/>
    <w:rsid w:val="00C64D7C"/>
    <w:rsid w:val="00C65017"/>
    <w:rsid w:val="00C65099"/>
    <w:rsid w:val="00C65169"/>
    <w:rsid w:val="00C6528A"/>
    <w:rsid w:val="00C6534B"/>
    <w:rsid w:val="00C654B8"/>
    <w:rsid w:val="00C6564D"/>
    <w:rsid w:val="00C657F3"/>
    <w:rsid w:val="00C659DD"/>
    <w:rsid w:val="00C65A2E"/>
    <w:rsid w:val="00C65A48"/>
    <w:rsid w:val="00C65A74"/>
    <w:rsid w:val="00C65DD7"/>
    <w:rsid w:val="00C65EA1"/>
    <w:rsid w:val="00C6603A"/>
    <w:rsid w:val="00C66050"/>
    <w:rsid w:val="00C663E8"/>
    <w:rsid w:val="00C66740"/>
    <w:rsid w:val="00C66989"/>
    <w:rsid w:val="00C669B9"/>
    <w:rsid w:val="00C66AC3"/>
    <w:rsid w:val="00C66B9C"/>
    <w:rsid w:val="00C66BE1"/>
    <w:rsid w:val="00C670F7"/>
    <w:rsid w:val="00C6713F"/>
    <w:rsid w:val="00C67142"/>
    <w:rsid w:val="00C6733A"/>
    <w:rsid w:val="00C673A0"/>
    <w:rsid w:val="00C673F7"/>
    <w:rsid w:val="00C6742A"/>
    <w:rsid w:val="00C677F5"/>
    <w:rsid w:val="00C67813"/>
    <w:rsid w:val="00C67885"/>
    <w:rsid w:val="00C6790C"/>
    <w:rsid w:val="00C67963"/>
    <w:rsid w:val="00C6798F"/>
    <w:rsid w:val="00C67AFB"/>
    <w:rsid w:val="00C67B5B"/>
    <w:rsid w:val="00C67B7C"/>
    <w:rsid w:val="00C67B8C"/>
    <w:rsid w:val="00C67BC1"/>
    <w:rsid w:val="00C67BF3"/>
    <w:rsid w:val="00C67CBD"/>
    <w:rsid w:val="00C67D0A"/>
    <w:rsid w:val="00C67E06"/>
    <w:rsid w:val="00C70000"/>
    <w:rsid w:val="00C70540"/>
    <w:rsid w:val="00C7071A"/>
    <w:rsid w:val="00C707F3"/>
    <w:rsid w:val="00C70AC5"/>
    <w:rsid w:val="00C70B65"/>
    <w:rsid w:val="00C70EE1"/>
    <w:rsid w:val="00C70EF8"/>
    <w:rsid w:val="00C71029"/>
    <w:rsid w:val="00C711AB"/>
    <w:rsid w:val="00C7121E"/>
    <w:rsid w:val="00C71284"/>
    <w:rsid w:val="00C712ED"/>
    <w:rsid w:val="00C71391"/>
    <w:rsid w:val="00C714EB"/>
    <w:rsid w:val="00C71599"/>
    <w:rsid w:val="00C71650"/>
    <w:rsid w:val="00C71699"/>
    <w:rsid w:val="00C7176F"/>
    <w:rsid w:val="00C7179B"/>
    <w:rsid w:val="00C718BB"/>
    <w:rsid w:val="00C71C5A"/>
    <w:rsid w:val="00C71C82"/>
    <w:rsid w:val="00C71C86"/>
    <w:rsid w:val="00C71D19"/>
    <w:rsid w:val="00C71EB5"/>
    <w:rsid w:val="00C71ED5"/>
    <w:rsid w:val="00C72100"/>
    <w:rsid w:val="00C72252"/>
    <w:rsid w:val="00C722B1"/>
    <w:rsid w:val="00C723D9"/>
    <w:rsid w:val="00C7249F"/>
    <w:rsid w:val="00C726B9"/>
    <w:rsid w:val="00C7289B"/>
    <w:rsid w:val="00C72976"/>
    <w:rsid w:val="00C729E6"/>
    <w:rsid w:val="00C72D42"/>
    <w:rsid w:val="00C72E99"/>
    <w:rsid w:val="00C72F75"/>
    <w:rsid w:val="00C7300C"/>
    <w:rsid w:val="00C730B8"/>
    <w:rsid w:val="00C731A6"/>
    <w:rsid w:val="00C7327C"/>
    <w:rsid w:val="00C7350F"/>
    <w:rsid w:val="00C7362A"/>
    <w:rsid w:val="00C73640"/>
    <w:rsid w:val="00C7368C"/>
    <w:rsid w:val="00C73800"/>
    <w:rsid w:val="00C7383F"/>
    <w:rsid w:val="00C738CF"/>
    <w:rsid w:val="00C73D2C"/>
    <w:rsid w:val="00C73E07"/>
    <w:rsid w:val="00C73E7F"/>
    <w:rsid w:val="00C741BC"/>
    <w:rsid w:val="00C74328"/>
    <w:rsid w:val="00C74338"/>
    <w:rsid w:val="00C746A1"/>
    <w:rsid w:val="00C747E7"/>
    <w:rsid w:val="00C74A0D"/>
    <w:rsid w:val="00C74C35"/>
    <w:rsid w:val="00C74D24"/>
    <w:rsid w:val="00C74D6B"/>
    <w:rsid w:val="00C74DDB"/>
    <w:rsid w:val="00C74E4A"/>
    <w:rsid w:val="00C7501F"/>
    <w:rsid w:val="00C75070"/>
    <w:rsid w:val="00C75345"/>
    <w:rsid w:val="00C753FD"/>
    <w:rsid w:val="00C75436"/>
    <w:rsid w:val="00C754CE"/>
    <w:rsid w:val="00C755CE"/>
    <w:rsid w:val="00C7572F"/>
    <w:rsid w:val="00C75769"/>
    <w:rsid w:val="00C75A4D"/>
    <w:rsid w:val="00C75A6B"/>
    <w:rsid w:val="00C75AB8"/>
    <w:rsid w:val="00C75C60"/>
    <w:rsid w:val="00C75CAE"/>
    <w:rsid w:val="00C75E4D"/>
    <w:rsid w:val="00C75FF3"/>
    <w:rsid w:val="00C761C9"/>
    <w:rsid w:val="00C76394"/>
    <w:rsid w:val="00C7655E"/>
    <w:rsid w:val="00C76592"/>
    <w:rsid w:val="00C7669A"/>
    <w:rsid w:val="00C767F3"/>
    <w:rsid w:val="00C7695D"/>
    <w:rsid w:val="00C76991"/>
    <w:rsid w:val="00C76B2D"/>
    <w:rsid w:val="00C76D4B"/>
    <w:rsid w:val="00C76FE3"/>
    <w:rsid w:val="00C77072"/>
    <w:rsid w:val="00C7724F"/>
    <w:rsid w:val="00C7731B"/>
    <w:rsid w:val="00C7737C"/>
    <w:rsid w:val="00C7742A"/>
    <w:rsid w:val="00C77BDA"/>
    <w:rsid w:val="00C77BF1"/>
    <w:rsid w:val="00C77DEF"/>
    <w:rsid w:val="00C77E0C"/>
    <w:rsid w:val="00C800E7"/>
    <w:rsid w:val="00C802B3"/>
    <w:rsid w:val="00C804A6"/>
    <w:rsid w:val="00C80574"/>
    <w:rsid w:val="00C80F53"/>
    <w:rsid w:val="00C81151"/>
    <w:rsid w:val="00C81223"/>
    <w:rsid w:val="00C8123A"/>
    <w:rsid w:val="00C812CE"/>
    <w:rsid w:val="00C81315"/>
    <w:rsid w:val="00C815D0"/>
    <w:rsid w:val="00C8169D"/>
    <w:rsid w:val="00C817D8"/>
    <w:rsid w:val="00C81A7D"/>
    <w:rsid w:val="00C81B53"/>
    <w:rsid w:val="00C81D42"/>
    <w:rsid w:val="00C81D78"/>
    <w:rsid w:val="00C822B8"/>
    <w:rsid w:val="00C822E1"/>
    <w:rsid w:val="00C82427"/>
    <w:rsid w:val="00C82463"/>
    <w:rsid w:val="00C829A3"/>
    <w:rsid w:val="00C82B70"/>
    <w:rsid w:val="00C82C6D"/>
    <w:rsid w:val="00C82D4A"/>
    <w:rsid w:val="00C830F9"/>
    <w:rsid w:val="00C834BD"/>
    <w:rsid w:val="00C836D3"/>
    <w:rsid w:val="00C83843"/>
    <w:rsid w:val="00C83913"/>
    <w:rsid w:val="00C8394F"/>
    <w:rsid w:val="00C839A8"/>
    <w:rsid w:val="00C83E8A"/>
    <w:rsid w:val="00C83FB7"/>
    <w:rsid w:val="00C84135"/>
    <w:rsid w:val="00C84150"/>
    <w:rsid w:val="00C845A4"/>
    <w:rsid w:val="00C846BD"/>
    <w:rsid w:val="00C84947"/>
    <w:rsid w:val="00C84996"/>
    <w:rsid w:val="00C84C74"/>
    <w:rsid w:val="00C84DE0"/>
    <w:rsid w:val="00C84E57"/>
    <w:rsid w:val="00C84E6E"/>
    <w:rsid w:val="00C84F79"/>
    <w:rsid w:val="00C85260"/>
    <w:rsid w:val="00C85619"/>
    <w:rsid w:val="00C85B27"/>
    <w:rsid w:val="00C85BE2"/>
    <w:rsid w:val="00C85D1E"/>
    <w:rsid w:val="00C85F5F"/>
    <w:rsid w:val="00C86037"/>
    <w:rsid w:val="00C860CE"/>
    <w:rsid w:val="00C86123"/>
    <w:rsid w:val="00C863C8"/>
    <w:rsid w:val="00C86823"/>
    <w:rsid w:val="00C86D1D"/>
    <w:rsid w:val="00C86E6E"/>
    <w:rsid w:val="00C87010"/>
    <w:rsid w:val="00C87324"/>
    <w:rsid w:val="00C87449"/>
    <w:rsid w:val="00C87481"/>
    <w:rsid w:val="00C874D8"/>
    <w:rsid w:val="00C87569"/>
    <w:rsid w:val="00C87635"/>
    <w:rsid w:val="00C8769D"/>
    <w:rsid w:val="00C8790C"/>
    <w:rsid w:val="00C87AA7"/>
    <w:rsid w:val="00C87DB4"/>
    <w:rsid w:val="00C9024A"/>
    <w:rsid w:val="00C90252"/>
    <w:rsid w:val="00C90590"/>
    <w:rsid w:val="00C9071B"/>
    <w:rsid w:val="00C90C1E"/>
    <w:rsid w:val="00C90DDE"/>
    <w:rsid w:val="00C9116A"/>
    <w:rsid w:val="00C91189"/>
    <w:rsid w:val="00C91248"/>
    <w:rsid w:val="00C914D1"/>
    <w:rsid w:val="00C9154A"/>
    <w:rsid w:val="00C91602"/>
    <w:rsid w:val="00C91772"/>
    <w:rsid w:val="00C919A4"/>
    <w:rsid w:val="00C91A33"/>
    <w:rsid w:val="00C91B02"/>
    <w:rsid w:val="00C91C6F"/>
    <w:rsid w:val="00C91CDC"/>
    <w:rsid w:val="00C920E8"/>
    <w:rsid w:val="00C9221E"/>
    <w:rsid w:val="00C9277C"/>
    <w:rsid w:val="00C929C7"/>
    <w:rsid w:val="00C92AF2"/>
    <w:rsid w:val="00C92B55"/>
    <w:rsid w:val="00C92D41"/>
    <w:rsid w:val="00C930E6"/>
    <w:rsid w:val="00C933F4"/>
    <w:rsid w:val="00C9358F"/>
    <w:rsid w:val="00C936EB"/>
    <w:rsid w:val="00C937A1"/>
    <w:rsid w:val="00C93A18"/>
    <w:rsid w:val="00C93CF0"/>
    <w:rsid w:val="00C93D92"/>
    <w:rsid w:val="00C9406C"/>
    <w:rsid w:val="00C94290"/>
    <w:rsid w:val="00C946AE"/>
    <w:rsid w:val="00C946B3"/>
    <w:rsid w:val="00C94793"/>
    <w:rsid w:val="00C947C7"/>
    <w:rsid w:val="00C94A8A"/>
    <w:rsid w:val="00C951BA"/>
    <w:rsid w:val="00C951FB"/>
    <w:rsid w:val="00C953BB"/>
    <w:rsid w:val="00C954F0"/>
    <w:rsid w:val="00C95725"/>
    <w:rsid w:val="00C9575D"/>
    <w:rsid w:val="00C95925"/>
    <w:rsid w:val="00C959BA"/>
    <w:rsid w:val="00C95EC0"/>
    <w:rsid w:val="00C95EF1"/>
    <w:rsid w:val="00C962C3"/>
    <w:rsid w:val="00C96716"/>
    <w:rsid w:val="00C9683B"/>
    <w:rsid w:val="00C96FCA"/>
    <w:rsid w:val="00C970AE"/>
    <w:rsid w:val="00C971A5"/>
    <w:rsid w:val="00C9746D"/>
    <w:rsid w:val="00C97494"/>
    <w:rsid w:val="00C9770A"/>
    <w:rsid w:val="00C9793B"/>
    <w:rsid w:val="00C97A88"/>
    <w:rsid w:val="00C97AD7"/>
    <w:rsid w:val="00C97BD0"/>
    <w:rsid w:val="00C97BF8"/>
    <w:rsid w:val="00C97CA8"/>
    <w:rsid w:val="00CA00D6"/>
    <w:rsid w:val="00CA0332"/>
    <w:rsid w:val="00CA0388"/>
    <w:rsid w:val="00CA03A6"/>
    <w:rsid w:val="00CA0758"/>
    <w:rsid w:val="00CA0767"/>
    <w:rsid w:val="00CA087A"/>
    <w:rsid w:val="00CA107E"/>
    <w:rsid w:val="00CA11B7"/>
    <w:rsid w:val="00CA18AC"/>
    <w:rsid w:val="00CA196F"/>
    <w:rsid w:val="00CA1AB5"/>
    <w:rsid w:val="00CA1BEF"/>
    <w:rsid w:val="00CA1D0B"/>
    <w:rsid w:val="00CA1DBA"/>
    <w:rsid w:val="00CA1DD1"/>
    <w:rsid w:val="00CA207C"/>
    <w:rsid w:val="00CA2214"/>
    <w:rsid w:val="00CA22F6"/>
    <w:rsid w:val="00CA2352"/>
    <w:rsid w:val="00CA24AF"/>
    <w:rsid w:val="00CA2561"/>
    <w:rsid w:val="00CA2997"/>
    <w:rsid w:val="00CA2C72"/>
    <w:rsid w:val="00CA2CCE"/>
    <w:rsid w:val="00CA2D85"/>
    <w:rsid w:val="00CA2D97"/>
    <w:rsid w:val="00CA2FE8"/>
    <w:rsid w:val="00CA3123"/>
    <w:rsid w:val="00CA322D"/>
    <w:rsid w:val="00CA3400"/>
    <w:rsid w:val="00CA353C"/>
    <w:rsid w:val="00CA3546"/>
    <w:rsid w:val="00CA3768"/>
    <w:rsid w:val="00CA3D86"/>
    <w:rsid w:val="00CA3EAA"/>
    <w:rsid w:val="00CA3F9E"/>
    <w:rsid w:val="00CA4148"/>
    <w:rsid w:val="00CA42CF"/>
    <w:rsid w:val="00CA4321"/>
    <w:rsid w:val="00CA43B5"/>
    <w:rsid w:val="00CA4693"/>
    <w:rsid w:val="00CA47FC"/>
    <w:rsid w:val="00CA4853"/>
    <w:rsid w:val="00CA4A41"/>
    <w:rsid w:val="00CA4B12"/>
    <w:rsid w:val="00CA4BB8"/>
    <w:rsid w:val="00CA4CCA"/>
    <w:rsid w:val="00CA503B"/>
    <w:rsid w:val="00CA522D"/>
    <w:rsid w:val="00CA53CF"/>
    <w:rsid w:val="00CA55C4"/>
    <w:rsid w:val="00CA56E9"/>
    <w:rsid w:val="00CA5804"/>
    <w:rsid w:val="00CA5874"/>
    <w:rsid w:val="00CA59F7"/>
    <w:rsid w:val="00CA5EA6"/>
    <w:rsid w:val="00CA5EC1"/>
    <w:rsid w:val="00CA5F77"/>
    <w:rsid w:val="00CA6119"/>
    <w:rsid w:val="00CA61A0"/>
    <w:rsid w:val="00CA6219"/>
    <w:rsid w:val="00CA62A1"/>
    <w:rsid w:val="00CA63F0"/>
    <w:rsid w:val="00CA64A4"/>
    <w:rsid w:val="00CA650F"/>
    <w:rsid w:val="00CA6642"/>
    <w:rsid w:val="00CA6BC8"/>
    <w:rsid w:val="00CA6EA8"/>
    <w:rsid w:val="00CA6EB0"/>
    <w:rsid w:val="00CA7059"/>
    <w:rsid w:val="00CA70C5"/>
    <w:rsid w:val="00CA714A"/>
    <w:rsid w:val="00CA741C"/>
    <w:rsid w:val="00CA76C3"/>
    <w:rsid w:val="00CA79F8"/>
    <w:rsid w:val="00CA7B57"/>
    <w:rsid w:val="00CA7D2F"/>
    <w:rsid w:val="00CA7E61"/>
    <w:rsid w:val="00CA7FDE"/>
    <w:rsid w:val="00CB0125"/>
    <w:rsid w:val="00CB07C9"/>
    <w:rsid w:val="00CB0917"/>
    <w:rsid w:val="00CB09BD"/>
    <w:rsid w:val="00CB0B02"/>
    <w:rsid w:val="00CB0CB7"/>
    <w:rsid w:val="00CB121F"/>
    <w:rsid w:val="00CB1389"/>
    <w:rsid w:val="00CB142F"/>
    <w:rsid w:val="00CB14FB"/>
    <w:rsid w:val="00CB15B0"/>
    <w:rsid w:val="00CB167F"/>
    <w:rsid w:val="00CB16B9"/>
    <w:rsid w:val="00CB175F"/>
    <w:rsid w:val="00CB1C34"/>
    <w:rsid w:val="00CB20DB"/>
    <w:rsid w:val="00CB23F0"/>
    <w:rsid w:val="00CB25D6"/>
    <w:rsid w:val="00CB2650"/>
    <w:rsid w:val="00CB2AF6"/>
    <w:rsid w:val="00CB2B11"/>
    <w:rsid w:val="00CB2B88"/>
    <w:rsid w:val="00CB2B99"/>
    <w:rsid w:val="00CB2F0E"/>
    <w:rsid w:val="00CB3178"/>
    <w:rsid w:val="00CB31C1"/>
    <w:rsid w:val="00CB3288"/>
    <w:rsid w:val="00CB32BB"/>
    <w:rsid w:val="00CB3367"/>
    <w:rsid w:val="00CB33AF"/>
    <w:rsid w:val="00CB37A7"/>
    <w:rsid w:val="00CB3848"/>
    <w:rsid w:val="00CB396E"/>
    <w:rsid w:val="00CB3B0B"/>
    <w:rsid w:val="00CB3C1D"/>
    <w:rsid w:val="00CB3EDD"/>
    <w:rsid w:val="00CB4006"/>
    <w:rsid w:val="00CB40CE"/>
    <w:rsid w:val="00CB41BD"/>
    <w:rsid w:val="00CB42C5"/>
    <w:rsid w:val="00CB438E"/>
    <w:rsid w:val="00CB4427"/>
    <w:rsid w:val="00CB4568"/>
    <w:rsid w:val="00CB460E"/>
    <w:rsid w:val="00CB4728"/>
    <w:rsid w:val="00CB4EE4"/>
    <w:rsid w:val="00CB4F15"/>
    <w:rsid w:val="00CB4F79"/>
    <w:rsid w:val="00CB4FB5"/>
    <w:rsid w:val="00CB5265"/>
    <w:rsid w:val="00CB53AD"/>
    <w:rsid w:val="00CB5458"/>
    <w:rsid w:val="00CB56B9"/>
    <w:rsid w:val="00CB57D8"/>
    <w:rsid w:val="00CB5977"/>
    <w:rsid w:val="00CB5A25"/>
    <w:rsid w:val="00CB5C99"/>
    <w:rsid w:val="00CB5DAD"/>
    <w:rsid w:val="00CB608C"/>
    <w:rsid w:val="00CB609C"/>
    <w:rsid w:val="00CB6148"/>
    <w:rsid w:val="00CB6334"/>
    <w:rsid w:val="00CB6352"/>
    <w:rsid w:val="00CB64A1"/>
    <w:rsid w:val="00CB66A5"/>
    <w:rsid w:val="00CB6ABA"/>
    <w:rsid w:val="00CB6B47"/>
    <w:rsid w:val="00CB6BF5"/>
    <w:rsid w:val="00CB6CA4"/>
    <w:rsid w:val="00CB7053"/>
    <w:rsid w:val="00CB7591"/>
    <w:rsid w:val="00CB75E4"/>
    <w:rsid w:val="00CB7754"/>
    <w:rsid w:val="00CB77AE"/>
    <w:rsid w:val="00CB7910"/>
    <w:rsid w:val="00CB79FD"/>
    <w:rsid w:val="00CB7A52"/>
    <w:rsid w:val="00CB7A65"/>
    <w:rsid w:val="00CB7A80"/>
    <w:rsid w:val="00CB7ABA"/>
    <w:rsid w:val="00CB7B02"/>
    <w:rsid w:val="00CB7E8B"/>
    <w:rsid w:val="00CB7ED8"/>
    <w:rsid w:val="00CC0103"/>
    <w:rsid w:val="00CC0283"/>
    <w:rsid w:val="00CC05A3"/>
    <w:rsid w:val="00CC05FE"/>
    <w:rsid w:val="00CC0749"/>
    <w:rsid w:val="00CC0848"/>
    <w:rsid w:val="00CC09F5"/>
    <w:rsid w:val="00CC0AF2"/>
    <w:rsid w:val="00CC0B2C"/>
    <w:rsid w:val="00CC0C6A"/>
    <w:rsid w:val="00CC0DDD"/>
    <w:rsid w:val="00CC0DEA"/>
    <w:rsid w:val="00CC0EA7"/>
    <w:rsid w:val="00CC0EF2"/>
    <w:rsid w:val="00CC10D9"/>
    <w:rsid w:val="00CC11F1"/>
    <w:rsid w:val="00CC1598"/>
    <w:rsid w:val="00CC164C"/>
    <w:rsid w:val="00CC168B"/>
    <w:rsid w:val="00CC1794"/>
    <w:rsid w:val="00CC18CF"/>
    <w:rsid w:val="00CC1940"/>
    <w:rsid w:val="00CC1CCA"/>
    <w:rsid w:val="00CC1CDC"/>
    <w:rsid w:val="00CC1DEE"/>
    <w:rsid w:val="00CC2177"/>
    <w:rsid w:val="00CC2811"/>
    <w:rsid w:val="00CC2A1C"/>
    <w:rsid w:val="00CC2A28"/>
    <w:rsid w:val="00CC2A47"/>
    <w:rsid w:val="00CC2C34"/>
    <w:rsid w:val="00CC2CD1"/>
    <w:rsid w:val="00CC2FE1"/>
    <w:rsid w:val="00CC3100"/>
    <w:rsid w:val="00CC32DF"/>
    <w:rsid w:val="00CC37EC"/>
    <w:rsid w:val="00CC37F8"/>
    <w:rsid w:val="00CC3A54"/>
    <w:rsid w:val="00CC3ABA"/>
    <w:rsid w:val="00CC3B39"/>
    <w:rsid w:val="00CC3D78"/>
    <w:rsid w:val="00CC3E69"/>
    <w:rsid w:val="00CC4583"/>
    <w:rsid w:val="00CC480B"/>
    <w:rsid w:val="00CC4838"/>
    <w:rsid w:val="00CC4A3F"/>
    <w:rsid w:val="00CC501F"/>
    <w:rsid w:val="00CC5040"/>
    <w:rsid w:val="00CC5258"/>
    <w:rsid w:val="00CC52F1"/>
    <w:rsid w:val="00CC5587"/>
    <w:rsid w:val="00CC56CA"/>
    <w:rsid w:val="00CC59DE"/>
    <w:rsid w:val="00CC5A9C"/>
    <w:rsid w:val="00CC5A9D"/>
    <w:rsid w:val="00CC5B98"/>
    <w:rsid w:val="00CC5D17"/>
    <w:rsid w:val="00CC5D37"/>
    <w:rsid w:val="00CC5D6D"/>
    <w:rsid w:val="00CC5F7D"/>
    <w:rsid w:val="00CC604B"/>
    <w:rsid w:val="00CC61DC"/>
    <w:rsid w:val="00CC63AC"/>
    <w:rsid w:val="00CC643D"/>
    <w:rsid w:val="00CC68E8"/>
    <w:rsid w:val="00CC6984"/>
    <w:rsid w:val="00CC6A18"/>
    <w:rsid w:val="00CC6A47"/>
    <w:rsid w:val="00CC6AAC"/>
    <w:rsid w:val="00CC6CDF"/>
    <w:rsid w:val="00CC6CFF"/>
    <w:rsid w:val="00CC6E72"/>
    <w:rsid w:val="00CC75F9"/>
    <w:rsid w:val="00CC7636"/>
    <w:rsid w:val="00CC7690"/>
    <w:rsid w:val="00CC7705"/>
    <w:rsid w:val="00CC7BB6"/>
    <w:rsid w:val="00CC7CAE"/>
    <w:rsid w:val="00CC7CB3"/>
    <w:rsid w:val="00CD005A"/>
    <w:rsid w:val="00CD01B6"/>
    <w:rsid w:val="00CD0228"/>
    <w:rsid w:val="00CD02AA"/>
    <w:rsid w:val="00CD02D7"/>
    <w:rsid w:val="00CD0580"/>
    <w:rsid w:val="00CD0650"/>
    <w:rsid w:val="00CD0CE9"/>
    <w:rsid w:val="00CD0E74"/>
    <w:rsid w:val="00CD0F40"/>
    <w:rsid w:val="00CD12D0"/>
    <w:rsid w:val="00CD1379"/>
    <w:rsid w:val="00CD14A3"/>
    <w:rsid w:val="00CD14C1"/>
    <w:rsid w:val="00CD1553"/>
    <w:rsid w:val="00CD1671"/>
    <w:rsid w:val="00CD1722"/>
    <w:rsid w:val="00CD18B5"/>
    <w:rsid w:val="00CD1CAB"/>
    <w:rsid w:val="00CD1E99"/>
    <w:rsid w:val="00CD1ECD"/>
    <w:rsid w:val="00CD1F94"/>
    <w:rsid w:val="00CD200C"/>
    <w:rsid w:val="00CD20E1"/>
    <w:rsid w:val="00CD214C"/>
    <w:rsid w:val="00CD2382"/>
    <w:rsid w:val="00CD27B4"/>
    <w:rsid w:val="00CD27F2"/>
    <w:rsid w:val="00CD288A"/>
    <w:rsid w:val="00CD29F8"/>
    <w:rsid w:val="00CD2B51"/>
    <w:rsid w:val="00CD2D6C"/>
    <w:rsid w:val="00CD2D70"/>
    <w:rsid w:val="00CD323A"/>
    <w:rsid w:val="00CD3571"/>
    <w:rsid w:val="00CD39A7"/>
    <w:rsid w:val="00CD3ACC"/>
    <w:rsid w:val="00CD4214"/>
    <w:rsid w:val="00CD42E7"/>
    <w:rsid w:val="00CD4305"/>
    <w:rsid w:val="00CD4512"/>
    <w:rsid w:val="00CD454F"/>
    <w:rsid w:val="00CD470C"/>
    <w:rsid w:val="00CD4755"/>
    <w:rsid w:val="00CD48A4"/>
    <w:rsid w:val="00CD4ADF"/>
    <w:rsid w:val="00CD5018"/>
    <w:rsid w:val="00CD5212"/>
    <w:rsid w:val="00CD522D"/>
    <w:rsid w:val="00CD5421"/>
    <w:rsid w:val="00CD551C"/>
    <w:rsid w:val="00CD5767"/>
    <w:rsid w:val="00CD59AA"/>
    <w:rsid w:val="00CD5A63"/>
    <w:rsid w:val="00CD5CB2"/>
    <w:rsid w:val="00CD60D8"/>
    <w:rsid w:val="00CD6460"/>
    <w:rsid w:val="00CD6B09"/>
    <w:rsid w:val="00CD6B8F"/>
    <w:rsid w:val="00CD6D3E"/>
    <w:rsid w:val="00CD710A"/>
    <w:rsid w:val="00CD7131"/>
    <w:rsid w:val="00CD7241"/>
    <w:rsid w:val="00CD74AA"/>
    <w:rsid w:val="00CD7918"/>
    <w:rsid w:val="00CD7BDF"/>
    <w:rsid w:val="00CD7DFD"/>
    <w:rsid w:val="00CE005A"/>
    <w:rsid w:val="00CE0213"/>
    <w:rsid w:val="00CE023D"/>
    <w:rsid w:val="00CE0363"/>
    <w:rsid w:val="00CE054E"/>
    <w:rsid w:val="00CE0718"/>
    <w:rsid w:val="00CE07FD"/>
    <w:rsid w:val="00CE0842"/>
    <w:rsid w:val="00CE0975"/>
    <w:rsid w:val="00CE0EA3"/>
    <w:rsid w:val="00CE11AA"/>
    <w:rsid w:val="00CE13F5"/>
    <w:rsid w:val="00CE1626"/>
    <w:rsid w:val="00CE164E"/>
    <w:rsid w:val="00CE16E3"/>
    <w:rsid w:val="00CE1BFA"/>
    <w:rsid w:val="00CE1EA4"/>
    <w:rsid w:val="00CE230D"/>
    <w:rsid w:val="00CE253E"/>
    <w:rsid w:val="00CE2706"/>
    <w:rsid w:val="00CE2835"/>
    <w:rsid w:val="00CE2999"/>
    <w:rsid w:val="00CE2AEF"/>
    <w:rsid w:val="00CE2CD5"/>
    <w:rsid w:val="00CE2D00"/>
    <w:rsid w:val="00CE3007"/>
    <w:rsid w:val="00CE303F"/>
    <w:rsid w:val="00CE350A"/>
    <w:rsid w:val="00CE35DA"/>
    <w:rsid w:val="00CE365D"/>
    <w:rsid w:val="00CE36C8"/>
    <w:rsid w:val="00CE3825"/>
    <w:rsid w:val="00CE3929"/>
    <w:rsid w:val="00CE3BAE"/>
    <w:rsid w:val="00CE3C66"/>
    <w:rsid w:val="00CE3C99"/>
    <w:rsid w:val="00CE3E87"/>
    <w:rsid w:val="00CE4206"/>
    <w:rsid w:val="00CE4469"/>
    <w:rsid w:val="00CE45B0"/>
    <w:rsid w:val="00CE4852"/>
    <w:rsid w:val="00CE4859"/>
    <w:rsid w:val="00CE48B0"/>
    <w:rsid w:val="00CE4F45"/>
    <w:rsid w:val="00CE4F8D"/>
    <w:rsid w:val="00CE4FD3"/>
    <w:rsid w:val="00CE5460"/>
    <w:rsid w:val="00CE580D"/>
    <w:rsid w:val="00CE589E"/>
    <w:rsid w:val="00CE58AD"/>
    <w:rsid w:val="00CE598C"/>
    <w:rsid w:val="00CE5A80"/>
    <w:rsid w:val="00CE5B3A"/>
    <w:rsid w:val="00CE5B51"/>
    <w:rsid w:val="00CE6059"/>
    <w:rsid w:val="00CE60AF"/>
    <w:rsid w:val="00CE621A"/>
    <w:rsid w:val="00CE6590"/>
    <w:rsid w:val="00CE6B9E"/>
    <w:rsid w:val="00CE6C77"/>
    <w:rsid w:val="00CE6D73"/>
    <w:rsid w:val="00CE7046"/>
    <w:rsid w:val="00CE7161"/>
    <w:rsid w:val="00CE7967"/>
    <w:rsid w:val="00CE7AA8"/>
    <w:rsid w:val="00CE7B2D"/>
    <w:rsid w:val="00CE7BAD"/>
    <w:rsid w:val="00CE7BC6"/>
    <w:rsid w:val="00CE7E01"/>
    <w:rsid w:val="00CE7F3B"/>
    <w:rsid w:val="00CE7FC2"/>
    <w:rsid w:val="00CF0381"/>
    <w:rsid w:val="00CF03D5"/>
    <w:rsid w:val="00CF0736"/>
    <w:rsid w:val="00CF08DC"/>
    <w:rsid w:val="00CF0A4A"/>
    <w:rsid w:val="00CF0B04"/>
    <w:rsid w:val="00CF0B4E"/>
    <w:rsid w:val="00CF0C46"/>
    <w:rsid w:val="00CF0C6E"/>
    <w:rsid w:val="00CF0D69"/>
    <w:rsid w:val="00CF0D6C"/>
    <w:rsid w:val="00CF106B"/>
    <w:rsid w:val="00CF114F"/>
    <w:rsid w:val="00CF151D"/>
    <w:rsid w:val="00CF19DC"/>
    <w:rsid w:val="00CF1BCB"/>
    <w:rsid w:val="00CF1DE5"/>
    <w:rsid w:val="00CF1E85"/>
    <w:rsid w:val="00CF1EAB"/>
    <w:rsid w:val="00CF1FAA"/>
    <w:rsid w:val="00CF2060"/>
    <w:rsid w:val="00CF20F7"/>
    <w:rsid w:val="00CF21E5"/>
    <w:rsid w:val="00CF21F9"/>
    <w:rsid w:val="00CF26C1"/>
    <w:rsid w:val="00CF2934"/>
    <w:rsid w:val="00CF29FD"/>
    <w:rsid w:val="00CF2B69"/>
    <w:rsid w:val="00CF2E7D"/>
    <w:rsid w:val="00CF2F60"/>
    <w:rsid w:val="00CF3359"/>
    <w:rsid w:val="00CF3377"/>
    <w:rsid w:val="00CF385B"/>
    <w:rsid w:val="00CF3971"/>
    <w:rsid w:val="00CF3FE8"/>
    <w:rsid w:val="00CF40BE"/>
    <w:rsid w:val="00CF41E7"/>
    <w:rsid w:val="00CF4AF2"/>
    <w:rsid w:val="00CF4B04"/>
    <w:rsid w:val="00CF4B32"/>
    <w:rsid w:val="00CF4B60"/>
    <w:rsid w:val="00CF4D86"/>
    <w:rsid w:val="00CF4DE8"/>
    <w:rsid w:val="00CF4F14"/>
    <w:rsid w:val="00CF508C"/>
    <w:rsid w:val="00CF535B"/>
    <w:rsid w:val="00CF543B"/>
    <w:rsid w:val="00CF5FDE"/>
    <w:rsid w:val="00CF6170"/>
    <w:rsid w:val="00CF64BA"/>
    <w:rsid w:val="00CF6504"/>
    <w:rsid w:val="00CF6742"/>
    <w:rsid w:val="00CF67FA"/>
    <w:rsid w:val="00CF68F6"/>
    <w:rsid w:val="00CF6953"/>
    <w:rsid w:val="00CF69AE"/>
    <w:rsid w:val="00CF6E44"/>
    <w:rsid w:val="00CF7120"/>
    <w:rsid w:val="00CF77C1"/>
    <w:rsid w:val="00CF77C2"/>
    <w:rsid w:val="00CF789A"/>
    <w:rsid w:val="00CF78B3"/>
    <w:rsid w:val="00CF78DF"/>
    <w:rsid w:val="00CF7B87"/>
    <w:rsid w:val="00D00684"/>
    <w:rsid w:val="00D009BB"/>
    <w:rsid w:val="00D00A8A"/>
    <w:rsid w:val="00D00AFB"/>
    <w:rsid w:val="00D00B37"/>
    <w:rsid w:val="00D00BEB"/>
    <w:rsid w:val="00D00C43"/>
    <w:rsid w:val="00D00C94"/>
    <w:rsid w:val="00D00D0D"/>
    <w:rsid w:val="00D00EE6"/>
    <w:rsid w:val="00D00F1B"/>
    <w:rsid w:val="00D01021"/>
    <w:rsid w:val="00D01187"/>
    <w:rsid w:val="00D011E1"/>
    <w:rsid w:val="00D011F0"/>
    <w:rsid w:val="00D01292"/>
    <w:rsid w:val="00D012F0"/>
    <w:rsid w:val="00D013F5"/>
    <w:rsid w:val="00D017A0"/>
    <w:rsid w:val="00D0198A"/>
    <w:rsid w:val="00D019A3"/>
    <w:rsid w:val="00D01A4A"/>
    <w:rsid w:val="00D01B6B"/>
    <w:rsid w:val="00D01D38"/>
    <w:rsid w:val="00D020A7"/>
    <w:rsid w:val="00D02242"/>
    <w:rsid w:val="00D0258B"/>
    <w:rsid w:val="00D025CB"/>
    <w:rsid w:val="00D02645"/>
    <w:rsid w:val="00D02794"/>
    <w:rsid w:val="00D027AA"/>
    <w:rsid w:val="00D02AA3"/>
    <w:rsid w:val="00D02AE8"/>
    <w:rsid w:val="00D02AF5"/>
    <w:rsid w:val="00D02B59"/>
    <w:rsid w:val="00D02EC1"/>
    <w:rsid w:val="00D02F54"/>
    <w:rsid w:val="00D03044"/>
    <w:rsid w:val="00D03270"/>
    <w:rsid w:val="00D0328B"/>
    <w:rsid w:val="00D03625"/>
    <w:rsid w:val="00D03998"/>
    <w:rsid w:val="00D03A16"/>
    <w:rsid w:val="00D03A27"/>
    <w:rsid w:val="00D040E1"/>
    <w:rsid w:val="00D040E2"/>
    <w:rsid w:val="00D04854"/>
    <w:rsid w:val="00D048CB"/>
    <w:rsid w:val="00D048EF"/>
    <w:rsid w:val="00D049D7"/>
    <w:rsid w:val="00D04A3B"/>
    <w:rsid w:val="00D04B9B"/>
    <w:rsid w:val="00D04D3B"/>
    <w:rsid w:val="00D04D94"/>
    <w:rsid w:val="00D05235"/>
    <w:rsid w:val="00D05353"/>
    <w:rsid w:val="00D0570E"/>
    <w:rsid w:val="00D05908"/>
    <w:rsid w:val="00D059E6"/>
    <w:rsid w:val="00D05B3A"/>
    <w:rsid w:val="00D05D4A"/>
    <w:rsid w:val="00D05E7C"/>
    <w:rsid w:val="00D05F3F"/>
    <w:rsid w:val="00D05F64"/>
    <w:rsid w:val="00D060EC"/>
    <w:rsid w:val="00D063FE"/>
    <w:rsid w:val="00D06489"/>
    <w:rsid w:val="00D064F5"/>
    <w:rsid w:val="00D065C3"/>
    <w:rsid w:val="00D065D3"/>
    <w:rsid w:val="00D0668E"/>
    <w:rsid w:val="00D066E9"/>
    <w:rsid w:val="00D06749"/>
    <w:rsid w:val="00D06814"/>
    <w:rsid w:val="00D06827"/>
    <w:rsid w:val="00D06A35"/>
    <w:rsid w:val="00D06AF7"/>
    <w:rsid w:val="00D06F77"/>
    <w:rsid w:val="00D06FA2"/>
    <w:rsid w:val="00D06FFE"/>
    <w:rsid w:val="00D0712B"/>
    <w:rsid w:val="00D07369"/>
    <w:rsid w:val="00D07629"/>
    <w:rsid w:val="00D0785A"/>
    <w:rsid w:val="00D078CC"/>
    <w:rsid w:val="00D07BC2"/>
    <w:rsid w:val="00D07D9A"/>
    <w:rsid w:val="00D07EB0"/>
    <w:rsid w:val="00D10029"/>
    <w:rsid w:val="00D102F9"/>
    <w:rsid w:val="00D104C2"/>
    <w:rsid w:val="00D10508"/>
    <w:rsid w:val="00D10643"/>
    <w:rsid w:val="00D10706"/>
    <w:rsid w:val="00D10731"/>
    <w:rsid w:val="00D10A55"/>
    <w:rsid w:val="00D1110C"/>
    <w:rsid w:val="00D11266"/>
    <w:rsid w:val="00D11285"/>
    <w:rsid w:val="00D1137A"/>
    <w:rsid w:val="00D1148D"/>
    <w:rsid w:val="00D119B8"/>
    <w:rsid w:val="00D11B3F"/>
    <w:rsid w:val="00D11D21"/>
    <w:rsid w:val="00D11D9C"/>
    <w:rsid w:val="00D11EC2"/>
    <w:rsid w:val="00D1226F"/>
    <w:rsid w:val="00D1278D"/>
    <w:rsid w:val="00D12843"/>
    <w:rsid w:val="00D12AC1"/>
    <w:rsid w:val="00D12DF5"/>
    <w:rsid w:val="00D1342C"/>
    <w:rsid w:val="00D1350F"/>
    <w:rsid w:val="00D13548"/>
    <w:rsid w:val="00D136FF"/>
    <w:rsid w:val="00D1372E"/>
    <w:rsid w:val="00D138A0"/>
    <w:rsid w:val="00D13A40"/>
    <w:rsid w:val="00D13A64"/>
    <w:rsid w:val="00D13C6E"/>
    <w:rsid w:val="00D13DB6"/>
    <w:rsid w:val="00D13DE0"/>
    <w:rsid w:val="00D13E29"/>
    <w:rsid w:val="00D13E5B"/>
    <w:rsid w:val="00D14189"/>
    <w:rsid w:val="00D1450C"/>
    <w:rsid w:val="00D14530"/>
    <w:rsid w:val="00D146D5"/>
    <w:rsid w:val="00D147C7"/>
    <w:rsid w:val="00D1490A"/>
    <w:rsid w:val="00D14ADC"/>
    <w:rsid w:val="00D14B6B"/>
    <w:rsid w:val="00D14BC1"/>
    <w:rsid w:val="00D14CCD"/>
    <w:rsid w:val="00D15177"/>
    <w:rsid w:val="00D1524D"/>
    <w:rsid w:val="00D1531D"/>
    <w:rsid w:val="00D1532E"/>
    <w:rsid w:val="00D1535B"/>
    <w:rsid w:val="00D15370"/>
    <w:rsid w:val="00D157C5"/>
    <w:rsid w:val="00D1581C"/>
    <w:rsid w:val="00D15AEF"/>
    <w:rsid w:val="00D15B45"/>
    <w:rsid w:val="00D15D8F"/>
    <w:rsid w:val="00D15E01"/>
    <w:rsid w:val="00D15FCC"/>
    <w:rsid w:val="00D1612C"/>
    <w:rsid w:val="00D16215"/>
    <w:rsid w:val="00D162B7"/>
    <w:rsid w:val="00D16377"/>
    <w:rsid w:val="00D16779"/>
    <w:rsid w:val="00D16BA7"/>
    <w:rsid w:val="00D16C4A"/>
    <w:rsid w:val="00D16FD4"/>
    <w:rsid w:val="00D1726B"/>
    <w:rsid w:val="00D176F0"/>
    <w:rsid w:val="00D17BCB"/>
    <w:rsid w:val="00D17C49"/>
    <w:rsid w:val="00D17F45"/>
    <w:rsid w:val="00D17FD1"/>
    <w:rsid w:val="00D20094"/>
    <w:rsid w:val="00D20214"/>
    <w:rsid w:val="00D2049F"/>
    <w:rsid w:val="00D204E6"/>
    <w:rsid w:val="00D2061D"/>
    <w:rsid w:val="00D207A2"/>
    <w:rsid w:val="00D20875"/>
    <w:rsid w:val="00D2096D"/>
    <w:rsid w:val="00D20A95"/>
    <w:rsid w:val="00D20AA1"/>
    <w:rsid w:val="00D20C08"/>
    <w:rsid w:val="00D21001"/>
    <w:rsid w:val="00D21027"/>
    <w:rsid w:val="00D2108A"/>
    <w:rsid w:val="00D211D0"/>
    <w:rsid w:val="00D2138B"/>
    <w:rsid w:val="00D213EE"/>
    <w:rsid w:val="00D21561"/>
    <w:rsid w:val="00D2190A"/>
    <w:rsid w:val="00D2196A"/>
    <w:rsid w:val="00D21B4C"/>
    <w:rsid w:val="00D21CAF"/>
    <w:rsid w:val="00D21D65"/>
    <w:rsid w:val="00D21DD1"/>
    <w:rsid w:val="00D21F1F"/>
    <w:rsid w:val="00D21FB0"/>
    <w:rsid w:val="00D2209D"/>
    <w:rsid w:val="00D2212F"/>
    <w:rsid w:val="00D222F4"/>
    <w:rsid w:val="00D2244C"/>
    <w:rsid w:val="00D22461"/>
    <w:rsid w:val="00D224F7"/>
    <w:rsid w:val="00D22567"/>
    <w:rsid w:val="00D2265C"/>
    <w:rsid w:val="00D228BD"/>
    <w:rsid w:val="00D22B3D"/>
    <w:rsid w:val="00D22D5C"/>
    <w:rsid w:val="00D22EF8"/>
    <w:rsid w:val="00D22F30"/>
    <w:rsid w:val="00D2311A"/>
    <w:rsid w:val="00D231BE"/>
    <w:rsid w:val="00D23240"/>
    <w:rsid w:val="00D2349A"/>
    <w:rsid w:val="00D2359B"/>
    <w:rsid w:val="00D23610"/>
    <w:rsid w:val="00D23842"/>
    <w:rsid w:val="00D238AB"/>
    <w:rsid w:val="00D23AC8"/>
    <w:rsid w:val="00D23B76"/>
    <w:rsid w:val="00D23D10"/>
    <w:rsid w:val="00D23EF4"/>
    <w:rsid w:val="00D24220"/>
    <w:rsid w:val="00D242BB"/>
    <w:rsid w:val="00D24364"/>
    <w:rsid w:val="00D2439C"/>
    <w:rsid w:val="00D244B6"/>
    <w:rsid w:val="00D24810"/>
    <w:rsid w:val="00D24B40"/>
    <w:rsid w:val="00D24D18"/>
    <w:rsid w:val="00D2500E"/>
    <w:rsid w:val="00D25231"/>
    <w:rsid w:val="00D25A51"/>
    <w:rsid w:val="00D25BD0"/>
    <w:rsid w:val="00D25CFA"/>
    <w:rsid w:val="00D26048"/>
    <w:rsid w:val="00D2604C"/>
    <w:rsid w:val="00D26532"/>
    <w:rsid w:val="00D265EA"/>
    <w:rsid w:val="00D2662F"/>
    <w:rsid w:val="00D2671D"/>
    <w:rsid w:val="00D26967"/>
    <w:rsid w:val="00D26996"/>
    <w:rsid w:val="00D26AA5"/>
    <w:rsid w:val="00D26D39"/>
    <w:rsid w:val="00D26DAC"/>
    <w:rsid w:val="00D271BB"/>
    <w:rsid w:val="00D27243"/>
    <w:rsid w:val="00D272FA"/>
    <w:rsid w:val="00D278C6"/>
    <w:rsid w:val="00D2793D"/>
    <w:rsid w:val="00D27EE6"/>
    <w:rsid w:val="00D300F1"/>
    <w:rsid w:val="00D30383"/>
    <w:rsid w:val="00D30437"/>
    <w:rsid w:val="00D305BA"/>
    <w:rsid w:val="00D306FF"/>
    <w:rsid w:val="00D307D2"/>
    <w:rsid w:val="00D309FB"/>
    <w:rsid w:val="00D30A14"/>
    <w:rsid w:val="00D30D77"/>
    <w:rsid w:val="00D30FF1"/>
    <w:rsid w:val="00D30FF9"/>
    <w:rsid w:val="00D313A6"/>
    <w:rsid w:val="00D31426"/>
    <w:rsid w:val="00D316B5"/>
    <w:rsid w:val="00D31767"/>
    <w:rsid w:val="00D317EE"/>
    <w:rsid w:val="00D3187E"/>
    <w:rsid w:val="00D31A16"/>
    <w:rsid w:val="00D31C75"/>
    <w:rsid w:val="00D31CE2"/>
    <w:rsid w:val="00D31EE2"/>
    <w:rsid w:val="00D31F15"/>
    <w:rsid w:val="00D31F1F"/>
    <w:rsid w:val="00D326FF"/>
    <w:rsid w:val="00D32779"/>
    <w:rsid w:val="00D327B6"/>
    <w:rsid w:val="00D3294D"/>
    <w:rsid w:val="00D32DF6"/>
    <w:rsid w:val="00D334B6"/>
    <w:rsid w:val="00D33576"/>
    <w:rsid w:val="00D3360C"/>
    <w:rsid w:val="00D336F7"/>
    <w:rsid w:val="00D3386D"/>
    <w:rsid w:val="00D3396F"/>
    <w:rsid w:val="00D339A1"/>
    <w:rsid w:val="00D33AE0"/>
    <w:rsid w:val="00D33F75"/>
    <w:rsid w:val="00D33F94"/>
    <w:rsid w:val="00D344D3"/>
    <w:rsid w:val="00D348D1"/>
    <w:rsid w:val="00D34C22"/>
    <w:rsid w:val="00D34D87"/>
    <w:rsid w:val="00D34ECB"/>
    <w:rsid w:val="00D34ED6"/>
    <w:rsid w:val="00D35178"/>
    <w:rsid w:val="00D354B8"/>
    <w:rsid w:val="00D35598"/>
    <w:rsid w:val="00D358B2"/>
    <w:rsid w:val="00D35CC9"/>
    <w:rsid w:val="00D35D53"/>
    <w:rsid w:val="00D36011"/>
    <w:rsid w:val="00D360A6"/>
    <w:rsid w:val="00D360E2"/>
    <w:rsid w:val="00D360F3"/>
    <w:rsid w:val="00D3632D"/>
    <w:rsid w:val="00D36534"/>
    <w:rsid w:val="00D36698"/>
    <w:rsid w:val="00D36727"/>
    <w:rsid w:val="00D36744"/>
    <w:rsid w:val="00D369A4"/>
    <w:rsid w:val="00D36A2B"/>
    <w:rsid w:val="00D36CD9"/>
    <w:rsid w:val="00D36F69"/>
    <w:rsid w:val="00D37064"/>
    <w:rsid w:val="00D372BB"/>
    <w:rsid w:val="00D37616"/>
    <w:rsid w:val="00D376DE"/>
    <w:rsid w:val="00D3779C"/>
    <w:rsid w:val="00D37934"/>
    <w:rsid w:val="00D37B78"/>
    <w:rsid w:val="00D37CE3"/>
    <w:rsid w:val="00D4001E"/>
    <w:rsid w:val="00D401A4"/>
    <w:rsid w:val="00D403F1"/>
    <w:rsid w:val="00D40539"/>
    <w:rsid w:val="00D406E2"/>
    <w:rsid w:val="00D40C45"/>
    <w:rsid w:val="00D40D9E"/>
    <w:rsid w:val="00D414AB"/>
    <w:rsid w:val="00D416A4"/>
    <w:rsid w:val="00D416AE"/>
    <w:rsid w:val="00D41705"/>
    <w:rsid w:val="00D4170D"/>
    <w:rsid w:val="00D41767"/>
    <w:rsid w:val="00D417A5"/>
    <w:rsid w:val="00D418FF"/>
    <w:rsid w:val="00D41A23"/>
    <w:rsid w:val="00D41B5E"/>
    <w:rsid w:val="00D41CF1"/>
    <w:rsid w:val="00D41F86"/>
    <w:rsid w:val="00D41FA2"/>
    <w:rsid w:val="00D41FDC"/>
    <w:rsid w:val="00D42191"/>
    <w:rsid w:val="00D4225C"/>
    <w:rsid w:val="00D4234B"/>
    <w:rsid w:val="00D4258B"/>
    <w:rsid w:val="00D42CC1"/>
    <w:rsid w:val="00D42EFD"/>
    <w:rsid w:val="00D42F28"/>
    <w:rsid w:val="00D431E5"/>
    <w:rsid w:val="00D432A6"/>
    <w:rsid w:val="00D432B4"/>
    <w:rsid w:val="00D43407"/>
    <w:rsid w:val="00D43470"/>
    <w:rsid w:val="00D43622"/>
    <w:rsid w:val="00D4362E"/>
    <w:rsid w:val="00D43667"/>
    <w:rsid w:val="00D437B0"/>
    <w:rsid w:val="00D438AE"/>
    <w:rsid w:val="00D43986"/>
    <w:rsid w:val="00D43C5A"/>
    <w:rsid w:val="00D43DDB"/>
    <w:rsid w:val="00D43E84"/>
    <w:rsid w:val="00D43EC0"/>
    <w:rsid w:val="00D43F3D"/>
    <w:rsid w:val="00D444DB"/>
    <w:rsid w:val="00D44805"/>
    <w:rsid w:val="00D448CF"/>
    <w:rsid w:val="00D44934"/>
    <w:rsid w:val="00D44B73"/>
    <w:rsid w:val="00D44DE0"/>
    <w:rsid w:val="00D45266"/>
    <w:rsid w:val="00D455A9"/>
    <w:rsid w:val="00D45740"/>
    <w:rsid w:val="00D45A26"/>
    <w:rsid w:val="00D45D7A"/>
    <w:rsid w:val="00D45E92"/>
    <w:rsid w:val="00D45FDC"/>
    <w:rsid w:val="00D46057"/>
    <w:rsid w:val="00D46150"/>
    <w:rsid w:val="00D4644B"/>
    <w:rsid w:val="00D46527"/>
    <w:rsid w:val="00D466CC"/>
    <w:rsid w:val="00D46B14"/>
    <w:rsid w:val="00D46C68"/>
    <w:rsid w:val="00D46D84"/>
    <w:rsid w:val="00D46EB6"/>
    <w:rsid w:val="00D4764F"/>
    <w:rsid w:val="00D4773C"/>
    <w:rsid w:val="00D47919"/>
    <w:rsid w:val="00D47DDB"/>
    <w:rsid w:val="00D47F5D"/>
    <w:rsid w:val="00D501A6"/>
    <w:rsid w:val="00D501C0"/>
    <w:rsid w:val="00D50267"/>
    <w:rsid w:val="00D502DD"/>
    <w:rsid w:val="00D5049D"/>
    <w:rsid w:val="00D5059E"/>
    <w:rsid w:val="00D506DA"/>
    <w:rsid w:val="00D50B97"/>
    <w:rsid w:val="00D50DB0"/>
    <w:rsid w:val="00D50DC8"/>
    <w:rsid w:val="00D50E30"/>
    <w:rsid w:val="00D50ECE"/>
    <w:rsid w:val="00D513D2"/>
    <w:rsid w:val="00D515F1"/>
    <w:rsid w:val="00D51877"/>
    <w:rsid w:val="00D51E2E"/>
    <w:rsid w:val="00D51ECF"/>
    <w:rsid w:val="00D51FA4"/>
    <w:rsid w:val="00D51FAF"/>
    <w:rsid w:val="00D52580"/>
    <w:rsid w:val="00D52769"/>
    <w:rsid w:val="00D529E8"/>
    <w:rsid w:val="00D52B12"/>
    <w:rsid w:val="00D52C01"/>
    <w:rsid w:val="00D52D81"/>
    <w:rsid w:val="00D52DF9"/>
    <w:rsid w:val="00D53096"/>
    <w:rsid w:val="00D5324A"/>
    <w:rsid w:val="00D532D5"/>
    <w:rsid w:val="00D53429"/>
    <w:rsid w:val="00D53460"/>
    <w:rsid w:val="00D53487"/>
    <w:rsid w:val="00D53638"/>
    <w:rsid w:val="00D5384D"/>
    <w:rsid w:val="00D53EBA"/>
    <w:rsid w:val="00D53F2C"/>
    <w:rsid w:val="00D54231"/>
    <w:rsid w:val="00D543B6"/>
    <w:rsid w:val="00D544DD"/>
    <w:rsid w:val="00D54614"/>
    <w:rsid w:val="00D54728"/>
    <w:rsid w:val="00D54A03"/>
    <w:rsid w:val="00D54BC6"/>
    <w:rsid w:val="00D54F5A"/>
    <w:rsid w:val="00D54FA6"/>
    <w:rsid w:val="00D551B6"/>
    <w:rsid w:val="00D55271"/>
    <w:rsid w:val="00D556DD"/>
    <w:rsid w:val="00D5581B"/>
    <w:rsid w:val="00D55B47"/>
    <w:rsid w:val="00D55D72"/>
    <w:rsid w:val="00D55E1E"/>
    <w:rsid w:val="00D56160"/>
    <w:rsid w:val="00D5618B"/>
    <w:rsid w:val="00D56258"/>
    <w:rsid w:val="00D56288"/>
    <w:rsid w:val="00D56389"/>
    <w:rsid w:val="00D5656A"/>
    <w:rsid w:val="00D56584"/>
    <w:rsid w:val="00D568E9"/>
    <w:rsid w:val="00D56BFB"/>
    <w:rsid w:val="00D56CA5"/>
    <w:rsid w:val="00D56D46"/>
    <w:rsid w:val="00D56D7E"/>
    <w:rsid w:val="00D56E24"/>
    <w:rsid w:val="00D56EC8"/>
    <w:rsid w:val="00D56F65"/>
    <w:rsid w:val="00D57074"/>
    <w:rsid w:val="00D57088"/>
    <w:rsid w:val="00D57355"/>
    <w:rsid w:val="00D574B3"/>
    <w:rsid w:val="00D575E4"/>
    <w:rsid w:val="00D5778B"/>
    <w:rsid w:val="00D57823"/>
    <w:rsid w:val="00D57892"/>
    <w:rsid w:val="00D57AB7"/>
    <w:rsid w:val="00D57CCF"/>
    <w:rsid w:val="00D57DDF"/>
    <w:rsid w:val="00D57E49"/>
    <w:rsid w:val="00D60086"/>
    <w:rsid w:val="00D60089"/>
    <w:rsid w:val="00D60132"/>
    <w:rsid w:val="00D60258"/>
    <w:rsid w:val="00D603F2"/>
    <w:rsid w:val="00D606C2"/>
    <w:rsid w:val="00D60A14"/>
    <w:rsid w:val="00D60A96"/>
    <w:rsid w:val="00D60AA1"/>
    <w:rsid w:val="00D60C35"/>
    <w:rsid w:val="00D60CC6"/>
    <w:rsid w:val="00D60FAD"/>
    <w:rsid w:val="00D612B8"/>
    <w:rsid w:val="00D615DD"/>
    <w:rsid w:val="00D61653"/>
    <w:rsid w:val="00D616B5"/>
    <w:rsid w:val="00D616CC"/>
    <w:rsid w:val="00D61748"/>
    <w:rsid w:val="00D61913"/>
    <w:rsid w:val="00D61A30"/>
    <w:rsid w:val="00D61CB0"/>
    <w:rsid w:val="00D61CF6"/>
    <w:rsid w:val="00D61E1E"/>
    <w:rsid w:val="00D61FD8"/>
    <w:rsid w:val="00D62171"/>
    <w:rsid w:val="00D62237"/>
    <w:rsid w:val="00D624B3"/>
    <w:rsid w:val="00D6272B"/>
    <w:rsid w:val="00D62877"/>
    <w:rsid w:val="00D6290A"/>
    <w:rsid w:val="00D6299D"/>
    <w:rsid w:val="00D629E9"/>
    <w:rsid w:val="00D629F5"/>
    <w:rsid w:val="00D62B16"/>
    <w:rsid w:val="00D62BD1"/>
    <w:rsid w:val="00D62C33"/>
    <w:rsid w:val="00D62C45"/>
    <w:rsid w:val="00D62C81"/>
    <w:rsid w:val="00D62EF4"/>
    <w:rsid w:val="00D63128"/>
    <w:rsid w:val="00D631B4"/>
    <w:rsid w:val="00D632BE"/>
    <w:rsid w:val="00D6336D"/>
    <w:rsid w:val="00D634D1"/>
    <w:rsid w:val="00D63A0A"/>
    <w:rsid w:val="00D63A1A"/>
    <w:rsid w:val="00D63A55"/>
    <w:rsid w:val="00D63D30"/>
    <w:rsid w:val="00D63E01"/>
    <w:rsid w:val="00D642A5"/>
    <w:rsid w:val="00D64319"/>
    <w:rsid w:val="00D6456F"/>
    <w:rsid w:val="00D6462E"/>
    <w:rsid w:val="00D647F6"/>
    <w:rsid w:val="00D64B2D"/>
    <w:rsid w:val="00D650AC"/>
    <w:rsid w:val="00D6517C"/>
    <w:rsid w:val="00D6530E"/>
    <w:rsid w:val="00D65553"/>
    <w:rsid w:val="00D65656"/>
    <w:rsid w:val="00D65708"/>
    <w:rsid w:val="00D65AE9"/>
    <w:rsid w:val="00D65AED"/>
    <w:rsid w:val="00D65DBE"/>
    <w:rsid w:val="00D65E22"/>
    <w:rsid w:val="00D65EA1"/>
    <w:rsid w:val="00D65FA4"/>
    <w:rsid w:val="00D660FF"/>
    <w:rsid w:val="00D66192"/>
    <w:rsid w:val="00D662C1"/>
    <w:rsid w:val="00D66546"/>
    <w:rsid w:val="00D66609"/>
    <w:rsid w:val="00D6671C"/>
    <w:rsid w:val="00D66818"/>
    <w:rsid w:val="00D66AF4"/>
    <w:rsid w:val="00D66BA3"/>
    <w:rsid w:val="00D66C46"/>
    <w:rsid w:val="00D66D66"/>
    <w:rsid w:val="00D672E4"/>
    <w:rsid w:val="00D67573"/>
    <w:rsid w:val="00D67674"/>
    <w:rsid w:val="00D67724"/>
    <w:rsid w:val="00D677B4"/>
    <w:rsid w:val="00D678D9"/>
    <w:rsid w:val="00D67A2D"/>
    <w:rsid w:val="00D67A59"/>
    <w:rsid w:val="00D67C6A"/>
    <w:rsid w:val="00D67CEA"/>
    <w:rsid w:val="00D67DC0"/>
    <w:rsid w:val="00D67EC4"/>
    <w:rsid w:val="00D67F06"/>
    <w:rsid w:val="00D7005B"/>
    <w:rsid w:val="00D70122"/>
    <w:rsid w:val="00D702BE"/>
    <w:rsid w:val="00D70445"/>
    <w:rsid w:val="00D70999"/>
    <w:rsid w:val="00D70A09"/>
    <w:rsid w:val="00D70DD9"/>
    <w:rsid w:val="00D70FDA"/>
    <w:rsid w:val="00D712D6"/>
    <w:rsid w:val="00D712DE"/>
    <w:rsid w:val="00D7153C"/>
    <w:rsid w:val="00D7167A"/>
    <w:rsid w:val="00D718A3"/>
    <w:rsid w:val="00D71988"/>
    <w:rsid w:val="00D71BC6"/>
    <w:rsid w:val="00D71BCE"/>
    <w:rsid w:val="00D71C8F"/>
    <w:rsid w:val="00D71F13"/>
    <w:rsid w:val="00D71F30"/>
    <w:rsid w:val="00D723FB"/>
    <w:rsid w:val="00D7243D"/>
    <w:rsid w:val="00D727BB"/>
    <w:rsid w:val="00D72ABD"/>
    <w:rsid w:val="00D72B3D"/>
    <w:rsid w:val="00D72C76"/>
    <w:rsid w:val="00D72DAF"/>
    <w:rsid w:val="00D73182"/>
    <w:rsid w:val="00D731CB"/>
    <w:rsid w:val="00D73463"/>
    <w:rsid w:val="00D73497"/>
    <w:rsid w:val="00D738C1"/>
    <w:rsid w:val="00D739E9"/>
    <w:rsid w:val="00D739F4"/>
    <w:rsid w:val="00D73A54"/>
    <w:rsid w:val="00D73AD4"/>
    <w:rsid w:val="00D73E7E"/>
    <w:rsid w:val="00D74072"/>
    <w:rsid w:val="00D740A7"/>
    <w:rsid w:val="00D74101"/>
    <w:rsid w:val="00D74153"/>
    <w:rsid w:val="00D741B0"/>
    <w:rsid w:val="00D748F2"/>
    <w:rsid w:val="00D74992"/>
    <w:rsid w:val="00D749AA"/>
    <w:rsid w:val="00D74A68"/>
    <w:rsid w:val="00D74A98"/>
    <w:rsid w:val="00D74C76"/>
    <w:rsid w:val="00D74C7B"/>
    <w:rsid w:val="00D74E51"/>
    <w:rsid w:val="00D74F7D"/>
    <w:rsid w:val="00D75055"/>
    <w:rsid w:val="00D75057"/>
    <w:rsid w:val="00D753C3"/>
    <w:rsid w:val="00D754B9"/>
    <w:rsid w:val="00D75511"/>
    <w:rsid w:val="00D756C7"/>
    <w:rsid w:val="00D75767"/>
    <w:rsid w:val="00D75D5C"/>
    <w:rsid w:val="00D7621A"/>
    <w:rsid w:val="00D76386"/>
    <w:rsid w:val="00D763E3"/>
    <w:rsid w:val="00D76442"/>
    <w:rsid w:val="00D76638"/>
    <w:rsid w:val="00D768FE"/>
    <w:rsid w:val="00D76926"/>
    <w:rsid w:val="00D76B59"/>
    <w:rsid w:val="00D76D8A"/>
    <w:rsid w:val="00D77026"/>
    <w:rsid w:val="00D7718A"/>
    <w:rsid w:val="00D772FF"/>
    <w:rsid w:val="00D7738F"/>
    <w:rsid w:val="00D7750F"/>
    <w:rsid w:val="00D7751C"/>
    <w:rsid w:val="00D7754D"/>
    <w:rsid w:val="00D77777"/>
    <w:rsid w:val="00D7787E"/>
    <w:rsid w:val="00D778CB"/>
    <w:rsid w:val="00D77A57"/>
    <w:rsid w:val="00D77B98"/>
    <w:rsid w:val="00D77DFD"/>
    <w:rsid w:val="00D77E7B"/>
    <w:rsid w:val="00D77ECC"/>
    <w:rsid w:val="00D80190"/>
    <w:rsid w:val="00D801BE"/>
    <w:rsid w:val="00D802D3"/>
    <w:rsid w:val="00D80B9B"/>
    <w:rsid w:val="00D80DF2"/>
    <w:rsid w:val="00D81223"/>
    <w:rsid w:val="00D81378"/>
    <w:rsid w:val="00D81389"/>
    <w:rsid w:val="00D81567"/>
    <w:rsid w:val="00D816AD"/>
    <w:rsid w:val="00D817D5"/>
    <w:rsid w:val="00D81AF9"/>
    <w:rsid w:val="00D81BFE"/>
    <w:rsid w:val="00D81EBA"/>
    <w:rsid w:val="00D82026"/>
    <w:rsid w:val="00D8206E"/>
    <w:rsid w:val="00D82160"/>
    <w:rsid w:val="00D821CD"/>
    <w:rsid w:val="00D82216"/>
    <w:rsid w:val="00D82266"/>
    <w:rsid w:val="00D823CD"/>
    <w:rsid w:val="00D823E4"/>
    <w:rsid w:val="00D8247D"/>
    <w:rsid w:val="00D82BA7"/>
    <w:rsid w:val="00D82C66"/>
    <w:rsid w:val="00D82E99"/>
    <w:rsid w:val="00D8308D"/>
    <w:rsid w:val="00D830D3"/>
    <w:rsid w:val="00D835F5"/>
    <w:rsid w:val="00D83914"/>
    <w:rsid w:val="00D839A8"/>
    <w:rsid w:val="00D83B34"/>
    <w:rsid w:val="00D83B7C"/>
    <w:rsid w:val="00D83C03"/>
    <w:rsid w:val="00D83C48"/>
    <w:rsid w:val="00D83FFE"/>
    <w:rsid w:val="00D84097"/>
    <w:rsid w:val="00D842BB"/>
    <w:rsid w:val="00D842DE"/>
    <w:rsid w:val="00D843AF"/>
    <w:rsid w:val="00D843E2"/>
    <w:rsid w:val="00D845B4"/>
    <w:rsid w:val="00D84631"/>
    <w:rsid w:val="00D847F4"/>
    <w:rsid w:val="00D848EA"/>
    <w:rsid w:val="00D84B07"/>
    <w:rsid w:val="00D84ED9"/>
    <w:rsid w:val="00D84FBE"/>
    <w:rsid w:val="00D85083"/>
    <w:rsid w:val="00D85150"/>
    <w:rsid w:val="00D852AD"/>
    <w:rsid w:val="00D852F2"/>
    <w:rsid w:val="00D8555B"/>
    <w:rsid w:val="00D857B3"/>
    <w:rsid w:val="00D85CD1"/>
    <w:rsid w:val="00D85E17"/>
    <w:rsid w:val="00D85F15"/>
    <w:rsid w:val="00D85FA2"/>
    <w:rsid w:val="00D86005"/>
    <w:rsid w:val="00D86175"/>
    <w:rsid w:val="00D861B3"/>
    <w:rsid w:val="00D861CB"/>
    <w:rsid w:val="00D861DB"/>
    <w:rsid w:val="00D862AC"/>
    <w:rsid w:val="00D8653B"/>
    <w:rsid w:val="00D865E3"/>
    <w:rsid w:val="00D866F7"/>
    <w:rsid w:val="00D86730"/>
    <w:rsid w:val="00D867FA"/>
    <w:rsid w:val="00D86A07"/>
    <w:rsid w:val="00D86C06"/>
    <w:rsid w:val="00D86C2B"/>
    <w:rsid w:val="00D86D67"/>
    <w:rsid w:val="00D86D7C"/>
    <w:rsid w:val="00D86E1C"/>
    <w:rsid w:val="00D86E6B"/>
    <w:rsid w:val="00D86FEC"/>
    <w:rsid w:val="00D87016"/>
    <w:rsid w:val="00D8708F"/>
    <w:rsid w:val="00D8714F"/>
    <w:rsid w:val="00D87236"/>
    <w:rsid w:val="00D87840"/>
    <w:rsid w:val="00D87A50"/>
    <w:rsid w:val="00D87F42"/>
    <w:rsid w:val="00D90490"/>
    <w:rsid w:val="00D9051B"/>
    <w:rsid w:val="00D90554"/>
    <w:rsid w:val="00D909E7"/>
    <w:rsid w:val="00D90E25"/>
    <w:rsid w:val="00D90F7F"/>
    <w:rsid w:val="00D91159"/>
    <w:rsid w:val="00D91179"/>
    <w:rsid w:val="00D91370"/>
    <w:rsid w:val="00D914E3"/>
    <w:rsid w:val="00D91521"/>
    <w:rsid w:val="00D91522"/>
    <w:rsid w:val="00D91676"/>
    <w:rsid w:val="00D91D52"/>
    <w:rsid w:val="00D91D93"/>
    <w:rsid w:val="00D91E68"/>
    <w:rsid w:val="00D91EF9"/>
    <w:rsid w:val="00D9213A"/>
    <w:rsid w:val="00D921CA"/>
    <w:rsid w:val="00D922F2"/>
    <w:rsid w:val="00D9241E"/>
    <w:rsid w:val="00D9252E"/>
    <w:rsid w:val="00D928BE"/>
    <w:rsid w:val="00D9294D"/>
    <w:rsid w:val="00D92A1F"/>
    <w:rsid w:val="00D92C6F"/>
    <w:rsid w:val="00D92C92"/>
    <w:rsid w:val="00D92F0A"/>
    <w:rsid w:val="00D93044"/>
    <w:rsid w:val="00D930F4"/>
    <w:rsid w:val="00D93131"/>
    <w:rsid w:val="00D9317E"/>
    <w:rsid w:val="00D931F2"/>
    <w:rsid w:val="00D933AC"/>
    <w:rsid w:val="00D93416"/>
    <w:rsid w:val="00D934FA"/>
    <w:rsid w:val="00D935DB"/>
    <w:rsid w:val="00D9360E"/>
    <w:rsid w:val="00D93645"/>
    <w:rsid w:val="00D9370C"/>
    <w:rsid w:val="00D93734"/>
    <w:rsid w:val="00D937A3"/>
    <w:rsid w:val="00D937B5"/>
    <w:rsid w:val="00D937E0"/>
    <w:rsid w:val="00D938E5"/>
    <w:rsid w:val="00D93A2B"/>
    <w:rsid w:val="00D93A76"/>
    <w:rsid w:val="00D93CA8"/>
    <w:rsid w:val="00D93D2D"/>
    <w:rsid w:val="00D940C0"/>
    <w:rsid w:val="00D9412B"/>
    <w:rsid w:val="00D9413E"/>
    <w:rsid w:val="00D941EF"/>
    <w:rsid w:val="00D941F5"/>
    <w:rsid w:val="00D94C75"/>
    <w:rsid w:val="00D94E3C"/>
    <w:rsid w:val="00D94E69"/>
    <w:rsid w:val="00D95473"/>
    <w:rsid w:val="00D9549D"/>
    <w:rsid w:val="00D954CD"/>
    <w:rsid w:val="00D95A38"/>
    <w:rsid w:val="00D95C07"/>
    <w:rsid w:val="00D95E80"/>
    <w:rsid w:val="00D95F00"/>
    <w:rsid w:val="00D95F82"/>
    <w:rsid w:val="00D963DF"/>
    <w:rsid w:val="00D96709"/>
    <w:rsid w:val="00D967AF"/>
    <w:rsid w:val="00D96888"/>
    <w:rsid w:val="00D9689E"/>
    <w:rsid w:val="00D96A0D"/>
    <w:rsid w:val="00D96B69"/>
    <w:rsid w:val="00D96C27"/>
    <w:rsid w:val="00D96F05"/>
    <w:rsid w:val="00D97666"/>
    <w:rsid w:val="00D97700"/>
    <w:rsid w:val="00D97753"/>
    <w:rsid w:val="00D977D4"/>
    <w:rsid w:val="00D979B6"/>
    <w:rsid w:val="00D979C9"/>
    <w:rsid w:val="00D979F9"/>
    <w:rsid w:val="00D97AE5"/>
    <w:rsid w:val="00D97BE3"/>
    <w:rsid w:val="00D97CA7"/>
    <w:rsid w:val="00D97DFA"/>
    <w:rsid w:val="00DA00E8"/>
    <w:rsid w:val="00DA0166"/>
    <w:rsid w:val="00DA0402"/>
    <w:rsid w:val="00DA0576"/>
    <w:rsid w:val="00DA069E"/>
    <w:rsid w:val="00DA0791"/>
    <w:rsid w:val="00DA0894"/>
    <w:rsid w:val="00DA0A33"/>
    <w:rsid w:val="00DA0B38"/>
    <w:rsid w:val="00DA0C47"/>
    <w:rsid w:val="00DA0CBD"/>
    <w:rsid w:val="00DA0CD8"/>
    <w:rsid w:val="00DA11F1"/>
    <w:rsid w:val="00DA1379"/>
    <w:rsid w:val="00DA14A4"/>
    <w:rsid w:val="00DA154F"/>
    <w:rsid w:val="00DA18E9"/>
    <w:rsid w:val="00DA19B5"/>
    <w:rsid w:val="00DA1B72"/>
    <w:rsid w:val="00DA1BDC"/>
    <w:rsid w:val="00DA1C56"/>
    <w:rsid w:val="00DA209D"/>
    <w:rsid w:val="00DA24C1"/>
    <w:rsid w:val="00DA2642"/>
    <w:rsid w:val="00DA29F0"/>
    <w:rsid w:val="00DA2B27"/>
    <w:rsid w:val="00DA2BC1"/>
    <w:rsid w:val="00DA2CB0"/>
    <w:rsid w:val="00DA2DC1"/>
    <w:rsid w:val="00DA2F16"/>
    <w:rsid w:val="00DA311C"/>
    <w:rsid w:val="00DA33A5"/>
    <w:rsid w:val="00DA33AE"/>
    <w:rsid w:val="00DA34BD"/>
    <w:rsid w:val="00DA363E"/>
    <w:rsid w:val="00DA375F"/>
    <w:rsid w:val="00DA38F8"/>
    <w:rsid w:val="00DA394E"/>
    <w:rsid w:val="00DA3C3B"/>
    <w:rsid w:val="00DA3CE4"/>
    <w:rsid w:val="00DA42EF"/>
    <w:rsid w:val="00DA43F8"/>
    <w:rsid w:val="00DA44BA"/>
    <w:rsid w:val="00DA4610"/>
    <w:rsid w:val="00DA468E"/>
    <w:rsid w:val="00DA4836"/>
    <w:rsid w:val="00DA4C58"/>
    <w:rsid w:val="00DA4CB2"/>
    <w:rsid w:val="00DA5228"/>
    <w:rsid w:val="00DA5357"/>
    <w:rsid w:val="00DA53B1"/>
    <w:rsid w:val="00DA58B4"/>
    <w:rsid w:val="00DA5A68"/>
    <w:rsid w:val="00DA5A82"/>
    <w:rsid w:val="00DA5DCB"/>
    <w:rsid w:val="00DA5DDA"/>
    <w:rsid w:val="00DA5E74"/>
    <w:rsid w:val="00DA6111"/>
    <w:rsid w:val="00DA6263"/>
    <w:rsid w:val="00DA65F1"/>
    <w:rsid w:val="00DA668A"/>
    <w:rsid w:val="00DA6709"/>
    <w:rsid w:val="00DA6BB6"/>
    <w:rsid w:val="00DA6BE0"/>
    <w:rsid w:val="00DA6C54"/>
    <w:rsid w:val="00DA6CD1"/>
    <w:rsid w:val="00DA6D6B"/>
    <w:rsid w:val="00DA6DAD"/>
    <w:rsid w:val="00DA6DE2"/>
    <w:rsid w:val="00DA6EC5"/>
    <w:rsid w:val="00DA6FA1"/>
    <w:rsid w:val="00DA71E6"/>
    <w:rsid w:val="00DA7329"/>
    <w:rsid w:val="00DA74C5"/>
    <w:rsid w:val="00DA7A6F"/>
    <w:rsid w:val="00DA7C52"/>
    <w:rsid w:val="00DA7C8F"/>
    <w:rsid w:val="00DA7CB7"/>
    <w:rsid w:val="00DA7CEA"/>
    <w:rsid w:val="00DA7F38"/>
    <w:rsid w:val="00DA7F94"/>
    <w:rsid w:val="00DB0026"/>
    <w:rsid w:val="00DB00DD"/>
    <w:rsid w:val="00DB0324"/>
    <w:rsid w:val="00DB050B"/>
    <w:rsid w:val="00DB06D1"/>
    <w:rsid w:val="00DB0754"/>
    <w:rsid w:val="00DB07AB"/>
    <w:rsid w:val="00DB086D"/>
    <w:rsid w:val="00DB096B"/>
    <w:rsid w:val="00DB0981"/>
    <w:rsid w:val="00DB09D2"/>
    <w:rsid w:val="00DB0B4D"/>
    <w:rsid w:val="00DB0B8F"/>
    <w:rsid w:val="00DB0D8D"/>
    <w:rsid w:val="00DB0DBA"/>
    <w:rsid w:val="00DB0EFF"/>
    <w:rsid w:val="00DB1062"/>
    <w:rsid w:val="00DB106A"/>
    <w:rsid w:val="00DB117A"/>
    <w:rsid w:val="00DB1270"/>
    <w:rsid w:val="00DB163E"/>
    <w:rsid w:val="00DB1718"/>
    <w:rsid w:val="00DB186D"/>
    <w:rsid w:val="00DB1880"/>
    <w:rsid w:val="00DB18DE"/>
    <w:rsid w:val="00DB1BC4"/>
    <w:rsid w:val="00DB1CA7"/>
    <w:rsid w:val="00DB1D42"/>
    <w:rsid w:val="00DB1F1B"/>
    <w:rsid w:val="00DB21A9"/>
    <w:rsid w:val="00DB225F"/>
    <w:rsid w:val="00DB22D6"/>
    <w:rsid w:val="00DB23D3"/>
    <w:rsid w:val="00DB24A5"/>
    <w:rsid w:val="00DB276C"/>
    <w:rsid w:val="00DB2884"/>
    <w:rsid w:val="00DB2A6B"/>
    <w:rsid w:val="00DB2AD7"/>
    <w:rsid w:val="00DB2D78"/>
    <w:rsid w:val="00DB2F09"/>
    <w:rsid w:val="00DB3353"/>
    <w:rsid w:val="00DB33F5"/>
    <w:rsid w:val="00DB35F3"/>
    <w:rsid w:val="00DB367E"/>
    <w:rsid w:val="00DB36DE"/>
    <w:rsid w:val="00DB3818"/>
    <w:rsid w:val="00DB3BB4"/>
    <w:rsid w:val="00DB3C1C"/>
    <w:rsid w:val="00DB3D08"/>
    <w:rsid w:val="00DB3D82"/>
    <w:rsid w:val="00DB3E72"/>
    <w:rsid w:val="00DB3FAD"/>
    <w:rsid w:val="00DB43EA"/>
    <w:rsid w:val="00DB44EB"/>
    <w:rsid w:val="00DB450A"/>
    <w:rsid w:val="00DB4640"/>
    <w:rsid w:val="00DB4717"/>
    <w:rsid w:val="00DB4719"/>
    <w:rsid w:val="00DB47AC"/>
    <w:rsid w:val="00DB481D"/>
    <w:rsid w:val="00DB4AF7"/>
    <w:rsid w:val="00DB4B23"/>
    <w:rsid w:val="00DB4CBB"/>
    <w:rsid w:val="00DB4CCC"/>
    <w:rsid w:val="00DB4DD4"/>
    <w:rsid w:val="00DB4F40"/>
    <w:rsid w:val="00DB4FF7"/>
    <w:rsid w:val="00DB5018"/>
    <w:rsid w:val="00DB50B9"/>
    <w:rsid w:val="00DB51A0"/>
    <w:rsid w:val="00DB5333"/>
    <w:rsid w:val="00DB534F"/>
    <w:rsid w:val="00DB554B"/>
    <w:rsid w:val="00DB557B"/>
    <w:rsid w:val="00DB56D9"/>
    <w:rsid w:val="00DB57B0"/>
    <w:rsid w:val="00DB5A59"/>
    <w:rsid w:val="00DB5ABB"/>
    <w:rsid w:val="00DB5AD2"/>
    <w:rsid w:val="00DB5B34"/>
    <w:rsid w:val="00DB5BFD"/>
    <w:rsid w:val="00DB5EC8"/>
    <w:rsid w:val="00DB5FE8"/>
    <w:rsid w:val="00DB60AD"/>
    <w:rsid w:val="00DB63C9"/>
    <w:rsid w:val="00DB6405"/>
    <w:rsid w:val="00DB6532"/>
    <w:rsid w:val="00DB6594"/>
    <w:rsid w:val="00DB6705"/>
    <w:rsid w:val="00DB677B"/>
    <w:rsid w:val="00DB6850"/>
    <w:rsid w:val="00DB69A7"/>
    <w:rsid w:val="00DB6C5C"/>
    <w:rsid w:val="00DB6CE7"/>
    <w:rsid w:val="00DB6D63"/>
    <w:rsid w:val="00DB6ED6"/>
    <w:rsid w:val="00DB7103"/>
    <w:rsid w:val="00DB7185"/>
    <w:rsid w:val="00DB75FB"/>
    <w:rsid w:val="00DB766E"/>
    <w:rsid w:val="00DB7727"/>
    <w:rsid w:val="00DB788F"/>
    <w:rsid w:val="00DB790E"/>
    <w:rsid w:val="00DB79DD"/>
    <w:rsid w:val="00DB7DE3"/>
    <w:rsid w:val="00DB7EEB"/>
    <w:rsid w:val="00DC05D0"/>
    <w:rsid w:val="00DC071C"/>
    <w:rsid w:val="00DC073C"/>
    <w:rsid w:val="00DC0AFC"/>
    <w:rsid w:val="00DC0BD4"/>
    <w:rsid w:val="00DC0D8C"/>
    <w:rsid w:val="00DC0FD2"/>
    <w:rsid w:val="00DC1035"/>
    <w:rsid w:val="00DC123E"/>
    <w:rsid w:val="00DC12D5"/>
    <w:rsid w:val="00DC15CA"/>
    <w:rsid w:val="00DC164B"/>
    <w:rsid w:val="00DC1870"/>
    <w:rsid w:val="00DC1886"/>
    <w:rsid w:val="00DC1CE9"/>
    <w:rsid w:val="00DC1D23"/>
    <w:rsid w:val="00DC211B"/>
    <w:rsid w:val="00DC26FF"/>
    <w:rsid w:val="00DC294E"/>
    <w:rsid w:val="00DC295E"/>
    <w:rsid w:val="00DC29F7"/>
    <w:rsid w:val="00DC2C30"/>
    <w:rsid w:val="00DC2CCB"/>
    <w:rsid w:val="00DC2CD2"/>
    <w:rsid w:val="00DC30DF"/>
    <w:rsid w:val="00DC3130"/>
    <w:rsid w:val="00DC3289"/>
    <w:rsid w:val="00DC339B"/>
    <w:rsid w:val="00DC340A"/>
    <w:rsid w:val="00DC34A0"/>
    <w:rsid w:val="00DC34AD"/>
    <w:rsid w:val="00DC34BF"/>
    <w:rsid w:val="00DC355F"/>
    <w:rsid w:val="00DC3B8A"/>
    <w:rsid w:val="00DC3D14"/>
    <w:rsid w:val="00DC3F9E"/>
    <w:rsid w:val="00DC4149"/>
    <w:rsid w:val="00DC43D5"/>
    <w:rsid w:val="00DC440A"/>
    <w:rsid w:val="00DC4451"/>
    <w:rsid w:val="00DC4694"/>
    <w:rsid w:val="00DC470A"/>
    <w:rsid w:val="00DC4893"/>
    <w:rsid w:val="00DC498E"/>
    <w:rsid w:val="00DC4C89"/>
    <w:rsid w:val="00DC4FD3"/>
    <w:rsid w:val="00DC53F2"/>
    <w:rsid w:val="00DC5492"/>
    <w:rsid w:val="00DC560F"/>
    <w:rsid w:val="00DC586C"/>
    <w:rsid w:val="00DC597B"/>
    <w:rsid w:val="00DC5A59"/>
    <w:rsid w:val="00DC5F51"/>
    <w:rsid w:val="00DC61D0"/>
    <w:rsid w:val="00DC61D4"/>
    <w:rsid w:val="00DC6316"/>
    <w:rsid w:val="00DC6687"/>
    <w:rsid w:val="00DC668D"/>
    <w:rsid w:val="00DC699A"/>
    <w:rsid w:val="00DC6A4E"/>
    <w:rsid w:val="00DC6D84"/>
    <w:rsid w:val="00DC6F5A"/>
    <w:rsid w:val="00DC7032"/>
    <w:rsid w:val="00DC76AE"/>
    <w:rsid w:val="00DC7EA3"/>
    <w:rsid w:val="00DD0053"/>
    <w:rsid w:val="00DD028C"/>
    <w:rsid w:val="00DD02CF"/>
    <w:rsid w:val="00DD061E"/>
    <w:rsid w:val="00DD06F9"/>
    <w:rsid w:val="00DD072E"/>
    <w:rsid w:val="00DD07E1"/>
    <w:rsid w:val="00DD0875"/>
    <w:rsid w:val="00DD0A33"/>
    <w:rsid w:val="00DD0A8B"/>
    <w:rsid w:val="00DD0B1F"/>
    <w:rsid w:val="00DD0D61"/>
    <w:rsid w:val="00DD0D64"/>
    <w:rsid w:val="00DD0ED5"/>
    <w:rsid w:val="00DD0F40"/>
    <w:rsid w:val="00DD0FBA"/>
    <w:rsid w:val="00DD105E"/>
    <w:rsid w:val="00DD10AA"/>
    <w:rsid w:val="00DD10E4"/>
    <w:rsid w:val="00DD162D"/>
    <w:rsid w:val="00DD1648"/>
    <w:rsid w:val="00DD182D"/>
    <w:rsid w:val="00DD1870"/>
    <w:rsid w:val="00DD1B20"/>
    <w:rsid w:val="00DD1C7D"/>
    <w:rsid w:val="00DD1EB1"/>
    <w:rsid w:val="00DD1ECE"/>
    <w:rsid w:val="00DD2188"/>
    <w:rsid w:val="00DD220A"/>
    <w:rsid w:val="00DD2250"/>
    <w:rsid w:val="00DD2251"/>
    <w:rsid w:val="00DD274F"/>
    <w:rsid w:val="00DD275C"/>
    <w:rsid w:val="00DD27AD"/>
    <w:rsid w:val="00DD294E"/>
    <w:rsid w:val="00DD2CC2"/>
    <w:rsid w:val="00DD2DA0"/>
    <w:rsid w:val="00DD2E3A"/>
    <w:rsid w:val="00DD2F42"/>
    <w:rsid w:val="00DD3056"/>
    <w:rsid w:val="00DD306C"/>
    <w:rsid w:val="00DD31C7"/>
    <w:rsid w:val="00DD31CD"/>
    <w:rsid w:val="00DD32ED"/>
    <w:rsid w:val="00DD3CDB"/>
    <w:rsid w:val="00DD3CE2"/>
    <w:rsid w:val="00DD3F37"/>
    <w:rsid w:val="00DD4385"/>
    <w:rsid w:val="00DD43E3"/>
    <w:rsid w:val="00DD4440"/>
    <w:rsid w:val="00DD4867"/>
    <w:rsid w:val="00DD48A7"/>
    <w:rsid w:val="00DD4B0A"/>
    <w:rsid w:val="00DD4B0B"/>
    <w:rsid w:val="00DD4D3B"/>
    <w:rsid w:val="00DD4F1E"/>
    <w:rsid w:val="00DD5015"/>
    <w:rsid w:val="00DD5085"/>
    <w:rsid w:val="00DD5131"/>
    <w:rsid w:val="00DD5434"/>
    <w:rsid w:val="00DD5486"/>
    <w:rsid w:val="00DD5617"/>
    <w:rsid w:val="00DD588F"/>
    <w:rsid w:val="00DD5A18"/>
    <w:rsid w:val="00DD5A8A"/>
    <w:rsid w:val="00DD60EC"/>
    <w:rsid w:val="00DD60F3"/>
    <w:rsid w:val="00DD6160"/>
    <w:rsid w:val="00DD624F"/>
    <w:rsid w:val="00DD63CA"/>
    <w:rsid w:val="00DD6486"/>
    <w:rsid w:val="00DD648B"/>
    <w:rsid w:val="00DD650F"/>
    <w:rsid w:val="00DD688A"/>
    <w:rsid w:val="00DD696F"/>
    <w:rsid w:val="00DD6AC6"/>
    <w:rsid w:val="00DD6B2F"/>
    <w:rsid w:val="00DD6B8E"/>
    <w:rsid w:val="00DD6C25"/>
    <w:rsid w:val="00DD6E4D"/>
    <w:rsid w:val="00DD7214"/>
    <w:rsid w:val="00DD72BC"/>
    <w:rsid w:val="00DD73AD"/>
    <w:rsid w:val="00DD7509"/>
    <w:rsid w:val="00DD769A"/>
    <w:rsid w:val="00DD78EA"/>
    <w:rsid w:val="00DD79CE"/>
    <w:rsid w:val="00DD7FA8"/>
    <w:rsid w:val="00DE0022"/>
    <w:rsid w:val="00DE00F6"/>
    <w:rsid w:val="00DE01F8"/>
    <w:rsid w:val="00DE0203"/>
    <w:rsid w:val="00DE045D"/>
    <w:rsid w:val="00DE047C"/>
    <w:rsid w:val="00DE06F0"/>
    <w:rsid w:val="00DE099C"/>
    <w:rsid w:val="00DE0D85"/>
    <w:rsid w:val="00DE0DC9"/>
    <w:rsid w:val="00DE0E06"/>
    <w:rsid w:val="00DE0E61"/>
    <w:rsid w:val="00DE0F82"/>
    <w:rsid w:val="00DE101D"/>
    <w:rsid w:val="00DE11B9"/>
    <w:rsid w:val="00DE1498"/>
    <w:rsid w:val="00DE14D0"/>
    <w:rsid w:val="00DE1624"/>
    <w:rsid w:val="00DE16B0"/>
    <w:rsid w:val="00DE1CD5"/>
    <w:rsid w:val="00DE1DB1"/>
    <w:rsid w:val="00DE22F0"/>
    <w:rsid w:val="00DE2449"/>
    <w:rsid w:val="00DE24AD"/>
    <w:rsid w:val="00DE2686"/>
    <w:rsid w:val="00DE28AA"/>
    <w:rsid w:val="00DE2901"/>
    <w:rsid w:val="00DE2C8E"/>
    <w:rsid w:val="00DE304C"/>
    <w:rsid w:val="00DE3078"/>
    <w:rsid w:val="00DE3233"/>
    <w:rsid w:val="00DE3241"/>
    <w:rsid w:val="00DE3378"/>
    <w:rsid w:val="00DE3380"/>
    <w:rsid w:val="00DE3417"/>
    <w:rsid w:val="00DE34B3"/>
    <w:rsid w:val="00DE34EB"/>
    <w:rsid w:val="00DE3638"/>
    <w:rsid w:val="00DE3645"/>
    <w:rsid w:val="00DE366F"/>
    <w:rsid w:val="00DE377B"/>
    <w:rsid w:val="00DE3B33"/>
    <w:rsid w:val="00DE3B70"/>
    <w:rsid w:val="00DE3CE7"/>
    <w:rsid w:val="00DE3F5B"/>
    <w:rsid w:val="00DE400D"/>
    <w:rsid w:val="00DE4062"/>
    <w:rsid w:val="00DE411A"/>
    <w:rsid w:val="00DE4138"/>
    <w:rsid w:val="00DE4166"/>
    <w:rsid w:val="00DE4660"/>
    <w:rsid w:val="00DE4899"/>
    <w:rsid w:val="00DE4955"/>
    <w:rsid w:val="00DE49B5"/>
    <w:rsid w:val="00DE4C29"/>
    <w:rsid w:val="00DE4F09"/>
    <w:rsid w:val="00DE4FBF"/>
    <w:rsid w:val="00DE50FF"/>
    <w:rsid w:val="00DE534F"/>
    <w:rsid w:val="00DE553D"/>
    <w:rsid w:val="00DE55A7"/>
    <w:rsid w:val="00DE5C92"/>
    <w:rsid w:val="00DE5CAF"/>
    <w:rsid w:val="00DE5D84"/>
    <w:rsid w:val="00DE5E59"/>
    <w:rsid w:val="00DE615A"/>
    <w:rsid w:val="00DE6167"/>
    <w:rsid w:val="00DE6699"/>
    <w:rsid w:val="00DE6833"/>
    <w:rsid w:val="00DE68D9"/>
    <w:rsid w:val="00DE69C1"/>
    <w:rsid w:val="00DE6A39"/>
    <w:rsid w:val="00DE6A8B"/>
    <w:rsid w:val="00DE6C00"/>
    <w:rsid w:val="00DE6C01"/>
    <w:rsid w:val="00DE6CF8"/>
    <w:rsid w:val="00DE6D5D"/>
    <w:rsid w:val="00DE6E32"/>
    <w:rsid w:val="00DE6F47"/>
    <w:rsid w:val="00DE6F55"/>
    <w:rsid w:val="00DE70BC"/>
    <w:rsid w:val="00DE7221"/>
    <w:rsid w:val="00DE726C"/>
    <w:rsid w:val="00DE72B2"/>
    <w:rsid w:val="00DE73F0"/>
    <w:rsid w:val="00DE757D"/>
    <w:rsid w:val="00DE7937"/>
    <w:rsid w:val="00DE7A3A"/>
    <w:rsid w:val="00DE7B84"/>
    <w:rsid w:val="00DE7DBE"/>
    <w:rsid w:val="00DE7ECE"/>
    <w:rsid w:val="00DF0007"/>
    <w:rsid w:val="00DF025C"/>
    <w:rsid w:val="00DF0635"/>
    <w:rsid w:val="00DF0640"/>
    <w:rsid w:val="00DF06A3"/>
    <w:rsid w:val="00DF06A4"/>
    <w:rsid w:val="00DF07CF"/>
    <w:rsid w:val="00DF0A93"/>
    <w:rsid w:val="00DF0A97"/>
    <w:rsid w:val="00DF0B47"/>
    <w:rsid w:val="00DF0C2A"/>
    <w:rsid w:val="00DF0D86"/>
    <w:rsid w:val="00DF0E41"/>
    <w:rsid w:val="00DF1246"/>
    <w:rsid w:val="00DF1298"/>
    <w:rsid w:val="00DF1336"/>
    <w:rsid w:val="00DF1354"/>
    <w:rsid w:val="00DF1477"/>
    <w:rsid w:val="00DF1715"/>
    <w:rsid w:val="00DF174E"/>
    <w:rsid w:val="00DF1958"/>
    <w:rsid w:val="00DF19FE"/>
    <w:rsid w:val="00DF1B42"/>
    <w:rsid w:val="00DF1BD0"/>
    <w:rsid w:val="00DF1C0B"/>
    <w:rsid w:val="00DF24CD"/>
    <w:rsid w:val="00DF2BCA"/>
    <w:rsid w:val="00DF2C0D"/>
    <w:rsid w:val="00DF2CF7"/>
    <w:rsid w:val="00DF2EFA"/>
    <w:rsid w:val="00DF309C"/>
    <w:rsid w:val="00DF327A"/>
    <w:rsid w:val="00DF3484"/>
    <w:rsid w:val="00DF35E8"/>
    <w:rsid w:val="00DF37B4"/>
    <w:rsid w:val="00DF386C"/>
    <w:rsid w:val="00DF38EC"/>
    <w:rsid w:val="00DF3955"/>
    <w:rsid w:val="00DF3B8A"/>
    <w:rsid w:val="00DF3CD8"/>
    <w:rsid w:val="00DF3DD0"/>
    <w:rsid w:val="00DF40BA"/>
    <w:rsid w:val="00DF42A7"/>
    <w:rsid w:val="00DF45DD"/>
    <w:rsid w:val="00DF4715"/>
    <w:rsid w:val="00DF4A1C"/>
    <w:rsid w:val="00DF4AE4"/>
    <w:rsid w:val="00DF4B08"/>
    <w:rsid w:val="00DF4C22"/>
    <w:rsid w:val="00DF4FD6"/>
    <w:rsid w:val="00DF527D"/>
    <w:rsid w:val="00DF5A6D"/>
    <w:rsid w:val="00DF5A70"/>
    <w:rsid w:val="00DF5B6B"/>
    <w:rsid w:val="00DF64A3"/>
    <w:rsid w:val="00DF6A3E"/>
    <w:rsid w:val="00DF6D6E"/>
    <w:rsid w:val="00DF6E51"/>
    <w:rsid w:val="00DF6ED6"/>
    <w:rsid w:val="00DF700A"/>
    <w:rsid w:val="00DF7037"/>
    <w:rsid w:val="00DF72C9"/>
    <w:rsid w:val="00DF73C8"/>
    <w:rsid w:val="00DF7456"/>
    <w:rsid w:val="00DF759F"/>
    <w:rsid w:val="00DF7630"/>
    <w:rsid w:val="00DF77B0"/>
    <w:rsid w:val="00DF7AE5"/>
    <w:rsid w:val="00DF7AFD"/>
    <w:rsid w:val="00DF7B34"/>
    <w:rsid w:val="00DF7D00"/>
    <w:rsid w:val="00DF7DF2"/>
    <w:rsid w:val="00DF7F26"/>
    <w:rsid w:val="00E001C2"/>
    <w:rsid w:val="00E005CC"/>
    <w:rsid w:val="00E00606"/>
    <w:rsid w:val="00E0060E"/>
    <w:rsid w:val="00E007CC"/>
    <w:rsid w:val="00E00A64"/>
    <w:rsid w:val="00E00B0F"/>
    <w:rsid w:val="00E00B76"/>
    <w:rsid w:val="00E00C1F"/>
    <w:rsid w:val="00E00C9D"/>
    <w:rsid w:val="00E00DF8"/>
    <w:rsid w:val="00E00FD3"/>
    <w:rsid w:val="00E0104D"/>
    <w:rsid w:val="00E01211"/>
    <w:rsid w:val="00E01454"/>
    <w:rsid w:val="00E019AC"/>
    <w:rsid w:val="00E01C49"/>
    <w:rsid w:val="00E01D73"/>
    <w:rsid w:val="00E020FD"/>
    <w:rsid w:val="00E0213F"/>
    <w:rsid w:val="00E0237B"/>
    <w:rsid w:val="00E0239E"/>
    <w:rsid w:val="00E023AD"/>
    <w:rsid w:val="00E02487"/>
    <w:rsid w:val="00E025BE"/>
    <w:rsid w:val="00E02611"/>
    <w:rsid w:val="00E02845"/>
    <w:rsid w:val="00E028D4"/>
    <w:rsid w:val="00E02A19"/>
    <w:rsid w:val="00E02AA4"/>
    <w:rsid w:val="00E02DC8"/>
    <w:rsid w:val="00E02F58"/>
    <w:rsid w:val="00E031C1"/>
    <w:rsid w:val="00E0345E"/>
    <w:rsid w:val="00E03A14"/>
    <w:rsid w:val="00E03BF8"/>
    <w:rsid w:val="00E03D99"/>
    <w:rsid w:val="00E04432"/>
    <w:rsid w:val="00E04658"/>
    <w:rsid w:val="00E046A3"/>
    <w:rsid w:val="00E046ED"/>
    <w:rsid w:val="00E0479D"/>
    <w:rsid w:val="00E048F2"/>
    <w:rsid w:val="00E04995"/>
    <w:rsid w:val="00E04A31"/>
    <w:rsid w:val="00E04C0E"/>
    <w:rsid w:val="00E04DD3"/>
    <w:rsid w:val="00E04F37"/>
    <w:rsid w:val="00E04FA7"/>
    <w:rsid w:val="00E0503A"/>
    <w:rsid w:val="00E05090"/>
    <w:rsid w:val="00E05217"/>
    <w:rsid w:val="00E05251"/>
    <w:rsid w:val="00E05302"/>
    <w:rsid w:val="00E056EF"/>
    <w:rsid w:val="00E059C6"/>
    <w:rsid w:val="00E059D6"/>
    <w:rsid w:val="00E05BB4"/>
    <w:rsid w:val="00E05C3E"/>
    <w:rsid w:val="00E05CD3"/>
    <w:rsid w:val="00E05DB7"/>
    <w:rsid w:val="00E05FB2"/>
    <w:rsid w:val="00E0659C"/>
    <w:rsid w:val="00E06648"/>
    <w:rsid w:val="00E0674A"/>
    <w:rsid w:val="00E06C18"/>
    <w:rsid w:val="00E06DBF"/>
    <w:rsid w:val="00E06F3C"/>
    <w:rsid w:val="00E06F9B"/>
    <w:rsid w:val="00E071A3"/>
    <w:rsid w:val="00E073A2"/>
    <w:rsid w:val="00E07679"/>
    <w:rsid w:val="00E07794"/>
    <w:rsid w:val="00E078F5"/>
    <w:rsid w:val="00E079D9"/>
    <w:rsid w:val="00E07DCA"/>
    <w:rsid w:val="00E07E00"/>
    <w:rsid w:val="00E07E67"/>
    <w:rsid w:val="00E07EA6"/>
    <w:rsid w:val="00E10108"/>
    <w:rsid w:val="00E1052E"/>
    <w:rsid w:val="00E105C4"/>
    <w:rsid w:val="00E107B5"/>
    <w:rsid w:val="00E10A2B"/>
    <w:rsid w:val="00E10E50"/>
    <w:rsid w:val="00E11285"/>
    <w:rsid w:val="00E11348"/>
    <w:rsid w:val="00E11353"/>
    <w:rsid w:val="00E1145E"/>
    <w:rsid w:val="00E11539"/>
    <w:rsid w:val="00E11B00"/>
    <w:rsid w:val="00E11BCA"/>
    <w:rsid w:val="00E11D05"/>
    <w:rsid w:val="00E11D2B"/>
    <w:rsid w:val="00E11E98"/>
    <w:rsid w:val="00E12084"/>
    <w:rsid w:val="00E122AC"/>
    <w:rsid w:val="00E12305"/>
    <w:rsid w:val="00E123FF"/>
    <w:rsid w:val="00E124AD"/>
    <w:rsid w:val="00E124FE"/>
    <w:rsid w:val="00E12572"/>
    <w:rsid w:val="00E12624"/>
    <w:rsid w:val="00E1263B"/>
    <w:rsid w:val="00E12BD2"/>
    <w:rsid w:val="00E12BDC"/>
    <w:rsid w:val="00E12BDD"/>
    <w:rsid w:val="00E12D35"/>
    <w:rsid w:val="00E12DB6"/>
    <w:rsid w:val="00E12E3F"/>
    <w:rsid w:val="00E1315C"/>
    <w:rsid w:val="00E131DC"/>
    <w:rsid w:val="00E133E0"/>
    <w:rsid w:val="00E135EF"/>
    <w:rsid w:val="00E1366C"/>
    <w:rsid w:val="00E13798"/>
    <w:rsid w:val="00E1379F"/>
    <w:rsid w:val="00E138E5"/>
    <w:rsid w:val="00E13911"/>
    <w:rsid w:val="00E13915"/>
    <w:rsid w:val="00E139B5"/>
    <w:rsid w:val="00E1406E"/>
    <w:rsid w:val="00E141D6"/>
    <w:rsid w:val="00E14251"/>
    <w:rsid w:val="00E149A9"/>
    <w:rsid w:val="00E14B4B"/>
    <w:rsid w:val="00E14C3F"/>
    <w:rsid w:val="00E14CB9"/>
    <w:rsid w:val="00E14E35"/>
    <w:rsid w:val="00E14F32"/>
    <w:rsid w:val="00E14F70"/>
    <w:rsid w:val="00E15002"/>
    <w:rsid w:val="00E15285"/>
    <w:rsid w:val="00E154A5"/>
    <w:rsid w:val="00E15588"/>
    <w:rsid w:val="00E15598"/>
    <w:rsid w:val="00E1580F"/>
    <w:rsid w:val="00E1599A"/>
    <w:rsid w:val="00E15EFB"/>
    <w:rsid w:val="00E16143"/>
    <w:rsid w:val="00E163C7"/>
    <w:rsid w:val="00E16502"/>
    <w:rsid w:val="00E16806"/>
    <w:rsid w:val="00E16933"/>
    <w:rsid w:val="00E169CF"/>
    <w:rsid w:val="00E169DB"/>
    <w:rsid w:val="00E16A65"/>
    <w:rsid w:val="00E16B61"/>
    <w:rsid w:val="00E16C6A"/>
    <w:rsid w:val="00E17026"/>
    <w:rsid w:val="00E170AF"/>
    <w:rsid w:val="00E1715D"/>
    <w:rsid w:val="00E172F9"/>
    <w:rsid w:val="00E1739C"/>
    <w:rsid w:val="00E1739F"/>
    <w:rsid w:val="00E17613"/>
    <w:rsid w:val="00E1789C"/>
    <w:rsid w:val="00E17E33"/>
    <w:rsid w:val="00E203B9"/>
    <w:rsid w:val="00E204D5"/>
    <w:rsid w:val="00E207C7"/>
    <w:rsid w:val="00E20822"/>
    <w:rsid w:val="00E2085C"/>
    <w:rsid w:val="00E20CA4"/>
    <w:rsid w:val="00E20FDC"/>
    <w:rsid w:val="00E2116F"/>
    <w:rsid w:val="00E2125F"/>
    <w:rsid w:val="00E21452"/>
    <w:rsid w:val="00E218BB"/>
    <w:rsid w:val="00E218FA"/>
    <w:rsid w:val="00E21AE6"/>
    <w:rsid w:val="00E21C30"/>
    <w:rsid w:val="00E21E10"/>
    <w:rsid w:val="00E21F02"/>
    <w:rsid w:val="00E220A4"/>
    <w:rsid w:val="00E220A7"/>
    <w:rsid w:val="00E221B5"/>
    <w:rsid w:val="00E221F7"/>
    <w:rsid w:val="00E223A0"/>
    <w:rsid w:val="00E2255B"/>
    <w:rsid w:val="00E22A87"/>
    <w:rsid w:val="00E22AB7"/>
    <w:rsid w:val="00E22BCE"/>
    <w:rsid w:val="00E22E2A"/>
    <w:rsid w:val="00E22F89"/>
    <w:rsid w:val="00E22F9D"/>
    <w:rsid w:val="00E22FE1"/>
    <w:rsid w:val="00E22FEB"/>
    <w:rsid w:val="00E23049"/>
    <w:rsid w:val="00E23277"/>
    <w:rsid w:val="00E23C1C"/>
    <w:rsid w:val="00E23C9F"/>
    <w:rsid w:val="00E23E8D"/>
    <w:rsid w:val="00E23EE0"/>
    <w:rsid w:val="00E2400B"/>
    <w:rsid w:val="00E240EA"/>
    <w:rsid w:val="00E2416C"/>
    <w:rsid w:val="00E24243"/>
    <w:rsid w:val="00E24288"/>
    <w:rsid w:val="00E24313"/>
    <w:rsid w:val="00E244F3"/>
    <w:rsid w:val="00E24501"/>
    <w:rsid w:val="00E24671"/>
    <w:rsid w:val="00E246EF"/>
    <w:rsid w:val="00E249C2"/>
    <w:rsid w:val="00E249E4"/>
    <w:rsid w:val="00E24B56"/>
    <w:rsid w:val="00E24C5B"/>
    <w:rsid w:val="00E24DD6"/>
    <w:rsid w:val="00E24E1E"/>
    <w:rsid w:val="00E250BA"/>
    <w:rsid w:val="00E250E8"/>
    <w:rsid w:val="00E25194"/>
    <w:rsid w:val="00E25210"/>
    <w:rsid w:val="00E25456"/>
    <w:rsid w:val="00E25462"/>
    <w:rsid w:val="00E25526"/>
    <w:rsid w:val="00E255A9"/>
    <w:rsid w:val="00E2567D"/>
    <w:rsid w:val="00E25755"/>
    <w:rsid w:val="00E25A55"/>
    <w:rsid w:val="00E25A57"/>
    <w:rsid w:val="00E25A8A"/>
    <w:rsid w:val="00E25C81"/>
    <w:rsid w:val="00E25D01"/>
    <w:rsid w:val="00E25D07"/>
    <w:rsid w:val="00E25F48"/>
    <w:rsid w:val="00E26148"/>
    <w:rsid w:val="00E2625C"/>
    <w:rsid w:val="00E26280"/>
    <w:rsid w:val="00E26558"/>
    <w:rsid w:val="00E265D7"/>
    <w:rsid w:val="00E266E9"/>
    <w:rsid w:val="00E2678B"/>
    <w:rsid w:val="00E272D2"/>
    <w:rsid w:val="00E27364"/>
    <w:rsid w:val="00E27432"/>
    <w:rsid w:val="00E275B3"/>
    <w:rsid w:val="00E276FF"/>
    <w:rsid w:val="00E277DF"/>
    <w:rsid w:val="00E278AC"/>
    <w:rsid w:val="00E27ED4"/>
    <w:rsid w:val="00E27F25"/>
    <w:rsid w:val="00E30355"/>
    <w:rsid w:val="00E30485"/>
    <w:rsid w:val="00E306AA"/>
    <w:rsid w:val="00E3073D"/>
    <w:rsid w:val="00E30742"/>
    <w:rsid w:val="00E307BC"/>
    <w:rsid w:val="00E307C6"/>
    <w:rsid w:val="00E30808"/>
    <w:rsid w:val="00E30ABC"/>
    <w:rsid w:val="00E30C1A"/>
    <w:rsid w:val="00E30DF5"/>
    <w:rsid w:val="00E30E79"/>
    <w:rsid w:val="00E30EB6"/>
    <w:rsid w:val="00E30F50"/>
    <w:rsid w:val="00E30F66"/>
    <w:rsid w:val="00E30F8E"/>
    <w:rsid w:val="00E310C6"/>
    <w:rsid w:val="00E311EA"/>
    <w:rsid w:val="00E31545"/>
    <w:rsid w:val="00E317A5"/>
    <w:rsid w:val="00E317E8"/>
    <w:rsid w:val="00E3189F"/>
    <w:rsid w:val="00E31974"/>
    <w:rsid w:val="00E31BB9"/>
    <w:rsid w:val="00E31C9D"/>
    <w:rsid w:val="00E31EFE"/>
    <w:rsid w:val="00E320B0"/>
    <w:rsid w:val="00E320E3"/>
    <w:rsid w:val="00E3220B"/>
    <w:rsid w:val="00E3222A"/>
    <w:rsid w:val="00E323F4"/>
    <w:rsid w:val="00E324B8"/>
    <w:rsid w:val="00E3257C"/>
    <w:rsid w:val="00E32796"/>
    <w:rsid w:val="00E32812"/>
    <w:rsid w:val="00E328F5"/>
    <w:rsid w:val="00E32CA5"/>
    <w:rsid w:val="00E32CDA"/>
    <w:rsid w:val="00E32DDC"/>
    <w:rsid w:val="00E32E35"/>
    <w:rsid w:val="00E330CA"/>
    <w:rsid w:val="00E33147"/>
    <w:rsid w:val="00E33151"/>
    <w:rsid w:val="00E33284"/>
    <w:rsid w:val="00E33477"/>
    <w:rsid w:val="00E33640"/>
    <w:rsid w:val="00E336C6"/>
    <w:rsid w:val="00E33A5B"/>
    <w:rsid w:val="00E33A8E"/>
    <w:rsid w:val="00E33C62"/>
    <w:rsid w:val="00E33E4E"/>
    <w:rsid w:val="00E33FD1"/>
    <w:rsid w:val="00E340E3"/>
    <w:rsid w:val="00E342FC"/>
    <w:rsid w:val="00E34887"/>
    <w:rsid w:val="00E34901"/>
    <w:rsid w:val="00E34969"/>
    <w:rsid w:val="00E349D5"/>
    <w:rsid w:val="00E34AF7"/>
    <w:rsid w:val="00E34CCB"/>
    <w:rsid w:val="00E35002"/>
    <w:rsid w:val="00E35005"/>
    <w:rsid w:val="00E352A5"/>
    <w:rsid w:val="00E35336"/>
    <w:rsid w:val="00E3597A"/>
    <w:rsid w:val="00E35990"/>
    <w:rsid w:val="00E35A8D"/>
    <w:rsid w:val="00E35B45"/>
    <w:rsid w:val="00E35CE2"/>
    <w:rsid w:val="00E362C2"/>
    <w:rsid w:val="00E365B5"/>
    <w:rsid w:val="00E366FD"/>
    <w:rsid w:val="00E3681B"/>
    <w:rsid w:val="00E36EAF"/>
    <w:rsid w:val="00E36FBF"/>
    <w:rsid w:val="00E36FEC"/>
    <w:rsid w:val="00E3701F"/>
    <w:rsid w:val="00E3717A"/>
    <w:rsid w:val="00E37708"/>
    <w:rsid w:val="00E37774"/>
    <w:rsid w:val="00E3777F"/>
    <w:rsid w:val="00E3778E"/>
    <w:rsid w:val="00E377B3"/>
    <w:rsid w:val="00E37A2A"/>
    <w:rsid w:val="00E37A3E"/>
    <w:rsid w:val="00E37B43"/>
    <w:rsid w:val="00E37C49"/>
    <w:rsid w:val="00E37E19"/>
    <w:rsid w:val="00E37ECA"/>
    <w:rsid w:val="00E37ECE"/>
    <w:rsid w:val="00E37FAA"/>
    <w:rsid w:val="00E4001C"/>
    <w:rsid w:val="00E40293"/>
    <w:rsid w:val="00E402D7"/>
    <w:rsid w:val="00E403F9"/>
    <w:rsid w:val="00E4076B"/>
    <w:rsid w:val="00E40797"/>
    <w:rsid w:val="00E40830"/>
    <w:rsid w:val="00E40895"/>
    <w:rsid w:val="00E40980"/>
    <w:rsid w:val="00E40A49"/>
    <w:rsid w:val="00E40D3B"/>
    <w:rsid w:val="00E4104A"/>
    <w:rsid w:val="00E41135"/>
    <w:rsid w:val="00E411D9"/>
    <w:rsid w:val="00E4123F"/>
    <w:rsid w:val="00E41251"/>
    <w:rsid w:val="00E413FB"/>
    <w:rsid w:val="00E417BB"/>
    <w:rsid w:val="00E41875"/>
    <w:rsid w:val="00E418FA"/>
    <w:rsid w:val="00E419D8"/>
    <w:rsid w:val="00E41A12"/>
    <w:rsid w:val="00E41C14"/>
    <w:rsid w:val="00E41C38"/>
    <w:rsid w:val="00E41C54"/>
    <w:rsid w:val="00E41E77"/>
    <w:rsid w:val="00E41FEC"/>
    <w:rsid w:val="00E423DE"/>
    <w:rsid w:val="00E425E0"/>
    <w:rsid w:val="00E425E3"/>
    <w:rsid w:val="00E42750"/>
    <w:rsid w:val="00E42972"/>
    <w:rsid w:val="00E42CB0"/>
    <w:rsid w:val="00E42EC3"/>
    <w:rsid w:val="00E43006"/>
    <w:rsid w:val="00E43136"/>
    <w:rsid w:val="00E43150"/>
    <w:rsid w:val="00E4357D"/>
    <w:rsid w:val="00E438AB"/>
    <w:rsid w:val="00E43AC9"/>
    <w:rsid w:val="00E43D98"/>
    <w:rsid w:val="00E43DEA"/>
    <w:rsid w:val="00E43ED6"/>
    <w:rsid w:val="00E44215"/>
    <w:rsid w:val="00E44332"/>
    <w:rsid w:val="00E444D3"/>
    <w:rsid w:val="00E44502"/>
    <w:rsid w:val="00E44875"/>
    <w:rsid w:val="00E45110"/>
    <w:rsid w:val="00E45155"/>
    <w:rsid w:val="00E4517D"/>
    <w:rsid w:val="00E45375"/>
    <w:rsid w:val="00E453DE"/>
    <w:rsid w:val="00E4541D"/>
    <w:rsid w:val="00E45492"/>
    <w:rsid w:val="00E45714"/>
    <w:rsid w:val="00E457B4"/>
    <w:rsid w:val="00E457ED"/>
    <w:rsid w:val="00E45859"/>
    <w:rsid w:val="00E45965"/>
    <w:rsid w:val="00E45A0F"/>
    <w:rsid w:val="00E45A90"/>
    <w:rsid w:val="00E45B4C"/>
    <w:rsid w:val="00E45BD2"/>
    <w:rsid w:val="00E45C8E"/>
    <w:rsid w:val="00E45D07"/>
    <w:rsid w:val="00E45D41"/>
    <w:rsid w:val="00E45DF1"/>
    <w:rsid w:val="00E45EE1"/>
    <w:rsid w:val="00E46138"/>
    <w:rsid w:val="00E46159"/>
    <w:rsid w:val="00E467BF"/>
    <w:rsid w:val="00E4698C"/>
    <w:rsid w:val="00E46996"/>
    <w:rsid w:val="00E46A4C"/>
    <w:rsid w:val="00E46A93"/>
    <w:rsid w:val="00E46C27"/>
    <w:rsid w:val="00E46E8E"/>
    <w:rsid w:val="00E470DE"/>
    <w:rsid w:val="00E472AE"/>
    <w:rsid w:val="00E47542"/>
    <w:rsid w:val="00E47652"/>
    <w:rsid w:val="00E476D9"/>
    <w:rsid w:val="00E47897"/>
    <w:rsid w:val="00E47A36"/>
    <w:rsid w:val="00E47B11"/>
    <w:rsid w:val="00E500A8"/>
    <w:rsid w:val="00E500AD"/>
    <w:rsid w:val="00E500C3"/>
    <w:rsid w:val="00E503B1"/>
    <w:rsid w:val="00E5070B"/>
    <w:rsid w:val="00E50B90"/>
    <w:rsid w:val="00E50BBC"/>
    <w:rsid w:val="00E51138"/>
    <w:rsid w:val="00E5118C"/>
    <w:rsid w:val="00E5135D"/>
    <w:rsid w:val="00E51774"/>
    <w:rsid w:val="00E5180C"/>
    <w:rsid w:val="00E51BBC"/>
    <w:rsid w:val="00E51C16"/>
    <w:rsid w:val="00E51DB9"/>
    <w:rsid w:val="00E51FC9"/>
    <w:rsid w:val="00E52158"/>
    <w:rsid w:val="00E521DE"/>
    <w:rsid w:val="00E522A6"/>
    <w:rsid w:val="00E52629"/>
    <w:rsid w:val="00E52844"/>
    <w:rsid w:val="00E52875"/>
    <w:rsid w:val="00E5288B"/>
    <w:rsid w:val="00E528E4"/>
    <w:rsid w:val="00E5295F"/>
    <w:rsid w:val="00E5298C"/>
    <w:rsid w:val="00E52A05"/>
    <w:rsid w:val="00E52A79"/>
    <w:rsid w:val="00E52B40"/>
    <w:rsid w:val="00E52B78"/>
    <w:rsid w:val="00E52B88"/>
    <w:rsid w:val="00E52CB7"/>
    <w:rsid w:val="00E52F0E"/>
    <w:rsid w:val="00E52F40"/>
    <w:rsid w:val="00E5347D"/>
    <w:rsid w:val="00E5356D"/>
    <w:rsid w:val="00E5359F"/>
    <w:rsid w:val="00E53801"/>
    <w:rsid w:val="00E538BB"/>
    <w:rsid w:val="00E538BE"/>
    <w:rsid w:val="00E53976"/>
    <w:rsid w:val="00E53B97"/>
    <w:rsid w:val="00E5431A"/>
    <w:rsid w:val="00E543DC"/>
    <w:rsid w:val="00E549BB"/>
    <w:rsid w:val="00E54A27"/>
    <w:rsid w:val="00E54AFE"/>
    <w:rsid w:val="00E54D69"/>
    <w:rsid w:val="00E54F6D"/>
    <w:rsid w:val="00E5503D"/>
    <w:rsid w:val="00E55071"/>
    <w:rsid w:val="00E55097"/>
    <w:rsid w:val="00E556F8"/>
    <w:rsid w:val="00E55973"/>
    <w:rsid w:val="00E55B8E"/>
    <w:rsid w:val="00E55DBF"/>
    <w:rsid w:val="00E5639A"/>
    <w:rsid w:val="00E5664A"/>
    <w:rsid w:val="00E56C1D"/>
    <w:rsid w:val="00E56D62"/>
    <w:rsid w:val="00E5726C"/>
    <w:rsid w:val="00E57294"/>
    <w:rsid w:val="00E573C2"/>
    <w:rsid w:val="00E57766"/>
    <w:rsid w:val="00E57817"/>
    <w:rsid w:val="00E57C26"/>
    <w:rsid w:val="00E57D5A"/>
    <w:rsid w:val="00E57D80"/>
    <w:rsid w:val="00E6005F"/>
    <w:rsid w:val="00E6023B"/>
    <w:rsid w:val="00E602A6"/>
    <w:rsid w:val="00E60389"/>
    <w:rsid w:val="00E6082A"/>
    <w:rsid w:val="00E60A88"/>
    <w:rsid w:val="00E61084"/>
    <w:rsid w:val="00E6112D"/>
    <w:rsid w:val="00E61210"/>
    <w:rsid w:val="00E613BA"/>
    <w:rsid w:val="00E6145D"/>
    <w:rsid w:val="00E614D2"/>
    <w:rsid w:val="00E61608"/>
    <w:rsid w:val="00E61A2F"/>
    <w:rsid w:val="00E61AE2"/>
    <w:rsid w:val="00E61B47"/>
    <w:rsid w:val="00E61E51"/>
    <w:rsid w:val="00E61E94"/>
    <w:rsid w:val="00E61ED4"/>
    <w:rsid w:val="00E61F46"/>
    <w:rsid w:val="00E61F77"/>
    <w:rsid w:val="00E61FFB"/>
    <w:rsid w:val="00E62123"/>
    <w:rsid w:val="00E62129"/>
    <w:rsid w:val="00E62170"/>
    <w:rsid w:val="00E6241D"/>
    <w:rsid w:val="00E6265C"/>
    <w:rsid w:val="00E626BD"/>
    <w:rsid w:val="00E62AB8"/>
    <w:rsid w:val="00E62AEE"/>
    <w:rsid w:val="00E62B54"/>
    <w:rsid w:val="00E62CDC"/>
    <w:rsid w:val="00E62E83"/>
    <w:rsid w:val="00E634DD"/>
    <w:rsid w:val="00E6362C"/>
    <w:rsid w:val="00E6390F"/>
    <w:rsid w:val="00E63948"/>
    <w:rsid w:val="00E63A68"/>
    <w:rsid w:val="00E63ABC"/>
    <w:rsid w:val="00E63E45"/>
    <w:rsid w:val="00E640BC"/>
    <w:rsid w:val="00E641D2"/>
    <w:rsid w:val="00E642F8"/>
    <w:rsid w:val="00E6431C"/>
    <w:rsid w:val="00E644FD"/>
    <w:rsid w:val="00E645C4"/>
    <w:rsid w:val="00E645C8"/>
    <w:rsid w:val="00E64614"/>
    <w:rsid w:val="00E64618"/>
    <w:rsid w:val="00E646CC"/>
    <w:rsid w:val="00E64794"/>
    <w:rsid w:val="00E64B8E"/>
    <w:rsid w:val="00E64C0E"/>
    <w:rsid w:val="00E64E29"/>
    <w:rsid w:val="00E64EFB"/>
    <w:rsid w:val="00E64F61"/>
    <w:rsid w:val="00E6535A"/>
    <w:rsid w:val="00E6563F"/>
    <w:rsid w:val="00E65D6D"/>
    <w:rsid w:val="00E65DE5"/>
    <w:rsid w:val="00E66033"/>
    <w:rsid w:val="00E6612E"/>
    <w:rsid w:val="00E66330"/>
    <w:rsid w:val="00E663EF"/>
    <w:rsid w:val="00E66691"/>
    <w:rsid w:val="00E66778"/>
    <w:rsid w:val="00E669A5"/>
    <w:rsid w:val="00E66A86"/>
    <w:rsid w:val="00E66BFD"/>
    <w:rsid w:val="00E66E83"/>
    <w:rsid w:val="00E66EC4"/>
    <w:rsid w:val="00E670A1"/>
    <w:rsid w:val="00E670F5"/>
    <w:rsid w:val="00E67389"/>
    <w:rsid w:val="00E673AE"/>
    <w:rsid w:val="00E673B7"/>
    <w:rsid w:val="00E67543"/>
    <w:rsid w:val="00E6757D"/>
    <w:rsid w:val="00E676E3"/>
    <w:rsid w:val="00E67710"/>
    <w:rsid w:val="00E679FE"/>
    <w:rsid w:val="00E67A51"/>
    <w:rsid w:val="00E67C07"/>
    <w:rsid w:val="00E67CB8"/>
    <w:rsid w:val="00E67D50"/>
    <w:rsid w:val="00E70107"/>
    <w:rsid w:val="00E701A7"/>
    <w:rsid w:val="00E7024D"/>
    <w:rsid w:val="00E70399"/>
    <w:rsid w:val="00E70532"/>
    <w:rsid w:val="00E70631"/>
    <w:rsid w:val="00E70667"/>
    <w:rsid w:val="00E70DA1"/>
    <w:rsid w:val="00E70ED1"/>
    <w:rsid w:val="00E70EE9"/>
    <w:rsid w:val="00E70F39"/>
    <w:rsid w:val="00E70F58"/>
    <w:rsid w:val="00E7107D"/>
    <w:rsid w:val="00E71293"/>
    <w:rsid w:val="00E71441"/>
    <w:rsid w:val="00E714D8"/>
    <w:rsid w:val="00E7173A"/>
    <w:rsid w:val="00E7188A"/>
    <w:rsid w:val="00E7188C"/>
    <w:rsid w:val="00E718B4"/>
    <w:rsid w:val="00E71977"/>
    <w:rsid w:val="00E719E3"/>
    <w:rsid w:val="00E71C62"/>
    <w:rsid w:val="00E71C8B"/>
    <w:rsid w:val="00E71D1E"/>
    <w:rsid w:val="00E71DC8"/>
    <w:rsid w:val="00E71E22"/>
    <w:rsid w:val="00E72301"/>
    <w:rsid w:val="00E7234D"/>
    <w:rsid w:val="00E724AD"/>
    <w:rsid w:val="00E72627"/>
    <w:rsid w:val="00E727F5"/>
    <w:rsid w:val="00E728EB"/>
    <w:rsid w:val="00E72A86"/>
    <w:rsid w:val="00E72B29"/>
    <w:rsid w:val="00E72BEE"/>
    <w:rsid w:val="00E72D1A"/>
    <w:rsid w:val="00E72D2F"/>
    <w:rsid w:val="00E730F7"/>
    <w:rsid w:val="00E73400"/>
    <w:rsid w:val="00E7345D"/>
    <w:rsid w:val="00E7359C"/>
    <w:rsid w:val="00E735F7"/>
    <w:rsid w:val="00E7361D"/>
    <w:rsid w:val="00E73802"/>
    <w:rsid w:val="00E73833"/>
    <w:rsid w:val="00E738BE"/>
    <w:rsid w:val="00E7390B"/>
    <w:rsid w:val="00E73A62"/>
    <w:rsid w:val="00E73C57"/>
    <w:rsid w:val="00E7410F"/>
    <w:rsid w:val="00E746FA"/>
    <w:rsid w:val="00E7481E"/>
    <w:rsid w:val="00E749DD"/>
    <w:rsid w:val="00E74A4E"/>
    <w:rsid w:val="00E74A76"/>
    <w:rsid w:val="00E74BC4"/>
    <w:rsid w:val="00E74BDC"/>
    <w:rsid w:val="00E74D69"/>
    <w:rsid w:val="00E74DC6"/>
    <w:rsid w:val="00E74E12"/>
    <w:rsid w:val="00E74EFE"/>
    <w:rsid w:val="00E74F5C"/>
    <w:rsid w:val="00E75278"/>
    <w:rsid w:val="00E75292"/>
    <w:rsid w:val="00E75851"/>
    <w:rsid w:val="00E75A0F"/>
    <w:rsid w:val="00E75D0D"/>
    <w:rsid w:val="00E762A4"/>
    <w:rsid w:val="00E763CE"/>
    <w:rsid w:val="00E76518"/>
    <w:rsid w:val="00E766A8"/>
    <w:rsid w:val="00E7680E"/>
    <w:rsid w:val="00E76968"/>
    <w:rsid w:val="00E769CD"/>
    <w:rsid w:val="00E769D7"/>
    <w:rsid w:val="00E76B7C"/>
    <w:rsid w:val="00E76BD4"/>
    <w:rsid w:val="00E76DA1"/>
    <w:rsid w:val="00E76F82"/>
    <w:rsid w:val="00E7726C"/>
    <w:rsid w:val="00E77359"/>
    <w:rsid w:val="00E77586"/>
    <w:rsid w:val="00E77817"/>
    <w:rsid w:val="00E77878"/>
    <w:rsid w:val="00E77905"/>
    <w:rsid w:val="00E77C48"/>
    <w:rsid w:val="00E77D4A"/>
    <w:rsid w:val="00E77ED7"/>
    <w:rsid w:val="00E800EF"/>
    <w:rsid w:val="00E8011C"/>
    <w:rsid w:val="00E80246"/>
    <w:rsid w:val="00E8053E"/>
    <w:rsid w:val="00E80732"/>
    <w:rsid w:val="00E80939"/>
    <w:rsid w:val="00E8096A"/>
    <w:rsid w:val="00E8098C"/>
    <w:rsid w:val="00E80BEC"/>
    <w:rsid w:val="00E81277"/>
    <w:rsid w:val="00E81491"/>
    <w:rsid w:val="00E815B4"/>
    <w:rsid w:val="00E81690"/>
    <w:rsid w:val="00E81742"/>
    <w:rsid w:val="00E819DE"/>
    <w:rsid w:val="00E81B90"/>
    <w:rsid w:val="00E81DC7"/>
    <w:rsid w:val="00E81E02"/>
    <w:rsid w:val="00E828EB"/>
    <w:rsid w:val="00E82C06"/>
    <w:rsid w:val="00E82C19"/>
    <w:rsid w:val="00E82D03"/>
    <w:rsid w:val="00E82E4F"/>
    <w:rsid w:val="00E82E8A"/>
    <w:rsid w:val="00E831A8"/>
    <w:rsid w:val="00E8322F"/>
    <w:rsid w:val="00E832FD"/>
    <w:rsid w:val="00E83308"/>
    <w:rsid w:val="00E83700"/>
    <w:rsid w:val="00E8386D"/>
    <w:rsid w:val="00E83964"/>
    <w:rsid w:val="00E839F9"/>
    <w:rsid w:val="00E83AF0"/>
    <w:rsid w:val="00E83C20"/>
    <w:rsid w:val="00E83DCF"/>
    <w:rsid w:val="00E83F92"/>
    <w:rsid w:val="00E83FE6"/>
    <w:rsid w:val="00E8407E"/>
    <w:rsid w:val="00E841ED"/>
    <w:rsid w:val="00E84226"/>
    <w:rsid w:val="00E843F4"/>
    <w:rsid w:val="00E84AE8"/>
    <w:rsid w:val="00E84C6E"/>
    <w:rsid w:val="00E84C86"/>
    <w:rsid w:val="00E84E1E"/>
    <w:rsid w:val="00E85095"/>
    <w:rsid w:val="00E850B8"/>
    <w:rsid w:val="00E854B8"/>
    <w:rsid w:val="00E8579F"/>
    <w:rsid w:val="00E8597D"/>
    <w:rsid w:val="00E859F2"/>
    <w:rsid w:val="00E85A3C"/>
    <w:rsid w:val="00E85B2D"/>
    <w:rsid w:val="00E85B73"/>
    <w:rsid w:val="00E85D3A"/>
    <w:rsid w:val="00E85EE6"/>
    <w:rsid w:val="00E85FF1"/>
    <w:rsid w:val="00E8612B"/>
    <w:rsid w:val="00E8628D"/>
    <w:rsid w:val="00E86530"/>
    <w:rsid w:val="00E8684B"/>
    <w:rsid w:val="00E869B3"/>
    <w:rsid w:val="00E869F3"/>
    <w:rsid w:val="00E86A88"/>
    <w:rsid w:val="00E86EB6"/>
    <w:rsid w:val="00E8707E"/>
    <w:rsid w:val="00E870D6"/>
    <w:rsid w:val="00E87474"/>
    <w:rsid w:val="00E876D0"/>
    <w:rsid w:val="00E877E0"/>
    <w:rsid w:val="00E87AE9"/>
    <w:rsid w:val="00E87F94"/>
    <w:rsid w:val="00E87FC0"/>
    <w:rsid w:val="00E87FC4"/>
    <w:rsid w:val="00E9004C"/>
    <w:rsid w:val="00E900E4"/>
    <w:rsid w:val="00E9034A"/>
    <w:rsid w:val="00E90591"/>
    <w:rsid w:val="00E90650"/>
    <w:rsid w:val="00E9070E"/>
    <w:rsid w:val="00E907F9"/>
    <w:rsid w:val="00E90998"/>
    <w:rsid w:val="00E90A02"/>
    <w:rsid w:val="00E90B35"/>
    <w:rsid w:val="00E90CD8"/>
    <w:rsid w:val="00E90D4C"/>
    <w:rsid w:val="00E911A9"/>
    <w:rsid w:val="00E91282"/>
    <w:rsid w:val="00E914E6"/>
    <w:rsid w:val="00E91673"/>
    <w:rsid w:val="00E9173A"/>
    <w:rsid w:val="00E91749"/>
    <w:rsid w:val="00E91C5F"/>
    <w:rsid w:val="00E91D94"/>
    <w:rsid w:val="00E91E6A"/>
    <w:rsid w:val="00E9208C"/>
    <w:rsid w:val="00E9259C"/>
    <w:rsid w:val="00E9291E"/>
    <w:rsid w:val="00E92A5B"/>
    <w:rsid w:val="00E92A98"/>
    <w:rsid w:val="00E92ADB"/>
    <w:rsid w:val="00E92B8E"/>
    <w:rsid w:val="00E92BFC"/>
    <w:rsid w:val="00E92CCC"/>
    <w:rsid w:val="00E93020"/>
    <w:rsid w:val="00E932DA"/>
    <w:rsid w:val="00E933AB"/>
    <w:rsid w:val="00E937F0"/>
    <w:rsid w:val="00E93A7F"/>
    <w:rsid w:val="00E93B8D"/>
    <w:rsid w:val="00E93DE6"/>
    <w:rsid w:val="00E9447C"/>
    <w:rsid w:val="00E9454D"/>
    <w:rsid w:val="00E9466B"/>
    <w:rsid w:val="00E946F1"/>
    <w:rsid w:val="00E947E3"/>
    <w:rsid w:val="00E948A7"/>
    <w:rsid w:val="00E949FA"/>
    <w:rsid w:val="00E94AE3"/>
    <w:rsid w:val="00E94AF6"/>
    <w:rsid w:val="00E94D55"/>
    <w:rsid w:val="00E94D78"/>
    <w:rsid w:val="00E94E1B"/>
    <w:rsid w:val="00E94F67"/>
    <w:rsid w:val="00E95053"/>
    <w:rsid w:val="00E950BA"/>
    <w:rsid w:val="00E95161"/>
    <w:rsid w:val="00E9516D"/>
    <w:rsid w:val="00E95199"/>
    <w:rsid w:val="00E952C7"/>
    <w:rsid w:val="00E9557F"/>
    <w:rsid w:val="00E95653"/>
    <w:rsid w:val="00E9587F"/>
    <w:rsid w:val="00E95928"/>
    <w:rsid w:val="00E9594E"/>
    <w:rsid w:val="00E9598E"/>
    <w:rsid w:val="00E95C45"/>
    <w:rsid w:val="00E95F81"/>
    <w:rsid w:val="00E9637D"/>
    <w:rsid w:val="00E965FF"/>
    <w:rsid w:val="00E967C4"/>
    <w:rsid w:val="00E969EE"/>
    <w:rsid w:val="00E96A0E"/>
    <w:rsid w:val="00E96AEB"/>
    <w:rsid w:val="00E96B25"/>
    <w:rsid w:val="00E96BC7"/>
    <w:rsid w:val="00E96E03"/>
    <w:rsid w:val="00E970E3"/>
    <w:rsid w:val="00E97362"/>
    <w:rsid w:val="00E97AC6"/>
    <w:rsid w:val="00E97C1E"/>
    <w:rsid w:val="00E97C87"/>
    <w:rsid w:val="00E97DE0"/>
    <w:rsid w:val="00EA01A4"/>
    <w:rsid w:val="00EA05E6"/>
    <w:rsid w:val="00EA0942"/>
    <w:rsid w:val="00EA0A78"/>
    <w:rsid w:val="00EA0CC2"/>
    <w:rsid w:val="00EA0F7B"/>
    <w:rsid w:val="00EA0F7E"/>
    <w:rsid w:val="00EA10E5"/>
    <w:rsid w:val="00EA13EF"/>
    <w:rsid w:val="00EA1507"/>
    <w:rsid w:val="00EA18E4"/>
    <w:rsid w:val="00EA2387"/>
    <w:rsid w:val="00EA24FD"/>
    <w:rsid w:val="00EA2541"/>
    <w:rsid w:val="00EA2574"/>
    <w:rsid w:val="00EA268E"/>
    <w:rsid w:val="00EA26EC"/>
    <w:rsid w:val="00EA2A67"/>
    <w:rsid w:val="00EA2A8A"/>
    <w:rsid w:val="00EA2BC8"/>
    <w:rsid w:val="00EA2BF6"/>
    <w:rsid w:val="00EA2D98"/>
    <w:rsid w:val="00EA2DD7"/>
    <w:rsid w:val="00EA2E61"/>
    <w:rsid w:val="00EA2E8F"/>
    <w:rsid w:val="00EA31D6"/>
    <w:rsid w:val="00EA320D"/>
    <w:rsid w:val="00EA343A"/>
    <w:rsid w:val="00EA347D"/>
    <w:rsid w:val="00EA352F"/>
    <w:rsid w:val="00EA3544"/>
    <w:rsid w:val="00EA3798"/>
    <w:rsid w:val="00EA38A3"/>
    <w:rsid w:val="00EA3B29"/>
    <w:rsid w:val="00EA3B89"/>
    <w:rsid w:val="00EA3C30"/>
    <w:rsid w:val="00EA3D17"/>
    <w:rsid w:val="00EA3D45"/>
    <w:rsid w:val="00EA4095"/>
    <w:rsid w:val="00EA40D2"/>
    <w:rsid w:val="00EA42BA"/>
    <w:rsid w:val="00EA433D"/>
    <w:rsid w:val="00EA446B"/>
    <w:rsid w:val="00EA4541"/>
    <w:rsid w:val="00EA4612"/>
    <w:rsid w:val="00EA47EE"/>
    <w:rsid w:val="00EA4A14"/>
    <w:rsid w:val="00EA4AA9"/>
    <w:rsid w:val="00EA4CC1"/>
    <w:rsid w:val="00EA4D24"/>
    <w:rsid w:val="00EA4EC5"/>
    <w:rsid w:val="00EA5032"/>
    <w:rsid w:val="00EA5141"/>
    <w:rsid w:val="00EA5352"/>
    <w:rsid w:val="00EA53AE"/>
    <w:rsid w:val="00EA54B6"/>
    <w:rsid w:val="00EA552A"/>
    <w:rsid w:val="00EA56D3"/>
    <w:rsid w:val="00EA5925"/>
    <w:rsid w:val="00EA5954"/>
    <w:rsid w:val="00EA5A2E"/>
    <w:rsid w:val="00EA5E83"/>
    <w:rsid w:val="00EA5EA3"/>
    <w:rsid w:val="00EA5F79"/>
    <w:rsid w:val="00EA5FE1"/>
    <w:rsid w:val="00EA6304"/>
    <w:rsid w:val="00EA6540"/>
    <w:rsid w:val="00EA6885"/>
    <w:rsid w:val="00EA6A1D"/>
    <w:rsid w:val="00EA6B7C"/>
    <w:rsid w:val="00EA6BDA"/>
    <w:rsid w:val="00EA6C88"/>
    <w:rsid w:val="00EA6E39"/>
    <w:rsid w:val="00EA7022"/>
    <w:rsid w:val="00EA71D8"/>
    <w:rsid w:val="00EA75A9"/>
    <w:rsid w:val="00EA7746"/>
    <w:rsid w:val="00EA77E8"/>
    <w:rsid w:val="00EA782B"/>
    <w:rsid w:val="00EA7900"/>
    <w:rsid w:val="00EA791B"/>
    <w:rsid w:val="00EA7A35"/>
    <w:rsid w:val="00EA7B8D"/>
    <w:rsid w:val="00EA7D78"/>
    <w:rsid w:val="00EA7DB1"/>
    <w:rsid w:val="00EB0055"/>
    <w:rsid w:val="00EB0416"/>
    <w:rsid w:val="00EB0496"/>
    <w:rsid w:val="00EB052D"/>
    <w:rsid w:val="00EB05F5"/>
    <w:rsid w:val="00EB07CF"/>
    <w:rsid w:val="00EB09BA"/>
    <w:rsid w:val="00EB0A78"/>
    <w:rsid w:val="00EB0C87"/>
    <w:rsid w:val="00EB12FA"/>
    <w:rsid w:val="00EB16FC"/>
    <w:rsid w:val="00EB18BD"/>
    <w:rsid w:val="00EB1AED"/>
    <w:rsid w:val="00EB1B4C"/>
    <w:rsid w:val="00EB1C5E"/>
    <w:rsid w:val="00EB1D23"/>
    <w:rsid w:val="00EB1E44"/>
    <w:rsid w:val="00EB1EE2"/>
    <w:rsid w:val="00EB1F80"/>
    <w:rsid w:val="00EB1FB4"/>
    <w:rsid w:val="00EB20AB"/>
    <w:rsid w:val="00EB21CD"/>
    <w:rsid w:val="00EB241A"/>
    <w:rsid w:val="00EB2425"/>
    <w:rsid w:val="00EB2A15"/>
    <w:rsid w:val="00EB2C40"/>
    <w:rsid w:val="00EB2C99"/>
    <w:rsid w:val="00EB2D9F"/>
    <w:rsid w:val="00EB2FBF"/>
    <w:rsid w:val="00EB2FEB"/>
    <w:rsid w:val="00EB30DC"/>
    <w:rsid w:val="00EB30E0"/>
    <w:rsid w:val="00EB30EF"/>
    <w:rsid w:val="00EB31E9"/>
    <w:rsid w:val="00EB3207"/>
    <w:rsid w:val="00EB3220"/>
    <w:rsid w:val="00EB3259"/>
    <w:rsid w:val="00EB33C5"/>
    <w:rsid w:val="00EB3452"/>
    <w:rsid w:val="00EB34B9"/>
    <w:rsid w:val="00EB36A7"/>
    <w:rsid w:val="00EB3845"/>
    <w:rsid w:val="00EB3D06"/>
    <w:rsid w:val="00EB3DFC"/>
    <w:rsid w:val="00EB3F29"/>
    <w:rsid w:val="00EB41D8"/>
    <w:rsid w:val="00EB42C5"/>
    <w:rsid w:val="00EB44F2"/>
    <w:rsid w:val="00EB46F3"/>
    <w:rsid w:val="00EB47A7"/>
    <w:rsid w:val="00EB492C"/>
    <w:rsid w:val="00EB49C9"/>
    <w:rsid w:val="00EB4DED"/>
    <w:rsid w:val="00EB4E3D"/>
    <w:rsid w:val="00EB5274"/>
    <w:rsid w:val="00EB52A8"/>
    <w:rsid w:val="00EB52B9"/>
    <w:rsid w:val="00EB5424"/>
    <w:rsid w:val="00EB5564"/>
    <w:rsid w:val="00EB5851"/>
    <w:rsid w:val="00EB5DA7"/>
    <w:rsid w:val="00EB5DF6"/>
    <w:rsid w:val="00EB60DB"/>
    <w:rsid w:val="00EB611D"/>
    <w:rsid w:val="00EB637B"/>
    <w:rsid w:val="00EB659B"/>
    <w:rsid w:val="00EB6627"/>
    <w:rsid w:val="00EB66F9"/>
    <w:rsid w:val="00EB6825"/>
    <w:rsid w:val="00EB689E"/>
    <w:rsid w:val="00EB696C"/>
    <w:rsid w:val="00EB697A"/>
    <w:rsid w:val="00EB6A6B"/>
    <w:rsid w:val="00EB6B45"/>
    <w:rsid w:val="00EB6BD2"/>
    <w:rsid w:val="00EB6E51"/>
    <w:rsid w:val="00EB6F3B"/>
    <w:rsid w:val="00EB6FF2"/>
    <w:rsid w:val="00EB704D"/>
    <w:rsid w:val="00EB70EA"/>
    <w:rsid w:val="00EB71B9"/>
    <w:rsid w:val="00EB71D0"/>
    <w:rsid w:val="00EB7441"/>
    <w:rsid w:val="00EB7514"/>
    <w:rsid w:val="00EB76EB"/>
    <w:rsid w:val="00EB7C34"/>
    <w:rsid w:val="00EB7C46"/>
    <w:rsid w:val="00EB7ED0"/>
    <w:rsid w:val="00EC023D"/>
    <w:rsid w:val="00EC027C"/>
    <w:rsid w:val="00EC03EB"/>
    <w:rsid w:val="00EC03FF"/>
    <w:rsid w:val="00EC056B"/>
    <w:rsid w:val="00EC05A1"/>
    <w:rsid w:val="00EC0627"/>
    <w:rsid w:val="00EC0696"/>
    <w:rsid w:val="00EC07E9"/>
    <w:rsid w:val="00EC0A83"/>
    <w:rsid w:val="00EC0B1D"/>
    <w:rsid w:val="00EC0ED4"/>
    <w:rsid w:val="00EC1184"/>
    <w:rsid w:val="00EC159C"/>
    <w:rsid w:val="00EC15D9"/>
    <w:rsid w:val="00EC1614"/>
    <w:rsid w:val="00EC2041"/>
    <w:rsid w:val="00EC2058"/>
    <w:rsid w:val="00EC222F"/>
    <w:rsid w:val="00EC2400"/>
    <w:rsid w:val="00EC247A"/>
    <w:rsid w:val="00EC247B"/>
    <w:rsid w:val="00EC2577"/>
    <w:rsid w:val="00EC25EE"/>
    <w:rsid w:val="00EC27BA"/>
    <w:rsid w:val="00EC31B5"/>
    <w:rsid w:val="00EC32BC"/>
    <w:rsid w:val="00EC34F1"/>
    <w:rsid w:val="00EC355F"/>
    <w:rsid w:val="00EC35A7"/>
    <w:rsid w:val="00EC396F"/>
    <w:rsid w:val="00EC3991"/>
    <w:rsid w:val="00EC39DA"/>
    <w:rsid w:val="00EC3E38"/>
    <w:rsid w:val="00EC40CF"/>
    <w:rsid w:val="00EC40FB"/>
    <w:rsid w:val="00EC42C0"/>
    <w:rsid w:val="00EC43C4"/>
    <w:rsid w:val="00EC445F"/>
    <w:rsid w:val="00EC4511"/>
    <w:rsid w:val="00EC45C2"/>
    <w:rsid w:val="00EC466D"/>
    <w:rsid w:val="00EC48DC"/>
    <w:rsid w:val="00EC4AF0"/>
    <w:rsid w:val="00EC4CF4"/>
    <w:rsid w:val="00EC4D2B"/>
    <w:rsid w:val="00EC4E08"/>
    <w:rsid w:val="00EC4E23"/>
    <w:rsid w:val="00EC4F93"/>
    <w:rsid w:val="00EC5105"/>
    <w:rsid w:val="00EC513F"/>
    <w:rsid w:val="00EC548E"/>
    <w:rsid w:val="00EC5970"/>
    <w:rsid w:val="00EC5CC6"/>
    <w:rsid w:val="00EC5CFF"/>
    <w:rsid w:val="00EC5E80"/>
    <w:rsid w:val="00EC5FA6"/>
    <w:rsid w:val="00EC64EB"/>
    <w:rsid w:val="00EC6792"/>
    <w:rsid w:val="00EC685B"/>
    <w:rsid w:val="00EC69A5"/>
    <w:rsid w:val="00EC7217"/>
    <w:rsid w:val="00EC7752"/>
    <w:rsid w:val="00EC7CCE"/>
    <w:rsid w:val="00EC7FB1"/>
    <w:rsid w:val="00ED010C"/>
    <w:rsid w:val="00ED02D2"/>
    <w:rsid w:val="00ED03AE"/>
    <w:rsid w:val="00ED0522"/>
    <w:rsid w:val="00ED054A"/>
    <w:rsid w:val="00ED065E"/>
    <w:rsid w:val="00ED077F"/>
    <w:rsid w:val="00ED0B8E"/>
    <w:rsid w:val="00ED0C07"/>
    <w:rsid w:val="00ED0CCF"/>
    <w:rsid w:val="00ED0E7F"/>
    <w:rsid w:val="00ED0FB8"/>
    <w:rsid w:val="00ED1112"/>
    <w:rsid w:val="00ED1527"/>
    <w:rsid w:val="00ED1B3E"/>
    <w:rsid w:val="00ED1BAA"/>
    <w:rsid w:val="00ED1FFB"/>
    <w:rsid w:val="00ED21B2"/>
    <w:rsid w:val="00ED222F"/>
    <w:rsid w:val="00ED249F"/>
    <w:rsid w:val="00ED24A4"/>
    <w:rsid w:val="00ED260D"/>
    <w:rsid w:val="00ED275A"/>
    <w:rsid w:val="00ED2800"/>
    <w:rsid w:val="00ED28A9"/>
    <w:rsid w:val="00ED2941"/>
    <w:rsid w:val="00ED2B1F"/>
    <w:rsid w:val="00ED2DA7"/>
    <w:rsid w:val="00ED2DE0"/>
    <w:rsid w:val="00ED30A4"/>
    <w:rsid w:val="00ED3117"/>
    <w:rsid w:val="00ED32E3"/>
    <w:rsid w:val="00ED3427"/>
    <w:rsid w:val="00ED364D"/>
    <w:rsid w:val="00ED378B"/>
    <w:rsid w:val="00ED393E"/>
    <w:rsid w:val="00ED3A86"/>
    <w:rsid w:val="00ED3B42"/>
    <w:rsid w:val="00ED4146"/>
    <w:rsid w:val="00ED437E"/>
    <w:rsid w:val="00ED46D4"/>
    <w:rsid w:val="00ED478A"/>
    <w:rsid w:val="00ED47D0"/>
    <w:rsid w:val="00ED48FE"/>
    <w:rsid w:val="00ED4B09"/>
    <w:rsid w:val="00ED4C9A"/>
    <w:rsid w:val="00ED4DE9"/>
    <w:rsid w:val="00ED562C"/>
    <w:rsid w:val="00ED56B2"/>
    <w:rsid w:val="00ED56CA"/>
    <w:rsid w:val="00ED5A41"/>
    <w:rsid w:val="00ED5DA5"/>
    <w:rsid w:val="00ED5EA2"/>
    <w:rsid w:val="00ED5F66"/>
    <w:rsid w:val="00ED5F6E"/>
    <w:rsid w:val="00ED5F77"/>
    <w:rsid w:val="00ED611C"/>
    <w:rsid w:val="00ED635D"/>
    <w:rsid w:val="00ED661E"/>
    <w:rsid w:val="00ED66A7"/>
    <w:rsid w:val="00ED6845"/>
    <w:rsid w:val="00ED6875"/>
    <w:rsid w:val="00ED712F"/>
    <w:rsid w:val="00ED7488"/>
    <w:rsid w:val="00ED7667"/>
    <w:rsid w:val="00ED7A1B"/>
    <w:rsid w:val="00EE03F2"/>
    <w:rsid w:val="00EE0408"/>
    <w:rsid w:val="00EE044E"/>
    <w:rsid w:val="00EE04BA"/>
    <w:rsid w:val="00EE04F0"/>
    <w:rsid w:val="00EE0A56"/>
    <w:rsid w:val="00EE0A98"/>
    <w:rsid w:val="00EE0AE4"/>
    <w:rsid w:val="00EE0B84"/>
    <w:rsid w:val="00EE10DF"/>
    <w:rsid w:val="00EE1544"/>
    <w:rsid w:val="00EE15B2"/>
    <w:rsid w:val="00EE170D"/>
    <w:rsid w:val="00EE17C4"/>
    <w:rsid w:val="00EE1837"/>
    <w:rsid w:val="00EE18BA"/>
    <w:rsid w:val="00EE19B0"/>
    <w:rsid w:val="00EE1E45"/>
    <w:rsid w:val="00EE1E48"/>
    <w:rsid w:val="00EE1F89"/>
    <w:rsid w:val="00EE1F99"/>
    <w:rsid w:val="00EE1FAF"/>
    <w:rsid w:val="00EE2110"/>
    <w:rsid w:val="00EE22C6"/>
    <w:rsid w:val="00EE2322"/>
    <w:rsid w:val="00EE2448"/>
    <w:rsid w:val="00EE2563"/>
    <w:rsid w:val="00EE283C"/>
    <w:rsid w:val="00EE293D"/>
    <w:rsid w:val="00EE29B2"/>
    <w:rsid w:val="00EE29EF"/>
    <w:rsid w:val="00EE2CEB"/>
    <w:rsid w:val="00EE2D0B"/>
    <w:rsid w:val="00EE2DC5"/>
    <w:rsid w:val="00EE2E6D"/>
    <w:rsid w:val="00EE32A2"/>
    <w:rsid w:val="00EE32BD"/>
    <w:rsid w:val="00EE33CC"/>
    <w:rsid w:val="00EE3494"/>
    <w:rsid w:val="00EE352D"/>
    <w:rsid w:val="00EE3654"/>
    <w:rsid w:val="00EE3753"/>
    <w:rsid w:val="00EE382A"/>
    <w:rsid w:val="00EE38FF"/>
    <w:rsid w:val="00EE39B1"/>
    <w:rsid w:val="00EE3C1A"/>
    <w:rsid w:val="00EE3D3B"/>
    <w:rsid w:val="00EE400C"/>
    <w:rsid w:val="00EE44B2"/>
    <w:rsid w:val="00EE4573"/>
    <w:rsid w:val="00EE488B"/>
    <w:rsid w:val="00EE49CC"/>
    <w:rsid w:val="00EE4AA2"/>
    <w:rsid w:val="00EE4BCE"/>
    <w:rsid w:val="00EE4C6F"/>
    <w:rsid w:val="00EE4ED7"/>
    <w:rsid w:val="00EE5051"/>
    <w:rsid w:val="00EE5087"/>
    <w:rsid w:val="00EE525B"/>
    <w:rsid w:val="00EE52E2"/>
    <w:rsid w:val="00EE53DB"/>
    <w:rsid w:val="00EE53F0"/>
    <w:rsid w:val="00EE544D"/>
    <w:rsid w:val="00EE56E5"/>
    <w:rsid w:val="00EE5767"/>
    <w:rsid w:val="00EE57C6"/>
    <w:rsid w:val="00EE5939"/>
    <w:rsid w:val="00EE5CD5"/>
    <w:rsid w:val="00EE5D01"/>
    <w:rsid w:val="00EE5DA3"/>
    <w:rsid w:val="00EE5EF8"/>
    <w:rsid w:val="00EE621B"/>
    <w:rsid w:val="00EE6282"/>
    <w:rsid w:val="00EE6374"/>
    <w:rsid w:val="00EE65C0"/>
    <w:rsid w:val="00EE68AA"/>
    <w:rsid w:val="00EE6A97"/>
    <w:rsid w:val="00EE6E7E"/>
    <w:rsid w:val="00EE6F51"/>
    <w:rsid w:val="00EE7231"/>
    <w:rsid w:val="00EE734C"/>
    <w:rsid w:val="00EE73F9"/>
    <w:rsid w:val="00EE74CC"/>
    <w:rsid w:val="00EE76B2"/>
    <w:rsid w:val="00EE7AD6"/>
    <w:rsid w:val="00EE7C38"/>
    <w:rsid w:val="00EF0019"/>
    <w:rsid w:val="00EF002A"/>
    <w:rsid w:val="00EF0050"/>
    <w:rsid w:val="00EF0443"/>
    <w:rsid w:val="00EF0576"/>
    <w:rsid w:val="00EF0780"/>
    <w:rsid w:val="00EF088E"/>
    <w:rsid w:val="00EF0895"/>
    <w:rsid w:val="00EF08B1"/>
    <w:rsid w:val="00EF094E"/>
    <w:rsid w:val="00EF096F"/>
    <w:rsid w:val="00EF09E1"/>
    <w:rsid w:val="00EF0B8F"/>
    <w:rsid w:val="00EF0CAB"/>
    <w:rsid w:val="00EF0E79"/>
    <w:rsid w:val="00EF11EF"/>
    <w:rsid w:val="00EF142E"/>
    <w:rsid w:val="00EF1751"/>
    <w:rsid w:val="00EF181C"/>
    <w:rsid w:val="00EF1979"/>
    <w:rsid w:val="00EF1C79"/>
    <w:rsid w:val="00EF2022"/>
    <w:rsid w:val="00EF2156"/>
    <w:rsid w:val="00EF221E"/>
    <w:rsid w:val="00EF234F"/>
    <w:rsid w:val="00EF252C"/>
    <w:rsid w:val="00EF25D1"/>
    <w:rsid w:val="00EF270D"/>
    <w:rsid w:val="00EF2A2F"/>
    <w:rsid w:val="00EF2AA0"/>
    <w:rsid w:val="00EF2B43"/>
    <w:rsid w:val="00EF2D86"/>
    <w:rsid w:val="00EF2E5E"/>
    <w:rsid w:val="00EF32BA"/>
    <w:rsid w:val="00EF353E"/>
    <w:rsid w:val="00EF37FB"/>
    <w:rsid w:val="00EF3866"/>
    <w:rsid w:val="00EF3D52"/>
    <w:rsid w:val="00EF3EA0"/>
    <w:rsid w:val="00EF3FD1"/>
    <w:rsid w:val="00EF4254"/>
    <w:rsid w:val="00EF4424"/>
    <w:rsid w:val="00EF44D7"/>
    <w:rsid w:val="00EF4742"/>
    <w:rsid w:val="00EF4783"/>
    <w:rsid w:val="00EF47E8"/>
    <w:rsid w:val="00EF47EE"/>
    <w:rsid w:val="00EF4902"/>
    <w:rsid w:val="00EF490F"/>
    <w:rsid w:val="00EF4AEE"/>
    <w:rsid w:val="00EF4B9A"/>
    <w:rsid w:val="00EF4BB5"/>
    <w:rsid w:val="00EF4BC9"/>
    <w:rsid w:val="00EF4DC9"/>
    <w:rsid w:val="00EF4E77"/>
    <w:rsid w:val="00EF4F0F"/>
    <w:rsid w:val="00EF50AA"/>
    <w:rsid w:val="00EF50D1"/>
    <w:rsid w:val="00EF51FA"/>
    <w:rsid w:val="00EF5613"/>
    <w:rsid w:val="00EF5633"/>
    <w:rsid w:val="00EF5862"/>
    <w:rsid w:val="00EF5BE2"/>
    <w:rsid w:val="00EF5D2C"/>
    <w:rsid w:val="00EF6200"/>
    <w:rsid w:val="00EF646D"/>
    <w:rsid w:val="00EF6542"/>
    <w:rsid w:val="00EF6BD5"/>
    <w:rsid w:val="00EF6DC1"/>
    <w:rsid w:val="00EF6FF9"/>
    <w:rsid w:val="00EF70C8"/>
    <w:rsid w:val="00EF716D"/>
    <w:rsid w:val="00EF71AC"/>
    <w:rsid w:val="00EF728C"/>
    <w:rsid w:val="00EF7428"/>
    <w:rsid w:val="00EF74D1"/>
    <w:rsid w:val="00EF750A"/>
    <w:rsid w:val="00EF75CA"/>
    <w:rsid w:val="00EF7857"/>
    <w:rsid w:val="00EF7885"/>
    <w:rsid w:val="00EF7B73"/>
    <w:rsid w:val="00EF7D98"/>
    <w:rsid w:val="00EF7FDB"/>
    <w:rsid w:val="00F00072"/>
    <w:rsid w:val="00F000AB"/>
    <w:rsid w:val="00F000CD"/>
    <w:rsid w:val="00F000CE"/>
    <w:rsid w:val="00F001E4"/>
    <w:rsid w:val="00F003C4"/>
    <w:rsid w:val="00F008BB"/>
    <w:rsid w:val="00F008C2"/>
    <w:rsid w:val="00F00A4C"/>
    <w:rsid w:val="00F00A8C"/>
    <w:rsid w:val="00F00E2A"/>
    <w:rsid w:val="00F011FD"/>
    <w:rsid w:val="00F01210"/>
    <w:rsid w:val="00F01581"/>
    <w:rsid w:val="00F0195C"/>
    <w:rsid w:val="00F021EC"/>
    <w:rsid w:val="00F022CC"/>
    <w:rsid w:val="00F0232F"/>
    <w:rsid w:val="00F024EF"/>
    <w:rsid w:val="00F02591"/>
    <w:rsid w:val="00F025F9"/>
    <w:rsid w:val="00F02A97"/>
    <w:rsid w:val="00F02B0B"/>
    <w:rsid w:val="00F02BCC"/>
    <w:rsid w:val="00F02E6C"/>
    <w:rsid w:val="00F03053"/>
    <w:rsid w:val="00F03207"/>
    <w:rsid w:val="00F03237"/>
    <w:rsid w:val="00F034FF"/>
    <w:rsid w:val="00F0375E"/>
    <w:rsid w:val="00F0388D"/>
    <w:rsid w:val="00F038B1"/>
    <w:rsid w:val="00F03A71"/>
    <w:rsid w:val="00F03C5F"/>
    <w:rsid w:val="00F03D1F"/>
    <w:rsid w:val="00F0406F"/>
    <w:rsid w:val="00F04105"/>
    <w:rsid w:val="00F041C1"/>
    <w:rsid w:val="00F042EC"/>
    <w:rsid w:val="00F044C7"/>
    <w:rsid w:val="00F0454D"/>
    <w:rsid w:val="00F045B8"/>
    <w:rsid w:val="00F04EFF"/>
    <w:rsid w:val="00F054BD"/>
    <w:rsid w:val="00F05519"/>
    <w:rsid w:val="00F05550"/>
    <w:rsid w:val="00F05701"/>
    <w:rsid w:val="00F05B4A"/>
    <w:rsid w:val="00F05C49"/>
    <w:rsid w:val="00F05E0C"/>
    <w:rsid w:val="00F05EE3"/>
    <w:rsid w:val="00F06389"/>
    <w:rsid w:val="00F063B3"/>
    <w:rsid w:val="00F06408"/>
    <w:rsid w:val="00F066D6"/>
    <w:rsid w:val="00F0672C"/>
    <w:rsid w:val="00F0674B"/>
    <w:rsid w:val="00F06AC1"/>
    <w:rsid w:val="00F06BB4"/>
    <w:rsid w:val="00F06DAC"/>
    <w:rsid w:val="00F06E52"/>
    <w:rsid w:val="00F07086"/>
    <w:rsid w:val="00F0713F"/>
    <w:rsid w:val="00F07170"/>
    <w:rsid w:val="00F07574"/>
    <w:rsid w:val="00F07782"/>
    <w:rsid w:val="00F078B0"/>
    <w:rsid w:val="00F0796C"/>
    <w:rsid w:val="00F07A98"/>
    <w:rsid w:val="00F07BFA"/>
    <w:rsid w:val="00F07CD7"/>
    <w:rsid w:val="00F07E99"/>
    <w:rsid w:val="00F07F1D"/>
    <w:rsid w:val="00F10263"/>
    <w:rsid w:val="00F10632"/>
    <w:rsid w:val="00F10694"/>
    <w:rsid w:val="00F10B9E"/>
    <w:rsid w:val="00F10CD1"/>
    <w:rsid w:val="00F112F6"/>
    <w:rsid w:val="00F112F8"/>
    <w:rsid w:val="00F11422"/>
    <w:rsid w:val="00F11527"/>
    <w:rsid w:val="00F115BA"/>
    <w:rsid w:val="00F11852"/>
    <w:rsid w:val="00F119F2"/>
    <w:rsid w:val="00F11AE6"/>
    <w:rsid w:val="00F11D76"/>
    <w:rsid w:val="00F11EF8"/>
    <w:rsid w:val="00F11F65"/>
    <w:rsid w:val="00F12058"/>
    <w:rsid w:val="00F12089"/>
    <w:rsid w:val="00F12273"/>
    <w:rsid w:val="00F1229C"/>
    <w:rsid w:val="00F1259C"/>
    <w:rsid w:val="00F125E9"/>
    <w:rsid w:val="00F127BC"/>
    <w:rsid w:val="00F12CE0"/>
    <w:rsid w:val="00F12DA0"/>
    <w:rsid w:val="00F1303A"/>
    <w:rsid w:val="00F13068"/>
    <w:rsid w:val="00F1325F"/>
    <w:rsid w:val="00F1355B"/>
    <w:rsid w:val="00F136AC"/>
    <w:rsid w:val="00F1372B"/>
    <w:rsid w:val="00F13741"/>
    <w:rsid w:val="00F13B15"/>
    <w:rsid w:val="00F13C72"/>
    <w:rsid w:val="00F13D2E"/>
    <w:rsid w:val="00F13E68"/>
    <w:rsid w:val="00F13FBE"/>
    <w:rsid w:val="00F142EC"/>
    <w:rsid w:val="00F146DB"/>
    <w:rsid w:val="00F149F4"/>
    <w:rsid w:val="00F14A69"/>
    <w:rsid w:val="00F14ABD"/>
    <w:rsid w:val="00F14C33"/>
    <w:rsid w:val="00F14CC6"/>
    <w:rsid w:val="00F14EF7"/>
    <w:rsid w:val="00F14FB2"/>
    <w:rsid w:val="00F151D2"/>
    <w:rsid w:val="00F154B0"/>
    <w:rsid w:val="00F15648"/>
    <w:rsid w:val="00F1567B"/>
    <w:rsid w:val="00F1572E"/>
    <w:rsid w:val="00F15776"/>
    <w:rsid w:val="00F158F0"/>
    <w:rsid w:val="00F15AAC"/>
    <w:rsid w:val="00F15AB5"/>
    <w:rsid w:val="00F15C64"/>
    <w:rsid w:val="00F15DAD"/>
    <w:rsid w:val="00F15E0B"/>
    <w:rsid w:val="00F15FFB"/>
    <w:rsid w:val="00F161ED"/>
    <w:rsid w:val="00F1641D"/>
    <w:rsid w:val="00F168A7"/>
    <w:rsid w:val="00F16BEE"/>
    <w:rsid w:val="00F1702B"/>
    <w:rsid w:val="00F1721F"/>
    <w:rsid w:val="00F17505"/>
    <w:rsid w:val="00F17FF5"/>
    <w:rsid w:val="00F20041"/>
    <w:rsid w:val="00F2011A"/>
    <w:rsid w:val="00F201F0"/>
    <w:rsid w:val="00F206F4"/>
    <w:rsid w:val="00F20771"/>
    <w:rsid w:val="00F20C95"/>
    <w:rsid w:val="00F20D25"/>
    <w:rsid w:val="00F20E43"/>
    <w:rsid w:val="00F2109D"/>
    <w:rsid w:val="00F210C4"/>
    <w:rsid w:val="00F21277"/>
    <w:rsid w:val="00F212CE"/>
    <w:rsid w:val="00F212DB"/>
    <w:rsid w:val="00F2159E"/>
    <w:rsid w:val="00F216DD"/>
    <w:rsid w:val="00F217D6"/>
    <w:rsid w:val="00F2190D"/>
    <w:rsid w:val="00F21960"/>
    <w:rsid w:val="00F219B9"/>
    <w:rsid w:val="00F21E38"/>
    <w:rsid w:val="00F21EF4"/>
    <w:rsid w:val="00F222DD"/>
    <w:rsid w:val="00F222DF"/>
    <w:rsid w:val="00F22328"/>
    <w:rsid w:val="00F225FC"/>
    <w:rsid w:val="00F22705"/>
    <w:rsid w:val="00F2270F"/>
    <w:rsid w:val="00F22903"/>
    <w:rsid w:val="00F22934"/>
    <w:rsid w:val="00F22975"/>
    <w:rsid w:val="00F22A68"/>
    <w:rsid w:val="00F22F7A"/>
    <w:rsid w:val="00F2316D"/>
    <w:rsid w:val="00F23248"/>
    <w:rsid w:val="00F23606"/>
    <w:rsid w:val="00F236A4"/>
    <w:rsid w:val="00F23A9D"/>
    <w:rsid w:val="00F23B28"/>
    <w:rsid w:val="00F23C2B"/>
    <w:rsid w:val="00F23DC4"/>
    <w:rsid w:val="00F23FDE"/>
    <w:rsid w:val="00F240EB"/>
    <w:rsid w:val="00F24387"/>
    <w:rsid w:val="00F24575"/>
    <w:rsid w:val="00F2462E"/>
    <w:rsid w:val="00F246D3"/>
    <w:rsid w:val="00F246FA"/>
    <w:rsid w:val="00F247AF"/>
    <w:rsid w:val="00F24A2F"/>
    <w:rsid w:val="00F24BCB"/>
    <w:rsid w:val="00F24D29"/>
    <w:rsid w:val="00F24FBE"/>
    <w:rsid w:val="00F2508E"/>
    <w:rsid w:val="00F2509A"/>
    <w:rsid w:val="00F2521D"/>
    <w:rsid w:val="00F25358"/>
    <w:rsid w:val="00F25370"/>
    <w:rsid w:val="00F25831"/>
    <w:rsid w:val="00F2596A"/>
    <w:rsid w:val="00F259A4"/>
    <w:rsid w:val="00F259B8"/>
    <w:rsid w:val="00F25BFB"/>
    <w:rsid w:val="00F25C7B"/>
    <w:rsid w:val="00F25DA4"/>
    <w:rsid w:val="00F262DD"/>
    <w:rsid w:val="00F263F9"/>
    <w:rsid w:val="00F2685C"/>
    <w:rsid w:val="00F268B8"/>
    <w:rsid w:val="00F26AA8"/>
    <w:rsid w:val="00F26D44"/>
    <w:rsid w:val="00F26D69"/>
    <w:rsid w:val="00F26F83"/>
    <w:rsid w:val="00F26F90"/>
    <w:rsid w:val="00F27092"/>
    <w:rsid w:val="00F27107"/>
    <w:rsid w:val="00F2719B"/>
    <w:rsid w:val="00F2742B"/>
    <w:rsid w:val="00F274FB"/>
    <w:rsid w:val="00F275AE"/>
    <w:rsid w:val="00F2763F"/>
    <w:rsid w:val="00F27761"/>
    <w:rsid w:val="00F277AD"/>
    <w:rsid w:val="00F27A15"/>
    <w:rsid w:val="00F27B35"/>
    <w:rsid w:val="00F27B46"/>
    <w:rsid w:val="00F27B69"/>
    <w:rsid w:val="00F27BAB"/>
    <w:rsid w:val="00F27E59"/>
    <w:rsid w:val="00F27EA2"/>
    <w:rsid w:val="00F305D1"/>
    <w:rsid w:val="00F30962"/>
    <w:rsid w:val="00F30F06"/>
    <w:rsid w:val="00F31110"/>
    <w:rsid w:val="00F313FC"/>
    <w:rsid w:val="00F31754"/>
    <w:rsid w:val="00F318D4"/>
    <w:rsid w:val="00F3198E"/>
    <w:rsid w:val="00F31C14"/>
    <w:rsid w:val="00F31D82"/>
    <w:rsid w:val="00F31EE4"/>
    <w:rsid w:val="00F3205A"/>
    <w:rsid w:val="00F32216"/>
    <w:rsid w:val="00F3229A"/>
    <w:rsid w:val="00F32371"/>
    <w:rsid w:val="00F32484"/>
    <w:rsid w:val="00F32913"/>
    <w:rsid w:val="00F32995"/>
    <w:rsid w:val="00F32A0E"/>
    <w:rsid w:val="00F32CDD"/>
    <w:rsid w:val="00F32D8B"/>
    <w:rsid w:val="00F32E19"/>
    <w:rsid w:val="00F32EC6"/>
    <w:rsid w:val="00F3305C"/>
    <w:rsid w:val="00F33087"/>
    <w:rsid w:val="00F3308F"/>
    <w:rsid w:val="00F331A9"/>
    <w:rsid w:val="00F33299"/>
    <w:rsid w:val="00F3330E"/>
    <w:rsid w:val="00F335B5"/>
    <w:rsid w:val="00F33621"/>
    <w:rsid w:val="00F3369E"/>
    <w:rsid w:val="00F336E1"/>
    <w:rsid w:val="00F33742"/>
    <w:rsid w:val="00F33802"/>
    <w:rsid w:val="00F3380A"/>
    <w:rsid w:val="00F34370"/>
    <w:rsid w:val="00F3450E"/>
    <w:rsid w:val="00F346CE"/>
    <w:rsid w:val="00F34791"/>
    <w:rsid w:val="00F347BA"/>
    <w:rsid w:val="00F34835"/>
    <w:rsid w:val="00F3485C"/>
    <w:rsid w:val="00F348C7"/>
    <w:rsid w:val="00F34E71"/>
    <w:rsid w:val="00F34ED0"/>
    <w:rsid w:val="00F34FE2"/>
    <w:rsid w:val="00F35242"/>
    <w:rsid w:val="00F3533D"/>
    <w:rsid w:val="00F3561A"/>
    <w:rsid w:val="00F356A6"/>
    <w:rsid w:val="00F3577D"/>
    <w:rsid w:val="00F35834"/>
    <w:rsid w:val="00F3586D"/>
    <w:rsid w:val="00F35998"/>
    <w:rsid w:val="00F35A53"/>
    <w:rsid w:val="00F35B56"/>
    <w:rsid w:val="00F35C17"/>
    <w:rsid w:val="00F35D18"/>
    <w:rsid w:val="00F35DE1"/>
    <w:rsid w:val="00F35DF2"/>
    <w:rsid w:val="00F35E81"/>
    <w:rsid w:val="00F35FC3"/>
    <w:rsid w:val="00F36043"/>
    <w:rsid w:val="00F3615B"/>
    <w:rsid w:val="00F36403"/>
    <w:rsid w:val="00F36764"/>
    <w:rsid w:val="00F36882"/>
    <w:rsid w:val="00F3691F"/>
    <w:rsid w:val="00F36B06"/>
    <w:rsid w:val="00F36E74"/>
    <w:rsid w:val="00F36F3D"/>
    <w:rsid w:val="00F36FF2"/>
    <w:rsid w:val="00F37024"/>
    <w:rsid w:val="00F3730E"/>
    <w:rsid w:val="00F3747E"/>
    <w:rsid w:val="00F374B0"/>
    <w:rsid w:val="00F3794F"/>
    <w:rsid w:val="00F37BE2"/>
    <w:rsid w:val="00F37CEE"/>
    <w:rsid w:val="00F4027D"/>
    <w:rsid w:val="00F40440"/>
    <w:rsid w:val="00F409C1"/>
    <w:rsid w:val="00F40B01"/>
    <w:rsid w:val="00F40B51"/>
    <w:rsid w:val="00F40CD6"/>
    <w:rsid w:val="00F40D4F"/>
    <w:rsid w:val="00F40D6A"/>
    <w:rsid w:val="00F40EF4"/>
    <w:rsid w:val="00F40F48"/>
    <w:rsid w:val="00F41220"/>
    <w:rsid w:val="00F41401"/>
    <w:rsid w:val="00F4142A"/>
    <w:rsid w:val="00F41532"/>
    <w:rsid w:val="00F415E4"/>
    <w:rsid w:val="00F41BC6"/>
    <w:rsid w:val="00F41C35"/>
    <w:rsid w:val="00F41DCB"/>
    <w:rsid w:val="00F4220B"/>
    <w:rsid w:val="00F422EB"/>
    <w:rsid w:val="00F4258A"/>
    <w:rsid w:val="00F425A7"/>
    <w:rsid w:val="00F42626"/>
    <w:rsid w:val="00F4263D"/>
    <w:rsid w:val="00F42814"/>
    <w:rsid w:val="00F428FA"/>
    <w:rsid w:val="00F42DDB"/>
    <w:rsid w:val="00F42E0B"/>
    <w:rsid w:val="00F42F23"/>
    <w:rsid w:val="00F42FDD"/>
    <w:rsid w:val="00F43089"/>
    <w:rsid w:val="00F431F7"/>
    <w:rsid w:val="00F43617"/>
    <w:rsid w:val="00F43654"/>
    <w:rsid w:val="00F4369F"/>
    <w:rsid w:val="00F43734"/>
    <w:rsid w:val="00F43935"/>
    <w:rsid w:val="00F439D8"/>
    <w:rsid w:val="00F439EF"/>
    <w:rsid w:val="00F43BE5"/>
    <w:rsid w:val="00F43D83"/>
    <w:rsid w:val="00F43DD0"/>
    <w:rsid w:val="00F43E4B"/>
    <w:rsid w:val="00F43F4B"/>
    <w:rsid w:val="00F43F7A"/>
    <w:rsid w:val="00F440D4"/>
    <w:rsid w:val="00F44100"/>
    <w:rsid w:val="00F441BC"/>
    <w:rsid w:val="00F44287"/>
    <w:rsid w:val="00F443B5"/>
    <w:rsid w:val="00F444AA"/>
    <w:rsid w:val="00F4452B"/>
    <w:rsid w:val="00F44624"/>
    <w:rsid w:val="00F44634"/>
    <w:rsid w:val="00F44768"/>
    <w:rsid w:val="00F4482C"/>
    <w:rsid w:val="00F448A1"/>
    <w:rsid w:val="00F44982"/>
    <w:rsid w:val="00F44B82"/>
    <w:rsid w:val="00F44EAF"/>
    <w:rsid w:val="00F44FA4"/>
    <w:rsid w:val="00F45161"/>
    <w:rsid w:val="00F45289"/>
    <w:rsid w:val="00F45465"/>
    <w:rsid w:val="00F454F3"/>
    <w:rsid w:val="00F45570"/>
    <w:rsid w:val="00F45AD2"/>
    <w:rsid w:val="00F45C37"/>
    <w:rsid w:val="00F46058"/>
    <w:rsid w:val="00F465F5"/>
    <w:rsid w:val="00F46709"/>
    <w:rsid w:val="00F468B5"/>
    <w:rsid w:val="00F46A3F"/>
    <w:rsid w:val="00F46C54"/>
    <w:rsid w:val="00F46E22"/>
    <w:rsid w:val="00F46F4D"/>
    <w:rsid w:val="00F46F94"/>
    <w:rsid w:val="00F4711F"/>
    <w:rsid w:val="00F471B3"/>
    <w:rsid w:val="00F471D1"/>
    <w:rsid w:val="00F47433"/>
    <w:rsid w:val="00F476EC"/>
    <w:rsid w:val="00F477C4"/>
    <w:rsid w:val="00F479B3"/>
    <w:rsid w:val="00F47C1A"/>
    <w:rsid w:val="00F47D7E"/>
    <w:rsid w:val="00F47DFB"/>
    <w:rsid w:val="00F47E24"/>
    <w:rsid w:val="00F50100"/>
    <w:rsid w:val="00F506E8"/>
    <w:rsid w:val="00F5072D"/>
    <w:rsid w:val="00F50C8A"/>
    <w:rsid w:val="00F50D0C"/>
    <w:rsid w:val="00F50EC6"/>
    <w:rsid w:val="00F50F8B"/>
    <w:rsid w:val="00F5154A"/>
    <w:rsid w:val="00F5178A"/>
    <w:rsid w:val="00F51842"/>
    <w:rsid w:val="00F5189D"/>
    <w:rsid w:val="00F51DB1"/>
    <w:rsid w:val="00F51E32"/>
    <w:rsid w:val="00F51EF5"/>
    <w:rsid w:val="00F52126"/>
    <w:rsid w:val="00F524D2"/>
    <w:rsid w:val="00F524DA"/>
    <w:rsid w:val="00F525A6"/>
    <w:rsid w:val="00F52691"/>
    <w:rsid w:val="00F52860"/>
    <w:rsid w:val="00F52911"/>
    <w:rsid w:val="00F52BEF"/>
    <w:rsid w:val="00F52DFC"/>
    <w:rsid w:val="00F52EA3"/>
    <w:rsid w:val="00F52FF4"/>
    <w:rsid w:val="00F53475"/>
    <w:rsid w:val="00F535EE"/>
    <w:rsid w:val="00F5360B"/>
    <w:rsid w:val="00F53622"/>
    <w:rsid w:val="00F536D4"/>
    <w:rsid w:val="00F537B8"/>
    <w:rsid w:val="00F5387E"/>
    <w:rsid w:val="00F53ADA"/>
    <w:rsid w:val="00F53FBB"/>
    <w:rsid w:val="00F54091"/>
    <w:rsid w:val="00F540B3"/>
    <w:rsid w:val="00F54523"/>
    <w:rsid w:val="00F546C8"/>
    <w:rsid w:val="00F54982"/>
    <w:rsid w:val="00F54A2B"/>
    <w:rsid w:val="00F54BC1"/>
    <w:rsid w:val="00F54C57"/>
    <w:rsid w:val="00F54CCE"/>
    <w:rsid w:val="00F54D9E"/>
    <w:rsid w:val="00F54ED6"/>
    <w:rsid w:val="00F54F56"/>
    <w:rsid w:val="00F5508D"/>
    <w:rsid w:val="00F550DC"/>
    <w:rsid w:val="00F55352"/>
    <w:rsid w:val="00F55756"/>
    <w:rsid w:val="00F558C4"/>
    <w:rsid w:val="00F5594E"/>
    <w:rsid w:val="00F55956"/>
    <w:rsid w:val="00F559B9"/>
    <w:rsid w:val="00F55B4A"/>
    <w:rsid w:val="00F55C58"/>
    <w:rsid w:val="00F55F38"/>
    <w:rsid w:val="00F55FC4"/>
    <w:rsid w:val="00F55FD4"/>
    <w:rsid w:val="00F56078"/>
    <w:rsid w:val="00F56171"/>
    <w:rsid w:val="00F56436"/>
    <w:rsid w:val="00F566FB"/>
    <w:rsid w:val="00F56959"/>
    <w:rsid w:val="00F56C78"/>
    <w:rsid w:val="00F56D2B"/>
    <w:rsid w:val="00F56FC6"/>
    <w:rsid w:val="00F5707C"/>
    <w:rsid w:val="00F5708F"/>
    <w:rsid w:val="00F5760D"/>
    <w:rsid w:val="00F576A5"/>
    <w:rsid w:val="00F577B1"/>
    <w:rsid w:val="00F579AC"/>
    <w:rsid w:val="00F57CB5"/>
    <w:rsid w:val="00F57D1A"/>
    <w:rsid w:val="00F57DB9"/>
    <w:rsid w:val="00F57FE2"/>
    <w:rsid w:val="00F6021D"/>
    <w:rsid w:val="00F60271"/>
    <w:rsid w:val="00F60298"/>
    <w:rsid w:val="00F60334"/>
    <w:rsid w:val="00F603D2"/>
    <w:rsid w:val="00F6058D"/>
    <w:rsid w:val="00F605ED"/>
    <w:rsid w:val="00F607AF"/>
    <w:rsid w:val="00F6087D"/>
    <w:rsid w:val="00F60923"/>
    <w:rsid w:val="00F60E65"/>
    <w:rsid w:val="00F60FA9"/>
    <w:rsid w:val="00F6136A"/>
    <w:rsid w:val="00F6155A"/>
    <w:rsid w:val="00F618AD"/>
    <w:rsid w:val="00F61ABF"/>
    <w:rsid w:val="00F61BDB"/>
    <w:rsid w:val="00F61E6A"/>
    <w:rsid w:val="00F62015"/>
    <w:rsid w:val="00F62622"/>
    <w:rsid w:val="00F62624"/>
    <w:rsid w:val="00F629B9"/>
    <w:rsid w:val="00F62B86"/>
    <w:rsid w:val="00F62C26"/>
    <w:rsid w:val="00F62C52"/>
    <w:rsid w:val="00F62F21"/>
    <w:rsid w:val="00F631C7"/>
    <w:rsid w:val="00F63274"/>
    <w:rsid w:val="00F632DA"/>
    <w:rsid w:val="00F6356E"/>
    <w:rsid w:val="00F635E1"/>
    <w:rsid w:val="00F6389F"/>
    <w:rsid w:val="00F638C0"/>
    <w:rsid w:val="00F63A67"/>
    <w:rsid w:val="00F63A7A"/>
    <w:rsid w:val="00F63AE4"/>
    <w:rsid w:val="00F63C8A"/>
    <w:rsid w:val="00F6411A"/>
    <w:rsid w:val="00F644DD"/>
    <w:rsid w:val="00F64588"/>
    <w:rsid w:val="00F646BC"/>
    <w:rsid w:val="00F646DD"/>
    <w:rsid w:val="00F6481E"/>
    <w:rsid w:val="00F648FF"/>
    <w:rsid w:val="00F64972"/>
    <w:rsid w:val="00F64CA8"/>
    <w:rsid w:val="00F64D88"/>
    <w:rsid w:val="00F64EAB"/>
    <w:rsid w:val="00F65040"/>
    <w:rsid w:val="00F650B0"/>
    <w:rsid w:val="00F650BF"/>
    <w:rsid w:val="00F650CC"/>
    <w:rsid w:val="00F658B3"/>
    <w:rsid w:val="00F65CF0"/>
    <w:rsid w:val="00F66284"/>
    <w:rsid w:val="00F663A6"/>
    <w:rsid w:val="00F663AF"/>
    <w:rsid w:val="00F66417"/>
    <w:rsid w:val="00F66420"/>
    <w:rsid w:val="00F66465"/>
    <w:rsid w:val="00F666B0"/>
    <w:rsid w:val="00F6697A"/>
    <w:rsid w:val="00F66BF5"/>
    <w:rsid w:val="00F66C79"/>
    <w:rsid w:val="00F66C80"/>
    <w:rsid w:val="00F66F50"/>
    <w:rsid w:val="00F66F70"/>
    <w:rsid w:val="00F67072"/>
    <w:rsid w:val="00F67353"/>
    <w:rsid w:val="00F673AA"/>
    <w:rsid w:val="00F67506"/>
    <w:rsid w:val="00F67664"/>
    <w:rsid w:val="00F6785B"/>
    <w:rsid w:val="00F67D81"/>
    <w:rsid w:val="00F702F0"/>
    <w:rsid w:val="00F7031F"/>
    <w:rsid w:val="00F703C4"/>
    <w:rsid w:val="00F704C1"/>
    <w:rsid w:val="00F704FC"/>
    <w:rsid w:val="00F706D5"/>
    <w:rsid w:val="00F70735"/>
    <w:rsid w:val="00F70861"/>
    <w:rsid w:val="00F70B94"/>
    <w:rsid w:val="00F70BB3"/>
    <w:rsid w:val="00F70BEB"/>
    <w:rsid w:val="00F70D00"/>
    <w:rsid w:val="00F70D8A"/>
    <w:rsid w:val="00F7162C"/>
    <w:rsid w:val="00F716AE"/>
    <w:rsid w:val="00F717B0"/>
    <w:rsid w:val="00F71830"/>
    <w:rsid w:val="00F71931"/>
    <w:rsid w:val="00F71A67"/>
    <w:rsid w:val="00F71B36"/>
    <w:rsid w:val="00F71DBD"/>
    <w:rsid w:val="00F71DE6"/>
    <w:rsid w:val="00F720D9"/>
    <w:rsid w:val="00F7214D"/>
    <w:rsid w:val="00F723C6"/>
    <w:rsid w:val="00F725A6"/>
    <w:rsid w:val="00F72665"/>
    <w:rsid w:val="00F72A26"/>
    <w:rsid w:val="00F72B59"/>
    <w:rsid w:val="00F72F0C"/>
    <w:rsid w:val="00F72FA0"/>
    <w:rsid w:val="00F7350E"/>
    <w:rsid w:val="00F73988"/>
    <w:rsid w:val="00F739E8"/>
    <w:rsid w:val="00F73BC8"/>
    <w:rsid w:val="00F73F2D"/>
    <w:rsid w:val="00F74130"/>
    <w:rsid w:val="00F742A2"/>
    <w:rsid w:val="00F74477"/>
    <w:rsid w:val="00F74FDB"/>
    <w:rsid w:val="00F75332"/>
    <w:rsid w:val="00F753B9"/>
    <w:rsid w:val="00F7555B"/>
    <w:rsid w:val="00F757F4"/>
    <w:rsid w:val="00F75997"/>
    <w:rsid w:val="00F75A7A"/>
    <w:rsid w:val="00F75B5C"/>
    <w:rsid w:val="00F75D7A"/>
    <w:rsid w:val="00F75EC5"/>
    <w:rsid w:val="00F75FEE"/>
    <w:rsid w:val="00F761DF"/>
    <w:rsid w:val="00F76356"/>
    <w:rsid w:val="00F76488"/>
    <w:rsid w:val="00F76554"/>
    <w:rsid w:val="00F765A1"/>
    <w:rsid w:val="00F765C2"/>
    <w:rsid w:val="00F765E9"/>
    <w:rsid w:val="00F7689F"/>
    <w:rsid w:val="00F7697B"/>
    <w:rsid w:val="00F76A7D"/>
    <w:rsid w:val="00F76A9C"/>
    <w:rsid w:val="00F76D53"/>
    <w:rsid w:val="00F76E8E"/>
    <w:rsid w:val="00F772E7"/>
    <w:rsid w:val="00F7748C"/>
    <w:rsid w:val="00F774EC"/>
    <w:rsid w:val="00F77604"/>
    <w:rsid w:val="00F777A7"/>
    <w:rsid w:val="00F77D96"/>
    <w:rsid w:val="00F77E77"/>
    <w:rsid w:val="00F77EE3"/>
    <w:rsid w:val="00F77F6B"/>
    <w:rsid w:val="00F80043"/>
    <w:rsid w:val="00F8009B"/>
    <w:rsid w:val="00F80210"/>
    <w:rsid w:val="00F803F1"/>
    <w:rsid w:val="00F80428"/>
    <w:rsid w:val="00F8065F"/>
    <w:rsid w:val="00F807B0"/>
    <w:rsid w:val="00F807D6"/>
    <w:rsid w:val="00F80E18"/>
    <w:rsid w:val="00F80ED2"/>
    <w:rsid w:val="00F80F23"/>
    <w:rsid w:val="00F80F2E"/>
    <w:rsid w:val="00F80F50"/>
    <w:rsid w:val="00F80FC1"/>
    <w:rsid w:val="00F8100E"/>
    <w:rsid w:val="00F8117E"/>
    <w:rsid w:val="00F8141B"/>
    <w:rsid w:val="00F814C0"/>
    <w:rsid w:val="00F815BD"/>
    <w:rsid w:val="00F815CF"/>
    <w:rsid w:val="00F82083"/>
    <w:rsid w:val="00F825A0"/>
    <w:rsid w:val="00F827ED"/>
    <w:rsid w:val="00F82849"/>
    <w:rsid w:val="00F82C9F"/>
    <w:rsid w:val="00F82D94"/>
    <w:rsid w:val="00F82F69"/>
    <w:rsid w:val="00F82F75"/>
    <w:rsid w:val="00F83017"/>
    <w:rsid w:val="00F8306D"/>
    <w:rsid w:val="00F83103"/>
    <w:rsid w:val="00F83137"/>
    <w:rsid w:val="00F83172"/>
    <w:rsid w:val="00F832C4"/>
    <w:rsid w:val="00F832EF"/>
    <w:rsid w:val="00F836B2"/>
    <w:rsid w:val="00F836E2"/>
    <w:rsid w:val="00F83984"/>
    <w:rsid w:val="00F83A2B"/>
    <w:rsid w:val="00F83B37"/>
    <w:rsid w:val="00F83C6D"/>
    <w:rsid w:val="00F83C84"/>
    <w:rsid w:val="00F841F3"/>
    <w:rsid w:val="00F84625"/>
    <w:rsid w:val="00F850DE"/>
    <w:rsid w:val="00F851F7"/>
    <w:rsid w:val="00F85225"/>
    <w:rsid w:val="00F8528E"/>
    <w:rsid w:val="00F85458"/>
    <w:rsid w:val="00F85475"/>
    <w:rsid w:val="00F8561F"/>
    <w:rsid w:val="00F85754"/>
    <w:rsid w:val="00F85777"/>
    <w:rsid w:val="00F857B2"/>
    <w:rsid w:val="00F858C8"/>
    <w:rsid w:val="00F85ACE"/>
    <w:rsid w:val="00F85B7B"/>
    <w:rsid w:val="00F85BC5"/>
    <w:rsid w:val="00F85C89"/>
    <w:rsid w:val="00F85E0B"/>
    <w:rsid w:val="00F8618F"/>
    <w:rsid w:val="00F86638"/>
    <w:rsid w:val="00F8673A"/>
    <w:rsid w:val="00F8679F"/>
    <w:rsid w:val="00F867C2"/>
    <w:rsid w:val="00F86805"/>
    <w:rsid w:val="00F8688A"/>
    <w:rsid w:val="00F86986"/>
    <w:rsid w:val="00F86A46"/>
    <w:rsid w:val="00F86BE0"/>
    <w:rsid w:val="00F86E23"/>
    <w:rsid w:val="00F86FD7"/>
    <w:rsid w:val="00F87033"/>
    <w:rsid w:val="00F8722C"/>
    <w:rsid w:val="00F87352"/>
    <w:rsid w:val="00F875F8"/>
    <w:rsid w:val="00F8760D"/>
    <w:rsid w:val="00F878BF"/>
    <w:rsid w:val="00F87A0E"/>
    <w:rsid w:val="00F87B44"/>
    <w:rsid w:val="00F87C97"/>
    <w:rsid w:val="00F87D97"/>
    <w:rsid w:val="00F87F38"/>
    <w:rsid w:val="00F87F3B"/>
    <w:rsid w:val="00F901A2"/>
    <w:rsid w:val="00F90696"/>
    <w:rsid w:val="00F909C2"/>
    <w:rsid w:val="00F90ADA"/>
    <w:rsid w:val="00F90CE8"/>
    <w:rsid w:val="00F90E8C"/>
    <w:rsid w:val="00F90EE5"/>
    <w:rsid w:val="00F9108D"/>
    <w:rsid w:val="00F9144F"/>
    <w:rsid w:val="00F915EA"/>
    <w:rsid w:val="00F91ACE"/>
    <w:rsid w:val="00F91CE4"/>
    <w:rsid w:val="00F92164"/>
    <w:rsid w:val="00F92182"/>
    <w:rsid w:val="00F9237E"/>
    <w:rsid w:val="00F925AC"/>
    <w:rsid w:val="00F92A24"/>
    <w:rsid w:val="00F92A49"/>
    <w:rsid w:val="00F92B97"/>
    <w:rsid w:val="00F92D18"/>
    <w:rsid w:val="00F92ECF"/>
    <w:rsid w:val="00F93122"/>
    <w:rsid w:val="00F931AB"/>
    <w:rsid w:val="00F932A2"/>
    <w:rsid w:val="00F93612"/>
    <w:rsid w:val="00F93614"/>
    <w:rsid w:val="00F9389A"/>
    <w:rsid w:val="00F93A2F"/>
    <w:rsid w:val="00F93AD5"/>
    <w:rsid w:val="00F93EBE"/>
    <w:rsid w:val="00F93EC2"/>
    <w:rsid w:val="00F9412F"/>
    <w:rsid w:val="00F9418A"/>
    <w:rsid w:val="00F941F9"/>
    <w:rsid w:val="00F94284"/>
    <w:rsid w:val="00F94805"/>
    <w:rsid w:val="00F9491E"/>
    <w:rsid w:val="00F949F3"/>
    <w:rsid w:val="00F94DC3"/>
    <w:rsid w:val="00F95000"/>
    <w:rsid w:val="00F951BE"/>
    <w:rsid w:val="00F951C7"/>
    <w:rsid w:val="00F95BE6"/>
    <w:rsid w:val="00F95C1A"/>
    <w:rsid w:val="00F95EB1"/>
    <w:rsid w:val="00F95F85"/>
    <w:rsid w:val="00F96156"/>
    <w:rsid w:val="00F9629A"/>
    <w:rsid w:val="00F9641A"/>
    <w:rsid w:val="00F964BB"/>
    <w:rsid w:val="00F96688"/>
    <w:rsid w:val="00F967ED"/>
    <w:rsid w:val="00F968E6"/>
    <w:rsid w:val="00F969B9"/>
    <w:rsid w:val="00F96A02"/>
    <w:rsid w:val="00F96BC5"/>
    <w:rsid w:val="00F96EBC"/>
    <w:rsid w:val="00F971ED"/>
    <w:rsid w:val="00F97318"/>
    <w:rsid w:val="00F97427"/>
    <w:rsid w:val="00F9751D"/>
    <w:rsid w:val="00F9753C"/>
    <w:rsid w:val="00F9754B"/>
    <w:rsid w:val="00F975A0"/>
    <w:rsid w:val="00F978DF"/>
    <w:rsid w:val="00F9790F"/>
    <w:rsid w:val="00F979A7"/>
    <w:rsid w:val="00F97A73"/>
    <w:rsid w:val="00F97BDD"/>
    <w:rsid w:val="00F97DA9"/>
    <w:rsid w:val="00F97E57"/>
    <w:rsid w:val="00F97EDE"/>
    <w:rsid w:val="00F97F89"/>
    <w:rsid w:val="00FA0033"/>
    <w:rsid w:val="00FA0132"/>
    <w:rsid w:val="00FA0463"/>
    <w:rsid w:val="00FA05E2"/>
    <w:rsid w:val="00FA0623"/>
    <w:rsid w:val="00FA070E"/>
    <w:rsid w:val="00FA082A"/>
    <w:rsid w:val="00FA0994"/>
    <w:rsid w:val="00FA0999"/>
    <w:rsid w:val="00FA0BAF"/>
    <w:rsid w:val="00FA0BC8"/>
    <w:rsid w:val="00FA0F17"/>
    <w:rsid w:val="00FA0F8C"/>
    <w:rsid w:val="00FA1087"/>
    <w:rsid w:val="00FA1598"/>
    <w:rsid w:val="00FA1623"/>
    <w:rsid w:val="00FA1807"/>
    <w:rsid w:val="00FA18AA"/>
    <w:rsid w:val="00FA18BA"/>
    <w:rsid w:val="00FA19DD"/>
    <w:rsid w:val="00FA1D0C"/>
    <w:rsid w:val="00FA2034"/>
    <w:rsid w:val="00FA205A"/>
    <w:rsid w:val="00FA2226"/>
    <w:rsid w:val="00FA2584"/>
    <w:rsid w:val="00FA2618"/>
    <w:rsid w:val="00FA27C5"/>
    <w:rsid w:val="00FA283A"/>
    <w:rsid w:val="00FA28DD"/>
    <w:rsid w:val="00FA2939"/>
    <w:rsid w:val="00FA2A7B"/>
    <w:rsid w:val="00FA2E01"/>
    <w:rsid w:val="00FA3077"/>
    <w:rsid w:val="00FA32A1"/>
    <w:rsid w:val="00FA32EC"/>
    <w:rsid w:val="00FA3396"/>
    <w:rsid w:val="00FA37DB"/>
    <w:rsid w:val="00FA3E32"/>
    <w:rsid w:val="00FA3FA8"/>
    <w:rsid w:val="00FA404A"/>
    <w:rsid w:val="00FA4300"/>
    <w:rsid w:val="00FA4452"/>
    <w:rsid w:val="00FA465A"/>
    <w:rsid w:val="00FA4B52"/>
    <w:rsid w:val="00FA4C5B"/>
    <w:rsid w:val="00FA4C5F"/>
    <w:rsid w:val="00FA4C6A"/>
    <w:rsid w:val="00FA532E"/>
    <w:rsid w:val="00FA5423"/>
    <w:rsid w:val="00FA54F2"/>
    <w:rsid w:val="00FA558B"/>
    <w:rsid w:val="00FA58A9"/>
    <w:rsid w:val="00FA59E7"/>
    <w:rsid w:val="00FA5AC1"/>
    <w:rsid w:val="00FA5D9D"/>
    <w:rsid w:val="00FA5DF4"/>
    <w:rsid w:val="00FA5FF4"/>
    <w:rsid w:val="00FA65F3"/>
    <w:rsid w:val="00FA66F9"/>
    <w:rsid w:val="00FA6869"/>
    <w:rsid w:val="00FA68DC"/>
    <w:rsid w:val="00FA6956"/>
    <w:rsid w:val="00FA6E67"/>
    <w:rsid w:val="00FA6EFE"/>
    <w:rsid w:val="00FA7263"/>
    <w:rsid w:val="00FA736E"/>
    <w:rsid w:val="00FA73F4"/>
    <w:rsid w:val="00FA7400"/>
    <w:rsid w:val="00FA7479"/>
    <w:rsid w:val="00FA771C"/>
    <w:rsid w:val="00FA775E"/>
    <w:rsid w:val="00FA77BF"/>
    <w:rsid w:val="00FA7AB2"/>
    <w:rsid w:val="00FA7C71"/>
    <w:rsid w:val="00FA7E31"/>
    <w:rsid w:val="00FA7F57"/>
    <w:rsid w:val="00FB0009"/>
    <w:rsid w:val="00FB00E0"/>
    <w:rsid w:val="00FB0175"/>
    <w:rsid w:val="00FB0448"/>
    <w:rsid w:val="00FB07C6"/>
    <w:rsid w:val="00FB0924"/>
    <w:rsid w:val="00FB092D"/>
    <w:rsid w:val="00FB0979"/>
    <w:rsid w:val="00FB0D21"/>
    <w:rsid w:val="00FB10F3"/>
    <w:rsid w:val="00FB123A"/>
    <w:rsid w:val="00FB12AE"/>
    <w:rsid w:val="00FB162F"/>
    <w:rsid w:val="00FB17A2"/>
    <w:rsid w:val="00FB1996"/>
    <w:rsid w:val="00FB1AA3"/>
    <w:rsid w:val="00FB1E62"/>
    <w:rsid w:val="00FB2060"/>
    <w:rsid w:val="00FB2269"/>
    <w:rsid w:val="00FB232E"/>
    <w:rsid w:val="00FB2479"/>
    <w:rsid w:val="00FB257E"/>
    <w:rsid w:val="00FB28C7"/>
    <w:rsid w:val="00FB2A4E"/>
    <w:rsid w:val="00FB2B5E"/>
    <w:rsid w:val="00FB2BB3"/>
    <w:rsid w:val="00FB2D75"/>
    <w:rsid w:val="00FB31EC"/>
    <w:rsid w:val="00FB335F"/>
    <w:rsid w:val="00FB3420"/>
    <w:rsid w:val="00FB343B"/>
    <w:rsid w:val="00FB38DA"/>
    <w:rsid w:val="00FB3BE8"/>
    <w:rsid w:val="00FB3D23"/>
    <w:rsid w:val="00FB3DEB"/>
    <w:rsid w:val="00FB3E59"/>
    <w:rsid w:val="00FB4054"/>
    <w:rsid w:val="00FB4248"/>
    <w:rsid w:val="00FB4546"/>
    <w:rsid w:val="00FB46BF"/>
    <w:rsid w:val="00FB46E5"/>
    <w:rsid w:val="00FB4796"/>
    <w:rsid w:val="00FB49B1"/>
    <w:rsid w:val="00FB4CA3"/>
    <w:rsid w:val="00FB4CA9"/>
    <w:rsid w:val="00FB4D9D"/>
    <w:rsid w:val="00FB4DD1"/>
    <w:rsid w:val="00FB4FB8"/>
    <w:rsid w:val="00FB5002"/>
    <w:rsid w:val="00FB50B3"/>
    <w:rsid w:val="00FB51CF"/>
    <w:rsid w:val="00FB5541"/>
    <w:rsid w:val="00FB5561"/>
    <w:rsid w:val="00FB5664"/>
    <w:rsid w:val="00FB580F"/>
    <w:rsid w:val="00FB5C73"/>
    <w:rsid w:val="00FB5C74"/>
    <w:rsid w:val="00FB5DF7"/>
    <w:rsid w:val="00FB62BC"/>
    <w:rsid w:val="00FB6A43"/>
    <w:rsid w:val="00FB6AD6"/>
    <w:rsid w:val="00FB6BFC"/>
    <w:rsid w:val="00FB6D11"/>
    <w:rsid w:val="00FB70EE"/>
    <w:rsid w:val="00FB718C"/>
    <w:rsid w:val="00FB7329"/>
    <w:rsid w:val="00FB7537"/>
    <w:rsid w:val="00FB75E6"/>
    <w:rsid w:val="00FB7624"/>
    <w:rsid w:val="00FB778D"/>
    <w:rsid w:val="00FB77B7"/>
    <w:rsid w:val="00FB78FF"/>
    <w:rsid w:val="00FB7964"/>
    <w:rsid w:val="00FB7E71"/>
    <w:rsid w:val="00FB7F32"/>
    <w:rsid w:val="00FB7F63"/>
    <w:rsid w:val="00FC0199"/>
    <w:rsid w:val="00FC01C7"/>
    <w:rsid w:val="00FC039E"/>
    <w:rsid w:val="00FC058F"/>
    <w:rsid w:val="00FC0748"/>
    <w:rsid w:val="00FC078D"/>
    <w:rsid w:val="00FC09EC"/>
    <w:rsid w:val="00FC0A1D"/>
    <w:rsid w:val="00FC0A46"/>
    <w:rsid w:val="00FC0C5B"/>
    <w:rsid w:val="00FC0C87"/>
    <w:rsid w:val="00FC0C9E"/>
    <w:rsid w:val="00FC113F"/>
    <w:rsid w:val="00FC123D"/>
    <w:rsid w:val="00FC12F6"/>
    <w:rsid w:val="00FC14ED"/>
    <w:rsid w:val="00FC1A6D"/>
    <w:rsid w:val="00FC1E79"/>
    <w:rsid w:val="00FC23B1"/>
    <w:rsid w:val="00FC240D"/>
    <w:rsid w:val="00FC2773"/>
    <w:rsid w:val="00FC27CC"/>
    <w:rsid w:val="00FC28B1"/>
    <w:rsid w:val="00FC2BE0"/>
    <w:rsid w:val="00FC2DFC"/>
    <w:rsid w:val="00FC2FE5"/>
    <w:rsid w:val="00FC319B"/>
    <w:rsid w:val="00FC31CB"/>
    <w:rsid w:val="00FC32D8"/>
    <w:rsid w:val="00FC35BE"/>
    <w:rsid w:val="00FC3601"/>
    <w:rsid w:val="00FC366A"/>
    <w:rsid w:val="00FC388F"/>
    <w:rsid w:val="00FC3AA6"/>
    <w:rsid w:val="00FC3B98"/>
    <w:rsid w:val="00FC3E56"/>
    <w:rsid w:val="00FC40C3"/>
    <w:rsid w:val="00FC412E"/>
    <w:rsid w:val="00FC46CC"/>
    <w:rsid w:val="00FC4B60"/>
    <w:rsid w:val="00FC4CCE"/>
    <w:rsid w:val="00FC4F3C"/>
    <w:rsid w:val="00FC504E"/>
    <w:rsid w:val="00FC50B8"/>
    <w:rsid w:val="00FC52B4"/>
    <w:rsid w:val="00FC52BF"/>
    <w:rsid w:val="00FC54A5"/>
    <w:rsid w:val="00FC58F2"/>
    <w:rsid w:val="00FC59FA"/>
    <w:rsid w:val="00FC5EF5"/>
    <w:rsid w:val="00FC5FB2"/>
    <w:rsid w:val="00FC60D6"/>
    <w:rsid w:val="00FC60DF"/>
    <w:rsid w:val="00FC60E7"/>
    <w:rsid w:val="00FC6497"/>
    <w:rsid w:val="00FC64B0"/>
    <w:rsid w:val="00FC6780"/>
    <w:rsid w:val="00FC6802"/>
    <w:rsid w:val="00FC68B2"/>
    <w:rsid w:val="00FC69F0"/>
    <w:rsid w:val="00FC6C6B"/>
    <w:rsid w:val="00FC6C94"/>
    <w:rsid w:val="00FC6DD4"/>
    <w:rsid w:val="00FC6FD6"/>
    <w:rsid w:val="00FC6FF4"/>
    <w:rsid w:val="00FC70C3"/>
    <w:rsid w:val="00FC7238"/>
    <w:rsid w:val="00FC72A1"/>
    <w:rsid w:val="00FC74D4"/>
    <w:rsid w:val="00FC77AE"/>
    <w:rsid w:val="00FC787F"/>
    <w:rsid w:val="00FC794A"/>
    <w:rsid w:val="00FC7A51"/>
    <w:rsid w:val="00FC7DB5"/>
    <w:rsid w:val="00FC7EE4"/>
    <w:rsid w:val="00FD0001"/>
    <w:rsid w:val="00FD02B5"/>
    <w:rsid w:val="00FD0314"/>
    <w:rsid w:val="00FD033D"/>
    <w:rsid w:val="00FD051E"/>
    <w:rsid w:val="00FD0B47"/>
    <w:rsid w:val="00FD0C33"/>
    <w:rsid w:val="00FD0D71"/>
    <w:rsid w:val="00FD0DA2"/>
    <w:rsid w:val="00FD1194"/>
    <w:rsid w:val="00FD126E"/>
    <w:rsid w:val="00FD127B"/>
    <w:rsid w:val="00FD12CB"/>
    <w:rsid w:val="00FD1424"/>
    <w:rsid w:val="00FD185F"/>
    <w:rsid w:val="00FD18DA"/>
    <w:rsid w:val="00FD1A53"/>
    <w:rsid w:val="00FD1B82"/>
    <w:rsid w:val="00FD1BD7"/>
    <w:rsid w:val="00FD1BF5"/>
    <w:rsid w:val="00FD1E8D"/>
    <w:rsid w:val="00FD1F48"/>
    <w:rsid w:val="00FD1FB2"/>
    <w:rsid w:val="00FD211A"/>
    <w:rsid w:val="00FD2181"/>
    <w:rsid w:val="00FD2245"/>
    <w:rsid w:val="00FD227C"/>
    <w:rsid w:val="00FD22F0"/>
    <w:rsid w:val="00FD25B6"/>
    <w:rsid w:val="00FD27DD"/>
    <w:rsid w:val="00FD2854"/>
    <w:rsid w:val="00FD29CC"/>
    <w:rsid w:val="00FD29F9"/>
    <w:rsid w:val="00FD2B5B"/>
    <w:rsid w:val="00FD2DA0"/>
    <w:rsid w:val="00FD3161"/>
    <w:rsid w:val="00FD3392"/>
    <w:rsid w:val="00FD356B"/>
    <w:rsid w:val="00FD36C7"/>
    <w:rsid w:val="00FD384C"/>
    <w:rsid w:val="00FD3E7B"/>
    <w:rsid w:val="00FD4338"/>
    <w:rsid w:val="00FD4363"/>
    <w:rsid w:val="00FD45B4"/>
    <w:rsid w:val="00FD47EF"/>
    <w:rsid w:val="00FD48CC"/>
    <w:rsid w:val="00FD4910"/>
    <w:rsid w:val="00FD4B5D"/>
    <w:rsid w:val="00FD4B74"/>
    <w:rsid w:val="00FD4F29"/>
    <w:rsid w:val="00FD5075"/>
    <w:rsid w:val="00FD5099"/>
    <w:rsid w:val="00FD51FB"/>
    <w:rsid w:val="00FD5414"/>
    <w:rsid w:val="00FD54C8"/>
    <w:rsid w:val="00FD54F5"/>
    <w:rsid w:val="00FD56BF"/>
    <w:rsid w:val="00FD571B"/>
    <w:rsid w:val="00FD5787"/>
    <w:rsid w:val="00FD5800"/>
    <w:rsid w:val="00FD58B5"/>
    <w:rsid w:val="00FD5949"/>
    <w:rsid w:val="00FD5999"/>
    <w:rsid w:val="00FD59E7"/>
    <w:rsid w:val="00FD5E06"/>
    <w:rsid w:val="00FD5FB3"/>
    <w:rsid w:val="00FD638E"/>
    <w:rsid w:val="00FD6497"/>
    <w:rsid w:val="00FD6501"/>
    <w:rsid w:val="00FD6530"/>
    <w:rsid w:val="00FD6617"/>
    <w:rsid w:val="00FD6896"/>
    <w:rsid w:val="00FD69C2"/>
    <w:rsid w:val="00FD6ACB"/>
    <w:rsid w:val="00FD6C8F"/>
    <w:rsid w:val="00FD6CBF"/>
    <w:rsid w:val="00FD6EBC"/>
    <w:rsid w:val="00FD6F47"/>
    <w:rsid w:val="00FD73C3"/>
    <w:rsid w:val="00FD7427"/>
    <w:rsid w:val="00FD7652"/>
    <w:rsid w:val="00FD77B6"/>
    <w:rsid w:val="00FD788F"/>
    <w:rsid w:val="00FD7CAD"/>
    <w:rsid w:val="00FD7D6D"/>
    <w:rsid w:val="00FD7FB2"/>
    <w:rsid w:val="00FE0526"/>
    <w:rsid w:val="00FE070F"/>
    <w:rsid w:val="00FE0972"/>
    <w:rsid w:val="00FE0A66"/>
    <w:rsid w:val="00FE1122"/>
    <w:rsid w:val="00FE1154"/>
    <w:rsid w:val="00FE1387"/>
    <w:rsid w:val="00FE13E6"/>
    <w:rsid w:val="00FE171F"/>
    <w:rsid w:val="00FE176E"/>
    <w:rsid w:val="00FE1B7F"/>
    <w:rsid w:val="00FE1B8F"/>
    <w:rsid w:val="00FE1B9E"/>
    <w:rsid w:val="00FE1EC4"/>
    <w:rsid w:val="00FE1ED4"/>
    <w:rsid w:val="00FE1F27"/>
    <w:rsid w:val="00FE24D4"/>
    <w:rsid w:val="00FE24E8"/>
    <w:rsid w:val="00FE264F"/>
    <w:rsid w:val="00FE2A07"/>
    <w:rsid w:val="00FE2BA7"/>
    <w:rsid w:val="00FE2D4F"/>
    <w:rsid w:val="00FE2E62"/>
    <w:rsid w:val="00FE2F1A"/>
    <w:rsid w:val="00FE2FA0"/>
    <w:rsid w:val="00FE33E6"/>
    <w:rsid w:val="00FE344D"/>
    <w:rsid w:val="00FE34D9"/>
    <w:rsid w:val="00FE3763"/>
    <w:rsid w:val="00FE3768"/>
    <w:rsid w:val="00FE3856"/>
    <w:rsid w:val="00FE3988"/>
    <w:rsid w:val="00FE3D6C"/>
    <w:rsid w:val="00FE4236"/>
    <w:rsid w:val="00FE44C0"/>
    <w:rsid w:val="00FE4906"/>
    <w:rsid w:val="00FE4CC8"/>
    <w:rsid w:val="00FE4DFC"/>
    <w:rsid w:val="00FE4E60"/>
    <w:rsid w:val="00FE50F9"/>
    <w:rsid w:val="00FE51D2"/>
    <w:rsid w:val="00FE5507"/>
    <w:rsid w:val="00FE563D"/>
    <w:rsid w:val="00FE57C3"/>
    <w:rsid w:val="00FE5F2B"/>
    <w:rsid w:val="00FE6083"/>
    <w:rsid w:val="00FE6222"/>
    <w:rsid w:val="00FE6345"/>
    <w:rsid w:val="00FE6504"/>
    <w:rsid w:val="00FE6566"/>
    <w:rsid w:val="00FE6570"/>
    <w:rsid w:val="00FE6D5C"/>
    <w:rsid w:val="00FE6F49"/>
    <w:rsid w:val="00FE70B8"/>
    <w:rsid w:val="00FE70F5"/>
    <w:rsid w:val="00FE7129"/>
    <w:rsid w:val="00FE715C"/>
    <w:rsid w:val="00FE7319"/>
    <w:rsid w:val="00FE7365"/>
    <w:rsid w:val="00FE73EB"/>
    <w:rsid w:val="00FE7456"/>
    <w:rsid w:val="00FE7503"/>
    <w:rsid w:val="00FE7579"/>
    <w:rsid w:val="00FE760E"/>
    <w:rsid w:val="00FE767F"/>
    <w:rsid w:val="00FE7777"/>
    <w:rsid w:val="00FE79AC"/>
    <w:rsid w:val="00FE7B7D"/>
    <w:rsid w:val="00FE7C5C"/>
    <w:rsid w:val="00FE7DB7"/>
    <w:rsid w:val="00FF01CA"/>
    <w:rsid w:val="00FF044D"/>
    <w:rsid w:val="00FF072E"/>
    <w:rsid w:val="00FF074A"/>
    <w:rsid w:val="00FF0901"/>
    <w:rsid w:val="00FF0C1D"/>
    <w:rsid w:val="00FF0FE2"/>
    <w:rsid w:val="00FF11DC"/>
    <w:rsid w:val="00FF1220"/>
    <w:rsid w:val="00FF122B"/>
    <w:rsid w:val="00FF12CF"/>
    <w:rsid w:val="00FF13CE"/>
    <w:rsid w:val="00FF1516"/>
    <w:rsid w:val="00FF163B"/>
    <w:rsid w:val="00FF1828"/>
    <w:rsid w:val="00FF1888"/>
    <w:rsid w:val="00FF1956"/>
    <w:rsid w:val="00FF1A05"/>
    <w:rsid w:val="00FF1BAB"/>
    <w:rsid w:val="00FF1C43"/>
    <w:rsid w:val="00FF1DCD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27A0"/>
    <w:rsid w:val="00FF28A7"/>
    <w:rsid w:val="00FF2900"/>
    <w:rsid w:val="00FF2963"/>
    <w:rsid w:val="00FF2991"/>
    <w:rsid w:val="00FF2DBA"/>
    <w:rsid w:val="00FF3317"/>
    <w:rsid w:val="00FF3427"/>
    <w:rsid w:val="00FF34E3"/>
    <w:rsid w:val="00FF35A7"/>
    <w:rsid w:val="00FF377B"/>
    <w:rsid w:val="00FF3862"/>
    <w:rsid w:val="00FF39F1"/>
    <w:rsid w:val="00FF3ADB"/>
    <w:rsid w:val="00FF3CF4"/>
    <w:rsid w:val="00FF4105"/>
    <w:rsid w:val="00FF4333"/>
    <w:rsid w:val="00FF4337"/>
    <w:rsid w:val="00FF4602"/>
    <w:rsid w:val="00FF46BF"/>
    <w:rsid w:val="00FF4867"/>
    <w:rsid w:val="00FF487C"/>
    <w:rsid w:val="00FF4AF8"/>
    <w:rsid w:val="00FF4B5A"/>
    <w:rsid w:val="00FF4EAC"/>
    <w:rsid w:val="00FF5289"/>
    <w:rsid w:val="00FF5630"/>
    <w:rsid w:val="00FF5789"/>
    <w:rsid w:val="00FF5898"/>
    <w:rsid w:val="00FF59A7"/>
    <w:rsid w:val="00FF5B03"/>
    <w:rsid w:val="00FF5E85"/>
    <w:rsid w:val="00FF5F05"/>
    <w:rsid w:val="00FF5FAE"/>
    <w:rsid w:val="00FF6104"/>
    <w:rsid w:val="00FF62B4"/>
    <w:rsid w:val="00FF6577"/>
    <w:rsid w:val="00FF6868"/>
    <w:rsid w:val="00FF6CE9"/>
    <w:rsid w:val="00FF6D42"/>
    <w:rsid w:val="00FF6F6E"/>
    <w:rsid w:val="00FF7215"/>
    <w:rsid w:val="00FF7278"/>
    <w:rsid w:val="00FF760B"/>
    <w:rsid w:val="00FF78A7"/>
    <w:rsid w:val="00FF78E7"/>
    <w:rsid w:val="00FF7A15"/>
    <w:rsid w:val="00FF7A72"/>
    <w:rsid w:val="00FF7B60"/>
    <w:rsid w:val="00FF7BEE"/>
    <w:rsid w:val="00FF7C03"/>
    <w:rsid w:val="00FF7E0B"/>
    <w:rsid w:val="00FF7F26"/>
    <w:rsid w:val="039DCBC5"/>
    <w:rsid w:val="0417481A"/>
    <w:rsid w:val="04DAB7CC"/>
    <w:rsid w:val="0527BE44"/>
    <w:rsid w:val="05D6BD19"/>
    <w:rsid w:val="0621B7D5"/>
    <w:rsid w:val="06C629EE"/>
    <w:rsid w:val="0711ACA2"/>
    <w:rsid w:val="07B91800"/>
    <w:rsid w:val="0894B94D"/>
    <w:rsid w:val="08A25DB7"/>
    <w:rsid w:val="0A279571"/>
    <w:rsid w:val="0A36A634"/>
    <w:rsid w:val="0A44870C"/>
    <w:rsid w:val="0A8C5CF7"/>
    <w:rsid w:val="0BADA8BC"/>
    <w:rsid w:val="0C59DF55"/>
    <w:rsid w:val="0CA05E48"/>
    <w:rsid w:val="0D3E2CDE"/>
    <w:rsid w:val="0D871449"/>
    <w:rsid w:val="0F657321"/>
    <w:rsid w:val="0FD29634"/>
    <w:rsid w:val="108F1D3B"/>
    <w:rsid w:val="10A389D8"/>
    <w:rsid w:val="10FACD96"/>
    <w:rsid w:val="116165A4"/>
    <w:rsid w:val="11A0FFBE"/>
    <w:rsid w:val="12060F76"/>
    <w:rsid w:val="1344C83D"/>
    <w:rsid w:val="13598EE9"/>
    <w:rsid w:val="1418D96D"/>
    <w:rsid w:val="14340E3D"/>
    <w:rsid w:val="14D1B014"/>
    <w:rsid w:val="15183A9A"/>
    <w:rsid w:val="1518A9D9"/>
    <w:rsid w:val="15925B54"/>
    <w:rsid w:val="15B2084A"/>
    <w:rsid w:val="15B90825"/>
    <w:rsid w:val="15EE747A"/>
    <w:rsid w:val="16C28DE3"/>
    <w:rsid w:val="175EE588"/>
    <w:rsid w:val="177F95C9"/>
    <w:rsid w:val="18347E80"/>
    <w:rsid w:val="1837EC87"/>
    <w:rsid w:val="18DD5FA7"/>
    <w:rsid w:val="19834D99"/>
    <w:rsid w:val="19EFB8C5"/>
    <w:rsid w:val="19F23782"/>
    <w:rsid w:val="1A89A191"/>
    <w:rsid w:val="1D87D9EF"/>
    <w:rsid w:val="1E79BFA1"/>
    <w:rsid w:val="1F7796CB"/>
    <w:rsid w:val="1FAB251E"/>
    <w:rsid w:val="2047DDA3"/>
    <w:rsid w:val="20771493"/>
    <w:rsid w:val="20DA9B4C"/>
    <w:rsid w:val="2128490F"/>
    <w:rsid w:val="21CFB46D"/>
    <w:rsid w:val="2205735B"/>
    <w:rsid w:val="22717E17"/>
    <w:rsid w:val="22FE62F3"/>
    <w:rsid w:val="235CB8C0"/>
    <w:rsid w:val="23611E16"/>
    <w:rsid w:val="2370AED2"/>
    <w:rsid w:val="23B2D161"/>
    <w:rsid w:val="24985FB3"/>
    <w:rsid w:val="24A40EE0"/>
    <w:rsid w:val="250234C8"/>
    <w:rsid w:val="25534722"/>
    <w:rsid w:val="26480634"/>
    <w:rsid w:val="264EC4CA"/>
    <w:rsid w:val="26648795"/>
    <w:rsid w:val="27DA7DB1"/>
    <w:rsid w:val="281E142B"/>
    <w:rsid w:val="2903391C"/>
    <w:rsid w:val="2944C7A1"/>
    <w:rsid w:val="2954E364"/>
    <w:rsid w:val="29AA0A2A"/>
    <w:rsid w:val="29B9E340"/>
    <w:rsid w:val="29EAAAFB"/>
    <w:rsid w:val="2A0E4F99"/>
    <w:rsid w:val="2A3F53C2"/>
    <w:rsid w:val="2B272288"/>
    <w:rsid w:val="2BB1A7DE"/>
    <w:rsid w:val="2C0D4111"/>
    <w:rsid w:val="2C69E623"/>
    <w:rsid w:val="2C7748F7"/>
    <w:rsid w:val="2CCAE06F"/>
    <w:rsid w:val="2CFA3AD6"/>
    <w:rsid w:val="2E04D6F0"/>
    <w:rsid w:val="2E39BDE6"/>
    <w:rsid w:val="2F45731A"/>
    <w:rsid w:val="30D293F3"/>
    <w:rsid w:val="31367385"/>
    <w:rsid w:val="313B7781"/>
    <w:rsid w:val="315D9420"/>
    <w:rsid w:val="322126CB"/>
    <w:rsid w:val="3248D3AD"/>
    <w:rsid w:val="32560640"/>
    <w:rsid w:val="3276C119"/>
    <w:rsid w:val="33A0105E"/>
    <w:rsid w:val="33D4D18C"/>
    <w:rsid w:val="3418905F"/>
    <w:rsid w:val="34F41C7C"/>
    <w:rsid w:val="352A2AE1"/>
    <w:rsid w:val="3567828E"/>
    <w:rsid w:val="35A0B2D9"/>
    <w:rsid w:val="36B95E8A"/>
    <w:rsid w:val="375545F5"/>
    <w:rsid w:val="3798B4E0"/>
    <w:rsid w:val="38133166"/>
    <w:rsid w:val="38368190"/>
    <w:rsid w:val="383E5AEB"/>
    <w:rsid w:val="38D1FAA7"/>
    <w:rsid w:val="390C25FF"/>
    <w:rsid w:val="397B4B15"/>
    <w:rsid w:val="3A4496C4"/>
    <w:rsid w:val="3B2E9B31"/>
    <w:rsid w:val="3BD54950"/>
    <w:rsid w:val="3C3C65FA"/>
    <w:rsid w:val="3D930C9B"/>
    <w:rsid w:val="3DBC3647"/>
    <w:rsid w:val="3DC851B2"/>
    <w:rsid w:val="3DCC0F5D"/>
    <w:rsid w:val="3E062FFC"/>
    <w:rsid w:val="3E1561F3"/>
    <w:rsid w:val="3E1D865E"/>
    <w:rsid w:val="3FB528DA"/>
    <w:rsid w:val="413AABCE"/>
    <w:rsid w:val="419D50D0"/>
    <w:rsid w:val="4277EB66"/>
    <w:rsid w:val="42BA1FCE"/>
    <w:rsid w:val="42C3DEA5"/>
    <w:rsid w:val="430B80A4"/>
    <w:rsid w:val="44B2F57E"/>
    <w:rsid w:val="45A7940A"/>
    <w:rsid w:val="461843DD"/>
    <w:rsid w:val="466D2A8B"/>
    <w:rsid w:val="4672AF99"/>
    <w:rsid w:val="48B5A679"/>
    <w:rsid w:val="48D9FB7B"/>
    <w:rsid w:val="48DADC73"/>
    <w:rsid w:val="492E1C17"/>
    <w:rsid w:val="496C229A"/>
    <w:rsid w:val="4A2072B1"/>
    <w:rsid w:val="4AEDAFDA"/>
    <w:rsid w:val="4B4F7D4C"/>
    <w:rsid w:val="4BCCE671"/>
    <w:rsid w:val="4E70B48C"/>
    <w:rsid w:val="4E81FC9C"/>
    <w:rsid w:val="4EB9C32A"/>
    <w:rsid w:val="4FF56401"/>
    <w:rsid w:val="50B5346B"/>
    <w:rsid w:val="51E3D6B3"/>
    <w:rsid w:val="51FAD306"/>
    <w:rsid w:val="524E4A44"/>
    <w:rsid w:val="52EAC223"/>
    <w:rsid w:val="5311DDD7"/>
    <w:rsid w:val="535C50F2"/>
    <w:rsid w:val="53760329"/>
    <w:rsid w:val="544A3B59"/>
    <w:rsid w:val="5556409F"/>
    <w:rsid w:val="571DEA2A"/>
    <w:rsid w:val="57BF8AE7"/>
    <w:rsid w:val="592BD735"/>
    <w:rsid w:val="5C934D30"/>
    <w:rsid w:val="5D17D2A6"/>
    <w:rsid w:val="5DB78716"/>
    <w:rsid w:val="5DEFABB0"/>
    <w:rsid w:val="5EACB29B"/>
    <w:rsid w:val="5F2F3F63"/>
    <w:rsid w:val="5F3CD753"/>
    <w:rsid w:val="5F3F835C"/>
    <w:rsid w:val="5FA39CBC"/>
    <w:rsid w:val="5FD68E8B"/>
    <w:rsid w:val="5FE60D06"/>
    <w:rsid w:val="5FF5E89E"/>
    <w:rsid w:val="60A146D2"/>
    <w:rsid w:val="624067AD"/>
    <w:rsid w:val="629211F5"/>
    <w:rsid w:val="63399938"/>
    <w:rsid w:val="6343E28D"/>
    <w:rsid w:val="636F805F"/>
    <w:rsid w:val="63A9C83C"/>
    <w:rsid w:val="63BC96AA"/>
    <w:rsid w:val="63F8180F"/>
    <w:rsid w:val="649C00B4"/>
    <w:rsid w:val="64DB36A8"/>
    <w:rsid w:val="64FDDF27"/>
    <w:rsid w:val="6659C644"/>
    <w:rsid w:val="66C63DCB"/>
    <w:rsid w:val="676BED59"/>
    <w:rsid w:val="6826A1F7"/>
    <w:rsid w:val="687776E8"/>
    <w:rsid w:val="688DA9ED"/>
    <w:rsid w:val="6930F1FE"/>
    <w:rsid w:val="6A351B48"/>
    <w:rsid w:val="6A4119AC"/>
    <w:rsid w:val="6A9DFE75"/>
    <w:rsid w:val="6AAE48C0"/>
    <w:rsid w:val="6BC68437"/>
    <w:rsid w:val="6BC8CE11"/>
    <w:rsid w:val="6C37E22B"/>
    <w:rsid w:val="6C87AF6A"/>
    <w:rsid w:val="6CD91C87"/>
    <w:rsid w:val="6CE8D843"/>
    <w:rsid w:val="6E08655F"/>
    <w:rsid w:val="6E587C18"/>
    <w:rsid w:val="6E5D87B5"/>
    <w:rsid w:val="6EC93054"/>
    <w:rsid w:val="6EF5965E"/>
    <w:rsid w:val="6F6B7B4B"/>
    <w:rsid w:val="704816FF"/>
    <w:rsid w:val="70B1650B"/>
    <w:rsid w:val="70C9C68A"/>
    <w:rsid w:val="7247C097"/>
    <w:rsid w:val="72B1AD05"/>
    <w:rsid w:val="73B7080B"/>
    <w:rsid w:val="74684237"/>
    <w:rsid w:val="75A6102B"/>
    <w:rsid w:val="75A93759"/>
    <w:rsid w:val="75CC8C80"/>
    <w:rsid w:val="76221C36"/>
    <w:rsid w:val="7685701E"/>
    <w:rsid w:val="768AFFC4"/>
    <w:rsid w:val="768B8CA4"/>
    <w:rsid w:val="76B3F69F"/>
    <w:rsid w:val="77E4BC73"/>
    <w:rsid w:val="7830E8BA"/>
    <w:rsid w:val="79B28A07"/>
    <w:rsid w:val="7A2BA558"/>
    <w:rsid w:val="7A7F759B"/>
    <w:rsid w:val="7B80AA27"/>
    <w:rsid w:val="7BA55DDA"/>
    <w:rsid w:val="7C5062DA"/>
    <w:rsid w:val="7CC3F57A"/>
    <w:rsid w:val="7CE39F04"/>
    <w:rsid w:val="7D30F1BD"/>
    <w:rsid w:val="7D65DCC5"/>
    <w:rsid w:val="7D837D91"/>
    <w:rsid w:val="7DF1C2E1"/>
    <w:rsid w:val="7E01BDF9"/>
    <w:rsid w:val="7E1874E6"/>
    <w:rsid w:val="7E2816EC"/>
    <w:rsid w:val="7E78E3A7"/>
    <w:rsid w:val="7EB65D43"/>
    <w:rsid w:val="7ED10DA4"/>
    <w:rsid w:val="7EF58723"/>
    <w:rsid w:val="7F80A2F6"/>
    <w:rsid w:val="7FF8F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D0E3DD5"/>
  <w15:chartTrackingRefBased/>
  <w15:docId w15:val="{939C5B63-0A39-4FD8-B048-F21CBF605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Bullet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" w:uiPriority="1" w:qFormat="1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Document Map" w:uiPriority="99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053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1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1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uiPriority w:val="99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4A42FF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10B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389"/>
      <w:jc w:val="both"/>
    </w:pPr>
    <w:rPr>
      <w:rFonts w:ascii="Angsana New" w:hAnsi="Angsana New"/>
      <w:b/>
      <w:i/>
      <w:iCs/>
      <w:sz w:val="28"/>
      <w:szCs w:val="28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510B0F"/>
    <w:rPr>
      <w:rFonts w:ascii="Angsana New" w:hAnsi="Angsana New"/>
      <w:b/>
      <w:i/>
      <w:iCs/>
      <w:sz w:val="28"/>
      <w:szCs w:val="28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ascii="Angsana New" w:hAnsi="Angsana New"/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uiPriority w:val="99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customStyle="1" w:styleId="AccountingPolicy">
    <w:name w:val="Accounting Policy"/>
    <w:basedOn w:val="Normal"/>
    <w:link w:val="AccountingPolicyChar1"/>
    <w:rsid w:val="002343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23431E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eading1Char1">
    <w:name w:val="Heading 1 Char1"/>
    <w:rsid w:val="00603BEB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603BEB"/>
    <w:rPr>
      <w:rFonts w:ascii="Arial" w:eastAsia="Times New Roman" w:hAnsi="Arial" w:cs="Times New Roman"/>
      <w:b/>
      <w:bCs/>
      <w:sz w:val="18"/>
      <w:szCs w:val="18"/>
      <w:lang w:val="en-US" w:eastAsia="en-US"/>
    </w:rPr>
  </w:style>
  <w:style w:type="character" w:customStyle="1" w:styleId="Heading3Char1">
    <w:name w:val="Heading 3 Char1"/>
    <w:rsid w:val="00603BEB"/>
    <w:rPr>
      <w:rFonts w:ascii="Arial" w:eastAsia="Times New Roman" w:hAnsi="Arial" w:cs="Times New Roman"/>
      <w:i/>
      <w:iCs/>
      <w:sz w:val="18"/>
      <w:szCs w:val="18"/>
      <w:lang w:val="en-US" w:eastAsia="en-US"/>
    </w:rPr>
  </w:style>
  <w:style w:type="character" w:customStyle="1" w:styleId="Heading4Char1">
    <w:name w:val="Heading 4 Char1"/>
    <w:rsid w:val="00603BEB"/>
    <w:rPr>
      <w:rFonts w:ascii="Arial" w:eastAsia="Times New Roman" w:hAnsi="Arial" w:cs="Times New Roman"/>
      <w:b/>
      <w:bCs/>
      <w:sz w:val="18"/>
      <w:szCs w:val="18"/>
      <w:lang w:val="en-US" w:eastAsia="en-US"/>
    </w:rPr>
  </w:style>
  <w:style w:type="character" w:customStyle="1" w:styleId="Heading5Char1">
    <w:name w:val="Heading 5 Char1"/>
    <w:rsid w:val="00603BEB"/>
    <w:rPr>
      <w:rFonts w:ascii="Times New Roman" w:eastAsia="Times New Roman" w:hAnsi="Times New Roman" w:cs="EucrosiaUPC"/>
      <w:b/>
      <w:bCs/>
      <w:sz w:val="32"/>
      <w:szCs w:val="32"/>
      <w:lang w:val="en-US" w:eastAsia="en-US"/>
    </w:rPr>
  </w:style>
  <w:style w:type="character" w:customStyle="1" w:styleId="Heading6Char1">
    <w:name w:val="Heading 6 Char1"/>
    <w:rsid w:val="00603BEB"/>
    <w:rPr>
      <w:rFonts w:ascii="Times New Roman" w:eastAsia="Times New Roman" w:hAnsi="Times New Roman" w:cs="EucrosiaUPC"/>
      <w:b/>
      <w:bCs/>
      <w:sz w:val="32"/>
      <w:szCs w:val="32"/>
      <w:u w:val="single"/>
      <w:lang w:val="en-US" w:eastAsia="en-US"/>
    </w:rPr>
  </w:style>
  <w:style w:type="character" w:customStyle="1" w:styleId="Heading7Char1">
    <w:name w:val="Heading 7 Char1"/>
    <w:uiPriority w:val="99"/>
    <w:rsid w:val="00603BEB"/>
    <w:rPr>
      <w:rFonts w:ascii="Times New Roman" w:eastAsia="Times New Roman" w:hAnsi="Times New Roman" w:cs="EucrosiaUPC"/>
      <w:b/>
      <w:bCs/>
      <w:sz w:val="30"/>
      <w:szCs w:val="30"/>
      <w:lang w:val="en-US" w:eastAsia="en-US"/>
    </w:rPr>
  </w:style>
  <w:style w:type="character" w:customStyle="1" w:styleId="Heading8Char1">
    <w:name w:val="Heading 8 Char1"/>
    <w:uiPriority w:val="99"/>
    <w:rsid w:val="00603BEB"/>
    <w:rPr>
      <w:rFonts w:ascii="Times New Roman" w:eastAsia="Times New Roman" w:hAnsi="Times New Roman" w:cs="EucrosiaUPC"/>
      <w:b/>
      <w:bCs/>
      <w:sz w:val="32"/>
      <w:szCs w:val="32"/>
      <w:lang w:val="en-US" w:eastAsia="en-US"/>
    </w:rPr>
  </w:style>
  <w:style w:type="character" w:customStyle="1" w:styleId="Heading9Char1">
    <w:name w:val="Heading 9 Char1"/>
    <w:uiPriority w:val="99"/>
    <w:rsid w:val="00603BEB"/>
    <w:rPr>
      <w:rFonts w:ascii="Times New Roman" w:eastAsia="Times New Roman" w:hAnsi="Times New Roman" w:cs="EucrosiaUPC"/>
      <w:b/>
      <w:bCs/>
      <w:sz w:val="30"/>
      <w:szCs w:val="30"/>
      <w:lang w:val="en-US" w:eastAsia="en-US"/>
    </w:rPr>
  </w:style>
  <w:style w:type="character" w:customStyle="1" w:styleId="HeaderChar1">
    <w:name w:val="Header Char1"/>
    <w:uiPriority w:val="99"/>
    <w:rsid w:val="00603BEB"/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FooterChar1">
    <w:name w:val="Footer Char1"/>
    <w:uiPriority w:val="99"/>
    <w:rsid w:val="00603BEB"/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Char1">
    <w:name w:val="Body Text First Indent Char1"/>
    <w:uiPriority w:val="99"/>
    <w:rsid w:val="00603BEB"/>
    <w:rPr>
      <w:rFonts w:ascii="Arial" w:eastAsia="Times New Roman" w:hAnsi="Arial" w:cs="Angsana New"/>
      <w:sz w:val="18"/>
      <w:szCs w:val="18"/>
      <w:lang w:val="en-US" w:eastAsia="en-US"/>
    </w:rPr>
  </w:style>
  <w:style w:type="character" w:customStyle="1" w:styleId="BodyTextIndentChar1">
    <w:name w:val="Body Text Indent Char1"/>
    <w:aliases w:val="i Char1"/>
    <w:rsid w:val="00603BEB"/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2Char1">
    <w:name w:val="Body Text First Indent 2 Char1"/>
    <w:uiPriority w:val="99"/>
    <w:rsid w:val="00603BEB"/>
  </w:style>
  <w:style w:type="character" w:customStyle="1" w:styleId="BodyText2Char1">
    <w:name w:val="Body Text 2 Char1"/>
    <w:uiPriority w:val="99"/>
    <w:rsid w:val="00603BEB"/>
    <w:rPr>
      <w:rFonts w:ascii="Book Antiqua" w:eastAsia="Times New Roman" w:hAnsi="Book Antiqua" w:cs="Times New Roman"/>
      <w:sz w:val="22"/>
      <w:szCs w:val="22"/>
      <w:lang w:val="en-US" w:eastAsia="en-US"/>
    </w:rPr>
  </w:style>
  <w:style w:type="character" w:customStyle="1" w:styleId="BodyText3Char1">
    <w:name w:val="Body Text 3 Char1"/>
    <w:uiPriority w:val="99"/>
    <w:rsid w:val="00603BEB"/>
    <w:rPr>
      <w:rFonts w:ascii="Times New Roman" w:eastAsia="Times New Roman" w:hAnsi="Times New Roman" w:cs="EucrosiaUPC"/>
      <w:sz w:val="30"/>
      <w:szCs w:val="30"/>
      <w:lang w:val="en-US" w:eastAsia="en-US"/>
    </w:rPr>
  </w:style>
  <w:style w:type="character" w:customStyle="1" w:styleId="BodyTextIndent2Char1">
    <w:name w:val="Body Text Indent 2 Char1"/>
    <w:uiPriority w:val="99"/>
    <w:rsid w:val="00603BEB"/>
    <w:rPr>
      <w:rFonts w:ascii="Times New Roman" w:eastAsia="Times New Roman" w:hAnsi="Times New Roman" w:cs="EucrosiaUPC"/>
      <w:sz w:val="30"/>
      <w:szCs w:val="30"/>
      <w:lang w:val="en-US" w:eastAsia="en-US"/>
    </w:rPr>
  </w:style>
  <w:style w:type="character" w:customStyle="1" w:styleId="SignatureChar1">
    <w:name w:val="Signature Char1"/>
    <w:uiPriority w:val="99"/>
    <w:rsid w:val="00603BEB"/>
    <w:rPr>
      <w:rFonts w:ascii="Arial" w:eastAsia="Times New Roman" w:hAnsi="Arial" w:cs="Times New Roman"/>
      <w:sz w:val="18"/>
      <w:szCs w:val="18"/>
      <w:lang w:val="en-US" w:eastAsia="en-US"/>
    </w:rPr>
  </w:style>
  <w:style w:type="paragraph" w:customStyle="1" w:styleId="NormalIndent11">
    <w:name w:val="Normal Indent11"/>
    <w:basedOn w:val="Normal"/>
    <w:rsid w:val="00603B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2">
    <w:name w:val="Char Char22"/>
    <w:rsid w:val="00603BE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603BE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603BE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603BEB"/>
  </w:style>
  <w:style w:type="character" w:styleId="Emphasis">
    <w:name w:val="Emphasis"/>
    <w:uiPriority w:val="20"/>
    <w:qFormat/>
    <w:rsid w:val="00603BEB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603BEB"/>
  </w:style>
  <w:style w:type="character" w:styleId="Hyperlink">
    <w:name w:val="Hyperlink"/>
    <w:uiPriority w:val="99"/>
    <w:unhideWhenUsed/>
    <w:rsid w:val="00603BE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603BEB"/>
    <w:rPr>
      <w:color w:val="4D90F0"/>
    </w:rPr>
  </w:style>
  <w:style w:type="paragraph" w:styleId="NormalWeb">
    <w:name w:val="Normal (Web)"/>
    <w:basedOn w:val="Normal"/>
    <w:uiPriority w:val="99"/>
    <w:unhideWhenUsed/>
    <w:rsid w:val="00603B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llowedHyperlink">
    <w:name w:val="FollowedHyperlink"/>
    <w:uiPriority w:val="99"/>
    <w:unhideWhenUsed/>
    <w:rsid w:val="00603BEB"/>
    <w:rPr>
      <w:color w:val="800080"/>
      <w:u w:val="single"/>
    </w:rPr>
  </w:style>
  <w:style w:type="paragraph" w:customStyle="1" w:styleId="Nomal">
    <w:name w:val="Nomal"/>
    <w:basedOn w:val="Normal"/>
    <w:rsid w:val="006370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eastAsia="Times New Roman" w:hAnsi="Angsana New"/>
      <w:sz w:val="28"/>
      <w:szCs w:val="28"/>
    </w:rPr>
  </w:style>
  <w:style w:type="character" w:customStyle="1" w:styleId="blockChar">
    <w:name w:val="block Char"/>
    <w:aliases w:val="b Char"/>
    <w:locked/>
    <w:rsid w:val="00D66AF4"/>
    <w:rPr>
      <w:rFonts w:cs="Times New Roman"/>
      <w:sz w:val="22"/>
      <w:lang w:eastAsia="en-US" w:bidi="ar-SA"/>
    </w:rPr>
  </w:style>
  <w:style w:type="paragraph" w:styleId="NoSpacing">
    <w:name w:val="No Spacing"/>
    <w:uiPriority w:val="1"/>
    <w:qFormat/>
    <w:rsid w:val="007923F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8B41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Subhead3Char">
    <w:name w:val="Subhead 3 Char"/>
    <w:basedOn w:val="DefaultParagraphFont"/>
    <w:link w:val="Subhead3"/>
    <w:semiHidden/>
    <w:locked/>
    <w:rsid w:val="00A35B4F"/>
    <w:rPr>
      <w:rFonts w:ascii="Univers 45 Light" w:eastAsia="MS Mincho" w:hAnsi="Univers 45 Light" w:cs="Univers 45 Light"/>
      <w:b/>
      <w:bCs/>
      <w:color w:val="0C2D83"/>
      <w:lang w:bidi="ar-SA"/>
    </w:rPr>
  </w:style>
  <w:style w:type="paragraph" w:customStyle="1" w:styleId="Subhead3">
    <w:name w:val="Subhead 3"/>
    <w:basedOn w:val="Normal"/>
    <w:link w:val="Subhead3Char"/>
    <w:semiHidden/>
    <w:rsid w:val="00A35B4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Reference">
    <w:name w:val="Reference"/>
    <w:rsid w:val="00A35B4F"/>
    <w:rPr>
      <w:rFonts w:ascii="Univers 45 Light" w:hAnsi="Univers 45 Light" w:hint="default"/>
      <w:i/>
      <w:iCs w:val="0"/>
      <w:color w:val="0C2D83"/>
      <w:sz w:val="16"/>
    </w:rPr>
  </w:style>
  <w:style w:type="character" w:customStyle="1" w:styleId="Footnote">
    <w:name w:val="Footnote"/>
    <w:rsid w:val="00A35B4F"/>
    <w:rPr>
      <w:rFonts w:ascii="Univers 45 Light" w:hAnsi="Univers 45 Light" w:hint="default"/>
      <w:color w:val="0C2D83"/>
      <w:position w:val="2"/>
      <w:sz w:val="20"/>
      <w:vertAlign w:val="superscript"/>
    </w:rPr>
  </w:style>
  <w:style w:type="character" w:customStyle="1" w:styleId="Bullet">
    <w:name w:val="Bullet"/>
    <w:rsid w:val="00A35B4F"/>
    <w:rPr>
      <w:rFonts w:ascii="ZapfDingbats BT" w:eastAsia="ZapfDingbats BT" w:hAnsi="ZapfDingbats BT" w:hint="eastAsia"/>
      <w:color w:val="0C2D83"/>
      <w:position w:val="2"/>
      <w:sz w:val="10"/>
    </w:rPr>
  </w:style>
  <w:style w:type="paragraph" w:customStyle="1" w:styleId="Pa38">
    <w:name w:val="Pa38"/>
    <w:basedOn w:val="Normal"/>
    <w:next w:val="Normal"/>
    <w:uiPriority w:val="99"/>
    <w:rsid w:val="00840F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normaltextrun">
    <w:name w:val="normaltextrun"/>
    <w:basedOn w:val="DefaultParagraphFont"/>
    <w:rsid w:val="00713A13"/>
  </w:style>
  <w:style w:type="character" w:customStyle="1" w:styleId="eop">
    <w:name w:val="eop"/>
    <w:basedOn w:val="DefaultParagraphFont"/>
    <w:rsid w:val="00713A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92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7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7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0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47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2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1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6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9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5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6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5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microsoft.com/office/2020/10/relationships/intelligence" Target="intelligence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9CF460-9A77-4D84-A636-9838C4A25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16</TotalTime>
  <Pages>59</Pages>
  <Words>13399</Words>
  <Characters>76379</Characters>
  <Application>Microsoft Office Word</Application>
  <DocSecurity>0</DocSecurity>
  <Lines>636</Lines>
  <Paragraphs>179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วินท์คอม เทคโนโลยี จำกัด (มหาชน) และบริษัทย่อย</vt:lpstr>
    </vt:vector>
  </TitlesOfParts>
  <Company>KPMG</Company>
  <LinksUpToDate>false</LinksUpToDate>
  <CharactersWithSpaces>89599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วินท์คอม เทคโนโลยี จำกัด (มหาชน) และบริษัทย่อย</dc:title>
  <dc:subject/>
  <dc:creator>Pranichaya, Ariyapokakul</dc:creator>
  <cp:keywords/>
  <dc:description/>
  <cp:lastModifiedBy>Alisa, Langyanai</cp:lastModifiedBy>
  <cp:revision>8</cp:revision>
  <cp:lastPrinted>2023-02-21T23:28:00Z</cp:lastPrinted>
  <dcterms:created xsi:type="dcterms:W3CDTF">2023-02-24T03:57:00Z</dcterms:created>
  <dcterms:modified xsi:type="dcterms:W3CDTF">2023-02-24T17:16:00Z</dcterms:modified>
</cp:coreProperties>
</file>