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5D0E" w14:textId="77777777" w:rsidR="00B1375A" w:rsidRPr="00EB1203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EB12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EB1203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EB1203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EB1203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779F1AB" w14:textId="77777777" w:rsidR="00B319EF" w:rsidRPr="00EB1203" w:rsidRDefault="00B319E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E2268B" w14:textId="5840C2B1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EB120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EB1203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EB120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EB120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EB120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EB1203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5E0C924C" w14:textId="4E20B617" w:rsidR="000E0B82" w:rsidRPr="00EB1203" w:rsidRDefault="007378EF" w:rsidP="00B63F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387"/>
        <w:jc w:val="center"/>
        <w:textAlignment w:val="baseline"/>
        <w:rPr>
          <w:rFonts w:asciiTheme="majorBidi" w:hAnsiTheme="majorBidi" w:cstheme="majorBidi"/>
          <w:sz w:val="32"/>
          <w:szCs w:val="32"/>
        </w:rPr>
      </w:pPr>
      <w:r w:rsidRPr="00EB1203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</w:t>
      </w:r>
      <w:r w:rsidR="00B63F91" w:rsidRPr="00EB1203">
        <w:rPr>
          <w:rFonts w:asciiTheme="majorBidi" w:hAnsiTheme="majorBidi" w:cstheme="majorBidi"/>
          <w:sz w:val="32"/>
          <w:szCs w:val="32"/>
          <w:cs/>
          <w:lang w:val="en-GB"/>
        </w:rPr>
        <w:t>สำหรับปี</w:t>
      </w:r>
      <w:r w:rsidR="00C209E5" w:rsidRPr="00EB120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B0711" w:rsidRPr="00EB1203">
        <w:rPr>
          <w:rFonts w:asciiTheme="majorBidi" w:hAnsiTheme="majorBidi" w:cstheme="majorBidi"/>
          <w:sz w:val="32"/>
          <w:szCs w:val="32"/>
        </w:rPr>
        <w:t xml:space="preserve"> 31</w:t>
      </w:r>
      <w:r w:rsidR="00B63F91" w:rsidRPr="00EB120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261F" w:rsidRPr="00EB12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82" w:rsidRPr="00EB1203">
        <w:rPr>
          <w:rFonts w:asciiTheme="majorBidi" w:hAnsiTheme="majorBidi" w:cstheme="majorBidi"/>
          <w:sz w:val="32"/>
          <w:szCs w:val="32"/>
        </w:rPr>
        <w:t>256</w:t>
      </w:r>
      <w:r w:rsidR="0031573A" w:rsidRPr="00EB1203">
        <w:rPr>
          <w:rFonts w:asciiTheme="majorBidi" w:hAnsiTheme="majorBidi" w:cstheme="majorBidi"/>
          <w:sz w:val="32"/>
          <w:szCs w:val="32"/>
        </w:rPr>
        <w:t>5</w:t>
      </w:r>
    </w:p>
    <w:p w14:paraId="2355680B" w14:textId="77777777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EB120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E854032" w14:textId="77777777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EB1203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6923E5" w:rsidRPr="00EB1203">
        <w:rPr>
          <w:rFonts w:asciiTheme="majorBidi" w:hAnsiTheme="majorBidi" w:cstheme="majorBidi"/>
          <w:sz w:val="32"/>
          <w:szCs w:val="32"/>
          <w:cs/>
        </w:rPr>
        <w:t>ของ</w:t>
      </w:r>
      <w:r w:rsidRPr="00EB1203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ผู้สอบบัญชีรับอนุญาต</w:t>
      </w:r>
    </w:p>
    <w:p w14:paraId="78FC7B9A" w14:textId="77777777" w:rsidR="00B1375A" w:rsidRPr="00EB1203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EB1203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EB1203" w:rsidSect="00A7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445FE1" w14:textId="77777777" w:rsidR="00FD0A20" w:rsidRDefault="00FD0A20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</w:p>
    <w:p w14:paraId="228B7B4F" w14:textId="77777777" w:rsidR="00FD0A20" w:rsidRDefault="00FD0A20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810EAE4" w14:textId="77777777" w:rsidR="00FD0A20" w:rsidRDefault="00FD0A20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545CA83" w14:textId="77777777" w:rsidR="00FD0A20" w:rsidRDefault="00FD0A20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9A924A7" w14:textId="77777777" w:rsidR="00FD0A20" w:rsidRDefault="00FD0A20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7DFC2A" w14:textId="7176E7D7" w:rsidR="00325AEA" w:rsidRPr="00EB1203" w:rsidRDefault="00325AEA" w:rsidP="00325AE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  <w:r w:rsidRPr="00EB1203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63FAEA0" w14:textId="77777777" w:rsidR="00325AEA" w:rsidRPr="00EB1203" w:rsidRDefault="00325AEA" w:rsidP="00325AE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41B0205" w14:textId="77777777" w:rsidR="00325AEA" w:rsidRPr="00EB1203" w:rsidRDefault="00325AEA" w:rsidP="00325AE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มิตรสิบ ลิสซิ่ง จำกัด</w:t>
      </w:r>
      <w:r w:rsidRPr="00EB120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</w:p>
    <w:p w14:paraId="7B29681C" w14:textId="77777777" w:rsidR="00325AEA" w:rsidRPr="00EB1203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26F649C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4A2F0943" w14:textId="77777777" w:rsidR="00903313" w:rsidRDefault="00903313" w:rsidP="00903313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57793001" w14:textId="76738E82" w:rsidR="00325AEA" w:rsidRPr="00903313" w:rsidRDefault="00325AEA" w:rsidP="00903313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177217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(“กลุ่มบริษัท”)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มิตรสิบ ลิสซิ่ง จำกัด (มหาชน)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(“บริษัท”) ตามลำดับ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ซึ่งประกอบด้วยงบแสดงฐานะการเงิน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ณ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EB1203">
        <w:rPr>
          <w:rFonts w:asciiTheme="majorBidi" w:hAnsiTheme="majorBidi" w:cstheme="majorBidi"/>
          <w:sz w:val="28"/>
          <w:szCs w:val="28"/>
        </w:rPr>
        <w:t xml:space="preserve">31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31573A" w:rsidRPr="00EB1203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177217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EB1203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  <w:r w:rsidR="00AA72CA" w:rsidRPr="00EB1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5F33852E" w14:textId="77777777" w:rsidR="00325AEA" w:rsidRPr="00EB1203" w:rsidRDefault="00325AEA" w:rsidP="00325AE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689285A" w14:textId="74625CB4" w:rsidR="00325AEA" w:rsidRPr="00EB1203" w:rsidRDefault="00325AEA" w:rsidP="00325AEA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รวมและงบการเงินเฉพาะกิจการข้างต้น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นี้แสดงฐานะการเงิน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รวมและฐานะการเงินเฉพาะกิจการของ</w:t>
      </w:r>
      <w:r w:rsidR="00177217">
        <w:rPr>
          <w:rFonts w:asciiTheme="majorBidi" w:hAnsiTheme="majorBidi" w:cstheme="majorBidi"/>
          <w:sz w:val="28"/>
          <w:szCs w:val="28"/>
          <w:cs/>
        </w:rPr>
        <w:br/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 ตามลำดับ ณ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EB1203">
        <w:rPr>
          <w:rFonts w:asciiTheme="majorBidi" w:hAnsiTheme="majorBidi" w:cstheme="majorBidi"/>
          <w:sz w:val="28"/>
          <w:szCs w:val="28"/>
        </w:rPr>
        <w:t xml:space="preserve"> 31 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B1203">
        <w:rPr>
          <w:rFonts w:asciiTheme="majorBidi" w:hAnsiTheme="majorBidi" w:cstheme="majorBidi"/>
          <w:sz w:val="28"/>
          <w:szCs w:val="28"/>
        </w:rPr>
        <w:t>256</w:t>
      </w:r>
      <w:r w:rsidR="0031573A" w:rsidRPr="00EB1203">
        <w:rPr>
          <w:rFonts w:asciiTheme="majorBidi" w:hAnsiTheme="majorBidi" w:cstheme="majorBidi"/>
          <w:sz w:val="28"/>
          <w:szCs w:val="28"/>
        </w:rPr>
        <w:t>5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</w:t>
      </w:r>
      <w:r w:rsidR="0031573A" w:rsidRPr="00EB1203">
        <w:rPr>
          <w:rFonts w:asciiTheme="majorBidi" w:hAnsiTheme="majorBidi" w:cstheme="majorBidi"/>
          <w:sz w:val="28"/>
          <w:szCs w:val="28"/>
        </w:rPr>
        <w:t xml:space="preserve">      </w:t>
      </w:r>
      <w:r w:rsidRPr="00EB1203">
        <w:rPr>
          <w:rFonts w:asciiTheme="majorBidi" w:hAnsiTheme="majorBidi" w:cstheme="majorBidi"/>
          <w:sz w:val="28"/>
          <w:szCs w:val="28"/>
          <w:cs/>
        </w:rPr>
        <w:t>เงินสดรวมและกระแสเงินสดเฉพาะกิจการ</w:t>
      </w:r>
      <w:r w:rsidRPr="00EB1203">
        <w:rPr>
          <w:rFonts w:asciiTheme="majorBid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EB1203">
        <w:rPr>
          <w:rFonts w:asciiTheme="majorBidi" w:hAnsiTheme="majorBidi" w:cstheme="majorBidi"/>
          <w:sz w:val="28"/>
          <w:szCs w:val="28"/>
          <w:cs/>
        </w:rPr>
        <w:t>น</w:t>
      </w:r>
    </w:p>
    <w:p w14:paraId="66DDDB16" w14:textId="77777777" w:rsidR="00325AEA" w:rsidRPr="00EB1203" w:rsidRDefault="00325AEA" w:rsidP="00325AEA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682AC563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4BE36478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6D9232F2" w14:textId="39C17A51" w:rsidR="00325AEA" w:rsidRPr="00EB1203" w:rsidRDefault="00325AEA" w:rsidP="00325AE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77217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7721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</w:t>
      </w:r>
      <w:r w:rsidRPr="00EB120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มรับผิดชอบของผู้สอบบัญชีต่อการตรวจสอบงบการเงินรวมและงบการเงินเฉพาะกิจการ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77217" w:rsidRPr="007B785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177217" w:rsidRPr="007B7858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177217" w:rsidRPr="007B785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รวมถึง</w:t>
      </w:r>
      <w:r w:rsidR="00177217" w:rsidRPr="007B7858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177217" w:rsidRPr="007B785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177217" w:rsidRPr="007B785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77217" w:rsidRPr="007B7858">
        <w:rPr>
          <w:rFonts w:asciiTheme="majorBidi" w:eastAsia="Calibri" w:hAnsiTheme="majorBidi" w:cstheme="majorBidi"/>
          <w:sz w:val="28"/>
          <w:szCs w:val="28"/>
          <w:cs/>
        </w:rPr>
        <w:br/>
        <w:t>ที่กำหนดโดยสภาวิชาชีพบัญชี</w:t>
      </w:r>
      <w:r w:rsidR="00177217" w:rsidRPr="007B7858">
        <w:rPr>
          <w:rFonts w:asciiTheme="majorBidi" w:eastAsia="Calibri" w:hAnsiTheme="majorBidi" w:cstheme="majorBidi"/>
          <w:sz w:val="28"/>
          <w:szCs w:val="28"/>
        </w:rPr>
        <w:t xml:space="preserve"> (</w:t>
      </w:r>
      <w:r w:rsidR="00177217" w:rsidRPr="007B7858">
        <w:rPr>
          <w:rFonts w:asciiTheme="majorBidi" w:eastAsia="Calibr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="007B7858" w:rsidRPr="007B785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177217">
        <w:rPr>
          <w:rFonts w:asciiTheme="majorBidi" w:eastAsia="Calibri" w:hAnsiTheme="majorBidi" w:cstheme="majorBidi" w:hint="cs"/>
          <w:sz w:val="28"/>
          <w:szCs w:val="28"/>
          <w:cs/>
        </w:rPr>
        <w:t>ใ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177217" w:rsidRPr="007B7858">
        <w:rPr>
          <w:rFonts w:asciiTheme="majorBidi" w:eastAsia="Calibri" w:hAnsiTheme="majorBidi" w:cstheme="majorBidi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177217">
        <w:rPr>
          <w:rFonts w:asciiTheme="majorBidi" w:eastAsia="Calibri" w:hAnsiTheme="majorBidi" w:cstheme="majorBidi"/>
          <w:color w:val="FF0000"/>
          <w:sz w:val="28"/>
          <w:szCs w:val="28"/>
          <w:cs/>
        </w:rPr>
        <w:t xml:space="preserve"> 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90D3AC" w14:textId="77777777" w:rsidR="0031573A" w:rsidRPr="00EB1203" w:rsidRDefault="0031573A" w:rsidP="00325AEA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22DE2B" w14:textId="32B21307" w:rsidR="0031573A" w:rsidRPr="00EB1203" w:rsidRDefault="0031573A" w:rsidP="00325AEA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31573A" w:rsidRPr="00EB1203" w:rsidSect="004B7A95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7C26C64" w14:textId="77777777" w:rsidR="00325AEA" w:rsidRPr="00EB1203" w:rsidRDefault="00325AEA" w:rsidP="00325AEA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68C50D12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A935616" w14:textId="6DFBB168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177217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งบการเงินรวมและงบการเงินเฉพาะกิจการสำหรับงวด</w:t>
      </w:r>
      <w:r w:rsidRPr="00EB1203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EB1203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EB1203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315A6F12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325AEA" w:rsidRPr="00EB1203" w14:paraId="13AE3BB7" w14:textId="77777777" w:rsidTr="53451075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7563E0A6" w14:textId="77777777" w:rsidR="00325AEA" w:rsidRPr="00EB1203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ความเพียงพอของค่าเผื่อผลขาดทุนด้านเครดิตที่คาดว่าจะเกิดขึ้นของลูกหนี้ตามสัญญาเช่าซื้อ</w:t>
            </w:r>
          </w:p>
        </w:tc>
      </w:tr>
      <w:tr w:rsidR="00325AEA" w:rsidRPr="00EB1203" w14:paraId="08AB93D1" w14:textId="77777777" w:rsidTr="53451075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1E359541" w14:textId="72D93FF6" w:rsidR="00325AEA" w:rsidRPr="00EB1203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อ้างถึงหมายเหตุ</w:t>
            </w:r>
            <w:r w:rsidRPr="00DC331B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DC33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468" w:rsidRPr="00DC33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62FA0" w:rsidRPr="00DC331B">
              <w:rPr>
                <w:rFonts w:asciiTheme="majorBidi" w:hAnsiTheme="majorBidi" w:cstheme="majorBidi"/>
                <w:sz w:val="28"/>
                <w:szCs w:val="28"/>
              </w:rPr>
              <w:t>, 2</w:t>
            </w:r>
            <w:r w:rsidR="00986468" w:rsidRPr="00DC33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33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33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03D84" w:rsidRPr="00DC33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468" w:rsidRPr="00DC331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33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  </w:t>
            </w:r>
          </w:p>
        </w:tc>
      </w:tr>
      <w:tr w:rsidR="00325AEA" w:rsidRPr="00EB1203" w14:paraId="547942B6" w14:textId="77777777" w:rsidTr="53451075">
        <w:trPr>
          <w:tblHeader/>
        </w:trPr>
        <w:tc>
          <w:tcPr>
            <w:tcW w:w="4860" w:type="dxa"/>
            <w:shd w:val="clear" w:color="auto" w:fill="auto"/>
          </w:tcPr>
          <w:p w14:paraId="39526B0E" w14:textId="77777777" w:rsidR="00325AEA" w:rsidRPr="00EB1203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9E1BF6B" w14:textId="77777777" w:rsidR="00325AEA" w:rsidRPr="00EB1203" w:rsidRDefault="00325AEA" w:rsidP="00733CA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325AEA" w:rsidRPr="00EB1203" w14:paraId="5F924FE0" w14:textId="77777777" w:rsidTr="53451075">
        <w:tc>
          <w:tcPr>
            <w:tcW w:w="4860" w:type="dxa"/>
            <w:shd w:val="clear" w:color="auto" w:fill="auto"/>
          </w:tcPr>
          <w:p w14:paraId="4B012DF6" w14:textId="42CD3CE6" w:rsidR="00325AEA" w:rsidRPr="00EB1203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7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กลุ่มบริษัทและบริษัทมีลูกหนี้ตามสัญญาเช่าซื้อ</w:t>
            </w:r>
            <w:r w:rsidRPr="003F44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69394D" w:rsidRPr="003F4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66465" w:rsidRPr="003F44F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65777" w:rsidRPr="003F44F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1FE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3F44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4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และ </w:t>
            </w:r>
            <w:r w:rsidR="00A66465" w:rsidRPr="003F44F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17938" w:rsidRPr="003F44F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624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F4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="00E73610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ตามลำดับ คิดเป็นประมาณร้อยละ</w:t>
            </w:r>
            <w:r w:rsidR="00A66465"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644D">
              <w:rPr>
                <w:rFonts w:asciiTheme="majorBidi" w:hAnsiTheme="majorBidi" w:cstheme="majorBidi"/>
                <w:sz w:val="28"/>
                <w:szCs w:val="28"/>
              </w:rPr>
              <w:t>68.</w:t>
            </w:r>
            <w:r w:rsidR="009624B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ของสินทรัพย์รวมของกลุ่มบริษัท และร้อยละ</w:t>
            </w:r>
            <w:r w:rsidR="00C84567"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3A2A">
              <w:rPr>
                <w:rFonts w:asciiTheme="majorBidi" w:hAnsiTheme="majorBidi" w:cstheme="majorBidi"/>
                <w:sz w:val="28"/>
                <w:szCs w:val="28"/>
              </w:rPr>
              <w:t>79.</w:t>
            </w:r>
            <w:r w:rsidR="00720B0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ของสินทรัพย์รวมของบริษัท โดย</w:t>
            </w:r>
            <w:r w:rsidR="00276CB0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กลุ</w:t>
            </w:r>
            <w:r w:rsidR="00B31126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่มบริษัทและบริษัท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มีค่าเผื่อผลขาดทุนด้านเครดิตที่คาดว่าจะเกิดขึ้นเป็นจำนวน</w:t>
            </w:r>
            <w:r w:rsidRPr="00B72B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 </w:t>
            </w:r>
            <w:r w:rsidR="00256B10">
              <w:rPr>
                <w:rFonts w:asciiTheme="majorBidi" w:hAnsiTheme="majorBidi" w:cstheme="majorBidi"/>
                <w:sz w:val="28"/>
                <w:szCs w:val="28"/>
              </w:rPr>
              <w:t>47.10</w:t>
            </w:r>
            <w:r w:rsidR="00144B81" w:rsidRPr="00B72B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4B81" w:rsidRPr="00B72BAE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="00CC2E94" w:rsidRPr="00B72BAE">
              <w:rPr>
                <w:rFonts w:asciiTheme="majorBidi" w:hAnsiTheme="majorBidi" w:cstheme="majorBidi"/>
                <w:sz w:val="28"/>
                <w:szCs w:val="28"/>
                <w:cs/>
              </w:rPr>
              <w:t>าท</w:t>
            </w:r>
            <w:r w:rsidR="00043748" w:rsidRPr="00B72B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256B10">
              <w:rPr>
                <w:rFonts w:asciiTheme="majorBidi" w:hAnsiTheme="majorBidi" w:cstheme="majorBidi"/>
                <w:sz w:val="28"/>
                <w:szCs w:val="28"/>
              </w:rPr>
              <w:t>47.90</w:t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="00237C60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าทตามลำดับ</w:t>
            </w:r>
          </w:p>
          <w:p w14:paraId="074D1B26" w14:textId="77777777" w:rsidR="00325AEA" w:rsidRPr="00EB1203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17400C" w14:textId="26A08A86" w:rsidR="00325AEA" w:rsidRPr="00EB1203" w:rsidRDefault="004E6A13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</w:t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ประมาณการเกี่ยวกับผลขาดทุนด้านเครดิตที่คาดว่าจะเกิดขึ้นสำหรับลูกหนี้ตามสัญญาเช่าซื้อ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โดยใช้โ</w:t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มเดลด้านเครดิต</w:t>
            </w:r>
            <w:r w:rsidR="007C0192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ซึ่ง</w:t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ผู้บริหารต้องใช้วิจารณญาณและการประมาณการที่สำคัญในการจัดทำโมเดลด้านเครดิตดังกล่าว รวมถึงการกำหนดเงื่อนไขในการพิจารณาการเพิ่มขึ้นอย่างมีนัยส</w:t>
            </w:r>
            <w:r w:rsidR="008D0701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ำ</w:t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การกำหนดปัจจัยเชิงเศรษฐศาสตร์</w:t>
            </w:r>
            <w:r w:rsidR="008D0701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 และการพิจารณาการประมาณการเพิ่มเติมโดยผู้บริหาร (</w:t>
            </w:r>
            <w:r w:rsidR="00325AEA" w:rsidRPr="00EB1203">
              <w:rPr>
                <w:rFonts w:asciiTheme="majorBidi" w:hAnsiTheme="majorBidi" w:cstheme="majorBidi"/>
                <w:sz w:val="28"/>
                <w:szCs w:val="28"/>
              </w:rPr>
              <w:t>Management overlay)</w:t>
            </w:r>
          </w:p>
          <w:p w14:paraId="7B00CB85" w14:textId="77777777" w:rsidR="00325AEA" w:rsidRPr="00EB1203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86A0414" w14:textId="36CF00F6" w:rsidR="00FD0A20" w:rsidRDefault="002F0345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ยอดลูกหนี้ตามสัญญาเช่าซื้อดังกล่าวมีสาระสำคัญ การวัดมูลค่าผลขาดทุนด้</w:t>
            </w:r>
            <w:r w:rsidR="00426244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นเครดิตที่คาดว่าจะเกิดขึ้นเกี่ยวข้องกับการคำนวณที่ซับซ้อน รวมถึง</w:t>
            </w:r>
            <w:r w:rsidR="004634A9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ต้องอาศัยดุลยพ</w:t>
            </w:r>
            <w:r w:rsidR="00415951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ิ</w:t>
            </w:r>
            <w:r w:rsidR="004634A9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นิจของผู้บริหารใน</w:t>
            </w:r>
            <w:r w:rsidR="00FD0A20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FD0A20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88CB23D" w14:textId="69449DE3" w:rsidR="00325AEA" w:rsidRPr="00EB1203" w:rsidRDefault="004634A9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การประมาณการตามที่กล่าวข้างต้น ข้าพเจ้าเห็นว่าเรื่อง</w:t>
            </w:r>
            <w:r w:rsidR="00426244"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ดังกล่าวเป็นเรื่องสำคัญในการตรวจสอบ</w:t>
            </w:r>
          </w:p>
          <w:p w14:paraId="789EB0FD" w14:textId="77777777" w:rsidR="00325AEA" w:rsidRPr="00EB1203" w:rsidRDefault="00325AEA" w:rsidP="00733CA2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AF8CA26" w14:textId="31D9482F" w:rsidR="00325AEA" w:rsidRPr="00EB1203" w:rsidRDefault="00325AEA" w:rsidP="00733CA2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B1203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4860" w:type="dxa"/>
            <w:shd w:val="clear" w:color="auto" w:fill="auto"/>
          </w:tcPr>
          <w:p w14:paraId="357017E7" w14:textId="77777777" w:rsidR="00325AEA" w:rsidRPr="00EB1203" w:rsidRDefault="00325AEA" w:rsidP="00733C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วิธีการตรวจสอบของข้าพเจ้า ประกอบด้วย</w:t>
            </w:r>
          </w:p>
          <w:p w14:paraId="4742E48C" w14:textId="1703BF69" w:rsidR="000B4AF3" w:rsidRPr="00EB1203" w:rsidRDefault="000B4AF3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การทำความเข้าใจกระบวนการ</w:t>
            </w:r>
            <w:r w:rsidR="00F875D9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พิจารณาการให้สินเชื่อ </w:t>
            </w:r>
            <w:r w:rsidR="0016440E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F875D9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การรับ</w:t>
            </w:r>
            <w:r w:rsidR="0012133D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ชำระคืนและการควบคุมดูแล รวมถึงนโยบายและวิธีการที่ผู้บริหาร</w:t>
            </w:r>
            <w:r w:rsidR="001C28DF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ใช้พิจารณาการตั้งค่าเผื่อผลขาดทุนด้านเครดิตที่คาดว่าจะเกิดขึ้น</w:t>
            </w:r>
          </w:p>
          <w:p w14:paraId="2851DBC0" w14:textId="7228034B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การพิจารณาความสอดคล้องของนโยบายการบัญชีและเอกสารประกอบโมเดล</w:t>
            </w:r>
            <w:r w:rsidR="009E4DBD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ของกลุ่มบริษัทและบริษัทกับข้อกำหนดตามมาตรฐานรายงานทางการเงิน ฉบับที่ 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  <w:p w14:paraId="67681EA1" w14:textId="111C9716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</w:t>
            </w:r>
            <w:r w:rsidR="000B6F1F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ประเมิน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การออกแบบและความมีประสิทธิผลของระบบการควบคุมที่เกี่ยวข้องกับกระบวนการพิจารณา</w:t>
            </w:r>
            <w:r w:rsidR="00F22686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การให้สินเชื่อ และการตั้งค่าเผื่อผลขาดทุนด้านเครดิตที่คาดว่าจะเกิดขึ้น</w:t>
            </w:r>
          </w:p>
          <w:p w14:paraId="206BE413" w14:textId="7E7BD684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การให้ผู้เชี่ยวชาญความเสี่ยงด้านเครดิตของ</w:t>
            </w:r>
            <w:r w:rsidR="00101B01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เคพีเอ็มจีทดสอบ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="00101B01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และวิธีการทางโมเดล เพื่อ</w:t>
            </w:r>
            <w:r w:rsidR="00BB6A75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ประเมินความเหมาะสมของเงื่อนไขในการพิจารณา</w:t>
            </w:r>
            <w:r w:rsidR="009757BA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BB6A75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การเพิ่มขึ้นอย่างมีนัยสำคัญ</w:t>
            </w:r>
            <w:r w:rsidR="00D9056C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="009757BA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D9056C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การจัดชั้น การกำหนดปัจจัยเชิงเศรษฐศาสตร์มหภาคที่มีการคาดการณ์ไปในอนาคตและการถ่วงน้ำหนักด้วย</w:t>
            </w:r>
            <w:r w:rsidR="009757BA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="00D9056C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ความน่าจะเป็นตามสถานการณ์ที่คาดว่าจะเกิดขึ้น</w:t>
            </w:r>
          </w:p>
          <w:p w14:paraId="385D8FDE" w14:textId="60329B34" w:rsidR="009757BA" w:rsidRPr="00EB1203" w:rsidRDefault="001F1026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การทดสอบการใช้เกณฑ์การเพิ่มขึ้นอย่างมีนัยสำคัญ</w:t>
            </w:r>
            <w:r w:rsidR="0047762D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ของความเสี่ยงด้านเครดิตและการจัดชั้นของกลุ่มบริษัทและบริษัท</w:t>
            </w:r>
          </w:p>
          <w:p w14:paraId="661981B8" w14:textId="2E4A2AA7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lastRenderedPageBreak/>
              <w:t>การประเมิน</w:t>
            </w:r>
            <w:r w:rsidR="00DC2492"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ความเหมาะสมของ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ข้อสมมติและวิธีการของผู้บริหารในการระบุและการประมาณการเพิ่มเติมโดยผู้บริหาร (</w:t>
            </w:r>
            <w:r w:rsidRPr="00EB1203">
              <w:rPr>
                <w:rFonts w:asciiTheme="majorBidi" w:eastAsiaTheme="minorHAnsi" w:hAnsiTheme="majorBidi" w:cstheme="majorBidi"/>
                <w:sz w:val="28"/>
                <w:szCs w:val="28"/>
              </w:rPr>
              <w:t>Management overlay)</w:t>
            </w:r>
          </w:p>
          <w:p w14:paraId="7B92615B" w14:textId="35D7A650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การทดสอบการคำนวณผลขาดทุนด้านเครดิตที่คาดว่าจะเกิดขึ้น และ</w:t>
            </w:r>
          </w:p>
          <w:p w14:paraId="39ADE761" w14:textId="77777777" w:rsidR="00325AEA" w:rsidRPr="00EB1203" w:rsidRDefault="00325AEA" w:rsidP="00733CA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45" w:hanging="27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B12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พิจารณาความเพียงพอของการเปิดเผยข้อมูลที่เกี่ยวข้องกับลูกหนี้ตามสัญญาเช่าซื้อและฐานะเปิดของความเสี่ยงด้านเครดิตตามมาตรฐานการรายงานทางการเงินที่เกี่ยวข้อง</w:t>
            </w:r>
          </w:p>
        </w:tc>
      </w:tr>
    </w:tbl>
    <w:p w14:paraId="0B0F23D6" w14:textId="77777777" w:rsidR="001216A0" w:rsidRPr="00EB1203" w:rsidRDefault="001216A0" w:rsidP="001216A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6D5C4D0" w14:textId="125FF360" w:rsidR="00362E09" w:rsidRPr="00EB1203" w:rsidRDefault="00325AEA" w:rsidP="00E1557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68DD0B67" w14:textId="77777777" w:rsidR="00FF296A" w:rsidRPr="00EB1203" w:rsidRDefault="00FF296A" w:rsidP="0031573A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FC449E2" w14:textId="77777777" w:rsidR="00325AEA" w:rsidRPr="00EB1203" w:rsidRDefault="00325AEA" w:rsidP="00E15576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แต่ไม่รวมถึงงบการเงิน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8533347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6AE2EBE7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ความเห็นของข้าพเจ้าต่องบ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ไม่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E80F734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54984A26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รวมและงบการเงินเฉพาะกิจการ 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คือ</w:t>
      </w:r>
      <w:r w:rsidRPr="00EB1203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Theme="minorHAnsi" w:hAnsiTheme="majorBidi" w:cstheme="majorBidi"/>
          <w:sz w:val="28"/>
          <w:szCs w:val="28"/>
          <w:cs/>
        </w:rPr>
        <w:t>หรือกับความรู้ที่ได้รับจากการตรวจสอบของ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ข้าพเจ้า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B1203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1617FD9" w14:textId="77777777" w:rsidR="00325AEA" w:rsidRPr="00EB1203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2A530" w14:textId="77777777" w:rsidR="00325AEA" w:rsidRPr="00EB1203" w:rsidRDefault="00325AEA" w:rsidP="00325AEA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D37F7ED" w14:textId="77777777" w:rsidR="00325AEA" w:rsidRPr="00EB1203" w:rsidRDefault="00325AEA" w:rsidP="00325AEA">
      <w:pPr>
        <w:pStyle w:val="Default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F48F7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EB120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1C0F0DF7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E603330" w14:textId="6BD1CE14" w:rsidR="0031573A" w:rsidRPr="00EB1203" w:rsidRDefault="00325AEA" w:rsidP="0031573A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177217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  <w:r w:rsidR="0031573A" w:rsidRPr="00EB120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23447CC2" w14:textId="7935E82F" w:rsidR="00437D6B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lastRenderedPageBreak/>
        <w:t>ในการจัดทำงบการเงิน</w:t>
      </w:r>
      <w:r w:rsidRPr="00EB1203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41945F1" w14:textId="77777777" w:rsidR="0031573A" w:rsidRPr="00EB1203" w:rsidRDefault="0031573A" w:rsidP="0031573A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7549AC3" w14:textId="0A556945" w:rsidR="00325AEA" w:rsidRPr="00EB1203" w:rsidRDefault="00325AEA" w:rsidP="0031573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5F6416" w:rsidRPr="00EB1203">
        <w:rPr>
          <w:rFonts w:asciiTheme="majorBidi" w:eastAsia="Calibri" w:hAnsiTheme="majorBidi" w:cstheme="majorBidi"/>
          <w:sz w:val="28"/>
          <w:szCs w:val="28"/>
          <w:cs/>
        </w:rPr>
        <w:t>กำกับ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EB120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3C224AD" w14:textId="77777777" w:rsidR="00325AEA" w:rsidRPr="00EB1203" w:rsidRDefault="00325AEA" w:rsidP="0031573A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A05C1A9" w14:textId="77777777" w:rsidR="00325AEA" w:rsidRPr="00EB1203" w:rsidRDefault="00325AEA" w:rsidP="0031573A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E34ECF" w14:textId="77777777" w:rsidR="00325AEA" w:rsidRPr="00EB1203" w:rsidRDefault="00325AEA" w:rsidP="0031573A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0530994" w14:textId="77777777" w:rsidR="00325AEA" w:rsidRPr="00EB1203" w:rsidRDefault="00325AEA" w:rsidP="0031573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B1203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CA35D50" w14:textId="77777777" w:rsidR="00325AEA" w:rsidRPr="00EB1203" w:rsidRDefault="00325AEA" w:rsidP="0031573A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623FAB4A" w14:textId="77777777" w:rsidR="00325AEA" w:rsidRPr="00EB1203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9B1EEF" w14:textId="77777777" w:rsidR="00325AEA" w:rsidRPr="00EB1203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EB1203">
        <w:rPr>
          <w:rFonts w:asciiTheme="majorBidi" w:eastAsia="Calibri" w:hAnsiTheme="majorBidi" w:cstheme="majorBidi"/>
          <w:sz w:val="28"/>
          <w:szCs w:val="28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B1203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CFE83A0" w14:textId="77777777" w:rsidR="00325AEA" w:rsidRPr="00EB1203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B1203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0B0C71F0" w14:textId="77777777" w:rsidR="00325AEA" w:rsidRPr="00EB1203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B1203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7FB4DBA" w14:textId="77777777" w:rsidR="0031573A" w:rsidRPr="00EB1203" w:rsidRDefault="00315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77BAB5F" w14:textId="6E4C162A" w:rsidR="00325AEA" w:rsidRPr="00EB1203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E6A5BA3" w14:textId="77777777" w:rsidR="00325AEA" w:rsidRPr="00EB1203" w:rsidRDefault="00325AEA" w:rsidP="00325AE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14A6D6F" w14:textId="77777777" w:rsidR="00325AEA" w:rsidRPr="00EB1203" w:rsidRDefault="00325AEA" w:rsidP="0031573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ภายในกลุ่มบริษัทเพื่อแสดงความเห็นต่องบการเงินรวม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EB120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1203">
        <w:rPr>
          <w:rFonts w:asciiTheme="majorBidi" w:eastAsia="Times New Roman" w:hAnsiTheme="majorBidi" w:cstheme="majorBidi"/>
          <w:sz w:val="28"/>
          <w:szCs w:val="28"/>
          <w:cs/>
        </w:rPr>
        <w:t>ข้าพเจ้า</w:t>
      </w:r>
      <w:r w:rsidRPr="00EB1203">
        <w:rPr>
          <w:rFonts w:asciiTheme="majorBidi" w:hAnsiTheme="majorBidi" w:cstheme="majorBidi"/>
          <w:color w:val="000000"/>
          <w:sz w:val="28"/>
          <w:szCs w:val="28"/>
          <w:cs/>
        </w:rPr>
        <w:t>เป็นผู้รับผิดชอบแต่เพียงผู้เดียวต่อความเห็นของข้าพเจ้า</w:t>
      </w:r>
    </w:p>
    <w:p w14:paraId="2101A588" w14:textId="77777777" w:rsidR="0031573A" w:rsidRPr="00EB1203" w:rsidRDefault="0031573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F550069" w14:textId="457B29DC" w:rsidR="00325AEA" w:rsidRPr="00EB1203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B1203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4AFD81C1" w14:textId="77777777" w:rsidR="00325AEA" w:rsidRPr="00EB1203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A679922" w14:textId="343C212A" w:rsidR="00325AEA" w:rsidRPr="00EB1203" w:rsidRDefault="00325AEA" w:rsidP="00325AEA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B1203">
        <w:rPr>
          <w:rFonts w:asciiTheme="majorBidi" w:hAnsiTheme="majorBidi" w:cstheme="majorBidi"/>
          <w:sz w:val="28"/>
          <w:szCs w:val="28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2671B" w:rsidRPr="001C591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2671B" w:rsidRPr="001C5916">
        <w:rPr>
          <w:rFonts w:asciiTheme="majorBidi" w:hAnsiTheme="majorBidi" w:cstheme="majorBidi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4DEC0620" w14:textId="77777777" w:rsidR="00325AEA" w:rsidRPr="00EB1203" w:rsidRDefault="00325AEA" w:rsidP="005E2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E6DC14F" w14:textId="77777777" w:rsidR="0031573A" w:rsidRPr="00EB1203" w:rsidRDefault="00315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8572D9" w14:textId="31A2679D" w:rsidR="00325AEA" w:rsidRPr="00EB1203" w:rsidRDefault="00325AEA" w:rsidP="00990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B1203">
        <w:rPr>
          <w:rFonts w:asciiTheme="majorBid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EB1203">
        <w:rPr>
          <w:rFonts w:asciiTheme="majorBidi" w:hAnsiTheme="majorBidi" w:cstheme="majorBidi"/>
          <w:sz w:val="28"/>
          <w:szCs w:val="28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93DFC0" w14:textId="77777777" w:rsidR="00325AEA" w:rsidRPr="00EB1203" w:rsidRDefault="00325AEA" w:rsidP="00325AE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3FB9854" w14:textId="77777777" w:rsidR="00325AEA" w:rsidRPr="00EB1203" w:rsidRDefault="00325AEA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E7BE09B" w14:textId="77777777" w:rsidR="001D0A94" w:rsidRDefault="001D0A94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173E56AB" w14:textId="77777777" w:rsidR="001D0A94" w:rsidRDefault="001D0A94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17F3EAB4" w14:textId="77777777" w:rsidR="001D0A94" w:rsidRPr="00EB1203" w:rsidRDefault="001D0A94" w:rsidP="00325AEA">
      <w:pPr>
        <w:autoSpaceDE w:val="0"/>
        <w:autoSpaceDN w:val="0"/>
        <w:adjustRightInd w:val="0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3BB74C5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(พรรณทิพย์ กุลสันติธำรงค์)</w:t>
      </w:r>
    </w:p>
    <w:p w14:paraId="597B8B7F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73A3707C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เลขทะเบียน</w:t>
      </w:r>
      <w:r w:rsidRPr="00EB1203">
        <w:rPr>
          <w:rFonts w:asciiTheme="majorBidi" w:eastAsia="Calibri" w:hAnsiTheme="majorBidi" w:cstheme="majorBidi"/>
          <w:sz w:val="28"/>
          <w:szCs w:val="28"/>
        </w:rPr>
        <w:t xml:space="preserve"> 4208</w:t>
      </w:r>
    </w:p>
    <w:p w14:paraId="601F2DB8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729E29B" w14:textId="77777777" w:rsidR="00325AEA" w:rsidRPr="00EB1203" w:rsidRDefault="00325AEA" w:rsidP="00325AE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9761010" w14:textId="20465FAF" w:rsidR="0031573A" w:rsidRDefault="00325AEA" w:rsidP="00B319E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1203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6699510C" w14:textId="77777777" w:rsidR="006D17B8" w:rsidRDefault="006D17B8" w:rsidP="00B319E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C5916">
        <w:rPr>
          <w:rFonts w:asciiTheme="majorBidi" w:eastAsia="Calibri" w:hAnsiTheme="majorBidi" w:cstheme="majorBidi"/>
          <w:sz w:val="28"/>
          <w:szCs w:val="28"/>
        </w:rPr>
        <w:t xml:space="preserve">24 </w:t>
      </w:r>
      <w:r w:rsidRPr="001C5916">
        <w:rPr>
          <w:rFonts w:asciiTheme="majorBidi" w:eastAsia="Calibri" w:hAnsiTheme="majorBidi" w:cstheme="majorBidi" w:hint="cs"/>
          <w:sz w:val="28"/>
          <w:szCs w:val="28"/>
          <w:cs/>
        </w:rPr>
        <w:t xml:space="preserve">กุมภาพันธ์ </w:t>
      </w:r>
      <w:r w:rsidRPr="001C5916">
        <w:rPr>
          <w:rFonts w:asciiTheme="majorBidi" w:eastAsia="Calibri" w:hAnsiTheme="majorBidi" w:cstheme="majorBidi"/>
          <w:sz w:val="28"/>
          <w:szCs w:val="28"/>
        </w:rPr>
        <w:t>2566</w:t>
      </w:r>
    </w:p>
    <w:p w14:paraId="007A4B7F" w14:textId="77777777" w:rsidR="00FD0A20" w:rsidRDefault="00FD0A20" w:rsidP="00B319E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bookmarkEnd w:id="0"/>
    <w:sectPr w:rsidR="00FD0A20" w:rsidSect="00FD0A20"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4435" w14:textId="77777777" w:rsidR="0093267A" w:rsidRDefault="0093267A" w:rsidP="003B1575">
      <w:r>
        <w:separator/>
      </w:r>
    </w:p>
  </w:endnote>
  <w:endnote w:type="continuationSeparator" w:id="0">
    <w:p w14:paraId="714D96D0" w14:textId="77777777" w:rsidR="0093267A" w:rsidRDefault="0093267A" w:rsidP="003B1575">
      <w:r>
        <w:continuationSeparator/>
      </w:r>
    </w:p>
  </w:endnote>
  <w:endnote w:type="continuationNotice" w:id="1">
    <w:p w14:paraId="2E46ACB6" w14:textId="77777777" w:rsidR="0093267A" w:rsidRDefault="009326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C295" w14:textId="77777777" w:rsidR="00AE0F3D" w:rsidRDefault="00AE0F3D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AE0F3D" w:rsidRDefault="00AE0F3D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33E6" w14:textId="77777777" w:rsidR="00AE0F3D" w:rsidRPr="00CE373D" w:rsidRDefault="00AE0F3D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AE0F3D" w:rsidRPr="00883ABF" w:rsidRDefault="00AE0F3D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2384" w14:textId="7E68DE05" w:rsidR="00AE0F3D" w:rsidRDefault="00AE0F3D">
    <w:pPr>
      <w:pStyle w:val="Footer"/>
    </w:pPr>
  </w:p>
  <w:p w14:paraId="4ADB59ED" w14:textId="1700DE5B" w:rsidR="00AE0F3D" w:rsidRDefault="00AE0F3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B745" w14:textId="77777777" w:rsidR="00AE0F3D" w:rsidRPr="0013720E" w:rsidRDefault="00AE0F3D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D6CB" w14:textId="5A27B907" w:rsidR="00FD0A20" w:rsidRDefault="00FD0A20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9226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9C9C6" w14:textId="554670F6" w:rsidR="00FD0A20" w:rsidRDefault="00FD0A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735B" w14:textId="77777777" w:rsidR="0093267A" w:rsidRDefault="0093267A" w:rsidP="003B1575">
      <w:r>
        <w:separator/>
      </w:r>
    </w:p>
  </w:footnote>
  <w:footnote w:type="continuationSeparator" w:id="0">
    <w:p w14:paraId="2A508EA4" w14:textId="77777777" w:rsidR="0093267A" w:rsidRDefault="0093267A" w:rsidP="003B1575">
      <w:r>
        <w:continuationSeparator/>
      </w:r>
    </w:p>
  </w:footnote>
  <w:footnote w:type="continuationNotice" w:id="1">
    <w:p w14:paraId="2666DAAC" w14:textId="77777777" w:rsidR="0093267A" w:rsidRDefault="009326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B3FD8" w14:textId="77777777" w:rsidR="00AE0F3D" w:rsidRDefault="00AE0F3D">
    <w:pPr>
      <w:pStyle w:val="Header"/>
    </w:pPr>
  </w:p>
  <w:p w14:paraId="65049FD0" w14:textId="77777777" w:rsidR="00AE0F3D" w:rsidRDefault="00AE0F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D1AF" w14:textId="77777777" w:rsidR="00AE0F3D" w:rsidRPr="00FD0A20" w:rsidRDefault="00AE0F3D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97E1E3C" w14:textId="04D734EC" w:rsidR="00AE0F3D" w:rsidRPr="00FD0A20" w:rsidRDefault="00AE0F3D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F1601B9" w14:textId="1A4CF4B2" w:rsidR="00FD0A20" w:rsidRPr="00FD0A20" w:rsidRDefault="00FD0A2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5540604" w14:textId="77777777" w:rsidR="00FD0A20" w:rsidRPr="00FD0A20" w:rsidRDefault="00FD0A20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BAA0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AE0F3D" w:rsidRDefault="00AE0F3D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6415" w14:textId="77777777" w:rsidR="00AE0F3D" w:rsidRDefault="00AE0F3D" w:rsidP="00FD0A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2BC68D3" w14:textId="77777777" w:rsidR="00AE0F3D" w:rsidRPr="00625D6D" w:rsidRDefault="00AE0F3D" w:rsidP="00FD0A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10E2F69" w14:textId="77777777" w:rsidR="00AE0F3D" w:rsidRPr="00625D6D" w:rsidRDefault="00AE0F3D" w:rsidP="00FD0A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77A9AFD" w14:textId="77777777" w:rsidR="00AE0F3D" w:rsidRPr="00625D6D" w:rsidRDefault="00AE0F3D" w:rsidP="00FD0A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E58271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DB567C2"/>
    <w:multiLevelType w:val="hybridMultilevel"/>
    <w:tmpl w:val="9DB80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0"/>
  </w:num>
  <w:num w:numId="15">
    <w:abstractNumId w:val="24"/>
  </w:num>
  <w:num w:numId="16">
    <w:abstractNumId w:val="14"/>
  </w:num>
  <w:num w:numId="17">
    <w:abstractNumId w:val="34"/>
  </w:num>
  <w:num w:numId="18">
    <w:abstractNumId w:val="25"/>
  </w:num>
  <w:num w:numId="19">
    <w:abstractNumId w:val="15"/>
  </w:num>
  <w:num w:numId="20">
    <w:abstractNumId w:val="16"/>
  </w:num>
  <w:num w:numId="21">
    <w:abstractNumId w:val="13"/>
  </w:num>
  <w:num w:numId="22">
    <w:abstractNumId w:val="32"/>
  </w:num>
  <w:num w:numId="23">
    <w:abstractNumId w:val="12"/>
  </w:num>
  <w:num w:numId="24">
    <w:abstractNumId w:val="28"/>
  </w:num>
  <w:num w:numId="25">
    <w:abstractNumId w:val="21"/>
  </w:num>
  <w:num w:numId="26">
    <w:abstractNumId w:val="10"/>
  </w:num>
  <w:num w:numId="27">
    <w:abstractNumId w:val="30"/>
  </w:num>
  <w:num w:numId="28">
    <w:abstractNumId w:val="35"/>
  </w:num>
  <w:num w:numId="29">
    <w:abstractNumId w:val="19"/>
  </w:num>
  <w:num w:numId="30">
    <w:abstractNumId w:val="11"/>
  </w:num>
  <w:num w:numId="31">
    <w:abstractNumId w:val="23"/>
  </w:num>
  <w:num w:numId="32">
    <w:abstractNumId w:val="29"/>
  </w:num>
  <w:num w:numId="33">
    <w:abstractNumId w:val="33"/>
  </w:num>
  <w:num w:numId="34">
    <w:abstractNumId w:val="26"/>
  </w:num>
  <w:num w:numId="35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23D"/>
    <w:rsid w:val="000003FA"/>
    <w:rsid w:val="00000506"/>
    <w:rsid w:val="00000624"/>
    <w:rsid w:val="0000081E"/>
    <w:rsid w:val="000008EC"/>
    <w:rsid w:val="00000B70"/>
    <w:rsid w:val="00000F7A"/>
    <w:rsid w:val="000013EE"/>
    <w:rsid w:val="0000165B"/>
    <w:rsid w:val="00001695"/>
    <w:rsid w:val="00001858"/>
    <w:rsid w:val="000019CF"/>
    <w:rsid w:val="00001B4B"/>
    <w:rsid w:val="00001B61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E23"/>
    <w:rsid w:val="00003FE7"/>
    <w:rsid w:val="0000410E"/>
    <w:rsid w:val="0000411E"/>
    <w:rsid w:val="000042BB"/>
    <w:rsid w:val="00004580"/>
    <w:rsid w:val="00004A5A"/>
    <w:rsid w:val="00004A8D"/>
    <w:rsid w:val="00004BF1"/>
    <w:rsid w:val="00004C25"/>
    <w:rsid w:val="00004C54"/>
    <w:rsid w:val="00004E25"/>
    <w:rsid w:val="00004ECC"/>
    <w:rsid w:val="000058F5"/>
    <w:rsid w:val="000059EE"/>
    <w:rsid w:val="00005BBB"/>
    <w:rsid w:val="00005E1D"/>
    <w:rsid w:val="00005E3E"/>
    <w:rsid w:val="000060D2"/>
    <w:rsid w:val="000062FB"/>
    <w:rsid w:val="00006380"/>
    <w:rsid w:val="000063BD"/>
    <w:rsid w:val="00006432"/>
    <w:rsid w:val="00006469"/>
    <w:rsid w:val="00006882"/>
    <w:rsid w:val="00006B88"/>
    <w:rsid w:val="00006F1F"/>
    <w:rsid w:val="0000707D"/>
    <w:rsid w:val="00007344"/>
    <w:rsid w:val="000074C3"/>
    <w:rsid w:val="0000773B"/>
    <w:rsid w:val="00007981"/>
    <w:rsid w:val="00007A9D"/>
    <w:rsid w:val="00007F43"/>
    <w:rsid w:val="00007FC7"/>
    <w:rsid w:val="000101EC"/>
    <w:rsid w:val="00010966"/>
    <w:rsid w:val="000109BB"/>
    <w:rsid w:val="00010A23"/>
    <w:rsid w:val="0001173F"/>
    <w:rsid w:val="000117DA"/>
    <w:rsid w:val="0001192C"/>
    <w:rsid w:val="00011E4A"/>
    <w:rsid w:val="00012134"/>
    <w:rsid w:val="00012555"/>
    <w:rsid w:val="00012824"/>
    <w:rsid w:val="000129C3"/>
    <w:rsid w:val="00012B2D"/>
    <w:rsid w:val="00012E40"/>
    <w:rsid w:val="00013082"/>
    <w:rsid w:val="00013424"/>
    <w:rsid w:val="0001343F"/>
    <w:rsid w:val="00013447"/>
    <w:rsid w:val="00013B0C"/>
    <w:rsid w:val="00013B4D"/>
    <w:rsid w:val="000144BD"/>
    <w:rsid w:val="0001452E"/>
    <w:rsid w:val="00014B0E"/>
    <w:rsid w:val="00014D44"/>
    <w:rsid w:val="00014DBB"/>
    <w:rsid w:val="00015268"/>
    <w:rsid w:val="00015294"/>
    <w:rsid w:val="000154B8"/>
    <w:rsid w:val="000154E5"/>
    <w:rsid w:val="00015701"/>
    <w:rsid w:val="00015826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211"/>
    <w:rsid w:val="000177DF"/>
    <w:rsid w:val="000178B5"/>
    <w:rsid w:val="00017A94"/>
    <w:rsid w:val="00017C98"/>
    <w:rsid w:val="00017D85"/>
    <w:rsid w:val="0001F831"/>
    <w:rsid w:val="000201B3"/>
    <w:rsid w:val="000203CD"/>
    <w:rsid w:val="00020492"/>
    <w:rsid w:val="000206D5"/>
    <w:rsid w:val="000207B2"/>
    <w:rsid w:val="00020C53"/>
    <w:rsid w:val="00020DF6"/>
    <w:rsid w:val="000210D4"/>
    <w:rsid w:val="00021189"/>
    <w:rsid w:val="00022209"/>
    <w:rsid w:val="000224BB"/>
    <w:rsid w:val="000224EB"/>
    <w:rsid w:val="000228C1"/>
    <w:rsid w:val="0002305D"/>
    <w:rsid w:val="00023131"/>
    <w:rsid w:val="00023349"/>
    <w:rsid w:val="000233CF"/>
    <w:rsid w:val="00023480"/>
    <w:rsid w:val="000238F7"/>
    <w:rsid w:val="00023FA3"/>
    <w:rsid w:val="000242BF"/>
    <w:rsid w:val="0002436E"/>
    <w:rsid w:val="000244CC"/>
    <w:rsid w:val="000244DE"/>
    <w:rsid w:val="00024775"/>
    <w:rsid w:val="000249CF"/>
    <w:rsid w:val="00024A1B"/>
    <w:rsid w:val="00024BE0"/>
    <w:rsid w:val="000251B7"/>
    <w:rsid w:val="000252DD"/>
    <w:rsid w:val="000253E8"/>
    <w:rsid w:val="000254E2"/>
    <w:rsid w:val="00025683"/>
    <w:rsid w:val="00025DD3"/>
    <w:rsid w:val="00025E16"/>
    <w:rsid w:val="00025EEE"/>
    <w:rsid w:val="0002671B"/>
    <w:rsid w:val="0002687F"/>
    <w:rsid w:val="00026C28"/>
    <w:rsid w:val="00026D65"/>
    <w:rsid w:val="00026E84"/>
    <w:rsid w:val="0002731E"/>
    <w:rsid w:val="00027D8A"/>
    <w:rsid w:val="00027EAF"/>
    <w:rsid w:val="00030515"/>
    <w:rsid w:val="00030525"/>
    <w:rsid w:val="000306BB"/>
    <w:rsid w:val="00030970"/>
    <w:rsid w:val="00030AA3"/>
    <w:rsid w:val="00030C2D"/>
    <w:rsid w:val="00030C88"/>
    <w:rsid w:val="00030D56"/>
    <w:rsid w:val="00030DDC"/>
    <w:rsid w:val="00031040"/>
    <w:rsid w:val="00031097"/>
    <w:rsid w:val="000314CE"/>
    <w:rsid w:val="000316E9"/>
    <w:rsid w:val="0003181D"/>
    <w:rsid w:val="00031854"/>
    <w:rsid w:val="00031DFA"/>
    <w:rsid w:val="00031E1A"/>
    <w:rsid w:val="0003288E"/>
    <w:rsid w:val="00032B28"/>
    <w:rsid w:val="00032FB7"/>
    <w:rsid w:val="00032FDD"/>
    <w:rsid w:val="00033268"/>
    <w:rsid w:val="00033317"/>
    <w:rsid w:val="00033426"/>
    <w:rsid w:val="000338D8"/>
    <w:rsid w:val="00034154"/>
    <w:rsid w:val="000342D6"/>
    <w:rsid w:val="00034A87"/>
    <w:rsid w:val="0003509F"/>
    <w:rsid w:val="000356C6"/>
    <w:rsid w:val="00035815"/>
    <w:rsid w:val="00035973"/>
    <w:rsid w:val="00035B37"/>
    <w:rsid w:val="00035B90"/>
    <w:rsid w:val="00035C10"/>
    <w:rsid w:val="00035CA7"/>
    <w:rsid w:val="00036078"/>
    <w:rsid w:val="000368D3"/>
    <w:rsid w:val="00036920"/>
    <w:rsid w:val="00036A42"/>
    <w:rsid w:val="00036C2B"/>
    <w:rsid w:val="0003734B"/>
    <w:rsid w:val="0003749B"/>
    <w:rsid w:val="000374EB"/>
    <w:rsid w:val="00037AAD"/>
    <w:rsid w:val="00037BD0"/>
    <w:rsid w:val="00037DE4"/>
    <w:rsid w:val="00037E11"/>
    <w:rsid w:val="00037F7B"/>
    <w:rsid w:val="00040539"/>
    <w:rsid w:val="00040552"/>
    <w:rsid w:val="00040830"/>
    <w:rsid w:val="00040AA0"/>
    <w:rsid w:val="0004118E"/>
    <w:rsid w:val="000411CB"/>
    <w:rsid w:val="00041509"/>
    <w:rsid w:val="00041577"/>
    <w:rsid w:val="00041A2B"/>
    <w:rsid w:val="00041BCC"/>
    <w:rsid w:val="00041D1F"/>
    <w:rsid w:val="00041DEC"/>
    <w:rsid w:val="00041E26"/>
    <w:rsid w:val="0004208C"/>
    <w:rsid w:val="00042681"/>
    <w:rsid w:val="000427DB"/>
    <w:rsid w:val="00042938"/>
    <w:rsid w:val="00042943"/>
    <w:rsid w:val="00042A65"/>
    <w:rsid w:val="00042AD2"/>
    <w:rsid w:val="00042B50"/>
    <w:rsid w:val="00042C15"/>
    <w:rsid w:val="00042E36"/>
    <w:rsid w:val="000433AD"/>
    <w:rsid w:val="00043439"/>
    <w:rsid w:val="00043678"/>
    <w:rsid w:val="00043748"/>
    <w:rsid w:val="00043A49"/>
    <w:rsid w:val="00043B71"/>
    <w:rsid w:val="00043DD3"/>
    <w:rsid w:val="00043FD3"/>
    <w:rsid w:val="00044182"/>
    <w:rsid w:val="0004428A"/>
    <w:rsid w:val="00044299"/>
    <w:rsid w:val="00044386"/>
    <w:rsid w:val="0004438C"/>
    <w:rsid w:val="00044A7C"/>
    <w:rsid w:val="00044B1D"/>
    <w:rsid w:val="00044B61"/>
    <w:rsid w:val="00044DA0"/>
    <w:rsid w:val="00044E03"/>
    <w:rsid w:val="00044E35"/>
    <w:rsid w:val="0004513E"/>
    <w:rsid w:val="00045C35"/>
    <w:rsid w:val="00045CAC"/>
    <w:rsid w:val="000464E0"/>
    <w:rsid w:val="000465BA"/>
    <w:rsid w:val="00046974"/>
    <w:rsid w:val="000469BF"/>
    <w:rsid w:val="000469CD"/>
    <w:rsid w:val="00047104"/>
    <w:rsid w:val="00047389"/>
    <w:rsid w:val="00047511"/>
    <w:rsid w:val="00047552"/>
    <w:rsid w:val="00047AF4"/>
    <w:rsid w:val="00047D5C"/>
    <w:rsid w:val="000508B1"/>
    <w:rsid w:val="00051073"/>
    <w:rsid w:val="00051741"/>
    <w:rsid w:val="0005186C"/>
    <w:rsid w:val="00051999"/>
    <w:rsid w:val="00051C68"/>
    <w:rsid w:val="00051D69"/>
    <w:rsid w:val="00052267"/>
    <w:rsid w:val="000525F0"/>
    <w:rsid w:val="0005285A"/>
    <w:rsid w:val="00052CDE"/>
    <w:rsid w:val="00052FCC"/>
    <w:rsid w:val="000532D3"/>
    <w:rsid w:val="00053381"/>
    <w:rsid w:val="00053660"/>
    <w:rsid w:val="0005389C"/>
    <w:rsid w:val="00053A58"/>
    <w:rsid w:val="00053B63"/>
    <w:rsid w:val="00053CE1"/>
    <w:rsid w:val="00054200"/>
    <w:rsid w:val="000544CB"/>
    <w:rsid w:val="00054BFB"/>
    <w:rsid w:val="00054D88"/>
    <w:rsid w:val="00055482"/>
    <w:rsid w:val="00055B63"/>
    <w:rsid w:val="00055BF0"/>
    <w:rsid w:val="00055C3F"/>
    <w:rsid w:val="00055CC6"/>
    <w:rsid w:val="00055CEC"/>
    <w:rsid w:val="00055FEE"/>
    <w:rsid w:val="000567A5"/>
    <w:rsid w:val="0005702E"/>
    <w:rsid w:val="000574ED"/>
    <w:rsid w:val="000578A9"/>
    <w:rsid w:val="000602AC"/>
    <w:rsid w:val="000602DE"/>
    <w:rsid w:val="00060693"/>
    <w:rsid w:val="0006090B"/>
    <w:rsid w:val="00061018"/>
    <w:rsid w:val="000611A8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52C"/>
    <w:rsid w:val="000649CB"/>
    <w:rsid w:val="00064C05"/>
    <w:rsid w:val="0006523A"/>
    <w:rsid w:val="000659CB"/>
    <w:rsid w:val="00065BBC"/>
    <w:rsid w:val="00065FEF"/>
    <w:rsid w:val="0006605B"/>
    <w:rsid w:val="0006605C"/>
    <w:rsid w:val="00066270"/>
    <w:rsid w:val="0006635D"/>
    <w:rsid w:val="000669F9"/>
    <w:rsid w:val="000671FD"/>
    <w:rsid w:val="00067590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686"/>
    <w:rsid w:val="00071A51"/>
    <w:rsid w:val="00071B2C"/>
    <w:rsid w:val="00071C6B"/>
    <w:rsid w:val="00071D60"/>
    <w:rsid w:val="000721B2"/>
    <w:rsid w:val="000721C8"/>
    <w:rsid w:val="000722DD"/>
    <w:rsid w:val="000725E6"/>
    <w:rsid w:val="0007260B"/>
    <w:rsid w:val="00072626"/>
    <w:rsid w:val="0007279C"/>
    <w:rsid w:val="00072ACA"/>
    <w:rsid w:val="00072C4B"/>
    <w:rsid w:val="00072F48"/>
    <w:rsid w:val="000736E4"/>
    <w:rsid w:val="000739D0"/>
    <w:rsid w:val="00073C98"/>
    <w:rsid w:val="00073EAE"/>
    <w:rsid w:val="00074170"/>
    <w:rsid w:val="000745F7"/>
    <w:rsid w:val="000747F5"/>
    <w:rsid w:val="000751C6"/>
    <w:rsid w:val="0007526B"/>
    <w:rsid w:val="00075ADF"/>
    <w:rsid w:val="00075B1B"/>
    <w:rsid w:val="00075BD5"/>
    <w:rsid w:val="00075FC0"/>
    <w:rsid w:val="00076098"/>
    <w:rsid w:val="00076456"/>
    <w:rsid w:val="000764D6"/>
    <w:rsid w:val="00077025"/>
    <w:rsid w:val="0007711D"/>
    <w:rsid w:val="000771F7"/>
    <w:rsid w:val="000775BA"/>
    <w:rsid w:val="0007770C"/>
    <w:rsid w:val="00077835"/>
    <w:rsid w:val="00080072"/>
    <w:rsid w:val="00080157"/>
    <w:rsid w:val="0008028A"/>
    <w:rsid w:val="000804AF"/>
    <w:rsid w:val="00080555"/>
    <w:rsid w:val="000806C0"/>
    <w:rsid w:val="00080F58"/>
    <w:rsid w:val="000810CD"/>
    <w:rsid w:val="000813E1"/>
    <w:rsid w:val="0008165B"/>
    <w:rsid w:val="00081B76"/>
    <w:rsid w:val="00081E5E"/>
    <w:rsid w:val="00081F47"/>
    <w:rsid w:val="00082546"/>
    <w:rsid w:val="0008258E"/>
    <w:rsid w:val="00082AFC"/>
    <w:rsid w:val="00082C0D"/>
    <w:rsid w:val="00082DCE"/>
    <w:rsid w:val="00083480"/>
    <w:rsid w:val="00083CA7"/>
    <w:rsid w:val="00083DCD"/>
    <w:rsid w:val="000840BC"/>
    <w:rsid w:val="0008431D"/>
    <w:rsid w:val="00084F4C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89B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A5"/>
    <w:rsid w:val="000912E2"/>
    <w:rsid w:val="000919A0"/>
    <w:rsid w:val="00091BDB"/>
    <w:rsid w:val="00092747"/>
    <w:rsid w:val="000928C2"/>
    <w:rsid w:val="00092C71"/>
    <w:rsid w:val="00092D59"/>
    <w:rsid w:val="00093130"/>
    <w:rsid w:val="000932F4"/>
    <w:rsid w:val="0009342E"/>
    <w:rsid w:val="00093628"/>
    <w:rsid w:val="00093728"/>
    <w:rsid w:val="00093EDA"/>
    <w:rsid w:val="00093F2D"/>
    <w:rsid w:val="00093FE6"/>
    <w:rsid w:val="000940AD"/>
    <w:rsid w:val="00094159"/>
    <w:rsid w:val="00094256"/>
    <w:rsid w:val="000945DE"/>
    <w:rsid w:val="00094832"/>
    <w:rsid w:val="00094B35"/>
    <w:rsid w:val="00094BFE"/>
    <w:rsid w:val="00094F69"/>
    <w:rsid w:val="00094F97"/>
    <w:rsid w:val="000951B4"/>
    <w:rsid w:val="000953C1"/>
    <w:rsid w:val="0009572C"/>
    <w:rsid w:val="0009577A"/>
    <w:rsid w:val="00095921"/>
    <w:rsid w:val="000959AA"/>
    <w:rsid w:val="00095AFB"/>
    <w:rsid w:val="00096704"/>
    <w:rsid w:val="00096907"/>
    <w:rsid w:val="00096B31"/>
    <w:rsid w:val="00096BDA"/>
    <w:rsid w:val="0009741A"/>
    <w:rsid w:val="0009753C"/>
    <w:rsid w:val="000976D5"/>
    <w:rsid w:val="000978BF"/>
    <w:rsid w:val="000979A2"/>
    <w:rsid w:val="00097CC6"/>
    <w:rsid w:val="000A02C3"/>
    <w:rsid w:val="000A0569"/>
    <w:rsid w:val="000A07FA"/>
    <w:rsid w:val="000A0A04"/>
    <w:rsid w:val="000A0A67"/>
    <w:rsid w:val="000A0F89"/>
    <w:rsid w:val="000A1633"/>
    <w:rsid w:val="000A18FA"/>
    <w:rsid w:val="000A1AED"/>
    <w:rsid w:val="000A1D35"/>
    <w:rsid w:val="000A1F17"/>
    <w:rsid w:val="000A1F9F"/>
    <w:rsid w:val="000A2393"/>
    <w:rsid w:val="000A24C2"/>
    <w:rsid w:val="000A2697"/>
    <w:rsid w:val="000A27B2"/>
    <w:rsid w:val="000A298C"/>
    <w:rsid w:val="000A2CA4"/>
    <w:rsid w:val="000A2FD9"/>
    <w:rsid w:val="000A38B9"/>
    <w:rsid w:val="000A3A0A"/>
    <w:rsid w:val="000A3DBC"/>
    <w:rsid w:val="000A453B"/>
    <w:rsid w:val="000A46FA"/>
    <w:rsid w:val="000A4728"/>
    <w:rsid w:val="000A4D2B"/>
    <w:rsid w:val="000A501F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828"/>
    <w:rsid w:val="000A693C"/>
    <w:rsid w:val="000A6C5B"/>
    <w:rsid w:val="000A6CE8"/>
    <w:rsid w:val="000A6D51"/>
    <w:rsid w:val="000A6EBE"/>
    <w:rsid w:val="000A72EC"/>
    <w:rsid w:val="000A72F6"/>
    <w:rsid w:val="000A735B"/>
    <w:rsid w:val="000A742F"/>
    <w:rsid w:val="000A7B8D"/>
    <w:rsid w:val="000A7F80"/>
    <w:rsid w:val="000B0342"/>
    <w:rsid w:val="000B065E"/>
    <w:rsid w:val="000B095B"/>
    <w:rsid w:val="000B0BEB"/>
    <w:rsid w:val="000B0C5F"/>
    <w:rsid w:val="000B10A1"/>
    <w:rsid w:val="000B11F2"/>
    <w:rsid w:val="000B141E"/>
    <w:rsid w:val="000B14A9"/>
    <w:rsid w:val="000B1B53"/>
    <w:rsid w:val="000B1D6C"/>
    <w:rsid w:val="000B1E30"/>
    <w:rsid w:val="000B1FCF"/>
    <w:rsid w:val="000B29E4"/>
    <w:rsid w:val="000B2C06"/>
    <w:rsid w:val="000B3939"/>
    <w:rsid w:val="000B3B7A"/>
    <w:rsid w:val="000B4256"/>
    <w:rsid w:val="000B4384"/>
    <w:rsid w:val="000B4596"/>
    <w:rsid w:val="000B46DA"/>
    <w:rsid w:val="000B4AF3"/>
    <w:rsid w:val="000B4EE4"/>
    <w:rsid w:val="000B532E"/>
    <w:rsid w:val="000B558E"/>
    <w:rsid w:val="000B5638"/>
    <w:rsid w:val="000B6105"/>
    <w:rsid w:val="000B6120"/>
    <w:rsid w:val="000B6139"/>
    <w:rsid w:val="000B61D8"/>
    <w:rsid w:val="000B6866"/>
    <w:rsid w:val="000B6995"/>
    <w:rsid w:val="000B6BC6"/>
    <w:rsid w:val="000B6C77"/>
    <w:rsid w:val="000B6D2D"/>
    <w:rsid w:val="000B6F1F"/>
    <w:rsid w:val="000B7183"/>
    <w:rsid w:val="000B743C"/>
    <w:rsid w:val="000B7495"/>
    <w:rsid w:val="000B77FC"/>
    <w:rsid w:val="000C0032"/>
    <w:rsid w:val="000C02E2"/>
    <w:rsid w:val="000C0C03"/>
    <w:rsid w:val="000C0C3C"/>
    <w:rsid w:val="000C0CB9"/>
    <w:rsid w:val="000C0DB2"/>
    <w:rsid w:val="000C0E6F"/>
    <w:rsid w:val="000C1195"/>
    <w:rsid w:val="000C1264"/>
    <w:rsid w:val="000C15CC"/>
    <w:rsid w:val="000C171C"/>
    <w:rsid w:val="000C1E8F"/>
    <w:rsid w:val="000C21A0"/>
    <w:rsid w:val="000C2250"/>
    <w:rsid w:val="000C22FD"/>
    <w:rsid w:val="000C2730"/>
    <w:rsid w:val="000C2940"/>
    <w:rsid w:val="000C2B12"/>
    <w:rsid w:val="000C2CAA"/>
    <w:rsid w:val="000C2F14"/>
    <w:rsid w:val="000C33F3"/>
    <w:rsid w:val="000C3C99"/>
    <w:rsid w:val="000C3E9C"/>
    <w:rsid w:val="000C3FD4"/>
    <w:rsid w:val="000C4129"/>
    <w:rsid w:val="000C4217"/>
    <w:rsid w:val="000C42D1"/>
    <w:rsid w:val="000C42E5"/>
    <w:rsid w:val="000C4996"/>
    <w:rsid w:val="000C4B4E"/>
    <w:rsid w:val="000C4DA0"/>
    <w:rsid w:val="000C4F88"/>
    <w:rsid w:val="000C515C"/>
    <w:rsid w:val="000C531F"/>
    <w:rsid w:val="000C544D"/>
    <w:rsid w:val="000C54AF"/>
    <w:rsid w:val="000C562E"/>
    <w:rsid w:val="000C5734"/>
    <w:rsid w:val="000C578A"/>
    <w:rsid w:val="000C5BE1"/>
    <w:rsid w:val="000C5BFA"/>
    <w:rsid w:val="000C5DC1"/>
    <w:rsid w:val="000C5F70"/>
    <w:rsid w:val="000C6029"/>
    <w:rsid w:val="000C60D4"/>
    <w:rsid w:val="000C6C0D"/>
    <w:rsid w:val="000C71FE"/>
    <w:rsid w:val="000C7226"/>
    <w:rsid w:val="000C7239"/>
    <w:rsid w:val="000C736D"/>
    <w:rsid w:val="000C7F3E"/>
    <w:rsid w:val="000D011D"/>
    <w:rsid w:val="000D025C"/>
    <w:rsid w:val="000D05A0"/>
    <w:rsid w:val="000D093E"/>
    <w:rsid w:val="000D0DB6"/>
    <w:rsid w:val="000D0DD1"/>
    <w:rsid w:val="000D0FCC"/>
    <w:rsid w:val="000D12DE"/>
    <w:rsid w:val="000D136E"/>
    <w:rsid w:val="000D1426"/>
    <w:rsid w:val="000D14AA"/>
    <w:rsid w:val="000D1C1D"/>
    <w:rsid w:val="000D237E"/>
    <w:rsid w:val="000D2404"/>
    <w:rsid w:val="000D257F"/>
    <w:rsid w:val="000D2616"/>
    <w:rsid w:val="000D296B"/>
    <w:rsid w:val="000D29B7"/>
    <w:rsid w:val="000D2C92"/>
    <w:rsid w:val="000D3161"/>
    <w:rsid w:val="000D319B"/>
    <w:rsid w:val="000D3244"/>
    <w:rsid w:val="000D370D"/>
    <w:rsid w:val="000D3792"/>
    <w:rsid w:val="000D3B4F"/>
    <w:rsid w:val="000D3F09"/>
    <w:rsid w:val="000D43CB"/>
    <w:rsid w:val="000D4699"/>
    <w:rsid w:val="000D4998"/>
    <w:rsid w:val="000D4A07"/>
    <w:rsid w:val="000D4D1A"/>
    <w:rsid w:val="000D4DBC"/>
    <w:rsid w:val="000D5194"/>
    <w:rsid w:val="000D5826"/>
    <w:rsid w:val="000D584B"/>
    <w:rsid w:val="000D58FC"/>
    <w:rsid w:val="000D5987"/>
    <w:rsid w:val="000D5D0E"/>
    <w:rsid w:val="000D5D0F"/>
    <w:rsid w:val="000D5F3F"/>
    <w:rsid w:val="000D5FAD"/>
    <w:rsid w:val="000D60B3"/>
    <w:rsid w:val="000D6804"/>
    <w:rsid w:val="000D6F33"/>
    <w:rsid w:val="000D6F87"/>
    <w:rsid w:val="000D7459"/>
    <w:rsid w:val="000D771C"/>
    <w:rsid w:val="000D785D"/>
    <w:rsid w:val="000D7D8C"/>
    <w:rsid w:val="000D7D90"/>
    <w:rsid w:val="000D7E4F"/>
    <w:rsid w:val="000D7F01"/>
    <w:rsid w:val="000D7F8F"/>
    <w:rsid w:val="000E042B"/>
    <w:rsid w:val="000E0B82"/>
    <w:rsid w:val="000E0C63"/>
    <w:rsid w:val="000E1484"/>
    <w:rsid w:val="000E157A"/>
    <w:rsid w:val="000E16CD"/>
    <w:rsid w:val="000E228F"/>
    <w:rsid w:val="000E22F3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52A"/>
    <w:rsid w:val="000E461F"/>
    <w:rsid w:val="000E46D5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07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ABC"/>
    <w:rsid w:val="000F1C53"/>
    <w:rsid w:val="000F1D25"/>
    <w:rsid w:val="000F2035"/>
    <w:rsid w:val="000F2376"/>
    <w:rsid w:val="000F24C3"/>
    <w:rsid w:val="000F255F"/>
    <w:rsid w:val="000F27E4"/>
    <w:rsid w:val="000F27F0"/>
    <w:rsid w:val="000F2AEE"/>
    <w:rsid w:val="000F2E9A"/>
    <w:rsid w:val="000F301F"/>
    <w:rsid w:val="000F37CA"/>
    <w:rsid w:val="000F3A39"/>
    <w:rsid w:val="000F4244"/>
    <w:rsid w:val="000F464A"/>
    <w:rsid w:val="000F4A8D"/>
    <w:rsid w:val="000F5315"/>
    <w:rsid w:val="000F55B7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33E"/>
    <w:rsid w:val="00100748"/>
    <w:rsid w:val="001007BE"/>
    <w:rsid w:val="001009F4"/>
    <w:rsid w:val="00100ABE"/>
    <w:rsid w:val="00101446"/>
    <w:rsid w:val="00101504"/>
    <w:rsid w:val="0010152A"/>
    <w:rsid w:val="00101B01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3E84"/>
    <w:rsid w:val="001045B3"/>
    <w:rsid w:val="00104742"/>
    <w:rsid w:val="00104C16"/>
    <w:rsid w:val="00104C19"/>
    <w:rsid w:val="00104C8B"/>
    <w:rsid w:val="00104D2E"/>
    <w:rsid w:val="00104E08"/>
    <w:rsid w:val="00105116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6E83"/>
    <w:rsid w:val="0010706E"/>
    <w:rsid w:val="001071D8"/>
    <w:rsid w:val="00107309"/>
    <w:rsid w:val="0010782B"/>
    <w:rsid w:val="0010792B"/>
    <w:rsid w:val="001103CD"/>
    <w:rsid w:val="00110809"/>
    <w:rsid w:val="00110828"/>
    <w:rsid w:val="0011093C"/>
    <w:rsid w:val="00110A81"/>
    <w:rsid w:val="00110B57"/>
    <w:rsid w:val="00110DDB"/>
    <w:rsid w:val="00110F4B"/>
    <w:rsid w:val="0011148C"/>
    <w:rsid w:val="00111889"/>
    <w:rsid w:val="00111B3B"/>
    <w:rsid w:val="00111F76"/>
    <w:rsid w:val="00111FB6"/>
    <w:rsid w:val="0011261E"/>
    <w:rsid w:val="00112993"/>
    <w:rsid w:val="00112B08"/>
    <w:rsid w:val="00112EB8"/>
    <w:rsid w:val="00112F29"/>
    <w:rsid w:val="00113106"/>
    <w:rsid w:val="00113165"/>
    <w:rsid w:val="00113483"/>
    <w:rsid w:val="001135B0"/>
    <w:rsid w:val="0011365F"/>
    <w:rsid w:val="00113780"/>
    <w:rsid w:val="0011388D"/>
    <w:rsid w:val="00113CB3"/>
    <w:rsid w:val="00113EAA"/>
    <w:rsid w:val="00114752"/>
    <w:rsid w:val="0011515B"/>
    <w:rsid w:val="001151C6"/>
    <w:rsid w:val="001154B9"/>
    <w:rsid w:val="0011552B"/>
    <w:rsid w:val="001155C6"/>
    <w:rsid w:val="001155CB"/>
    <w:rsid w:val="0011564D"/>
    <w:rsid w:val="00115897"/>
    <w:rsid w:val="001159B7"/>
    <w:rsid w:val="00115CAB"/>
    <w:rsid w:val="00115DF6"/>
    <w:rsid w:val="00116242"/>
    <w:rsid w:val="001162A2"/>
    <w:rsid w:val="00116491"/>
    <w:rsid w:val="0011676E"/>
    <w:rsid w:val="001167B0"/>
    <w:rsid w:val="00116BD7"/>
    <w:rsid w:val="00117028"/>
    <w:rsid w:val="0011703F"/>
    <w:rsid w:val="001176F1"/>
    <w:rsid w:val="001177D4"/>
    <w:rsid w:val="00117808"/>
    <w:rsid w:val="0012030E"/>
    <w:rsid w:val="0012039B"/>
    <w:rsid w:val="00120739"/>
    <w:rsid w:val="00120752"/>
    <w:rsid w:val="00120EC2"/>
    <w:rsid w:val="00120F89"/>
    <w:rsid w:val="001210EF"/>
    <w:rsid w:val="0012133D"/>
    <w:rsid w:val="00121685"/>
    <w:rsid w:val="001216A0"/>
    <w:rsid w:val="001216BB"/>
    <w:rsid w:val="00121AFD"/>
    <w:rsid w:val="00121C39"/>
    <w:rsid w:val="00121CE6"/>
    <w:rsid w:val="00121D5C"/>
    <w:rsid w:val="0012232A"/>
    <w:rsid w:val="0012255A"/>
    <w:rsid w:val="001227BE"/>
    <w:rsid w:val="00122835"/>
    <w:rsid w:val="001235A0"/>
    <w:rsid w:val="00123904"/>
    <w:rsid w:val="001239E4"/>
    <w:rsid w:val="00123AAA"/>
    <w:rsid w:val="00123C2F"/>
    <w:rsid w:val="00123C86"/>
    <w:rsid w:val="00123FD2"/>
    <w:rsid w:val="0012421D"/>
    <w:rsid w:val="00124330"/>
    <w:rsid w:val="001249EB"/>
    <w:rsid w:val="00124A1E"/>
    <w:rsid w:val="00124B1E"/>
    <w:rsid w:val="00124DCA"/>
    <w:rsid w:val="0012503F"/>
    <w:rsid w:val="00125372"/>
    <w:rsid w:val="0012549D"/>
    <w:rsid w:val="0012565E"/>
    <w:rsid w:val="00125963"/>
    <w:rsid w:val="00125C3D"/>
    <w:rsid w:val="00125C53"/>
    <w:rsid w:val="00125DC0"/>
    <w:rsid w:val="00125DFA"/>
    <w:rsid w:val="00125FB3"/>
    <w:rsid w:val="001260E1"/>
    <w:rsid w:val="00126105"/>
    <w:rsid w:val="0012633D"/>
    <w:rsid w:val="001263C1"/>
    <w:rsid w:val="00126838"/>
    <w:rsid w:val="0012689D"/>
    <w:rsid w:val="0012693D"/>
    <w:rsid w:val="00126953"/>
    <w:rsid w:val="00126A53"/>
    <w:rsid w:val="00126EC7"/>
    <w:rsid w:val="00126F82"/>
    <w:rsid w:val="001273E7"/>
    <w:rsid w:val="00127673"/>
    <w:rsid w:val="00127AB1"/>
    <w:rsid w:val="00127B47"/>
    <w:rsid w:val="00127D8F"/>
    <w:rsid w:val="00127E9A"/>
    <w:rsid w:val="00127EBB"/>
    <w:rsid w:val="0013035D"/>
    <w:rsid w:val="001305C3"/>
    <w:rsid w:val="00130860"/>
    <w:rsid w:val="00130C67"/>
    <w:rsid w:val="00130D3B"/>
    <w:rsid w:val="001311B1"/>
    <w:rsid w:val="00131688"/>
    <w:rsid w:val="0013172B"/>
    <w:rsid w:val="001319A0"/>
    <w:rsid w:val="00131BD0"/>
    <w:rsid w:val="00131FC5"/>
    <w:rsid w:val="00132125"/>
    <w:rsid w:val="00132433"/>
    <w:rsid w:val="00132754"/>
    <w:rsid w:val="00132A08"/>
    <w:rsid w:val="00132B8A"/>
    <w:rsid w:val="00132DAE"/>
    <w:rsid w:val="00132F4B"/>
    <w:rsid w:val="00133433"/>
    <w:rsid w:val="00133706"/>
    <w:rsid w:val="001337E9"/>
    <w:rsid w:val="0013380A"/>
    <w:rsid w:val="00133A91"/>
    <w:rsid w:val="00134470"/>
    <w:rsid w:val="001345DD"/>
    <w:rsid w:val="00134A81"/>
    <w:rsid w:val="00134B53"/>
    <w:rsid w:val="00134F65"/>
    <w:rsid w:val="00135061"/>
    <w:rsid w:val="00135120"/>
    <w:rsid w:val="001355A4"/>
    <w:rsid w:val="00135A78"/>
    <w:rsid w:val="00136355"/>
    <w:rsid w:val="001364DC"/>
    <w:rsid w:val="00136890"/>
    <w:rsid w:val="00136932"/>
    <w:rsid w:val="00136C2C"/>
    <w:rsid w:val="00136D25"/>
    <w:rsid w:val="00136F74"/>
    <w:rsid w:val="00136FF0"/>
    <w:rsid w:val="00136FF6"/>
    <w:rsid w:val="001370BE"/>
    <w:rsid w:val="00137198"/>
    <w:rsid w:val="0013720E"/>
    <w:rsid w:val="00137554"/>
    <w:rsid w:val="0013781B"/>
    <w:rsid w:val="00137B95"/>
    <w:rsid w:val="00137DCF"/>
    <w:rsid w:val="00137E8A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1"/>
    <w:rsid w:val="0014192A"/>
    <w:rsid w:val="00141C5E"/>
    <w:rsid w:val="00141CBC"/>
    <w:rsid w:val="00141D28"/>
    <w:rsid w:val="00141DA6"/>
    <w:rsid w:val="00142076"/>
    <w:rsid w:val="00142119"/>
    <w:rsid w:val="00142327"/>
    <w:rsid w:val="00142344"/>
    <w:rsid w:val="00142B27"/>
    <w:rsid w:val="00142DCE"/>
    <w:rsid w:val="00142FC3"/>
    <w:rsid w:val="001431AB"/>
    <w:rsid w:val="001431FB"/>
    <w:rsid w:val="0014325B"/>
    <w:rsid w:val="001438BB"/>
    <w:rsid w:val="00143942"/>
    <w:rsid w:val="0014399D"/>
    <w:rsid w:val="001444D7"/>
    <w:rsid w:val="0014460B"/>
    <w:rsid w:val="00144B81"/>
    <w:rsid w:val="001451D3"/>
    <w:rsid w:val="0014638A"/>
    <w:rsid w:val="0014655B"/>
    <w:rsid w:val="00146A67"/>
    <w:rsid w:val="00146B59"/>
    <w:rsid w:val="00146B84"/>
    <w:rsid w:val="00146EE8"/>
    <w:rsid w:val="00147174"/>
    <w:rsid w:val="00147287"/>
    <w:rsid w:val="00147541"/>
    <w:rsid w:val="00147776"/>
    <w:rsid w:val="00147D09"/>
    <w:rsid w:val="00147D74"/>
    <w:rsid w:val="001506CA"/>
    <w:rsid w:val="0015070C"/>
    <w:rsid w:val="00150E34"/>
    <w:rsid w:val="00150E9A"/>
    <w:rsid w:val="0015108A"/>
    <w:rsid w:val="00151918"/>
    <w:rsid w:val="00151BB0"/>
    <w:rsid w:val="00151D0B"/>
    <w:rsid w:val="00152193"/>
    <w:rsid w:val="001525C9"/>
    <w:rsid w:val="001526CC"/>
    <w:rsid w:val="00152D3E"/>
    <w:rsid w:val="00153108"/>
    <w:rsid w:val="00153261"/>
    <w:rsid w:val="00153361"/>
    <w:rsid w:val="0015374D"/>
    <w:rsid w:val="00153B1B"/>
    <w:rsid w:val="00153BEB"/>
    <w:rsid w:val="00153C67"/>
    <w:rsid w:val="00153C94"/>
    <w:rsid w:val="00153D2C"/>
    <w:rsid w:val="00153E51"/>
    <w:rsid w:val="00154104"/>
    <w:rsid w:val="00154129"/>
    <w:rsid w:val="0015412B"/>
    <w:rsid w:val="0015449D"/>
    <w:rsid w:val="00154667"/>
    <w:rsid w:val="00154A74"/>
    <w:rsid w:val="00154A87"/>
    <w:rsid w:val="00154C64"/>
    <w:rsid w:val="00154D08"/>
    <w:rsid w:val="00154E8C"/>
    <w:rsid w:val="001552C2"/>
    <w:rsid w:val="001553A5"/>
    <w:rsid w:val="001558DA"/>
    <w:rsid w:val="00155BE2"/>
    <w:rsid w:val="00155FA3"/>
    <w:rsid w:val="001560D7"/>
    <w:rsid w:val="001564D7"/>
    <w:rsid w:val="00156531"/>
    <w:rsid w:val="0015667D"/>
    <w:rsid w:val="0015668B"/>
    <w:rsid w:val="001568A3"/>
    <w:rsid w:val="00156913"/>
    <w:rsid w:val="00156A37"/>
    <w:rsid w:val="00156AF2"/>
    <w:rsid w:val="00156EFE"/>
    <w:rsid w:val="00157050"/>
    <w:rsid w:val="001573B6"/>
    <w:rsid w:val="00157915"/>
    <w:rsid w:val="00157A9D"/>
    <w:rsid w:val="00157BCE"/>
    <w:rsid w:val="00157EE8"/>
    <w:rsid w:val="00157FA0"/>
    <w:rsid w:val="00160267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517"/>
    <w:rsid w:val="00163663"/>
    <w:rsid w:val="001637FD"/>
    <w:rsid w:val="00163927"/>
    <w:rsid w:val="00163C88"/>
    <w:rsid w:val="00163D62"/>
    <w:rsid w:val="00163D87"/>
    <w:rsid w:val="00163F8C"/>
    <w:rsid w:val="0016440E"/>
    <w:rsid w:val="0016476F"/>
    <w:rsid w:val="00164BA6"/>
    <w:rsid w:val="001650F2"/>
    <w:rsid w:val="0016512F"/>
    <w:rsid w:val="00165275"/>
    <w:rsid w:val="00165279"/>
    <w:rsid w:val="00165423"/>
    <w:rsid w:val="001655C2"/>
    <w:rsid w:val="001658CA"/>
    <w:rsid w:val="00165A02"/>
    <w:rsid w:val="00165A8F"/>
    <w:rsid w:val="00165AF8"/>
    <w:rsid w:val="00165D0D"/>
    <w:rsid w:val="00165D16"/>
    <w:rsid w:val="001661CE"/>
    <w:rsid w:val="001663DA"/>
    <w:rsid w:val="001664A0"/>
    <w:rsid w:val="001664D2"/>
    <w:rsid w:val="001666F2"/>
    <w:rsid w:val="00166F52"/>
    <w:rsid w:val="00166FAE"/>
    <w:rsid w:val="001670FA"/>
    <w:rsid w:val="00167850"/>
    <w:rsid w:val="001708BE"/>
    <w:rsid w:val="00170E16"/>
    <w:rsid w:val="00171388"/>
    <w:rsid w:val="00171527"/>
    <w:rsid w:val="001717B0"/>
    <w:rsid w:val="00171814"/>
    <w:rsid w:val="001718EE"/>
    <w:rsid w:val="00171A78"/>
    <w:rsid w:val="00171A98"/>
    <w:rsid w:val="00171EAB"/>
    <w:rsid w:val="001723F7"/>
    <w:rsid w:val="00172543"/>
    <w:rsid w:val="0017280D"/>
    <w:rsid w:val="001735C0"/>
    <w:rsid w:val="00173773"/>
    <w:rsid w:val="00173B7F"/>
    <w:rsid w:val="00173CDA"/>
    <w:rsid w:val="00173E4F"/>
    <w:rsid w:val="001742F9"/>
    <w:rsid w:val="00175452"/>
    <w:rsid w:val="001756AB"/>
    <w:rsid w:val="001759FE"/>
    <w:rsid w:val="00175B8D"/>
    <w:rsid w:val="00175BEC"/>
    <w:rsid w:val="00175DB2"/>
    <w:rsid w:val="00175DC2"/>
    <w:rsid w:val="0017605F"/>
    <w:rsid w:val="00176442"/>
    <w:rsid w:val="0017670F"/>
    <w:rsid w:val="0017683F"/>
    <w:rsid w:val="00176C51"/>
    <w:rsid w:val="00176EA9"/>
    <w:rsid w:val="00177217"/>
    <w:rsid w:val="0017736B"/>
    <w:rsid w:val="00177391"/>
    <w:rsid w:val="00177A36"/>
    <w:rsid w:val="00177D4B"/>
    <w:rsid w:val="00180651"/>
    <w:rsid w:val="0018071C"/>
    <w:rsid w:val="00180A0E"/>
    <w:rsid w:val="00180BBE"/>
    <w:rsid w:val="00180FFD"/>
    <w:rsid w:val="00181095"/>
    <w:rsid w:val="00181555"/>
    <w:rsid w:val="00181907"/>
    <w:rsid w:val="00181CB4"/>
    <w:rsid w:val="00181D19"/>
    <w:rsid w:val="00181EA3"/>
    <w:rsid w:val="001823CC"/>
    <w:rsid w:val="00182818"/>
    <w:rsid w:val="0018287A"/>
    <w:rsid w:val="00182C69"/>
    <w:rsid w:val="00182CEB"/>
    <w:rsid w:val="001833A4"/>
    <w:rsid w:val="00183A72"/>
    <w:rsid w:val="00183AD0"/>
    <w:rsid w:val="00183C6D"/>
    <w:rsid w:val="00183D28"/>
    <w:rsid w:val="00183D34"/>
    <w:rsid w:val="00183F49"/>
    <w:rsid w:val="00183FD7"/>
    <w:rsid w:val="001841AA"/>
    <w:rsid w:val="00184377"/>
    <w:rsid w:val="00184ED8"/>
    <w:rsid w:val="00185177"/>
    <w:rsid w:val="001851BF"/>
    <w:rsid w:val="0018541A"/>
    <w:rsid w:val="00185605"/>
    <w:rsid w:val="001859ED"/>
    <w:rsid w:val="00185B36"/>
    <w:rsid w:val="00185CBA"/>
    <w:rsid w:val="00185DFE"/>
    <w:rsid w:val="00185E55"/>
    <w:rsid w:val="00185F57"/>
    <w:rsid w:val="001863B2"/>
    <w:rsid w:val="0018686B"/>
    <w:rsid w:val="00186AF5"/>
    <w:rsid w:val="00186CBE"/>
    <w:rsid w:val="00187150"/>
    <w:rsid w:val="001872BD"/>
    <w:rsid w:val="0018779B"/>
    <w:rsid w:val="001879A9"/>
    <w:rsid w:val="00187CFB"/>
    <w:rsid w:val="00190126"/>
    <w:rsid w:val="00190155"/>
    <w:rsid w:val="0019037F"/>
    <w:rsid w:val="001903DD"/>
    <w:rsid w:val="001906E3"/>
    <w:rsid w:val="001909F0"/>
    <w:rsid w:val="00190AC1"/>
    <w:rsid w:val="00190D96"/>
    <w:rsid w:val="00190E09"/>
    <w:rsid w:val="00190EA1"/>
    <w:rsid w:val="00190FDE"/>
    <w:rsid w:val="0019137D"/>
    <w:rsid w:val="00191449"/>
    <w:rsid w:val="00191526"/>
    <w:rsid w:val="001917B4"/>
    <w:rsid w:val="00191A49"/>
    <w:rsid w:val="00191B42"/>
    <w:rsid w:val="001920D6"/>
    <w:rsid w:val="0019233F"/>
    <w:rsid w:val="001923C6"/>
    <w:rsid w:val="00192558"/>
    <w:rsid w:val="00192785"/>
    <w:rsid w:val="00192D46"/>
    <w:rsid w:val="001930FE"/>
    <w:rsid w:val="0019343D"/>
    <w:rsid w:val="001939AE"/>
    <w:rsid w:val="00193C01"/>
    <w:rsid w:val="00193C02"/>
    <w:rsid w:val="0019422B"/>
    <w:rsid w:val="00194590"/>
    <w:rsid w:val="001945AC"/>
    <w:rsid w:val="00194710"/>
    <w:rsid w:val="001948E8"/>
    <w:rsid w:val="00194952"/>
    <w:rsid w:val="00194C64"/>
    <w:rsid w:val="00194D2A"/>
    <w:rsid w:val="00194F2E"/>
    <w:rsid w:val="00194F6A"/>
    <w:rsid w:val="001956FA"/>
    <w:rsid w:val="00195746"/>
    <w:rsid w:val="0019599B"/>
    <w:rsid w:val="00195AA4"/>
    <w:rsid w:val="00195BD6"/>
    <w:rsid w:val="00195D36"/>
    <w:rsid w:val="00196158"/>
    <w:rsid w:val="00196596"/>
    <w:rsid w:val="0019662D"/>
    <w:rsid w:val="00196B6D"/>
    <w:rsid w:val="00196D10"/>
    <w:rsid w:val="00196FD5"/>
    <w:rsid w:val="00197109"/>
    <w:rsid w:val="0019728D"/>
    <w:rsid w:val="00197EE1"/>
    <w:rsid w:val="001A02D1"/>
    <w:rsid w:val="001A0ADC"/>
    <w:rsid w:val="001A0E66"/>
    <w:rsid w:val="001A1246"/>
    <w:rsid w:val="001A15BA"/>
    <w:rsid w:val="001A172D"/>
    <w:rsid w:val="001A1836"/>
    <w:rsid w:val="001A1D46"/>
    <w:rsid w:val="001A1E47"/>
    <w:rsid w:val="001A22B1"/>
    <w:rsid w:val="001A2396"/>
    <w:rsid w:val="001A27AC"/>
    <w:rsid w:val="001A290B"/>
    <w:rsid w:val="001A2A68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4FF"/>
    <w:rsid w:val="001A5718"/>
    <w:rsid w:val="001A593C"/>
    <w:rsid w:val="001A599E"/>
    <w:rsid w:val="001A5A67"/>
    <w:rsid w:val="001A5F18"/>
    <w:rsid w:val="001A5FFF"/>
    <w:rsid w:val="001A622E"/>
    <w:rsid w:val="001A66DE"/>
    <w:rsid w:val="001A6F00"/>
    <w:rsid w:val="001A6FD1"/>
    <w:rsid w:val="001A7045"/>
    <w:rsid w:val="001A72AB"/>
    <w:rsid w:val="001A76AC"/>
    <w:rsid w:val="001A7811"/>
    <w:rsid w:val="001A7976"/>
    <w:rsid w:val="001A7D35"/>
    <w:rsid w:val="001A7E07"/>
    <w:rsid w:val="001A7E95"/>
    <w:rsid w:val="001A7F6D"/>
    <w:rsid w:val="001B048E"/>
    <w:rsid w:val="001B0608"/>
    <w:rsid w:val="001B0969"/>
    <w:rsid w:val="001B0B7E"/>
    <w:rsid w:val="001B1001"/>
    <w:rsid w:val="001B15A0"/>
    <w:rsid w:val="001B179A"/>
    <w:rsid w:val="001B1C0D"/>
    <w:rsid w:val="001B1D63"/>
    <w:rsid w:val="001B1EB9"/>
    <w:rsid w:val="001B2418"/>
    <w:rsid w:val="001B2551"/>
    <w:rsid w:val="001B288F"/>
    <w:rsid w:val="001B2D25"/>
    <w:rsid w:val="001B2E3D"/>
    <w:rsid w:val="001B34AA"/>
    <w:rsid w:val="001B3693"/>
    <w:rsid w:val="001B3A11"/>
    <w:rsid w:val="001B3B4D"/>
    <w:rsid w:val="001B3EA1"/>
    <w:rsid w:val="001B3F48"/>
    <w:rsid w:val="001B40EA"/>
    <w:rsid w:val="001B4295"/>
    <w:rsid w:val="001B4CD6"/>
    <w:rsid w:val="001B4E3F"/>
    <w:rsid w:val="001B5137"/>
    <w:rsid w:val="001B5F86"/>
    <w:rsid w:val="001B6006"/>
    <w:rsid w:val="001B607D"/>
    <w:rsid w:val="001B60AE"/>
    <w:rsid w:val="001B61E3"/>
    <w:rsid w:val="001B63DC"/>
    <w:rsid w:val="001B6A2C"/>
    <w:rsid w:val="001B6A83"/>
    <w:rsid w:val="001B6B78"/>
    <w:rsid w:val="001B6D0F"/>
    <w:rsid w:val="001B6F49"/>
    <w:rsid w:val="001B73C0"/>
    <w:rsid w:val="001B74A6"/>
    <w:rsid w:val="001B74BB"/>
    <w:rsid w:val="001B7504"/>
    <w:rsid w:val="001B78B4"/>
    <w:rsid w:val="001B7F22"/>
    <w:rsid w:val="001B7FD6"/>
    <w:rsid w:val="001C0517"/>
    <w:rsid w:val="001C05D5"/>
    <w:rsid w:val="001C0B82"/>
    <w:rsid w:val="001C0D82"/>
    <w:rsid w:val="001C1490"/>
    <w:rsid w:val="001C14C1"/>
    <w:rsid w:val="001C163E"/>
    <w:rsid w:val="001C187B"/>
    <w:rsid w:val="001C19C2"/>
    <w:rsid w:val="001C1BAB"/>
    <w:rsid w:val="001C1C3B"/>
    <w:rsid w:val="001C1C5E"/>
    <w:rsid w:val="001C1E6F"/>
    <w:rsid w:val="001C1EF0"/>
    <w:rsid w:val="001C1FCA"/>
    <w:rsid w:val="001C282B"/>
    <w:rsid w:val="001C28DF"/>
    <w:rsid w:val="001C2A15"/>
    <w:rsid w:val="001C2C13"/>
    <w:rsid w:val="001C3426"/>
    <w:rsid w:val="001C36A2"/>
    <w:rsid w:val="001C3F3C"/>
    <w:rsid w:val="001C430F"/>
    <w:rsid w:val="001C449F"/>
    <w:rsid w:val="001C46F4"/>
    <w:rsid w:val="001C499C"/>
    <w:rsid w:val="001C4C22"/>
    <w:rsid w:val="001C4CC3"/>
    <w:rsid w:val="001C4E0F"/>
    <w:rsid w:val="001C53FE"/>
    <w:rsid w:val="001C552C"/>
    <w:rsid w:val="001C55D2"/>
    <w:rsid w:val="001C5769"/>
    <w:rsid w:val="001C5781"/>
    <w:rsid w:val="001C5916"/>
    <w:rsid w:val="001C5A82"/>
    <w:rsid w:val="001C5B8C"/>
    <w:rsid w:val="001C61E8"/>
    <w:rsid w:val="001C69DF"/>
    <w:rsid w:val="001C6AC2"/>
    <w:rsid w:val="001C6CC3"/>
    <w:rsid w:val="001C709B"/>
    <w:rsid w:val="001C7156"/>
    <w:rsid w:val="001C757A"/>
    <w:rsid w:val="001C76C0"/>
    <w:rsid w:val="001D0040"/>
    <w:rsid w:val="001D03BF"/>
    <w:rsid w:val="001D03DF"/>
    <w:rsid w:val="001D07BA"/>
    <w:rsid w:val="001D0A0F"/>
    <w:rsid w:val="001D0A94"/>
    <w:rsid w:val="001D110E"/>
    <w:rsid w:val="001D1277"/>
    <w:rsid w:val="001D145C"/>
    <w:rsid w:val="001D14D8"/>
    <w:rsid w:val="001D15EA"/>
    <w:rsid w:val="001D1784"/>
    <w:rsid w:val="001D1785"/>
    <w:rsid w:val="001D187B"/>
    <w:rsid w:val="001D1E39"/>
    <w:rsid w:val="001D273B"/>
    <w:rsid w:val="001D2A9B"/>
    <w:rsid w:val="001D2B60"/>
    <w:rsid w:val="001D2C68"/>
    <w:rsid w:val="001D2CBB"/>
    <w:rsid w:val="001D3058"/>
    <w:rsid w:val="001D31B0"/>
    <w:rsid w:val="001D33AC"/>
    <w:rsid w:val="001D33F9"/>
    <w:rsid w:val="001D3781"/>
    <w:rsid w:val="001D3C3F"/>
    <w:rsid w:val="001D3E0A"/>
    <w:rsid w:val="001D42D4"/>
    <w:rsid w:val="001D435D"/>
    <w:rsid w:val="001D476C"/>
    <w:rsid w:val="001D4837"/>
    <w:rsid w:val="001D51B8"/>
    <w:rsid w:val="001D5539"/>
    <w:rsid w:val="001D56CE"/>
    <w:rsid w:val="001D5A13"/>
    <w:rsid w:val="001D5C75"/>
    <w:rsid w:val="001D5D2A"/>
    <w:rsid w:val="001D5E8F"/>
    <w:rsid w:val="001D5E93"/>
    <w:rsid w:val="001D5F5A"/>
    <w:rsid w:val="001D7362"/>
    <w:rsid w:val="001D774C"/>
    <w:rsid w:val="001E015E"/>
    <w:rsid w:val="001E01B6"/>
    <w:rsid w:val="001E029E"/>
    <w:rsid w:val="001E0329"/>
    <w:rsid w:val="001E0599"/>
    <w:rsid w:val="001E0701"/>
    <w:rsid w:val="001E0A83"/>
    <w:rsid w:val="001E1067"/>
    <w:rsid w:val="001E10D1"/>
    <w:rsid w:val="001E12FA"/>
    <w:rsid w:val="001E1425"/>
    <w:rsid w:val="001E1553"/>
    <w:rsid w:val="001E1590"/>
    <w:rsid w:val="001E15A9"/>
    <w:rsid w:val="001E175D"/>
    <w:rsid w:val="001E1B49"/>
    <w:rsid w:val="001E1D74"/>
    <w:rsid w:val="001E1EDC"/>
    <w:rsid w:val="001E1EFA"/>
    <w:rsid w:val="001E1F59"/>
    <w:rsid w:val="001E207D"/>
    <w:rsid w:val="001E2132"/>
    <w:rsid w:val="001E2135"/>
    <w:rsid w:val="001E299D"/>
    <w:rsid w:val="001E2F8B"/>
    <w:rsid w:val="001E33E1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3B7"/>
    <w:rsid w:val="001E5CC9"/>
    <w:rsid w:val="001E5DE1"/>
    <w:rsid w:val="001E5F1B"/>
    <w:rsid w:val="001E610F"/>
    <w:rsid w:val="001E6561"/>
    <w:rsid w:val="001E69EB"/>
    <w:rsid w:val="001E6A2D"/>
    <w:rsid w:val="001E71AB"/>
    <w:rsid w:val="001E726C"/>
    <w:rsid w:val="001E7628"/>
    <w:rsid w:val="001E7749"/>
    <w:rsid w:val="001E79E3"/>
    <w:rsid w:val="001E7C8B"/>
    <w:rsid w:val="001F01E4"/>
    <w:rsid w:val="001F0283"/>
    <w:rsid w:val="001F02EB"/>
    <w:rsid w:val="001F03F7"/>
    <w:rsid w:val="001F08A1"/>
    <w:rsid w:val="001F0990"/>
    <w:rsid w:val="001F0CA4"/>
    <w:rsid w:val="001F1025"/>
    <w:rsid w:val="001F1026"/>
    <w:rsid w:val="001F10F4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8EF"/>
    <w:rsid w:val="001F3A9A"/>
    <w:rsid w:val="001F3B47"/>
    <w:rsid w:val="001F3BCB"/>
    <w:rsid w:val="001F3CC4"/>
    <w:rsid w:val="001F3E93"/>
    <w:rsid w:val="001F3F60"/>
    <w:rsid w:val="001F3FF1"/>
    <w:rsid w:val="001F40DB"/>
    <w:rsid w:val="001F4417"/>
    <w:rsid w:val="001F4975"/>
    <w:rsid w:val="001F4E15"/>
    <w:rsid w:val="001F543F"/>
    <w:rsid w:val="001F5639"/>
    <w:rsid w:val="001F5A8C"/>
    <w:rsid w:val="001F5B2A"/>
    <w:rsid w:val="001F5B74"/>
    <w:rsid w:val="001F5E74"/>
    <w:rsid w:val="001F5FB9"/>
    <w:rsid w:val="001F6450"/>
    <w:rsid w:val="001F6B07"/>
    <w:rsid w:val="001F6D6D"/>
    <w:rsid w:val="001F6EFB"/>
    <w:rsid w:val="001F704E"/>
    <w:rsid w:val="001F7463"/>
    <w:rsid w:val="001F7607"/>
    <w:rsid w:val="001F7637"/>
    <w:rsid w:val="001F76C4"/>
    <w:rsid w:val="001F795C"/>
    <w:rsid w:val="001F7963"/>
    <w:rsid w:val="001F7AB1"/>
    <w:rsid w:val="001F7D62"/>
    <w:rsid w:val="001F7FA2"/>
    <w:rsid w:val="001F7FE1"/>
    <w:rsid w:val="00200408"/>
    <w:rsid w:val="002004A9"/>
    <w:rsid w:val="002006A5"/>
    <w:rsid w:val="00200847"/>
    <w:rsid w:val="00200D3B"/>
    <w:rsid w:val="00200F48"/>
    <w:rsid w:val="0020132F"/>
    <w:rsid w:val="00201338"/>
    <w:rsid w:val="002013DE"/>
    <w:rsid w:val="00201903"/>
    <w:rsid w:val="00201D56"/>
    <w:rsid w:val="00202063"/>
    <w:rsid w:val="002025FB"/>
    <w:rsid w:val="00202672"/>
    <w:rsid w:val="0020273E"/>
    <w:rsid w:val="00202ACB"/>
    <w:rsid w:val="002033F8"/>
    <w:rsid w:val="00203511"/>
    <w:rsid w:val="00203804"/>
    <w:rsid w:val="0020382F"/>
    <w:rsid w:val="00203D01"/>
    <w:rsid w:val="00203DE8"/>
    <w:rsid w:val="0020414A"/>
    <w:rsid w:val="00204161"/>
    <w:rsid w:val="002041E0"/>
    <w:rsid w:val="00204E9D"/>
    <w:rsid w:val="00204F68"/>
    <w:rsid w:val="00205125"/>
    <w:rsid w:val="00205B53"/>
    <w:rsid w:val="00205FEC"/>
    <w:rsid w:val="00206F77"/>
    <w:rsid w:val="0020707C"/>
    <w:rsid w:val="00207228"/>
    <w:rsid w:val="0020752E"/>
    <w:rsid w:val="00207537"/>
    <w:rsid w:val="002076F5"/>
    <w:rsid w:val="00207C61"/>
    <w:rsid w:val="00207D2B"/>
    <w:rsid w:val="00207D66"/>
    <w:rsid w:val="002102C2"/>
    <w:rsid w:val="002105A5"/>
    <w:rsid w:val="002106EF"/>
    <w:rsid w:val="00210D54"/>
    <w:rsid w:val="00210D9B"/>
    <w:rsid w:val="00210E8A"/>
    <w:rsid w:val="00210EEA"/>
    <w:rsid w:val="0021148A"/>
    <w:rsid w:val="002116AF"/>
    <w:rsid w:val="00211C51"/>
    <w:rsid w:val="00211D3F"/>
    <w:rsid w:val="0021227E"/>
    <w:rsid w:val="00212286"/>
    <w:rsid w:val="0021240A"/>
    <w:rsid w:val="00212452"/>
    <w:rsid w:val="00213077"/>
    <w:rsid w:val="002134A0"/>
    <w:rsid w:val="00213756"/>
    <w:rsid w:val="002137B8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5D6A"/>
    <w:rsid w:val="00215DC7"/>
    <w:rsid w:val="002163BC"/>
    <w:rsid w:val="002166A6"/>
    <w:rsid w:val="00216FAC"/>
    <w:rsid w:val="00217046"/>
    <w:rsid w:val="0021715C"/>
    <w:rsid w:val="002176A2"/>
    <w:rsid w:val="00217771"/>
    <w:rsid w:val="00217A7F"/>
    <w:rsid w:val="00217BC3"/>
    <w:rsid w:val="0022007C"/>
    <w:rsid w:val="002201F9"/>
    <w:rsid w:val="0022077F"/>
    <w:rsid w:val="00220C48"/>
    <w:rsid w:val="0022110A"/>
    <w:rsid w:val="002212F4"/>
    <w:rsid w:val="002213E7"/>
    <w:rsid w:val="002213EE"/>
    <w:rsid w:val="00221433"/>
    <w:rsid w:val="0022187C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C9F"/>
    <w:rsid w:val="00222F14"/>
    <w:rsid w:val="00222FD4"/>
    <w:rsid w:val="00223739"/>
    <w:rsid w:val="0022374E"/>
    <w:rsid w:val="00223AC5"/>
    <w:rsid w:val="00223CEB"/>
    <w:rsid w:val="00224123"/>
    <w:rsid w:val="00224248"/>
    <w:rsid w:val="00224267"/>
    <w:rsid w:val="00224398"/>
    <w:rsid w:val="002243A3"/>
    <w:rsid w:val="002243B2"/>
    <w:rsid w:val="002246A4"/>
    <w:rsid w:val="002247AC"/>
    <w:rsid w:val="00224D25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376"/>
    <w:rsid w:val="0022766D"/>
    <w:rsid w:val="00227759"/>
    <w:rsid w:val="00227BBA"/>
    <w:rsid w:val="00227C66"/>
    <w:rsid w:val="00227F78"/>
    <w:rsid w:val="00227FEE"/>
    <w:rsid w:val="00230467"/>
    <w:rsid w:val="002304FF"/>
    <w:rsid w:val="00230B62"/>
    <w:rsid w:val="00230F33"/>
    <w:rsid w:val="00230FC1"/>
    <w:rsid w:val="00231247"/>
    <w:rsid w:val="002312F1"/>
    <w:rsid w:val="002319A1"/>
    <w:rsid w:val="00231A5E"/>
    <w:rsid w:val="00231FB8"/>
    <w:rsid w:val="002324C6"/>
    <w:rsid w:val="002327E3"/>
    <w:rsid w:val="00232BDE"/>
    <w:rsid w:val="00232C9D"/>
    <w:rsid w:val="0023332F"/>
    <w:rsid w:val="0023336E"/>
    <w:rsid w:val="002333D2"/>
    <w:rsid w:val="002339CE"/>
    <w:rsid w:val="00233D33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75"/>
    <w:rsid w:val="002361B2"/>
    <w:rsid w:val="002368D4"/>
    <w:rsid w:val="00236EA8"/>
    <w:rsid w:val="00237013"/>
    <w:rsid w:val="0023707D"/>
    <w:rsid w:val="00237280"/>
    <w:rsid w:val="002372B5"/>
    <w:rsid w:val="0023782D"/>
    <w:rsid w:val="00237A99"/>
    <w:rsid w:val="00237C60"/>
    <w:rsid w:val="00237CB7"/>
    <w:rsid w:val="00237DFA"/>
    <w:rsid w:val="00240294"/>
    <w:rsid w:val="00240394"/>
    <w:rsid w:val="002405E7"/>
    <w:rsid w:val="0024072D"/>
    <w:rsid w:val="00240B1D"/>
    <w:rsid w:val="00240E9E"/>
    <w:rsid w:val="002414C9"/>
    <w:rsid w:val="0024153E"/>
    <w:rsid w:val="002416CA"/>
    <w:rsid w:val="0024195B"/>
    <w:rsid w:val="00241A36"/>
    <w:rsid w:val="00241A79"/>
    <w:rsid w:val="00241F30"/>
    <w:rsid w:val="0024218A"/>
    <w:rsid w:val="0024224D"/>
    <w:rsid w:val="002426CB"/>
    <w:rsid w:val="00242F7E"/>
    <w:rsid w:val="002431DC"/>
    <w:rsid w:val="002434E7"/>
    <w:rsid w:val="00243B0F"/>
    <w:rsid w:val="002441F8"/>
    <w:rsid w:val="002444E2"/>
    <w:rsid w:val="002445AF"/>
    <w:rsid w:val="00244EFC"/>
    <w:rsid w:val="00245362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94B"/>
    <w:rsid w:val="00246A2C"/>
    <w:rsid w:val="00246AB3"/>
    <w:rsid w:val="00246BC5"/>
    <w:rsid w:val="00246BCF"/>
    <w:rsid w:val="00246C19"/>
    <w:rsid w:val="0024704E"/>
    <w:rsid w:val="0024712B"/>
    <w:rsid w:val="0024734D"/>
    <w:rsid w:val="0024747F"/>
    <w:rsid w:val="0024771F"/>
    <w:rsid w:val="002477A9"/>
    <w:rsid w:val="0024781E"/>
    <w:rsid w:val="0024798F"/>
    <w:rsid w:val="00247BA7"/>
    <w:rsid w:val="00247D9B"/>
    <w:rsid w:val="0025000E"/>
    <w:rsid w:val="002500E9"/>
    <w:rsid w:val="002502D3"/>
    <w:rsid w:val="00250520"/>
    <w:rsid w:val="00250605"/>
    <w:rsid w:val="00250900"/>
    <w:rsid w:val="00250D65"/>
    <w:rsid w:val="00250E23"/>
    <w:rsid w:val="002510DE"/>
    <w:rsid w:val="002512BC"/>
    <w:rsid w:val="00251635"/>
    <w:rsid w:val="002519F5"/>
    <w:rsid w:val="00251A8B"/>
    <w:rsid w:val="00251B49"/>
    <w:rsid w:val="002521DC"/>
    <w:rsid w:val="00252313"/>
    <w:rsid w:val="002523B1"/>
    <w:rsid w:val="0025255A"/>
    <w:rsid w:val="00252593"/>
    <w:rsid w:val="0025282E"/>
    <w:rsid w:val="0025324C"/>
    <w:rsid w:val="0025331E"/>
    <w:rsid w:val="00253340"/>
    <w:rsid w:val="002535A4"/>
    <w:rsid w:val="002535E8"/>
    <w:rsid w:val="00253FF3"/>
    <w:rsid w:val="0025419F"/>
    <w:rsid w:val="00254288"/>
    <w:rsid w:val="002542DA"/>
    <w:rsid w:val="00254427"/>
    <w:rsid w:val="0025455E"/>
    <w:rsid w:val="00254643"/>
    <w:rsid w:val="00254EBB"/>
    <w:rsid w:val="002550D2"/>
    <w:rsid w:val="00255216"/>
    <w:rsid w:val="002554FE"/>
    <w:rsid w:val="002556CF"/>
    <w:rsid w:val="002559EE"/>
    <w:rsid w:val="00255B18"/>
    <w:rsid w:val="00255BDA"/>
    <w:rsid w:val="00255BF3"/>
    <w:rsid w:val="00255ED1"/>
    <w:rsid w:val="00255F5C"/>
    <w:rsid w:val="002561D1"/>
    <w:rsid w:val="002565D5"/>
    <w:rsid w:val="00256697"/>
    <w:rsid w:val="00256B10"/>
    <w:rsid w:val="00257377"/>
    <w:rsid w:val="0025757D"/>
    <w:rsid w:val="00257A6B"/>
    <w:rsid w:val="00260016"/>
    <w:rsid w:val="002600E4"/>
    <w:rsid w:val="002605EB"/>
    <w:rsid w:val="0026075B"/>
    <w:rsid w:val="00260E59"/>
    <w:rsid w:val="002611B4"/>
    <w:rsid w:val="002613FC"/>
    <w:rsid w:val="00261AB4"/>
    <w:rsid w:val="0026212D"/>
    <w:rsid w:val="0026237C"/>
    <w:rsid w:val="002623EB"/>
    <w:rsid w:val="00262761"/>
    <w:rsid w:val="00262946"/>
    <w:rsid w:val="002629E8"/>
    <w:rsid w:val="0026321E"/>
    <w:rsid w:val="002637E4"/>
    <w:rsid w:val="00263860"/>
    <w:rsid w:val="002638DF"/>
    <w:rsid w:val="00263A62"/>
    <w:rsid w:val="00263B7A"/>
    <w:rsid w:val="00263BAB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37"/>
    <w:rsid w:val="0026484D"/>
    <w:rsid w:val="00264A81"/>
    <w:rsid w:val="00264F42"/>
    <w:rsid w:val="00265156"/>
    <w:rsid w:val="00265699"/>
    <w:rsid w:val="0026598F"/>
    <w:rsid w:val="00265A31"/>
    <w:rsid w:val="00265B91"/>
    <w:rsid w:val="00265D9B"/>
    <w:rsid w:val="002661D2"/>
    <w:rsid w:val="0026650B"/>
    <w:rsid w:val="00266588"/>
    <w:rsid w:val="002666B6"/>
    <w:rsid w:val="002668B3"/>
    <w:rsid w:val="00266C5D"/>
    <w:rsid w:val="00266C68"/>
    <w:rsid w:val="00266D7B"/>
    <w:rsid w:val="0026751F"/>
    <w:rsid w:val="0026756E"/>
    <w:rsid w:val="002676FC"/>
    <w:rsid w:val="00267AAB"/>
    <w:rsid w:val="00267BAF"/>
    <w:rsid w:val="00267C2D"/>
    <w:rsid w:val="00267F45"/>
    <w:rsid w:val="00270343"/>
    <w:rsid w:val="0027046A"/>
    <w:rsid w:val="002705B5"/>
    <w:rsid w:val="00270EE5"/>
    <w:rsid w:val="0027103F"/>
    <w:rsid w:val="002711A7"/>
    <w:rsid w:val="00271264"/>
    <w:rsid w:val="00271287"/>
    <w:rsid w:val="0027228B"/>
    <w:rsid w:val="00272386"/>
    <w:rsid w:val="00272610"/>
    <w:rsid w:val="00272CF4"/>
    <w:rsid w:val="00272EC4"/>
    <w:rsid w:val="00272FF2"/>
    <w:rsid w:val="002732A3"/>
    <w:rsid w:val="00273616"/>
    <w:rsid w:val="00273679"/>
    <w:rsid w:val="00273A16"/>
    <w:rsid w:val="00273A24"/>
    <w:rsid w:val="00274B92"/>
    <w:rsid w:val="002753E9"/>
    <w:rsid w:val="00275A1B"/>
    <w:rsid w:val="0027602A"/>
    <w:rsid w:val="00276193"/>
    <w:rsid w:val="002762FD"/>
    <w:rsid w:val="00276474"/>
    <w:rsid w:val="00276814"/>
    <w:rsid w:val="002768FB"/>
    <w:rsid w:val="002769A6"/>
    <w:rsid w:val="00276CB0"/>
    <w:rsid w:val="00277265"/>
    <w:rsid w:val="002774ED"/>
    <w:rsid w:val="00277577"/>
    <w:rsid w:val="00277683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22"/>
    <w:rsid w:val="00280CB1"/>
    <w:rsid w:val="00280E2E"/>
    <w:rsid w:val="00281185"/>
    <w:rsid w:val="002811A6"/>
    <w:rsid w:val="00281DF7"/>
    <w:rsid w:val="002820F0"/>
    <w:rsid w:val="00282166"/>
    <w:rsid w:val="002821E3"/>
    <w:rsid w:val="002824E7"/>
    <w:rsid w:val="002828EF"/>
    <w:rsid w:val="002838C8"/>
    <w:rsid w:val="00283AA5"/>
    <w:rsid w:val="00283F02"/>
    <w:rsid w:val="00283F3F"/>
    <w:rsid w:val="00284B49"/>
    <w:rsid w:val="00284E02"/>
    <w:rsid w:val="00284EC7"/>
    <w:rsid w:val="00284F2F"/>
    <w:rsid w:val="00285107"/>
    <w:rsid w:val="00285142"/>
    <w:rsid w:val="002854B9"/>
    <w:rsid w:val="0028565E"/>
    <w:rsid w:val="00285BB5"/>
    <w:rsid w:val="00285EF9"/>
    <w:rsid w:val="002864E7"/>
    <w:rsid w:val="0028650F"/>
    <w:rsid w:val="002866FF"/>
    <w:rsid w:val="0028692A"/>
    <w:rsid w:val="00286CC4"/>
    <w:rsid w:val="00286D20"/>
    <w:rsid w:val="00286FA8"/>
    <w:rsid w:val="002875C5"/>
    <w:rsid w:val="00287932"/>
    <w:rsid w:val="0028794E"/>
    <w:rsid w:val="00287AD8"/>
    <w:rsid w:val="00287CAA"/>
    <w:rsid w:val="00287CDF"/>
    <w:rsid w:val="0029051E"/>
    <w:rsid w:val="00290858"/>
    <w:rsid w:val="00290967"/>
    <w:rsid w:val="0029121E"/>
    <w:rsid w:val="0029130A"/>
    <w:rsid w:val="00291383"/>
    <w:rsid w:val="002914C2"/>
    <w:rsid w:val="00291B19"/>
    <w:rsid w:val="00291CCF"/>
    <w:rsid w:val="00291CF0"/>
    <w:rsid w:val="00291D78"/>
    <w:rsid w:val="00291E0F"/>
    <w:rsid w:val="00291FB0"/>
    <w:rsid w:val="002928F0"/>
    <w:rsid w:val="00292BFC"/>
    <w:rsid w:val="00292C89"/>
    <w:rsid w:val="00292C98"/>
    <w:rsid w:val="00293327"/>
    <w:rsid w:val="002939CB"/>
    <w:rsid w:val="0029403A"/>
    <w:rsid w:val="002946A5"/>
    <w:rsid w:val="002946DA"/>
    <w:rsid w:val="00294C0C"/>
    <w:rsid w:val="00294C9E"/>
    <w:rsid w:val="0029566C"/>
    <w:rsid w:val="00295AA6"/>
    <w:rsid w:val="00295F6F"/>
    <w:rsid w:val="0029642E"/>
    <w:rsid w:val="002965DA"/>
    <w:rsid w:val="0029665B"/>
    <w:rsid w:val="00296661"/>
    <w:rsid w:val="0029693A"/>
    <w:rsid w:val="002970A7"/>
    <w:rsid w:val="00297212"/>
    <w:rsid w:val="00297472"/>
    <w:rsid w:val="0029759C"/>
    <w:rsid w:val="00297623"/>
    <w:rsid w:val="0029789F"/>
    <w:rsid w:val="00297B09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C65"/>
    <w:rsid w:val="002A0D28"/>
    <w:rsid w:val="002A0DFC"/>
    <w:rsid w:val="002A0E73"/>
    <w:rsid w:val="002A1076"/>
    <w:rsid w:val="002A1173"/>
    <w:rsid w:val="002A1673"/>
    <w:rsid w:val="002A1A0C"/>
    <w:rsid w:val="002A1BFB"/>
    <w:rsid w:val="002A1D05"/>
    <w:rsid w:val="002A1E90"/>
    <w:rsid w:val="002A2147"/>
    <w:rsid w:val="002A226E"/>
    <w:rsid w:val="002A23BD"/>
    <w:rsid w:val="002A2502"/>
    <w:rsid w:val="002A2519"/>
    <w:rsid w:val="002A28DB"/>
    <w:rsid w:val="002A30B1"/>
    <w:rsid w:val="002A3248"/>
    <w:rsid w:val="002A3499"/>
    <w:rsid w:val="002A3529"/>
    <w:rsid w:val="002A37B5"/>
    <w:rsid w:val="002A3AA1"/>
    <w:rsid w:val="002A4446"/>
    <w:rsid w:val="002A45EF"/>
    <w:rsid w:val="002A4621"/>
    <w:rsid w:val="002A4B3A"/>
    <w:rsid w:val="002A4E30"/>
    <w:rsid w:val="002A4F28"/>
    <w:rsid w:val="002A517B"/>
    <w:rsid w:val="002A561E"/>
    <w:rsid w:val="002A5640"/>
    <w:rsid w:val="002A5A18"/>
    <w:rsid w:val="002A6D7B"/>
    <w:rsid w:val="002A752C"/>
    <w:rsid w:val="002A7CED"/>
    <w:rsid w:val="002A7FB3"/>
    <w:rsid w:val="002B0037"/>
    <w:rsid w:val="002B0490"/>
    <w:rsid w:val="002B0B56"/>
    <w:rsid w:val="002B0BAE"/>
    <w:rsid w:val="002B0DCF"/>
    <w:rsid w:val="002B1015"/>
    <w:rsid w:val="002B15B8"/>
    <w:rsid w:val="002B1AC6"/>
    <w:rsid w:val="002B1DCC"/>
    <w:rsid w:val="002B2C30"/>
    <w:rsid w:val="002B2E0F"/>
    <w:rsid w:val="002B2EDD"/>
    <w:rsid w:val="002B34A6"/>
    <w:rsid w:val="002B3A95"/>
    <w:rsid w:val="002B3BFD"/>
    <w:rsid w:val="002B3E70"/>
    <w:rsid w:val="002B3FD6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27"/>
    <w:rsid w:val="002B606D"/>
    <w:rsid w:val="002B6265"/>
    <w:rsid w:val="002B62D8"/>
    <w:rsid w:val="002B67F4"/>
    <w:rsid w:val="002B69F1"/>
    <w:rsid w:val="002B6A9F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D63"/>
    <w:rsid w:val="002B7D88"/>
    <w:rsid w:val="002B7EA7"/>
    <w:rsid w:val="002C034A"/>
    <w:rsid w:val="002C04D9"/>
    <w:rsid w:val="002C06F5"/>
    <w:rsid w:val="002C0AF4"/>
    <w:rsid w:val="002C0CFF"/>
    <w:rsid w:val="002C11AA"/>
    <w:rsid w:val="002C14A2"/>
    <w:rsid w:val="002C16DC"/>
    <w:rsid w:val="002C171E"/>
    <w:rsid w:val="002C1746"/>
    <w:rsid w:val="002C19CB"/>
    <w:rsid w:val="002C1A53"/>
    <w:rsid w:val="002C1C6C"/>
    <w:rsid w:val="002C1C94"/>
    <w:rsid w:val="002C1CE5"/>
    <w:rsid w:val="002C1EA6"/>
    <w:rsid w:val="002C2123"/>
    <w:rsid w:val="002C24D5"/>
    <w:rsid w:val="002C2870"/>
    <w:rsid w:val="002C38C1"/>
    <w:rsid w:val="002C3959"/>
    <w:rsid w:val="002C3A40"/>
    <w:rsid w:val="002C3A89"/>
    <w:rsid w:val="002C3DAC"/>
    <w:rsid w:val="002C433E"/>
    <w:rsid w:val="002C4511"/>
    <w:rsid w:val="002C4BEF"/>
    <w:rsid w:val="002C51B9"/>
    <w:rsid w:val="002C5449"/>
    <w:rsid w:val="002C5536"/>
    <w:rsid w:val="002C5CDA"/>
    <w:rsid w:val="002C5EBF"/>
    <w:rsid w:val="002C6119"/>
    <w:rsid w:val="002C61F9"/>
    <w:rsid w:val="002C65F7"/>
    <w:rsid w:val="002C6995"/>
    <w:rsid w:val="002C6DB4"/>
    <w:rsid w:val="002C6F4D"/>
    <w:rsid w:val="002C720D"/>
    <w:rsid w:val="002C7344"/>
    <w:rsid w:val="002C742E"/>
    <w:rsid w:val="002C77B7"/>
    <w:rsid w:val="002C78DB"/>
    <w:rsid w:val="002C7904"/>
    <w:rsid w:val="002C7BB2"/>
    <w:rsid w:val="002C7C7E"/>
    <w:rsid w:val="002C7F09"/>
    <w:rsid w:val="002C7F67"/>
    <w:rsid w:val="002D04CA"/>
    <w:rsid w:val="002D0595"/>
    <w:rsid w:val="002D0946"/>
    <w:rsid w:val="002D09B4"/>
    <w:rsid w:val="002D0C1B"/>
    <w:rsid w:val="002D0ECC"/>
    <w:rsid w:val="002D0FD0"/>
    <w:rsid w:val="002D14AD"/>
    <w:rsid w:val="002D1F50"/>
    <w:rsid w:val="002D1F68"/>
    <w:rsid w:val="002D241E"/>
    <w:rsid w:val="002D2A9D"/>
    <w:rsid w:val="002D2D29"/>
    <w:rsid w:val="002D2F59"/>
    <w:rsid w:val="002D32DC"/>
    <w:rsid w:val="002D3549"/>
    <w:rsid w:val="002D3A51"/>
    <w:rsid w:val="002D3C62"/>
    <w:rsid w:val="002D3E6D"/>
    <w:rsid w:val="002D41D1"/>
    <w:rsid w:val="002D4250"/>
    <w:rsid w:val="002D435C"/>
    <w:rsid w:val="002D456E"/>
    <w:rsid w:val="002D491A"/>
    <w:rsid w:val="002D49B1"/>
    <w:rsid w:val="002D4A85"/>
    <w:rsid w:val="002D4B4A"/>
    <w:rsid w:val="002D4F12"/>
    <w:rsid w:val="002D540A"/>
    <w:rsid w:val="002D5590"/>
    <w:rsid w:val="002D5622"/>
    <w:rsid w:val="002D57EC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6FEA"/>
    <w:rsid w:val="002D7212"/>
    <w:rsid w:val="002D7834"/>
    <w:rsid w:val="002D7E86"/>
    <w:rsid w:val="002E04DD"/>
    <w:rsid w:val="002E07A1"/>
    <w:rsid w:val="002E098A"/>
    <w:rsid w:val="002E099F"/>
    <w:rsid w:val="002E0CB6"/>
    <w:rsid w:val="002E0D59"/>
    <w:rsid w:val="002E0ED8"/>
    <w:rsid w:val="002E105B"/>
    <w:rsid w:val="002E11CA"/>
    <w:rsid w:val="002E1683"/>
    <w:rsid w:val="002E17D8"/>
    <w:rsid w:val="002E17FA"/>
    <w:rsid w:val="002E1A9B"/>
    <w:rsid w:val="002E1E80"/>
    <w:rsid w:val="002E2305"/>
    <w:rsid w:val="002E23DE"/>
    <w:rsid w:val="002E2581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3CC"/>
    <w:rsid w:val="002E56FB"/>
    <w:rsid w:val="002E5780"/>
    <w:rsid w:val="002E5E57"/>
    <w:rsid w:val="002E5E73"/>
    <w:rsid w:val="002E5F8D"/>
    <w:rsid w:val="002E60B5"/>
    <w:rsid w:val="002E6122"/>
    <w:rsid w:val="002E6143"/>
    <w:rsid w:val="002E65FA"/>
    <w:rsid w:val="002E6766"/>
    <w:rsid w:val="002E68EE"/>
    <w:rsid w:val="002E705C"/>
    <w:rsid w:val="002E74A7"/>
    <w:rsid w:val="002E78F8"/>
    <w:rsid w:val="002E7A83"/>
    <w:rsid w:val="002E7C74"/>
    <w:rsid w:val="002E7E82"/>
    <w:rsid w:val="002E7FE0"/>
    <w:rsid w:val="002F0345"/>
    <w:rsid w:val="002F0875"/>
    <w:rsid w:val="002F0DBD"/>
    <w:rsid w:val="002F1348"/>
    <w:rsid w:val="002F16D5"/>
    <w:rsid w:val="002F1949"/>
    <w:rsid w:val="002F1A24"/>
    <w:rsid w:val="002F1C46"/>
    <w:rsid w:val="002F1CBC"/>
    <w:rsid w:val="002F1F6D"/>
    <w:rsid w:val="002F206F"/>
    <w:rsid w:val="002F236C"/>
    <w:rsid w:val="002F243B"/>
    <w:rsid w:val="002F2ADC"/>
    <w:rsid w:val="002F2B68"/>
    <w:rsid w:val="002F2D4F"/>
    <w:rsid w:val="002F3329"/>
    <w:rsid w:val="002F3DDB"/>
    <w:rsid w:val="002F400D"/>
    <w:rsid w:val="002F4D58"/>
    <w:rsid w:val="002F4E89"/>
    <w:rsid w:val="002F53B2"/>
    <w:rsid w:val="002F567B"/>
    <w:rsid w:val="002F5AE5"/>
    <w:rsid w:val="002F6079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6C2"/>
    <w:rsid w:val="002F78CD"/>
    <w:rsid w:val="002F7D5B"/>
    <w:rsid w:val="00300050"/>
    <w:rsid w:val="00300356"/>
    <w:rsid w:val="0030074F"/>
    <w:rsid w:val="003008CC"/>
    <w:rsid w:val="00300AC3"/>
    <w:rsid w:val="00300ACF"/>
    <w:rsid w:val="00300D23"/>
    <w:rsid w:val="00301195"/>
    <w:rsid w:val="00301955"/>
    <w:rsid w:val="00301B92"/>
    <w:rsid w:val="00301CDF"/>
    <w:rsid w:val="00301E3E"/>
    <w:rsid w:val="00302ECB"/>
    <w:rsid w:val="00302F00"/>
    <w:rsid w:val="00303031"/>
    <w:rsid w:val="0030312E"/>
    <w:rsid w:val="003034E1"/>
    <w:rsid w:val="0030369F"/>
    <w:rsid w:val="003039A3"/>
    <w:rsid w:val="00303CA0"/>
    <w:rsid w:val="0030402B"/>
    <w:rsid w:val="0030407B"/>
    <w:rsid w:val="00304936"/>
    <w:rsid w:val="00304DBE"/>
    <w:rsid w:val="0030520E"/>
    <w:rsid w:val="003052A4"/>
    <w:rsid w:val="003054D6"/>
    <w:rsid w:val="00305573"/>
    <w:rsid w:val="00305D2B"/>
    <w:rsid w:val="00305F1E"/>
    <w:rsid w:val="00306386"/>
    <w:rsid w:val="00306602"/>
    <w:rsid w:val="003066D4"/>
    <w:rsid w:val="00306A6E"/>
    <w:rsid w:val="003078BF"/>
    <w:rsid w:val="00307ADA"/>
    <w:rsid w:val="00307E80"/>
    <w:rsid w:val="00310131"/>
    <w:rsid w:val="00310718"/>
    <w:rsid w:val="003109C4"/>
    <w:rsid w:val="00310A26"/>
    <w:rsid w:val="00310BC7"/>
    <w:rsid w:val="00310FC3"/>
    <w:rsid w:val="00311133"/>
    <w:rsid w:val="00311428"/>
    <w:rsid w:val="003115CB"/>
    <w:rsid w:val="00311700"/>
    <w:rsid w:val="003117FB"/>
    <w:rsid w:val="0031196A"/>
    <w:rsid w:val="00311F68"/>
    <w:rsid w:val="00312016"/>
    <w:rsid w:val="00312505"/>
    <w:rsid w:val="003126EC"/>
    <w:rsid w:val="00312771"/>
    <w:rsid w:val="00312A5C"/>
    <w:rsid w:val="00312AA1"/>
    <w:rsid w:val="00312BFE"/>
    <w:rsid w:val="00312CD3"/>
    <w:rsid w:val="00312EB3"/>
    <w:rsid w:val="00313068"/>
    <w:rsid w:val="00313255"/>
    <w:rsid w:val="00313A5B"/>
    <w:rsid w:val="00313ACC"/>
    <w:rsid w:val="00313D0F"/>
    <w:rsid w:val="00314338"/>
    <w:rsid w:val="0031443C"/>
    <w:rsid w:val="0031447D"/>
    <w:rsid w:val="00314679"/>
    <w:rsid w:val="00314A4E"/>
    <w:rsid w:val="00314E35"/>
    <w:rsid w:val="00314E43"/>
    <w:rsid w:val="00314EE3"/>
    <w:rsid w:val="0031504C"/>
    <w:rsid w:val="00315255"/>
    <w:rsid w:val="0031573A"/>
    <w:rsid w:val="00315748"/>
    <w:rsid w:val="0031587A"/>
    <w:rsid w:val="003159AB"/>
    <w:rsid w:val="00315AC5"/>
    <w:rsid w:val="00315BF2"/>
    <w:rsid w:val="00315E9B"/>
    <w:rsid w:val="00316114"/>
    <w:rsid w:val="0031623A"/>
    <w:rsid w:val="00316554"/>
    <w:rsid w:val="00316666"/>
    <w:rsid w:val="003169B6"/>
    <w:rsid w:val="00316B34"/>
    <w:rsid w:val="00316D4F"/>
    <w:rsid w:val="00317336"/>
    <w:rsid w:val="003175A0"/>
    <w:rsid w:val="00317938"/>
    <w:rsid w:val="00317AA0"/>
    <w:rsid w:val="00317B37"/>
    <w:rsid w:val="00317B79"/>
    <w:rsid w:val="00317E21"/>
    <w:rsid w:val="00320093"/>
    <w:rsid w:val="003201E0"/>
    <w:rsid w:val="003202F7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3492"/>
    <w:rsid w:val="003239B9"/>
    <w:rsid w:val="00323AF3"/>
    <w:rsid w:val="003240C8"/>
    <w:rsid w:val="0032418B"/>
    <w:rsid w:val="00324378"/>
    <w:rsid w:val="0032451E"/>
    <w:rsid w:val="00324873"/>
    <w:rsid w:val="00324915"/>
    <w:rsid w:val="0032500E"/>
    <w:rsid w:val="00325309"/>
    <w:rsid w:val="00325AEA"/>
    <w:rsid w:val="00325AF5"/>
    <w:rsid w:val="00325EBB"/>
    <w:rsid w:val="00325FA3"/>
    <w:rsid w:val="00326264"/>
    <w:rsid w:val="00326854"/>
    <w:rsid w:val="0032689A"/>
    <w:rsid w:val="003271CA"/>
    <w:rsid w:val="003273C9"/>
    <w:rsid w:val="00327A24"/>
    <w:rsid w:val="00327DB1"/>
    <w:rsid w:val="00327FC2"/>
    <w:rsid w:val="003303CF"/>
    <w:rsid w:val="00330573"/>
    <w:rsid w:val="003305F7"/>
    <w:rsid w:val="00330643"/>
    <w:rsid w:val="00330681"/>
    <w:rsid w:val="00330AAD"/>
    <w:rsid w:val="00330CCB"/>
    <w:rsid w:val="00330EDA"/>
    <w:rsid w:val="00331078"/>
    <w:rsid w:val="00331D4D"/>
    <w:rsid w:val="00331F06"/>
    <w:rsid w:val="00331F7B"/>
    <w:rsid w:val="00332B01"/>
    <w:rsid w:val="00333429"/>
    <w:rsid w:val="00333537"/>
    <w:rsid w:val="00333EC3"/>
    <w:rsid w:val="0033429D"/>
    <w:rsid w:val="00334457"/>
    <w:rsid w:val="003344AF"/>
    <w:rsid w:val="00334576"/>
    <w:rsid w:val="00334719"/>
    <w:rsid w:val="00334A58"/>
    <w:rsid w:val="00334AD0"/>
    <w:rsid w:val="00334B89"/>
    <w:rsid w:val="0033536F"/>
    <w:rsid w:val="0033586E"/>
    <w:rsid w:val="00335E26"/>
    <w:rsid w:val="003363E1"/>
    <w:rsid w:val="0033679D"/>
    <w:rsid w:val="00336960"/>
    <w:rsid w:val="00336B4F"/>
    <w:rsid w:val="00336B89"/>
    <w:rsid w:val="00336D41"/>
    <w:rsid w:val="00336EE1"/>
    <w:rsid w:val="003377C0"/>
    <w:rsid w:val="003379B0"/>
    <w:rsid w:val="003379D0"/>
    <w:rsid w:val="00337A94"/>
    <w:rsid w:val="00337AD2"/>
    <w:rsid w:val="00337C44"/>
    <w:rsid w:val="003400EA"/>
    <w:rsid w:val="00340257"/>
    <w:rsid w:val="00340835"/>
    <w:rsid w:val="003409C7"/>
    <w:rsid w:val="00340CED"/>
    <w:rsid w:val="00340FF9"/>
    <w:rsid w:val="003419E5"/>
    <w:rsid w:val="0034282A"/>
    <w:rsid w:val="00342A58"/>
    <w:rsid w:val="00342AF9"/>
    <w:rsid w:val="00342CB4"/>
    <w:rsid w:val="00342E70"/>
    <w:rsid w:val="003432E3"/>
    <w:rsid w:val="003432F0"/>
    <w:rsid w:val="003435A1"/>
    <w:rsid w:val="00343785"/>
    <w:rsid w:val="003437D7"/>
    <w:rsid w:val="00343996"/>
    <w:rsid w:val="00343B35"/>
    <w:rsid w:val="003444CB"/>
    <w:rsid w:val="0034516F"/>
    <w:rsid w:val="00345185"/>
    <w:rsid w:val="003456CC"/>
    <w:rsid w:val="00345E2B"/>
    <w:rsid w:val="00346014"/>
    <w:rsid w:val="003460C2"/>
    <w:rsid w:val="00346475"/>
    <w:rsid w:val="00346A6C"/>
    <w:rsid w:val="00347199"/>
    <w:rsid w:val="00347436"/>
    <w:rsid w:val="0034757C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02B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5B"/>
    <w:rsid w:val="00352CBF"/>
    <w:rsid w:val="00352D6C"/>
    <w:rsid w:val="003538D1"/>
    <w:rsid w:val="0035395F"/>
    <w:rsid w:val="00353D9F"/>
    <w:rsid w:val="003542EB"/>
    <w:rsid w:val="00354501"/>
    <w:rsid w:val="00354A35"/>
    <w:rsid w:val="00354DEF"/>
    <w:rsid w:val="00354F34"/>
    <w:rsid w:val="003550B4"/>
    <w:rsid w:val="00355143"/>
    <w:rsid w:val="003552EA"/>
    <w:rsid w:val="003556E4"/>
    <w:rsid w:val="00355BDF"/>
    <w:rsid w:val="0035623C"/>
    <w:rsid w:val="00356D19"/>
    <w:rsid w:val="0035749C"/>
    <w:rsid w:val="0035750A"/>
    <w:rsid w:val="00357720"/>
    <w:rsid w:val="0035789F"/>
    <w:rsid w:val="003579A0"/>
    <w:rsid w:val="00357CE7"/>
    <w:rsid w:val="00357DA2"/>
    <w:rsid w:val="00357F3F"/>
    <w:rsid w:val="0036039D"/>
    <w:rsid w:val="003603D8"/>
    <w:rsid w:val="003608A7"/>
    <w:rsid w:val="00360955"/>
    <w:rsid w:val="00360978"/>
    <w:rsid w:val="00360988"/>
    <w:rsid w:val="00360A3E"/>
    <w:rsid w:val="00360BC5"/>
    <w:rsid w:val="00360DBC"/>
    <w:rsid w:val="0036135F"/>
    <w:rsid w:val="003618D8"/>
    <w:rsid w:val="00362481"/>
    <w:rsid w:val="0036271F"/>
    <w:rsid w:val="0036296F"/>
    <w:rsid w:val="00362CFE"/>
    <w:rsid w:val="00362D68"/>
    <w:rsid w:val="00362E09"/>
    <w:rsid w:val="0036349E"/>
    <w:rsid w:val="003634CF"/>
    <w:rsid w:val="00363675"/>
    <w:rsid w:val="00363869"/>
    <w:rsid w:val="00363EE4"/>
    <w:rsid w:val="0036468B"/>
    <w:rsid w:val="003648DF"/>
    <w:rsid w:val="00364EEC"/>
    <w:rsid w:val="0036517C"/>
    <w:rsid w:val="00365AA0"/>
    <w:rsid w:val="00365C79"/>
    <w:rsid w:val="00366700"/>
    <w:rsid w:val="0036686D"/>
    <w:rsid w:val="003669AA"/>
    <w:rsid w:val="00366C57"/>
    <w:rsid w:val="00367128"/>
    <w:rsid w:val="003672E0"/>
    <w:rsid w:val="0036730C"/>
    <w:rsid w:val="003673A1"/>
    <w:rsid w:val="00367ACC"/>
    <w:rsid w:val="00370080"/>
    <w:rsid w:val="003702F6"/>
    <w:rsid w:val="00370302"/>
    <w:rsid w:val="00370406"/>
    <w:rsid w:val="0037048A"/>
    <w:rsid w:val="00370515"/>
    <w:rsid w:val="00370769"/>
    <w:rsid w:val="00370BD0"/>
    <w:rsid w:val="00370DBB"/>
    <w:rsid w:val="00370FF1"/>
    <w:rsid w:val="00371B01"/>
    <w:rsid w:val="00372259"/>
    <w:rsid w:val="003722E0"/>
    <w:rsid w:val="003722EE"/>
    <w:rsid w:val="00372E9D"/>
    <w:rsid w:val="00373901"/>
    <w:rsid w:val="0037408E"/>
    <w:rsid w:val="00374178"/>
    <w:rsid w:val="00374771"/>
    <w:rsid w:val="00374792"/>
    <w:rsid w:val="003750B8"/>
    <w:rsid w:val="00375287"/>
    <w:rsid w:val="0037537B"/>
    <w:rsid w:val="0037543A"/>
    <w:rsid w:val="00375481"/>
    <w:rsid w:val="00375565"/>
    <w:rsid w:val="00375934"/>
    <w:rsid w:val="00375A14"/>
    <w:rsid w:val="00375A48"/>
    <w:rsid w:val="00375AF6"/>
    <w:rsid w:val="00375CAE"/>
    <w:rsid w:val="0037601F"/>
    <w:rsid w:val="003763FF"/>
    <w:rsid w:val="003766F6"/>
    <w:rsid w:val="00376BAC"/>
    <w:rsid w:val="00376BFD"/>
    <w:rsid w:val="00376CC8"/>
    <w:rsid w:val="00376EA6"/>
    <w:rsid w:val="003771ED"/>
    <w:rsid w:val="0037728B"/>
    <w:rsid w:val="003776F1"/>
    <w:rsid w:val="0037778F"/>
    <w:rsid w:val="003778D9"/>
    <w:rsid w:val="00377B22"/>
    <w:rsid w:val="00377FA6"/>
    <w:rsid w:val="0038030E"/>
    <w:rsid w:val="003805B6"/>
    <w:rsid w:val="00380682"/>
    <w:rsid w:val="003808A6"/>
    <w:rsid w:val="003809FF"/>
    <w:rsid w:val="00381549"/>
    <w:rsid w:val="003815B7"/>
    <w:rsid w:val="00381773"/>
    <w:rsid w:val="003817E5"/>
    <w:rsid w:val="00381871"/>
    <w:rsid w:val="00381CF6"/>
    <w:rsid w:val="00381D00"/>
    <w:rsid w:val="00381D86"/>
    <w:rsid w:val="003822FE"/>
    <w:rsid w:val="00382754"/>
    <w:rsid w:val="003827FA"/>
    <w:rsid w:val="003832F0"/>
    <w:rsid w:val="003834AE"/>
    <w:rsid w:val="0038377F"/>
    <w:rsid w:val="00383819"/>
    <w:rsid w:val="003838A8"/>
    <w:rsid w:val="00383E8F"/>
    <w:rsid w:val="003843E1"/>
    <w:rsid w:val="003845EF"/>
    <w:rsid w:val="0038479F"/>
    <w:rsid w:val="00384965"/>
    <w:rsid w:val="00384976"/>
    <w:rsid w:val="00384A47"/>
    <w:rsid w:val="00384C35"/>
    <w:rsid w:val="00385476"/>
    <w:rsid w:val="00385B5B"/>
    <w:rsid w:val="00385BC7"/>
    <w:rsid w:val="0038630C"/>
    <w:rsid w:val="00386363"/>
    <w:rsid w:val="0038654D"/>
    <w:rsid w:val="003865ED"/>
    <w:rsid w:val="00386699"/>
    <w:rsid w:val="00387331"/>
    <w:rsid w:val="00387389"/>
    <w:rsid w:val="00387615"/>
    <w:rsid w:val="00387941"/>
    <w:rsid w:val="0039012B"/>
    <w:rsid w:val="00390294"/>
    <w:rsid w:val="003902D6"/>
    <w:rsid w:val="003906C0"/>
    <w:rsid w:val="003906FC"/>
    <w:rsid w:val="00390C40"/>
    <w:rsid w:val="00390DD7"/>
    <w:rsid w:val="003915FC"/>
    <w:rsid w:val="00391668"/>
    <w:rsid w:val="00391722"/>
    <w:rsid w:val="0039184C"/>
    <w:rsid w:val="00391E30"/>
    <w:rsid w:val="0039207A"/>
    <w:rsid w:val="00392168"/>
    <w:rsid w:val="00392433"/>
    <w:rsid w:val="00392529"/>
    <w:rsid w:val="00392AA6"/>
    <w:rsid w:val="00392AB1"/>
    <w:rsid w:val="00392BEA"/>
    <w:rsid w:val="00392D3E"/>
    <w:rsid w:val="00392F4E"/>
    <w:rsid w:val="00392F99"/>
    <w:rsid w:val="00392FFC"/>
    <w:rsid w:val="00393233"/>
    <w:rsid w:val="003945B2"/>
    <w:rsid w:val="003945F2"/>
    <w:rsid w:val="0039490E"/>
    <w:rsid w:val="003950EF"/>
    <w:rsid w:val="003952C0"/>
    <w:rsid w:val="0039615F"/>
    <w:rsid w:val="00396586"/>
    <w:rsid w:val="003966F2"/>
    <w:rsid w:val="003967D5"/>
    <w:rsid w:val="00396D7D"/>
    <w:rsid w:val="0039713C"/>
    <w:rsid w:val="003971E9"/>
    <w:rsid w:val="00397236"/>
    <w:rsid w:val="003979F5"/>
    <w:rsid w:val="003A0133"/>
    <w:rsid w:val="003A03C9"/>
    <w:rsid w:val="003A0A9F"/>
    <w:rsid w:val="003A13BD"/>
    <w:rsid w:val="003A163D"/>
    <w:rsid w:val="003A19C5"/>
    <w:rsid w:val="003A1F2D"/>
    <w:rsid w:val="003A2004"/>
    <w:rsid w:val="003A209A"/>
    <w:rsid w:val="003A2391"/>
    <w:rsid w:val="003A2621"/>
    <w:rsid w:val="003A3196"/>
    <w:rsid w:val="003A35B9"/>
    <w:rsid w:val="003A3656"/>
    <w:rsid w:val="003A393E"/>
    <w:rsid w:val="003A3C32"/>
    <w:rsid w:val="003A3C8A"/>
    <w:rsid w:val="003A3DC5"/>
    <w:rsid w:val="003A3EF9"/>
    <w:rsid w:val="003A3F9F"/>
    <w:rsid w:val="003A4936"/>
    <w:rsid w:val="003A4A50"/>
    <w:rsid w:val="003A4ACF"/>
    <w:rsid w:val="003A4B63"/>
    <w:rsid w:val="003A5397"/>
    <w:rsid w:val="003A5538"/>
    <w:rsid w:val="003A55AD"/>
    <w:rsid w:val="003A5646"/>
    <w:rsid w:val="003A56EB"/>
    <w:rsid w:val="003A5C02"/>
    <w:rsid w:val="003A5F58"/>
    <w:rsid w:val="003A630E"/>
    <w:rsid w:val="003A6693"/>
    <w:rsid w:val="003A6754"/>
    <w:rsid w:val="003A67A9"/>
    <w:rsid w:val="003A7677"/>
    <w:rsid w:val="003A7A3B"/>
    <w:rsid w:val="003B010E"/>
    <w:rsid w:val="003B0742"/>
    <w:rsid w:val="003B0855"/>
    <w:rsid w:val="003B0874"/>
    <w:rsid w:val="003B09E8"/>
    <w:rsid w:val="003B12D6"/>
    <w:rsid w:val="003B1311"/>
    <w:rsid w:val="003B1575"/>
    <w:rsid w:val="003B173C"/>
    <w:rsid w:val="003B1756"/>
    <w:rsid w:val="003B1CBD"/>
    <w:rsid w:val="003B217D"/>
    <w:rsid w:val="003B22BB"/>
    <w:rsid w:val="003B2388"/>
    <w:rsid w:val="003B24E4"/>
    <w:rsid w:val="003B24EB"/>
    <w:rsid w:val="003B2579"/>
    <w:rsid w:val="003B29EC"/>
    <w:rsid w:val="003B2D48"/>
    <w:rsid w:val="003B3076"/>
    <w:rsid w:val="003B3897"/>
    <w:rsid w:val="003B3E2B"/>
    <w:rsid w:val="003B3E6C"/>
    <w:rsid w:val="003B4288"/>
    <w:rsid w:val="003B45AB"/>
    <w:rsid w:val="003B4792"/>
    <w:rsid w:val="003B47B7"/>
    <w:rsid w:val="003B4BEE"/>
    <w:rsid w:val="003B5223"/>
    <w:rsid w:val="003B589E"/>
    <w:rsid w:val="003B5C48"/>
    <w:rsid w:val="003B5C72"/>
    <w:rsid w:val="003B5D20"/>
    <w:rsid w:val="003B5F79"/>
    <w:rsid w:val="003B62D1"/>
    <w:rsid w:val="003B63ED"/>
    <w:rsid w:val="003B6EDD"/>
    <w:rsid w:val="003B7281"/>
    <w:rsid w:val="003B785C"/>
    <w:rsid w:val="003C064F"/>
    <w:rsid w:val="003C0A38"/>
    <w:rsid w:val="003C0CAB"/>
    <w:rsid w:val="003C10B2"/>
    <w:rsid w:val="003C11E0"/>
    <w:rsid w:val="003C1254"/>
    <w:rsid w:val="003C126E"/>
    <w:rsid w:val="003C14C8"/>
    <w:rsid w:val="003C15B1"/>
    <w:rsid w:val="003C160D"/>
    <w:rsid w:val="003C1736"/>
    <w:rsid w:val="003C2436"/>
    <w:rsid w:val="003C26B8"/>
    <w:rsid w:val="003C274C"/>
    <w:rsid w:val="003C281E"/>
    <w:rsid w:val="003C2E47"/>
    <w:rsid w:val="003C3005"/>
    <w:rsid w:val="003C3104"/>
    <w:rsid w:val="003C32C1"/>
    <w:rsid w:val="003C32DB"/>
    <w:rsid w:val="003C331E"/>
    <w:rsid w:val="003C3446"/>
    <w:rsid w:val="003C3735"/>
    <w:rsid w:val="003C38A2"/>
    <w:rsid w:val="003C44D5"/>
    <w:rsid w:val="003C4738"/>
    <w:rsid w:val="003C4AC5"/>
    <w:rsid w:val="003C4AE4"/>
    <w:rsid w:val="003C4AEB"/>
    <w:rsid w:val="003C4E72"/>
    <w:rsid w:val="003C4E8A"/>
    <w:rsid w:val="003C5101"/>
    <w:rsid w:val="003C532B"/>
    <w:rsid w:val="003C551C"/>
    <w:rsid w:val="003C5641"/>
    <w:rsid w:val="003C57DA"/>
    <w:rsid w:val="003C5975"/>
    <w:rsid w:val="003C5A9A"/>
    <w:rsid w:val="003C5F05"/>
    <w:rsid w:val="003C6497"/>
    <w:rsid w:val="003C6568"/>
    <w:rsid w:val="003C66EF"/>
    <w:rsid w:val="003C6DBA"/>
    <w:rsid w:val="003C7276"/>
    <w:rsid w:val="003C77AA"/>
    <w:rsid w:val="003C7D0B"/>
    <w:rsid w:val="003C7F03"/>
    <w:rsid w:val="003C7FC4"/>
    <w:rsid w:val="003D02DF"/>
    <w:rsid w:val="003D0525"/>
    <w:rsid w:val="003D0B0A"/>
    <w:rsid w:val="003D0E34"/>
    <w:rsid w:val="003D11DB"/>
    <w:rsid w:val="003D11FB"/>
    <w:rsid w:val="003D1221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3160"/>
    <w:rsid w:val="003D3B27"/>
    <w:rsid w:val="003D4256"/>
    <w:rsid w:val="003D4323"/>
    <w:rsid w:val="003D4580"/>
    <w:rsid w:val="003D4943"/>
    <w:rsid w:val="003D496B"/>
    <w:rsid w:val="003D4CA6"/>
    <w:rsid w:val="003D4DE6"/>
    <w:rsid w:val="003D4EAD"/>
    <w:rsid w:val="003D52FF"/>
    <w:rsid w:val="003D5604"/>
    <w:rsid w:val="003D580C"/>
    <w:rsid w:val="003D5B84"/>
    <w:rsid w:val="003D5C85"/>
    <w:rsid w:val="003D5C93"/>
    <w:rsid w:val="003D5EB0"/>
    <w:rsid w:val="003D6B62"/>
    <w:rsid w:val="003D70DD"/>
    <w:rsid w:val="003D7319"/>
    <w:rsid w:val="003D7658"/>
    <w:rsid w:val="003D7CAC"/>
    <w:rsid w:val="003D7D00"/>
    <w:rsid w:val="003E0156"/>
    <w:rsid w:val="003E026E"/>
    <w:rsid w:val="003E049A"/>
    <w:rsid w:val="003E04DC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8F1"/>
    <w:rsid w:val="003E2907"/>
    <w:rsid w:val="003E2CD9"/>
    <w:rsid w:val="003E2E82"/>
    <w:rsid w:val="003E324B"/>
    <w:rsid w:val="003E35D5"/>
    <w:rsid w:val="003E3BEE"/>
    <w:rsid w:val="003E3E30"/>
    <w:rsid w:val="003E40DB"/>
    <w:rsid w:val="003E40ED"/>
    <w:rsid w:val="003E422D"/>
    <w:rsid w:val="003E4464"/>
    <w:rsid w:val="003E467F"/>
    <w:rsid w:val="003E4967"/>
    <w:rsid w:val="003E4E25"/>
    <w:rsid w:val="003E521C"/>
    <w:rsid w:val="003E5283"/>
    <w:rsid w:val="003E52BD"/>
    <w:rsid w:val="003E5B83"/>
    <w:rsid w:val="003E5C9E"/>
    <w:rsid w:val="003E5E6D"/>
    <w:rsid w:val="003E5E87"/>
    <w:rsid w:val="003E6101"/>
    <w:rsid w:val="003E6185"/>
    <w:rsid w:val="003E6329"/>
    <w:rsid w:val="003E6413"/>
    <w:rsid w:val="003E6530"/>
    <w:rsid w:val="003E67D8"/>
    <w:rsid w:val="003E6887"/>
    <w:rsid w:val="003E6923"/>
    <w:rsid w:val="003E69B1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E"/>
    <w:rsid w:val="003F0A4E"/>
    <w:rsid w:val="003F0C63"/>
    <w:rsid w:val="003F0E87"/>
    <w:rsid w:val="003F14C3"/>
    <w:rsid w:val="003F1876"/>
    <w:rsid w:val="003F1AC0"/>
    <w:rsid w:val="003F1B0B"/>
    <w:rsid w:val="003F1B1C"/>
    <w:rsid w:val="003F1D88"/>
    <w:rsid w:val="003F1F0E"/>
    <w:rsid w:val="003F202F"/>
    <w:rsid w:val="003F21A2"/>
    <w:rsid w:val="003F23E6"/>
    <w:rsid w:val="003F296B"/>
    <w:rsid w:val="003F2C60"/>
    <w:rsid w:val="003F3141"/>
    <w:rsid w:val="003F3418"/>
    <w:rsid w:val="003F3652"/>
    <w:rsid w:val="003F38F8"/>
    <w:rsid w:val="003F3D7F"/>
    <w:rsid w:val="003F3ED7"/>
    <w:rsid w:val="003F44B7"/>
    <w:rsid w:val="003F44F8"/>
    <w:rsid w:val="003F500C"/>
    <w:rsid w:val="003F50CC"/>
    <w:rsid w:val="003F53E3"/>
    <w:rsid w:val="003F5C2B"/>
    <w:rsid w:val="003F5F58"/>
    <w:rsid w:val="003F62CB"/>
    <w:rsid w:val="003F6549"/>
    <w:rsid w:val="003F68BD"/>
    <w:rsid w:val="003F68DF"/>
    <w:rsid w:val="003F746B"/>
    <w:rsid w:val="003F7737"/>
    <w:rsid w:val="003F7B8F"/>
    <w:rsid w:val="003F7BE1"/>
    <w:rsid w:val="003F7CF5"/>
    <w:rsid w:val="0040045D"/>
    <w:rsid w:val="00400DCE"/>
    <w:rsid w:val="00401901"/>
    <w:rsid w:val="00401CDE"/>
    <w:rsid w:val="00401E53"/>
    <w:rsid w:val="0040200E"/>
    <w:rsid w:val="00402117"/>
    <w:rsid w:val="00402366"/>
    <w:rsid w:val="004024DE"/>
    <w:rsid w:val="00402539"/>
    <w:rsid w:val="00402927"/>
    <w:rsid w:val="00402A08"/>
    <w:rsid w:val="00402D08"/>
    <w:rsid w:val="00402F4C"/>
    <w:rsid w:val="0040300E"/>
    <w:rsid w:val="004033A4"/>
    <w:rsid w:val="00403746"/>
    <w:rsid w:val="00403A2A"/>
    <w:rsid w:val="00403AC5"/>
    <w:rsid w:val="00403BBA"/>
    <w:rsid w:val="00404249"/>
    <w:rsid w:val="004043D3"/>
    <w:rsid w:val="00404E17"/>
    <w:rsid w:val="00404F45"/>
    <w:rsid w:val="004050B9"/>
    <w:rsid w:val="0040511A"/>
    <w:rsid w:val="0040512D"/>
    <w:rsid w:val="004054F7"/>
    <w:rsid w:val="00405794"/>
    <w:rsid w:val="00405A36"/>
    <w:rsid w:val="00405E4C"/>
    <w:rsid w:val="00405F4D"/>
    <w:rsid w:val="00405F4E"/>
    <w:rsid w:val="0040626B"/>
    <w:rsid w:val="00406299"/>
    <w:rsid w:val="004064C3"/>
    <w:rsid w:val="00406800"/>
    <w:rsid w:val="00406E5D"/>
    <w:rsid w:val="004072A9"/>
    <w:rsid w:val="004073B9"/>
    <w:rsid w:val="00407599"/>
    <w:rsid w:val="004076BC"/>
    <w:rsid w:val="00407745"/>
    <w:rsid w:val="00407E49"/>
    <w:rsid w:val="004100F5"/>
    <w:rsid w:val="004103F6"/>
    <w:rsid w:val="00410638"/>
    <w:rsid w:val="00410A47"/>
    <w:rsid w:val="00410DEA"/>
    <w:rsid w:val="00410FCB"/>
    <w:rsid w:val="00411584"/>
    <w:rsid w:val="00411771"/>
    <w:rsid w:val="00411AD0"/>
    <w:rsid w:val="004120AB"/>
    <w:rsid w:val="00412229"/>
    <w:rsid w:val="004127E5"/>
    <w:rsid w:val="00412A5A"/>
    <w:rsid w:val="00412A6A"/>
    <w:rsid w:val="00412B62"/>
    <w:rsid w:val="004130B3"/>
    <w:rsid w:val="00413556"/>
    <w:rsid w:val="00413A4A"/>
    <w:rsid w:val="00413ABF"/>
    <w:rsid w:val="00414009"/>
    <w:rsid w:val="00414A79"/>
    <w:rsid w:val="00414ACC"/>
    <w:rsid w:val="00414FDE"/>
    <w:rsid w:val="0041531C"/>
    <w:rsid w:val="0041532F"/>
    <w:rsid w:val="004153DC"/>
    <w:rsid w:val="00415951"/>
    <w:rsid w:val="00415CAE"/>
    <w:rsid w:val="00415DF5"/>
    <w:rsid w:val="00415F2D"/>
    <w:rsid w:val="00416088"/>
    <w:rsid w:val="0041616E"/>
    <w:rsid w:val="0041635F"/>
    <w:rsid w:val="0041664D"/>
    <w:rsid w:val="00416A86"/>
    <w:rsid w:val="00416AF8"/>
    <w:rsid w:val="00416DEF"/>
    <w:rsid w:val="004170F9"/>
    <w:rsid w:val="00417258"/>
    <w:rsid w:val="00417290"/>
    <w:rsid w:val="004172F1"/>
    <w:rsid w:val="00417909"/>
    <w:rsid w:val="00417B9D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551"/>
    <w:rsid w:val="004216DD"/>
    <w:rsid w:val="00421740"/>
    <w:rsid w:val="0042198A"/>
    <w:rsid w:val="00421CDC"/>
    <w:rsid w:val="00421FF8"/>
    <w:rsid w:val="0042210D"/>
    <w:rsid w:val="004229ED"/>
    <w:rsid w:val="004234F3"/>
    <w:rsid w:val="0042366E"/>
    <w:rsid w:val="00423735"/>
    <w:rsid w:val="00423AF8"/>
    <w:rsid w:val="00424056"/>
    <w:rsid w:val="00424202"/>
    <w:rsid w:val="004242E6"/>
    <w:rsid w:val="0042432D"/>
    <w:rsid w:val="004245FA"/>
    <w:rsid w:val="00424603"/>
    <w:rsid w:val="004247E5"/>
    <w:rsid w:val="0042486F"/>
    <w:rsid w:val="00424B41"/>
    <w:rsid w:val="00424E9E"/>
    <w:rsid w:val="00424F5B"/>
    <w:rsid w:val="0042515A"/>
    <w:rsid w:val="00425185"/>
    <w:rsid w:val="004254C1"/>
    <w:rsid w:val="0042568A"/>
    <w:rsid w:val="00425693"/>
    <w:rsid w:val="00425747"/>
    <w:rsid w:val="004257C1"/>
    <w:rsid w:val="0042594C"/>
    <w:rsid w:val="00426244"/>
    <w:rsid w:val="00426400"/>
    <w:rsid w:val="0042644D"/>
    <w:rsid w:val="00426882"/>
    <w:rsid w:val="004268A4"/>
    <w:rsid w:val="00427669"/>
    <w:rsid w:val="00427AB9"/>
    <w:rsid w:val="00427D96"/>
    <w:rsid w:val="004302B9"/>
    <w:rsid w:val="0043110D"/>
    <w:rsid w:val="00431983"/>
    <w:rsid w:val="00431B75"/>
    <w:rsid w:val="00431B8F"/>
    <w:rsid w:val="00431CDA"/>
    <w:rsid w:val="00431D7E"/>
    <w:rsid w:val="00431E65"/>
    <w:rsid w:val="00431F7B"/>
    <w:rsid w:val="004320F4"/>
    <w:rsid w:val="004322D8"/>
    <w:rsid w:val="00432437"/>
    <w:rsid w:val="0043260A"/>
    <w:rsid w:val="00432803"/>
    <w:rsid w:val="00432B53"/>
    <w:rsid w:val="00433026"/>
    <w:rsid w:val="004332F4"/>
    <w:rsid w:val="00433836"/>
    <w:rsid w:val="00433B57"/>
    <w:rsid w:val="004340B7"/>
    <w:rsid w:val="00434146"/>
    <w:rsid w:val="00434642"/>
    <w:rsid w:val="00434728"/>
    <w:rsid w:val="00434798"/>
    <w:rsid w:val="0043493E"/>
    <w:rsid w:val="00434CF4"/>
    <w:rsid w:val="00434F72"/>
    <w:rsid w:val="00434F9F"/>
    <w:rsid w:val="004355F2"/>
    <w:rsid w:val="00435637"/>
    <w:rsid w:val="004358F2"/>
    <w:rsid w:val="004358F5"/>
    <w:rsid w:val="00435A1C"/>
    <w:rsid w:val="00435EAC"/>
    <w:rsid w:val="00436261"/>
    <w:rsid w:val="004369C7"/>
    <w:rsid w:val="00436A7E"/>
    <w:rsid w:val="00436EB3"/>
    <w:rsid w:val="00436FDA"/>
    <w:rsid w:val="004372A5"/>
    <w:rsid w:val="00437436"/>
    <w:rsid w:val="004376A5"/>
    <w:rsid w:val="00437B0A"/>
    <w:rsid w:val="00437C51"/>
    <w:rsid w:val="00437D6B"/>
    <w:rsid w:val="00437F3E"/>
    <w:rsid w:val="004403A5"/>
    <w:rsid w:val="0044051E"/>
    <w:rsid w:val="004405A2"/>
    <w:rsid w:val="00440CF9"/>
    <w:rsid w:val="00441605"/>
    <w:rsid w:val="00441A2F"/>
    <w:rsid w:val="00441AF7"/>
    <w:rsid w:val="00441CDB"/>
    <w:rsid w:val="00441D55"/>
    <w:rsid w:val="004421A0"/>
    <w:rsid w:val="00442B38"/>
    <w:rsid w:val="00443104"/>
    <w:rsid w:val="0044312A"/>
    <w:rsid w:val="00443841"/>
    <w:rsid w:val="00443895"/>
    <w:rsid w:val="004447F5"/>
    <w:rsid w:val="00444A74"/>
    <w:rsid w:val="00444AD7"/>
    <w:rsid w:val="00444C1F"/>
    <w:rsid w:val="00445248"/>
    <w:rsid w:val="004458DD"/>
    <w:rsid w:val="0044594D"/>
    <w:rsid w:val="004459C9"/>
    <w:rsid w:val="00445FD8"/>
    <w:rsid w:val="00446256"/>
    <w:rsid w:val="004464B1"/>
    <w:rsid w:val="00446FB7"/>
    <w:rsid w:val="00447443"/>
    <w:rsid w:val="00447BC8"/>
    <w:rsid w:val="00447C1E"/>
    <w:rsid w:val="004501B6"/>
    <w:rsid w:val="00450451"/>
    <w:rsid w:val="0045076F"/>
    <w:rsid w:val="00450773"/>
    <w:rsid w:val="004508B9"/>
    <w:rsid w:val="00450A8A"/>
    <w:rsid w:val="00450E59"/>
    <w:rsid w:val="004511F9"/>
    <w:rsid w:val="0045131F"/>
    <w:rsid w:val="0045189E"/>
    <w:rsid w:val="00451C52"/>
    <w:rsid w:val="00452260"/>
    <w:rsid w:val="00452361"/>
    <w:rsid w:val="00452459"/>
    <w:rsid w:val="00452A04"/>
    <w:rsid w:val="00452AE7"/>
    <w:rsid w:val="00453B48"/>
    <w:rsid w:val="00453C1C"/>
    <w:rsid w:val="00454067"/>
    <w:rsid w:val="004540EC"/>
    <w:rsid w:val="004541F3"/>
    <w:rsid w:val="00454864"/>
    <w:rsid w:val="00454ABB"/>
    <w:rsid w:val="00454CB5"/>
    <w:rsid w:val="00454D7C"/>
    <w:rsid w:val="00454F43"/>
    <w:rsid w:val="00454FD9"/>
    <w:rsid w:val="004552CD"/>
    <w:rsid w:val="0045596C"/>
    <w:rsid w:val="0045670C"/>
    <w:rsid w:val="004569DD"/>
    <w:rsid w:val="00456DCF"/>
    <w:rsid w:val="0045702F"/>
    <w:rsid w:val="004575FC"/>
    <w:rsid w:val="004578D1"/>
    <w:rsid w:val="00457B1D"/>
    <w:rsid w:val="00457D22"/>
    <w:rsid w:val="004601EE"/>
    <w:rsid w:val="00461080"/>
    <w:rsid w:val="00461677"/>
    <w:rsid w:val="0046168F"/>
    <w:rsid w:val="0046197B"/>
    <w:rsid w:val="004619D7"/>
    <w:rsid w:val="00461C04"/>
    <w:rsid w:val="00461C54"/>
    <w:rsid w:val="00461D62"/>
    <w:rsid w:val="00462388"/>
    <w:rsid w:val="0046269A"/>
    <w:rsid w:val="004627AE"/>
    <w:rsid w:val="004629BE"/>
    <w:rsid w:val="00462AEB"/>
    <w:rsid w:val="00462BFB"/>
    <w:rsid w:val="004634A9"/>
    <w:rsid w:val="00463848"/>
    <w:rsid w:val="00463D02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5E4"/>
    <w:rsid w:val="0046684C"/>
    <w:rsid w:val="00466ECE"/>
    <w:rsid w:val="00466F49"/>
    <w:rsid w:val="00467443"/>
    <w:rsid w:val="00467850"/>
    <w:rsid w:val="0046791C"/>
    <w:rsid w:val="00467CF7"/>
    <w:rsid w:val="004700FE"/>
    <w:rsid w:val="00470389"/>
    <w:rsid w:val="00470709"/>
    <w:rsid w:val="00470B99"/>
    <w:rsid w:val="00470EEB"/>
    <w:rsid w:val="0047105E"/>
    <w:rsid w:val="004713FB"/>
    <w:rsid w:val="0047173A"/>
    <w:rsid w:val="00471BDA"/>
    <w:rsid w:val="0047219B"/>
    <w:rsid w:val="00472486"/>
    <w:rsid w:val="0047255B"/>
    <w:rsid w:val="00472A8E"/>
    <w:rsid w:val="00472AFE"/>
    <w:rsid w:val="00472BD1"/>
    <w:rsid w:val="0047311F"/>
    <w:rsid w:val="0047317E"/>
    <w:rsid w:val="00473570"/>
    <w:rsid w:val="004739F5"/>
    <w:rsid w:val="00473C95"/>
    <w:rsid w:val="00474485"/>
    <w:rsid w:val="00474659"/>
    <w:rsid w:val="00474A5B"/>
    <w:rsid w:val="00474C03"/>
    <w:rsid w:val="00475615"/>
    <w:rsid w:val="00475AED"/>
    <w:rsid w:val="00476352"/>
    <w:rsid w:val="00476ADC"/>
    <w:rsid w:val="004770C3"/>
    <w:rsid w:val="0047723E"/>
    <w:rsid w:val="0047725E"/>
    <w:rsid w:val="004773CC"/>
    <w:rsid w:val="004773E1"/>
    <w:rsid w:val="0047762D"/>
    <w:rsid w:val="004778A4"/>
    <w:rsid w:val="00477917"/>
    <w:rsid w:val="00477A00"/>
    <w:rsid w:val="00477BDE"/>
    <w:rsid w:val="00477CB5"/>
    <w:rsid w:val="00477D59"/>
    <w:rsid w:val="00477E3C"/>
    <w:rsid w:val="00477F99"/>
    <w:rsid w:val="00480137"/>
    <w:rsid w:val="00480478"/>
    <w:rsid w:val="004806C4"/>
    <w:rsid w:val="00480966"/>
    <w:rsid w:val="0048098F"/>
    <w:rsid w:val="00480BE8"/>
    <w:rsid w:val="004813EC"/>
    <w:rsid w:val="00481682"/>
    <w:rsid w:val="00481DA1"/>
    <w:rsid w:val="004822FD"/>
    <w:rsid w:val="004824B1"/>
    <w:rsid w:val="004824E7"/>
    <w:rsid w:val="0048276D"/>
    <w:rsid w:val="00482A4B"/>
    <w:rsid w:val="00482F60"/>
    <w:rsid w:val="0048310B"/>
    <w:rsid w:val="0048324F"/>
    <w:rsid w:val="0048335C"/>
    <w:rsid w:val="00483858"/>
    <w:rsid w:val="00484081"/>
    <w:rsid w:val="0048472D"/>
    <w:rsid w:val="004847C4"/>
    <w:rsid w:val="004848B4"/>
    <w:rsid w:val="004848DA"/>
    <w:rsid w:val="0048491B"/>
    <w:rsid w:val="00484E24"/>
    <w:rsid w:val="00485194"/>
    <w:rsid w:val="0048578F"/>
    <w:rsid w:val="00485863"/>
    <w:rsid w:val="00485BDD"/>
    <w:rsid w:val="00486135"/>
    <w:rsid w:val="00486304"/>
    <w:rsid w:val="00486381"/>
    <w:rsid w:val="00486B64"/>
    <w:rsid w:val="00486E48"/>
    <w:rsid w:val="00486F07"/>
    <w:rsid w:val="004872C4"/>
    <w:rsid w:val="004874DB"/>
    <w:rsid w:val="0048779B"/>
    <w:rsid w:val="004878C3"/>
    <w:rsid w:val="00487A29"/>
    <w:rsid w:val="00487B01"/>
    <w:rsid w:val="00487D70"/>
    <w:rsid w:val="004901BD"/>
    <w:rsid w:val="004904DE"/>
    <w:rsid w:val="004904FD"/>
    <w:rsid w:val="00490561"/>
    <w:rsid w:val="00490828"/>
    <w:rsid w:val="00490955"/>
    <w:rsid w:val="00490B98"/>
    <w:rsid w:val="00490BBB"/>
    <w:rsid w:val="00490E17"/>
    <w:rsid w:val="00490F3F"/>
    <w:rsid w:val="0049110A"/>
    <w:rsid w:val="0049122F"/>
    <w:rsid w:val="0049181F"/>
    <w:rsid w:val="00491BF2"/>
    <w:rsid w:val="004920BE"/>
    <w:rsid w:val="00492157"/>
    <w:rsid w:val="0049278D"/>
    <w:rsid w:val="00492EFE"/>
    <w:rsid w:val="00492F1C"/>
    <w:rsid w:val="00493289"/>
    <w:rsid w:val="004936EB"/>
    <w:rsid w:val="0049404E"/>
    <w:rsid w:val="004945AD"/>
    <w:rsid w:val="00494A94"/>
    <w:rsid w:val="00494B03"/>
    <w:rsid w:val="00495210"/>
    <w:rsid w:val="00495333"/>
    <w:rsid w:val="00495367"/>
    <w:rsid w:val="00495523"/>
    <w:rsid w:val="0049558C"/>
    <w:rsid w:val="00495648"/>
    <w:rsid w:val="0049572D"/>
    <w:rsid w:val="0049584D"/>
    <w:rsid w:val="00495985"/>
    <w:rsid w:val="00495CD0"/>
    <w:rsid w:val="0049608C"/>
    <w:rsid w:val="00496124"/>
    <w:rsid w:val="00496D78"/>
    <w:rsid w:val="00496F24"/>
    <w:rsid w:val="0049704C"/>
    <w:rsid w:val="004972BE"/>
    <w:rsid w:val="004973CD"/>
    <w:rsid w:val="00497741"/>
    <w:rsid w:val="00497787"/>
    <w:rsid w:val="00497878"/>
    <w:rsid w:val="00497A64"/>
    <w:rsid w:val="00497D33"/>
    <w:rsid w:val="004A0412"/>
    <w:rsid w:val="004A04AA"/>
    <w:rsid w:val="004A087C"/>
    <w:rsid w:val="004A1009"/>
    <w:rsid w:val="004A181D"/>
    <w:rsid w:val="004A1B8B"/>
    <w:rsid w:val="004A1E8D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34F"/>
    <w:rsid w:val="004A550F"/>
    <w:rsid w:val="004A5D6F"/>
    <w:rsid w:val="004A60FF"/>
    <w:rsid w:val="004A616D"/>
    <w:rsid w:val="004A6408"/>
    <w:rsid w:val="004A75D9"/>
    <w:rsid w:val="004A7AB0"/>
    <w:rsid w:val="004A7FE1"/>
    <w:rsid w:val="004B01EE"/>
    <w:rsid w:val="004B020E"/>
    <w:rsid w:val="004B02A2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1FC9"/>
    <w:rsid w:val="004B240D"/>
    <w:rsid w:val="004B2E28"/>
    <w:rsid w:val="004B306A"/>
    <w:rsid w:val="004B3313"/>
    <w:rsid w:val="004B34F9"/>
    <w:rsid w:val="004B3695"/>
    <w:rsid w:val="004B373C"/>
    <w:rsid w:val="004B3787"/>
    <w:rsid w:val="004B397F"/>
    <w:rsid w:val="004B3CCC"/>
    <w:rsid w:val="004B3E5C"/>
    <w:rsid w:val="004B3EC3"/>
    <w:rsid w:val="004B403D"/>
    <w:rsid w:val="004B44AA"/>
    <w:rsid w:val="004B44FA"/>
    <w:rsid w:val="004B4734"/>
    <w:rsid w:val="004B5538"/>
    <w:rsid w:val="004B553D"/>
    <w:rsid w:val="004B5547"/>
    <w:rsid w:val="004B593C"/>
    <w:rsid w:val="004B5A19"/>
    <w:rsid w:val="004B5A8D"/>
    <w:rsid w:val="004B607B"/>
    <w:rsid w:val="004B663C"/>
    <w:rsid w:val="004B6751"/>
    <w:rsid w:val="004B6974"/>
    <w:rsid w:val="004B69ED"/>
    <w:rsid w:val="004B6A88"/>
    <w:rsid w:val="004B6B48"/>
    <w:rsid w:val="004B7053"/>
    <w:rsid w:val="004B7563"/>
    <w:rsid w:val="004B769E"/>
    <w:rsid w:val="004B7813"/>
    <w:rsid w:val="004B7932"/>
    <w:rsid w:val="004B7948"/>
    <w:rsid w:val="004B7A95"/>
    <w:rsid w:val="004C0065"/>
    <w:rsid w:val="004C02F2"/>
    <w:rsid w:val="004C059D"/>
    <w:rsid w:val="004C0C1F"/>
    <w:rsid w:val="004C0ECD"/>
    <w:rsid w:val="004C0F9E"/>
    <w:rsid w:val="004C0FE2"/>
    <w:rsid w:val="004C11E6"/>
    <w:rsid w:val="004C15EA"/>
    <w:rsid w:val="004C17E6"/>
    <w:rsid w:val="004C194A"/>
    <w:rsid w:val="004C1B58"/>
    <w:rsid w:val="004C1ED1"/>
    <w:rsid w:val="004C1F8A"/>
    <w:rsid w:val="004C2000"/>
    <w:rsid w:val="004C2387"/>
    <w:rsid w:val="004C244B"/>
    <w:rsid w:val="004C256E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3F05"/>
    <w:rsid w:val="004C4032"/>
    <w:rsid w:val="004C40F0"/>
    <w:rsid w:val="004C4258"/>
    <w:rsid w:val="004C439C"/>
    <w:rsid w:val="004C47A8"/>
    <w:rsid w:val="004C48CA"/>
    <w:rsid w:val="004C4B10"/>
    <w:rsid w:val="004C4C17"/>
    <w:rsid w:val="004C4E76"/>
    <w:rsid w:val="004C4FDB"/>
    <w:rsid w:val="004C52EE"/>
    <w:rsid w:val="004C546B"/>
    <w:rsid w:val="004C5545"/>
    <w:rsid w:val="004C55E0"/>
    <w:rsid w:val="004C59A7"/>
    <w:rsid w:val="004C5B31"/>
    <w:rsid w:val="004C628F"/>
    <w:rsid w:val="004C6CD4"/>
    <w:rsid w:val="004C6DCB"/>
    <w:rsid w:val="004C70F6"/>
    <w:rsid w:val="004C7507"/>
    <w:rsid w:val="004C76CD"/>
    <w:rsid w:val="004C7A83"/>
    <w:rsid w:val="004C7B91"/>
    <w:rsid w:val="004C7F90"/>
    <w:rsid w:val="004D029F"/>
    <w:rsid w:val="004D03BD"/>
    <w:rsid w:val="004D04D9"/>
    <w:rsid w:val="004D04E3"/>
    <w:rsid w:val="004D071B"/>
    <w:rsid w:val="004D07C6"/>
    <w:rsid w:val="004D07D9"/>
    <w:rsid w:val="004D0B01"/>
    <w:rsid w:val="004D0F26"/>
    <w:rsid w:val="004D10F8"/>
    <w:rsid w:val="004D13CD"/>
    <w:rsid w:val="004D1488"/>
    <w:rsid w:val="004D1B55"/>
    <w:rsid w:val="004D2091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AB5"/>
    <w:rsid w:val="004D4CE4"/>
    <w:rsid w:val="004D4E40"/>
    <w:rsid w:val="004D4F13"/>
    <w:rsid w:val="004D51E6"/>
    <w:rsid w:val="004D5529"/>
    <w:rsid w:val="004D561C"/>
    <w:rsid w:val="004D5674"/>
    <w:rsid w:val="004D699E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308"/>
    <w:rsid w:val="004E157B"/>
    <w:rsid w:val="004E199D"/>
    <w:rsid w:val="004E1C0D"/>
    <w:rsid w:val="004E1C1E"/>
    <w:rsid w:val="004E1DE4"/>
    <w:rsid w:val="004E2196"/>
    <w:rsid w:val="004E22D4"/>
    <w:rsid w:val="004E2470"/>
    <w:rsid w:val="004E29A6"/>
    <w:rsid w:val="004E3DC7"/>
    <w:rsid w:val="004E3F22"/>
    <w:rsid w:val="004E4450"/>
    <w:rsid w:val="004E4480"/>
    <w:rsid w:val="004E4ACB"/>
    <w:rsid w:val="004E4D7B"/>
    <w:rsid w:val="004E4FC6"/>
    <w:rsid w:val="004E5006"/>
    <w:rsid w:val="004E52DD"/>
    <w:rsid w:val="004E549B"/>
    <w:rsid w:val="004E5A94"/>
    <w:rsid w:val="004E5C45"/>
    <w:rsid w:val="004E6062"/>
    <w:rsid w:val="004E61AB"/>
    <w:rsid w:val="004E6719"/>
    <w:rsid w:val="004E6A13"/>
    <w:rsid w:val="004E6C34"/>
    <w:rsid w:val="004E6C64"/>
    <w:rsid w:val="004E7185"/>
    <w:rsid w:val="004E7A4E"/>
    <w:rsid w:val="004E7BFF"/>
    <w:rsid w:val="004F0293"/>
    <w:rsid w:val="004F0526"/>
    <w:rsid w:val="004F0551"/>
    <w:rsid w:val="004F063A"/>
    <w:rsid w:val="004F065C"/>
    <w:rsid w:val="004F06AA"/>
    <w:rsid w:val="004F0AFE"/>
    <w:rsid w:val="004F0CC1"/>
    <w:rsid w:val="004F0CF8"/>
    <w:rsid w:val="004F116E"/>
    <w:rsid w:val="004F11AD"/>
    <w:rsid w:val="004F1322"/>
    <w:rsid w:val="004F158B"/>
    <w:rsid w:val="004F1DDA"/>
    <w:rsid w:val="004F1EFB"/>
    <w:rsid w:val="004F1F38"/>
    <w:rsid w:val="004F209E"/>
    <w:rsid w:val="004F2100"/>
    <w:rsid w:val="004F24B7"/>
    <w:rsid w:val="004F2BC1"/>
    <w:rsid w:val="004F32A5"/>
    <w:rsid w:val="004F38F8"/>
    <w:rsid w:val="004F3D1E"/>
    <w:rsid w:val="004F43CD"/>
    <w:rsid w:val="004F478F"/>
    <w:rsid w:val="004F4DBE"/>
    <w:rsid w:val="004F5165"/>
    <w:rsid w:val="004F543C"/>
    <w:rsid w:val="004F5616"/>
    <w:rsid w:val="004F56F1"/>
    <w:rsid w:val="004F58AC"/>
    <w:rsid w:val="004F58DE"/>
    <w:rsid w:val="004F5B4E"/>
    <w:rsid w:val="004F5E38"/>
    <w:rsid w:val="004F5E67"/>
    <w:rsid w:val="004F60B1"/>
    <w:rsid w:val="004F633A"/>
    <w:rsid w:val="004F63E5"/>
    <w:rsid w:val="004F6AFE"/>
    <w:rsid w:val="004F72A5"/>
    <w:rsid w:val="004F72DF"/>
    <w:rsid w:val="004F72ED"/>
    <w:rsid w:val="004F74A9"/>
    <w:rsid w:val="004F7651"/>
    <w:rsid w:val="004F793E"/>
    <w:rsid w:val="004F7F62"/>
    <w:rsid w:val="0050024B"/>
    <w:rsid w:val="0050037D"/>
    <w:rsid w:val="005005D2"/>
    <w:rsid w:val="005008D1"/>
    <w:rsid w:val="005010C6"/>
    <w:rsid w:val="0050112A"/>
    <w:rsid w:val="0050118C"/>
    <w:rsid w:val="005011F8"/>
    <w:rsid w:val="0050121B"/>
    <w:rsid w:val="00501647"/>
    <w:rsid w:val="00501839"/>
    <w:rsid w:val="005019A3"/>
    <w:rsid w:val="00501C2A"/>
    <w:rsid w:val="00501D90"/>
    <w:rsid w:val="00501F5F"/>
    <w:rsid w:val="005021C4"/>
    <w:rsid w:val="005025A4"/>
    <w:rsid w:val="00502903"/>
    <w:rsid w:val="005029E7"/>
    <w:rsid w:val="00502A61"/>
    <w:rsid w:val="0050339B"/>
    <w:rsid w:val="00503A0F"/>
    <w:rsid w:val="00503CBA"/>
    <w:rsid w:val="00504103"/>
    <w:rsid w:val="00504421"/>
    <w:rsid w:val="005044B0"/>
    <w:rsid w:val="00504E14"/>
    <w:rsid w:val="005057DA"/>
    <w:rsid w:val="00505805"/>
    <w:rsid w:val="00506197"/>
    <w:rsid w:val="005061A1"/>
    <w:rsid w:val="005065C8"/>
    <w:rsid w:val="0050679A"/>
    <w:rsid w:val="005069DF"/>
    <w:rsid w:val="00506AD3"/>
    <w:rsid w:val="00506BE8"/>
    <w:rsid w:val="005072AF"/>
    <w:rsid w:val="00507539"/>
    <w:rsid w:val="00507753"/>
    <w:rsid w:val="00507A7A"/>
    <w:rsid w:val="00507CC9"/>
    <w:rsid w:val="005102AC"/>
    <w:rsid w:val="00510329"/>
    <w:rsid w:val="005104FD"/>
    <w:rsid w:val="00510940"/>
    <w:rsid w:val="00510B9F"/>
    <w:rsid w:val="00510D3D"/>
    <w:rsid w:val="00510EC8"/>
    <w:rsid w:val="00510F70"/>
    <w:rsid w:val="005115C5"/>
    <w:rsid w:val="005115F4"/>
    <w:rsid w:val="00511681"/>
    <w:rsid w:val="00511966"/>
    <w:rsid w:val="00512295"/>
    <w:rsid w:val="005123EC"/>
    <w:rsid w:val="00512864"/>
    <w:rsid w:val="0051348A"/>
    <w:rsid w:val="005136A6"/>
    <w:rsid w:val="005136C8"/>
    <w:rsid w:val="005136CE"/>
    <w:rsid w:val="00513B78"/>
    <w:rsid w:val="00513DA9"/>
    <w:rsid w:val="00513E7B"/>
    <w:rsid w:val="005140A1"/>
    <w:rsid w:val="0051499B"/>
    <w:rsid w:val="0051554A"/>
    <w:rsid w:val="00515894"/>
    <w:rsid w:val="00515D01"/>
    <w:rsid w:val="00515DC9"/>
    <w:rsid w:val="00515EE4"/>
    <w:rsid w:val="0051614A"/>
    <w:rsid w:val="005164CF"/>
    <w:rsid w:val="005166C9"/>
    <w:rsid w:val="00516C6F"/>
    <w:rsid w:val="00516CAB"/>
    <w:rsid w:val="00517192"/>
    <w:rsid w:val="00517429"/>
    <w:rsid w:val="0051745B"/>
    <w:rsid w:val="00517AE8"/>
    <w:rsid w:val="00517D88"/>
    <w:rsid w:val="00517E09"/>
    <w:rsid w:val="00517E2B"/>
    <w:rsid w:val="0052015E"/>
    <w:rsid w:val="00520418"/>
    <w:rsid w:val="0052045E"/>
    <w:rsid w:val="00520A44"/>
    <w:rsid w:val="00520DE7"/>
    <w:rsid w:val="00520E39"/>
    <w:rsid w:val="00520EE9"/>
    <w:rsid w:val="0052131E"/>
    <w:rsid w:val="00521332"/>
    <w:rsid w:val="00521D56"/>
    <w:rsid w:val="00521D5D"/>
    <w:rsid w:val="005220A1"/>
    <w:rsid w:val="00522570"/>
    <w:rsid w:val="0052275C"/>
    <w:rsid w:val="005228C4"/>
    <w:rsid w:val="00522DE1"/>
    <w:rsid w:val="00522EB4"/>
    <w:rsid w:val="00523020"/>
    <w:rsid w:val="00523254"/>
    <w:rsid w:val="00523511"/>
    <w:rsid w:val="0052361F"/>
    <w:rsid w:val="0052375E"/>
    <w:rsid w:val="00523E45"/>
    <w:rsid w:val="00523F85"/>
    <w:rsid w:val="005240BC"/>
    <w:rsid w:val="00524271"/>
    <w:rsid w:val="00524333"/>
    <w:rsid w:val="0052434D"/>
    <w:rsid w:val="0052470F"/>
    <w:rsid w:val="00524C49"/>
    <w:rsid w:val="00524CC1"/>
    <w:rsid w:val="00524DB8"/>
    <w:rsid w:val="005250EB"/>
    <w:rsid w:val="00525624"/>
    <w:rsid w:val="00525867"/>
    <w:rsid w:val="005258F0"/>
    <w:rsid w:val="00525CA4"/>
    <w:rsid w:val="00525D6F"/>
    <w:rsid w:val="00525E45"/>
    <w:rsid w:val="005261A5"/>
    <w:rsid w:val="0052664F"/>
    <w:rsid w:val="00526756"/>
    <w:rsid w:val="00526B34"/>
    <w:rsid w:val="00526BCE"/>
    <w:rsid w:val="00526C99"/>
    <w:rsid w:val="0052726D"/>
    <w:rsid w:val="00527733"/>
    <w:rsid w:val="00527A02"/>
    <w:rsid w:val="00527B79"/>
    <w:rsid w:val="00527C05"/>
    <w:rsid w:val="005303A1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236F"/>
    <w:rsid w:val="0053293F"/>
    <w:rsid w:val="00532AF0"/>
    <w:rsid w:val="00533167"/>
    <w:rsid w:val="005334DD"/>
    <w:rsid w:val="0053427D"/>
    <w:rsid w:val="00534428"/>
    <w:rsid w:val="005344C8"/>
    <w:rsid w:val="0053458D"/>
    <w:rsid w:val="00534694"/>
    <w:rsid w:val="00534886"/>
    <w:rsid w:val="0053497F"/>
    <w:rsid w:val="00534995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168"/>
    <w:rsid w:val="00537527"/>
    <w:rsid w:val="00537889"/>
    <w:rsid w:val="00537909"/>
    <w:rsid w:val="00540514"/>
    <w:rsid w:val="00540585"/>
    <w:rsid w:val="005407AF"/>
    <w:rsid w:val="005409AF"/>
    <w:rsid w:val="0054121D"/>
    <w:rsid w:val="00541493"/>
    <w:rsid w:val="0054159C"/>
    <w:rsid w:val="00541AED"/>
    <w:rsid w:val="00541D82"/>
    <w:rsid w:val="00541D9E"/>
    <w:rsid w:val="005420B2"/>
    <w:rsid w:val="005422CF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5AE"/>
    <w:rsid w:val="00545B06"/>
    <w:rsid w:val="00545CD0"/>
    <w:rsid w:val="00545D43"/>
    <w:rsid w:val="00545E82"/>
    <w:rsid w:val="0054609A"/>
    <w:rsid w:val="0054632C"/>
    <w:rsid w:val="005466EA"/>
    <w:rsid w:val="00546977"/>
    <w:rsid w:val="00546B5E"/>
    <w:rsid w:val="00546F00"/>
    <w:rsid w:val="0054721D"/>
    <w:rsid w:val="00547278"/>
    <w:rsid w:val="0054742C"/>
    <w:rsid w:val="00547560"/>
    <w:rsid w:val="005476C5"/>
    <w:rsid w:val="00547980"/>
    <w:rsid w:val="0054799D"/>
    <w:rsid w:val="00547A4B"/>
    <w:rsid w:val="00547C0A"/>
    <w:rsid w:val="00550008"/>
    <w:rsid w:val="0055042C"/>
    <w:rsid w:val="00550548"/>
    <w:rsid w:val="005506F0"/>
    <w:rsid w:val="0055088E"/>
    <w:rsid w:val="00550A2C"/>
    <w:rsid w:val="00550D4F"/>
    <w:rsid w:val="00550E21"/>
    <w:rsid w:val="00550FC7"/>
    <w:rsid w:val="0055134D"/>
    <w:rsid w:val="00551370"/>
    <w:rsid w:val="005513D2"/>
    <w:rsid w:val="00551C23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26"/>
    <w:rsid w:val="005544DA"/>
    <w:rsid w:val="00554619"/>
    <w:rsid w:val="00554621"/>
    <w:rsid w:val="00554857"/>
    <w:rsid w:val="00554BEF"/>
    <w:rsid w:val="00554C2A"/>
    <w:rsid w:val="005555B3"/>
    <w:rsid w:val="005565F5"/>
    <w:rsid w:val="00556D71"/>
    <w:rsid w:val="0055746A"/>
    <w:rsid w:val="00557571"/>
    <w:rsid w:val="0055789D"/>
    <w:rsid w:val="0055793E"/>
    <w:rsid w:val="00557A3A"/>
    <w:rsid w:val="00557BEA"/>
    <w:rsid w:val="00557C4B"/>
    <w:rsid w:val="00557F16"/>
    <w:rsid w:val="00557F3F"/>
    <w:rsid w:val="00560020"/>
    <w:rsid w:val="00560116"/>
    <w:rsid w:val="00560222"/>
    <w:rsid w:val="005603E2"/>
    <w:rsid w:val="00560442"/>
    <w:rsid w:val="005604EB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02"/>
    <w:rsid w:val="00561E63"/>
    <w:rsid w:val="00562AF7"/>
    <w:rsid w:val="00562E30"/>
    <w:rsid w:val="00562E36"/>
    <w:rsid w:val="00563327"/>
    <w:rsid w:val="00563E2A"/>
    <w:rsid w:val="00563FB7"/>
    <w:rsid w:val="00564069"/>
    <w:rsid w:val="00564947"/>
    <w:rsid w:val="00564AE7"/>
    <w:rsid w:val="00564C16"/>
    <w:rsid w:val="00564C5E"/>
    <w:rsid w:val="005652B8"/>
    <w:rsid w:val="00565476"/>
    <w:rsid w:val="00565477"/>
    <w:rsid w:val="005655AC"/>
    <w:rsid w:val="005656A0"/>
    <w:rsid w:val="005657A6"/>
    <w:rsid w:val="005658CA"/>
    <w:rsid w:val="00565B15"/>
    <w:rsid w:val="00565DC4"/>
    <w:rsid w:val="00565FBF"/>
    <w:rsid w:val="00566469"/>
    <w:rsid w:val="00566843"/>
    <w:rsid w:val="00566931"/>
    <w:rsid w:val="00566C0E"/>
    <w:rsid w:val="00566E1D"/>
    <w:rsid w:val="00566E42"/>
    <w:rsid w:val="005676EC"/>
    <w:rsid w:val="00567798"/>
    <w:rsid w:val="0056B570"/>
    <w:rsid w:val="005703CF"/>
    <w:rsid w:val="005704CB"/>
    <w:rsid w:val="00570769"/>
    <w:rsid w:val="0057077E"/>
    <w:rsid w:val="005708B7"/>
    <w:rsid w:val="0057097F"/>
    <w:rsid w:val="0057101A"/>
    <w:rsid w:val="00571020"/>
    <w:rsid w:val="0057104C"/>
    <w:rsid w:val="00571218"/>
    <w:rsid w:val="005716AA"/>
    <w:rsid w:val="00571A51"/>
    <w:rsid w:val="00571C7A"/>
    <w:rsid w:val="00571CEE"/>
    <w:rsid w:val="00571D5B"/>
    <w:rsid w:val="00571DF9"/>
    <w:rsid w:val="005720CB"/>
    <w:rsid w:val="00572256"/>
    <w:rsid w:val="00572696"/>
    <w:rsid w:val="00572697"/>
    <w:rsid w:val="005727BA"/>
    <w:rsid w:val="00572AF9"/>
    <w:rsid w:val="00572CF7"/>
    <w:rsid w:val="00572F0D"/>
    <w:rsid w:val="00572F89"/>
    <w:rsid w:val="00572FCA"/>
    <w:rsid w:val="00573A3A"/>
    <w:rsid w:val="005741A4"/>
    <w:rsid w:val="0057473B"/>
    <w:rsid w:val="005747F2"/>
    <w:rsid w:val="00574A42"/>
    <w:rsid w:val="00574A84"/>
    <w:rsid w:val="00574F59"/>
    <w:rsid w:val="0057508B"/>
    <w:rsid w:val="005750B1"/>
    <w:rsid w:val="00575171"/>
    <w:rsid w:val="0057521F"/>
    <w:rsid w:val="005753E8"/>
    <w:rsid w:val="0057563F"/>
    <w:rsid w:val="005759B3"/>
    <w:rsid w:val="00575E32"/>
    <w:rsid w:val="00575ED4"/>
    <w:rsid w:val="00575F50"/>
    <w:rsid w:val="00575FD9"/>
    <w:rsid w:val="00576123"/>
    <w:rsid w:val="00576876"/>
    <w:rsid w:val="005768E8"/>
    <w:rsid w:val="00576966"/>
    <w:rsid w:val="00576CE4"/>
    <w:rsid w:val="005771CB"/>
    <w:rsid w:val="0057721C"/>
    <w:rsid w:val="00577638"/>
    <w:rsid w:val="00577ACC"/>
    <w:rsid w:val="00577BB3"/>
    <w:rsid w:val="00577D9B"/>
    <w:rsid w:val="0058035B"/>
    <w:rsid w:val="00580537"/>
    <w:rsid w:val="00580863"/>
    <w:rsid w:val="00580D29"/>
    <w:rsid w:val="00580DBA"/>
    <w:rsid w:val="00581423"/>
    <w:rsid w:val="005814F0"/>
    <w:rsid w:val="00581D44"/>
    <w:rsid w:val="00581E5D"/>
    <w:rsid w:val="0058265F"/>
    <w:rsid w:val="0058297A"/>
    <w:rsid w:val="005829FB"/>
    <w:rsid w:val="00582ABB"/>
    <w:rsid w:val="0058305E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4FF2"/>
    <w:rsid w:val="005851D6"/>
    <w:rsid w:val="005852BF"/>
    <w:rsid w:val="00585316"/>
    <w:rsid w:val="00585788"/>
    <w:rsid w:val="00585791"/>
    <w:rsid w:val="00585A4C"/>
    <w:rsid w:val="00585BC4"/>
    <w:rsid w:val="00585E25"/>
    <w:rsid w:val="00585F30"/>
    <w:rsid w:val="00585FC4"/>
    <w:rsid w:val="0058659A"/>
    <w:rsid w:val="00586718"/>
    <w:rsid w:val="00587347"/>
    <w:rsid w:val="005873A7"/>
    <w:rsid w:val="005874AF"/>
    <w:rsid w:val="005879D2"/>
    <w:rsid w:val="00587A33"/>
    <w:rsid w:val="00587E60"/>
    <w:rsid w:val="00590111"/>
    <w:rsid w:val="005902FD"/>
    <w:rsid w:val="00590495"/>
    <w:rsid w:val="005904F4"/>
    <w:rsid w:val="00590BF4"/>
    <w:rsid w:val="00590CE5"/>
    <w:rsid w:val="00590CE6"/>
    <w:rsid w:val="00590ED8"/>
    <w:rsid w:val="00591032"/>
    <w:rsid w:val="00591213"/>
    <w:rsid w:val="005912C9"/>
    <w:rsid w:val="0059142F"/>
    <w:rsid w:val="00591650"/>
    <w:rsid w:val="00591A26"/>
    <w:rsid w:val="00591B9A"/>
    <w:rsid w:val="00591FD9"/>
    <w:rsid w:val="0059200D"/>
    <w:rsid w:val="00592097"/>
    <w:rsid w:val="005921F3"/>
    <w:rsid w:val="00592453"/>
    <w:rsid w:val="005928B9"/>
    <w:rsid w:val="0059293B"/>
    <w:rsid w:val="00592E72"/>
    <w:rsid w:val="00592F0A"/>
    <w:rsid w:val="00592FED"/>
    <w:rsid w:val="00593290"/>
    <w:rsid w:val="005932DA"/>
    <w:rsid w:val="005934DE"/>
    <w:rsid w:val="005936C0"/>
    <w:rsid w:val="005939A1"/>
    <w:rsid w:val="00593F0F"/>
    <w:rsid w:val="0059400B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5AE7"/>
    <w:rsid w:val="00596098"/>
    <w:rsid w:val="00596394"/>
    <w:rsid w:val="005966DA"/>
    <w:rsid w:val="00596874"/>
    <w:rsid w:val="005968DA"/>
    <w:rsid w:val="00596915"/>
    <w:rsid w:val="0059698E"/>
    <w:rsid w:val="00596B94"/>
    <w:rsid w:val="00596FAE"/>
    <w:rsid w:val="00597148"/>
    <w:rsid w:val="0059731E"/>
    <w:rsid w:val="005978CF"/>
    <w:rsid w:val="0059798F"/>
    <w:rsid w:val="005A0370"/>
    <w:rsid w:val="005A04D2"/>
    <w:rsid w:val="005A0C1C"/>
    <w:rsid w:val="005A0D51"/>
    <w:rsid w:val="005A0E18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2DB8"/>
    <w:rsid w:val="005A37E9"/>
    <w:rsid w:val="005A392B"/>
    <w:rsid w:val="005A3955"/>
    <w:rsid w:val="005A3960"/>
    <w:rsid w:val="005A3AC4"/>
    <w:rsid w:val="005A3ECC"/>
    <w:rsid w:val="005A4665"/>
    <w:rsid w:val="005A493E"/>
    <w:rsid w:val="005A49D3"/>
    <w:rsid w:val="005A4C8E"/>
    <w:rsid w:val="005A518C"/>
    <w:rsid w:val="005A51EA"/>
    <w:rsid w:val="005A5D91"/>
    <w:rsid w:val="005A5F51"/>
    <w:rsid w:val="005A6034"/>
    <w:rsid w:val="005A63F4"/>
    <w:rsid w:val="005A67DA"/>
    <w:rsid w:val="005A6867"/>
    <w:rsid w:val="005A6D6A"/>
    <w:rsid w:val="005A76E7"/>
    <w:rsid w:val="005B007E"/>
    <w:rsid w:val="005B0170"/>
    <w:rsid w:val="005B01AE"/>
    <w:rsid w:val="005B01E4"/>
    <w:rsid w:val="005B040F"/>
    <w:rsid w:val="005B05C6"/>
    <w:rsid w:val="005B0C3C"/>
    <w:rsid w:val="005B0D55"/>
    <w:rsid w:val="005B117F"/>
    <w:rsid w:val="005B1354"/>
    <w:rsid w:val="005B156A"/>
    <w:rsid w:val="005B199C"/>
    <w:rsid w:val="005B1A7F"/>
    <w:rsid w:val="005B1AA3"/>
    <w:rsid w:val="005B1D5B"/>
    <w:rsid w:val="005B1FEB"/>
    <w:rsid w:val="005B2500"/>
    <w:rsid w:val="005B28A0"/>
    <w:rsid w:val="005B2F40"/>
    <w:rsid w:val="005B2F95"/>
    <w:rsid w:val="005B30E4"/>
    <w:rsid w:val="005B32C8"/>
    <w:rsid w:val="005B3327"/>
    <w:rsid w:val="005B3434"/>
    <w:rsid w:val="005B344C"/>
    <w:rsid w:val="005B3773"/>
    <w:rsid w:val="005B3E8F"/>
    <w:rsid w:val="005B3F3C"/>
    <w:rsid w:val="005B3F67"/>
    <w:rsid w:val="005B4293"/>
    <w:rsid w:val="005B43ED"/>
    <w:rsid w:val="005B4594"/>
    <w:rsid w:val="005B4705"/>
    <w:rsid w:val="005B484E"/>
    <w:rsid w:val="005B4A78"/>
    <w:rsid w:val="005B4C62"/>
    <w:rsid w:val="005B4DFF"/>
    <w:rsid w:val="005B4EDD"/>
    <w:rsid w:val="005B50C3"/>
    <w:rsid w:val="005B5144"/>
    <w:rsid w:val="005B5892"/>
    <w:rsid w:val="005B5A81"/>
    <w:rsid w:val="005B5B22"/>
    <w:rsid w:val="005B697A"/>
    <w:rsid w:val="005B69B4"/>
    <w:rsid w:val="005B6A93"/>
    <w:rsid w:val="005B7050"/>
    <w:rsid w:val="005B7736"/>
    <w:rsid w:val="005B7C08"/>
    <w:rsid w:val="005B7C51"/>
    <w:rsid w:val="005B7C99"/>
    <w:rsid w:val="005C05D1"/>
    <w:rsid w:val="005C07D4"/>
    <w:rsid w:val="005C086A"/>
    <w:rsid w:val="005C0BB2"/>
    <w:rsid w:val="005C0BDE"/>
    <w:rsid w:val="005C0E0C"/>
    <w:rsid w:val="005C0EBD"/>
    <w:rsid w:val="005C0FD2"/>
    <w:rsid w:val="005C13DB"/>
    <w:rsid w:val="005C1B66"/>
    <w:rsid w:val="005C1EC3"/>
    <w:rsid w:val="005C20A2"/>
    <w:rsid w:val="005C24A4"/>
    <w:rsid w:val="005C26A8"/>
    <w:rsid w:val="005C2BB9"/>
    <w:rsid w:val="005C2F75"/>
    <w:rsid w:val="005C3096"/>
    <w:rsid w:val="005C3121"/>
    <w:rsid w:val="005C3280"/>
    <w:rsid w:val="005C3758"/>
    <w:rsid w:val="005C3768"/>
    <w:rsid w:val="005C387F"/>
    <w:rsid w:val="005C41FF"/>
    <w:rsid w:val="005C4487"/>
    <w:rsid w:val="005C45AE"/>
    <w:rsid w:val="005C45F3"/>
    <w:rsid w:val="005C477A"/>
    <w:rsid w:val="005C4C02"/>
    <w:rsid w:val="005C4DFC"/>
    <w:rsid w:val="005C5023"/>
    <w:rsid w:val="005C505B"/>
    <w:rsid w:val="005C517E"/>
    <w:rsid w:val="005C5846"/>
    <w:rsid w:val="005C63BF"/>
    <w:rsid w:val="005C6C67"/>
    <w:rsid w:val="005C6CE7"/>
    <w:rsid w:val="005C6D14"/>
    <w:rsid w:val="005C6D4C"/>
    <w:rsid w:val="005C7373"/>
    <w:rsid w:val="005C776B"/>
    <w:rsid w:val="005C7891"/>
    <w:rsid w:val="005C7A15"/>
    <w:rsid w:val="005C7DD4"/>
    <w:rsid w:val="005D0459"/>
    <w:rsid w:val="005D0C06"/>
    <w:rsid w:val="005D0C2F"/>
    <w:rsid w:val="005D0CA3"/>
    <w:rsid w:val="005D18F0"/>
    <w:rsid w:val="005D1AB7"/>
    <w:rsid w:val="005D1CA7"/>
    <w:rsid w:val="005D1D2A"/>
    <w:rsid w:val="005D1D64"/>
    <w:rsid w:val="005D1FAB"/>
    <w:rsid w:val="005D1FC8"/>
    <w:rsid w:val="005D208C"/>
    <w:rsid w:val="005D223A"/>
    <w:rsid w:val="005D232A"/>
    <w:rsid w:val="005D24D4"/>
    <w:rsid w:val="005D2A07"/>
    <w:rsid w:val="005D2EE1"/>
    <w:rsid w:val="005D3782"/>
    <w:rsid w:val="005D45CE"/>
    <w:rsid w:val="005D4649"/>
    <w:rsid w:val="005D4707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E7C"/>
    <w:rsid w:val="005D6F35"/>
    <w:rsid w:val="005D6F4D"/>
    <w:rsid w:val="005D7118"/>
    <w:rsid w:val="005D7736"/>
    <w:rsid w:val="005D77B1"/>
    <w:rsid w:val="005D7ADD"/>
    <w:rsid w:val="005D7CF5"/>
    <w:rsid w:val="005D7F68"/>
    <w:rsid w:val="005E03FA"/>
    <w:rsid w:val="005E0CD8"/>
    <w:rsid w:val="005E0EF8"/>
    <w:rsid w:val="005E0F51"/>
    <w:rsid w:val="005E13C2"/>
    <w:rsid w:val="005E1427"/>
    <w:rsid w:val="005E1830"/>
    <w:rsid w:val="005E198B"/>
    <w:rsid w:val="005E19AC"/>
    <w:rsid w:val="005E21A5"/>
    <w:rsid w:val="005E22B1"/>
    <w:rsid w:val="005E2515"/>
    <w:rsid w:val="005E2525"/>
    <w:rsid w:val="005E28DF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48A"/>
    <w:rsid w:val="005E474A"/>
    <w:rsid w:val="005E4A14"/>
    <w:rsid w:val="005E4B9F"/>
    <w:rsid w:val="005E5082"/>
    <w:rsid w:val="005E508A"/>
    <w:rsid w:val="005E50BF"/>
    <w:rsid w:val="005E51B8"/>
    <w:rsid w:val="005E5417"/>
    <w:rsid w:val="005E548C"/>
    <w:rsid w:val="005E55C1"/>
    <w:rsid w:val="005E5786"/>
    <w:rsid w:val="005E5D8D"/>
    <w:rsid w:val="005E6215"/>
    <w:rsid w:val="005E625A"/>
    <w:rsid w:val="005E6448"/>
    <w:rsid w:val="005E6620"/>
    <w:rsid w:val="005E676E"/>
    <w:rsid w:val="005E695F"/>
    <w:rsid w:val="005E6F83"/>
    <w:rsid w:val="005E72C9"/>
    <w:rsid w:val="005E7311"/>
    <w:rsid w:val="005E777E"/>
    <w:rsid w:val="005E781A"/>
    <w:rsid w:val="005E7849"/>
    <w:rsid w:val="005E79D7"/>
    <w:rsid w:val="005E7CF9"/>
    <w:rsid w:val="005E7D4D"/>
    <w:rsid w:val="005E7D75"/>
    <w:rsid w:val="005F0028"/>
    <w:rsid w:val="005F0796"/>
    <w:rsid w:val="005F0B81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2900"/>
    <w:rsid w:val="005F2FC6"/>
    <w:rsid w:val="005F38DE"/>
    <w:rsid w:val="005F3CE5"/>
    <w:rsid w:val="005F3D67"/>
    <w:rsid w:val="005F4128"/>
    <w:rsid w:val="005F4889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416"/>
    <w:rsid w:val="005F646C"/>
    <w:rsid w:val="005F6C45"/>
    <w:rsid w:val="005F6E3E"/>
    <w:rsid w:val="005F6E88"/>
    <w:rsid w:val="005F6F46"/>
    <w:rsid w:val="005F705E"/>
    <w:rsid w:val="005F7A61"/>
    <w:rsid w:val="006000B3"/>
    <w:rsid w:val="006002E2"/>
    <w:rsid w:val="006005E3"/>
    <w:rsid w:val="0060064C"/>
    <w:rsid w:val="006011F5"/>
    <w:rsid w:val="0060138A"/>
    <w:rsid w:val="00601A41"/>
    <w:rsid w:val="00601C91"/>
    <w:rsid w:val="00601CF7"/>
    <w:rsid w:val="006020C3"/>
    <w:rsid w:val="0060232C"/>
    <w:rsid w:val="00602471"/>
    <w:rsid w:val="006026B5"/>
    <w:rsid w:val="00603128"/>
    <w:rsid w:val="006034E8"/>
    <w:rsid w:val="0060351B"/>
    <w:rsid w:val="0060364F"/>
    <w:rsid w:val="006037C2"/>
    <w:rsid w:val="006037D8"/>
    <w:rsid w:val="006039A7"/>
    <w:rsid w:val="0060401C"/>
    <w:rsid w:val="006040E5"/>
    <w:rsid w:val="0060433D"/>
    <w:rsid w:val="006048D4"/>
    <w:rsid w:val="00604A65"/>
    <w:rsid w:val="0060513A"/>
    <w:rsid w:val="0060514E"/>
    <w:rsid w:val="00605557"/>
    <w:rsid w:val="00605744"/>
    <w:rsid w:val="006059BD"/>
    <w:rsid w:val="00605C19"/>
    <w:rsid w:val="00605D76"/>
    <w:rsid w:val="00605E7F"/>
    <w:rsid w:val="00606168"/>
    <w:rsid w:val="006066F0"/>
    <w:rsid w:val="00606B37"/>
    <w:rsid w:val="00606BE7"/>
    <w:rsid w:val="00606F92"/>
    <w:rsid w:val="00607002"/>
    <w:rsid w:val="006071FD"/>
    <w:rsid w:val="0060729E"/>
    <w:rsid w:val="006073F5"/>
    <w:rsid w:val="00607686"/>
    <w:rsid w:val="00607765"/>
    <w:rsid w:val="00607892"/>
    <w:rsid w:val="00610175"/>
    <w:rsid w:val="00610257"/>
    <w:rsid w:val="0061055D"/>
    <w:rsid w:val="0061089D"/>
    <w:rsid w:val="006110E4"/>
    <w:rsid w:val="00611415"/>
    <w:rsid w:val="006115CC"/>
    <w:rsid w:val="00611D8B"/>
    <w:rsid w:val="0061236E"/>
    <w:rsid w:val="0061260D"/>
    <w:rsid w:val="00612B8B"/>
    <w:rsid w:val="00612CBD"/>
    <w:rsid w:val="00612F5A"/>
    <w:rsid w:val="0061328F"/>
    <w:rsid w:val="00613665"/>
    <w:rsid w:val="006136DC"/>
    <w:rsid w:val="00613C17"/>
    <w:rsid w:val="00613F57"/>
    <w:rsid w:val="00613FFA"/>
    <w:rsid w:val="00614117"/>
    <w:rsid w:val="00614419"/>
    <w:rsid w:val="00614769"/>
    <w:rsid w:val="006148ED"/>
    <w:rsid w:val="00614905"/>
    <w:rsid w:val="006151B7"/>
    <w:rsid w:val="00615A68"/>
    <w:rsid w:val="00615B28"/>
    <w:rsid w:val="00615D39"/>
    <w:rsid w:val="00615D96"/>
    <w:rsid w:val="00615F02"/>
    <w:rsid w:val="006160B0"/>
    <w:rsid w:val="006162A8"/>
    <w:rsid w:val="00616449"/>
    <w:rsid w:val="00616A7B"/>
    <w:rsid w:val="00616DD2"/>
    <w:rsid w:val="00616EB2"/>
    <w:rsid w:val="006170EB"/>
    <w:rsid w:val="006171BE"/>
    <w:rsid w:val="00617255"/>
    <w:rsid w:val="0061726E"/>
    <w:rsid w:val="0061766B"/>
    <w:rsid w:val="006177DA"/>
    <w:rsid w:val="0061792D"/>
    <w:rsid w:val="00617DCA"/>
    <w:rsid w:val="00620228"/>
    <w:rsid w:val="00620556"/>
    <w:rsid w:val="00620ABB"/>
    <w:rsid w:val="00620CF1"/>
    <w:rsid w:val="00620DFE"/>
    <w:rsid w:val="0062103B"/>
    <w:rsid w:val="00621108"/>
    <w:rsid w:val="00621B5D"/>
    <w:rsid w:val="00621D7B"/>
    <w:rsid w:val="00621FB2"/>
    <w:rsid w:val="0062205F"/>
    <w:rsid w:val="006221CA"/>
    <w:rsid w:val="006223F9"/>
    <w:rsid w:val="006226AA"/>
    <w:rsid w:val="00622977"/>
    <w:rsid w:val="00622B4D"/>
    <w:rsid w:val="00622B64"/>
    <w:rsid w:val="00622B90"/>
    <w:rsid w:val="00622EFD"/>
    <w:rsid w:val="006231FE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4FF8"/>
    <w:rsid w:val="006251EF"/>
    <w:rsid w:val="0062557F"/>
    <w:rsid w:val="006257D9"/>
    <w:rsid w:val="00625855"/>
    <w:rsid w:val="00625950"/>
    <w:rsid w:val="00625C59"/>
    <w:rsid w:val="00625D6D"/>
    <w:rsid w:val="00625E2A"/>
    <w:rsid w:val="00626215"/>
    <w:rsid w:val="00626271"/>
    <w:rsid w:val="006266C6"/>
    <w:rsid w:val="00626726"/>
    <w:rsid w:val="00626C18"/>
    <w:rsid w:val="00626D20"/>
    <w:rsid w:val="00626D21"/>
    <w:rsid w:val="00627027"/>
    <w:rsid w:val="0062704E"/>
    <w:rsid w:val="00627490"/>
    <w:rsid w:val="0062798A"/>
    <w:rsid w:val="00627CDA"/>
    <w:rsid w:val="0063004F"/>
    <w:rsid w:val="006300A4"/>
    <w:rsid w:val="00630124"/>
    <w:rsid w:val="00630270"/>
    <w:rsid w:val="00630742"/>
    <w:rsid w:val="00630875"/>
    <w:rsid w:val="00630EC1"/>
    <w:rsid w:val="00631592"/>
    <w:rsid w:val="00631692"/>
    <w:rsid w:val="00631869"/>
    <w:rsid w:val="00631908"/>
    <w:rsid w:val="00631FA7"/>
    <w:rsid w:val="00632714"/>
    <w:rsid w:val="006329E9"/>
    <w:rsid w:val="00632AEE"/>
    <w:rsid w:val="00632EA1"/>
    <w:rsid w:val="0063319C"/>
    <w:rsid w:val="00633515"/>
    <w:rsid w:val="00633B2E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4C19"/>
    <w:rsid w:val="006354B3"/>
    <w:rsid w:val="0063579A"/>
    <w:rsid w:val="00635A90"/>
    <w:rsid w:val="0063658E"/>
    <w:rsid w:val="0063693B"/>
    <w:rsid w:val="00636D74"/>
    <w:rsid w:val="00636F67"/>
    <w:rsid w:val="006373DB"/>
    <w:rsid w:val="006374C4"/>
    <w:rsid w:val="006376DD"/>
    <w:rsid w:val="00637837"/>
    <w:rsid w:val="00637EE2"/>
    <w:rsid w:val="00637EFB"/>
    <w:rsid w:val="006404AF"/>
    <w:rsid w:val="006405A3"/>
    <w:rsid w:val="00640B3A"/>
    <w:rsid w:val="00640C4A"/>
    <w:rsid w:val="00640E0A"/>
    <w:rsid w:val="00640E23"/>
    <w:rsid w:val="00640FCA"/>
    <w:rsid w:val="00641140"/>
    <w:rsid w:val="006414C3"/>
    <w:rsid w:val="006417A2"/>
    <w:rsid w:val="006419E7"/>
    <w:rsid w:val="006420C2"/>
    <w:rsid w:val="00642191"/>
    <w:rsid w:val="006426FA"/>
    <w:rsid w:val="00642BB7"/>
    <w:rsid w:val="006430BB"/>
    <w:rsid w:val="00643379"/>
    <w:rsid w:val="00643C79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87"/>
    <w:rsid w:val="00645100"/>
    <w:rsid w:val="00645577"/>
    <w:rsid w:val="0064557D"/>
    <w:rsid w:val="00645618"/>
    <w:rsid w:val="006456C5"/>
    <w:rsid w:val="00645838"/>
    <w:rsid w:val="00645AE8"/>
    <w:rsid w:val="00645E16"/>
    <w:rsid w:val="00646326"/>
    <w:rsid w:val="006463D3"/>
    <w:rsid w:val="00646B6C"/>
    <w:rsid w:val="00646C0A"/>
    <w:rsid w:val="00646CA2"/>
    <w:rsid w:val="00646F78"/>
    <w:rsid w:val="0064714C"/>
    <w:rsid w:val="0064738B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B8E"/>
    <w:rsid w:val="00651BB5"/>
    <w:rsid w:val="00651E39"/>
    <w:rsid w:val="00651ECB"/>
    <w:rsid w:val="00652448"/>
    <w:rsid w:val="00652496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693"/>
    <w:rsid w:val="006548DB"/>
    <w:rsid w:val="00654B22"/>
    <w:rsid w:val="00654F09"/>
    <w:rsid w:val="006552D0"/>
    <w:rsid w:val="00655694"/>
    <w:rsid w:val="00655A49"/>
    <w:rsid w:val="00655B10"/>
    <w:rsid w:val="00655DA7"/>
    <w:rsid w:val="00655E6C"/>
    <w:rsid w:val="00656850"/>
    <w:rsid w:val="00656A39"/>
    <w:rsid w:val="00656B72"/>
    <w:rsid w:val="00656B99"/>
    <w:rsid w:val="00657143"/>
    <w:rsid w:val="00657558"/>
    <w:rsid w:val="00657BC3"/>
    <w:rsid w:val="00657E4F"/>
    <w:rsid w:val="00657F26"/>
    <w:rsid w:val="00660B01"/>
    <w:rsid w:val="00661198"/>
    <w:rsid w:val="00661693"/>
    <w:rsid w:val="00661A19"/>
    <w:rsid w:val="00661D9E"/>
    <w:rsid w:val="00661E03"/>
    <w:rsid w:val="0066233E"/>
    <w:rsid w:val="00663008"/>
    <w:rsid w:val="00663070"/>
    <w:rsid w:val="0066330C"/>
    <w:rsid w:val="0066375B"/>
    <w:rsid w:val="00663913"/>
    <w:rsid w:val="00663BAC"/>
    <w:rsid w:val="00663C0E"/>
    <w:rsid w:val="00663CE8"/>
    <w:rsid w:val="00663E53"/>
    <w:rsid w:val="00663FEB"/>
    <w:rsid w:val="006643C1"/>
    <w:rsid w:val="006644E9"/>
    <w:rsid w:val="00665235"/>
    <w:rsid w:val="006652F2"/>
    <w:rsid w:val="006655F9"/>
    <w:rsid w:val="00665C85"/>
    <w:rsid w:val="00665DD2"/>
    <w:rsid w:val="00665F57"/>
    <w:rsid w:val="00666372"/>
    <w:rsid w:val="00666412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FDC"/>
    <w:rsid w:val="006701D5"/>
    <w:rsid w:val="0067042C"/>
    <w:rsid w:val="006707FD"/>
    <w:rsid w:val="00670845"/>
    <w:rsid w:val="00670956"/>
    <w:rsid w:val="00670CDF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94C"/>
    <w:rsid w:val="00672B18"/>
    <w:rsid w:val="00672BD4"/>
    <w:rsid w:val="00672EA9"/>
    <w:rsid w:val="006730CC"/>
    <w:rsid w:val="006731F5"/>
    <w:rsid w:val="006732D6"/>
    <w:rsid w:val="00673BB1"/>
    <w:rsid w:val="00673D44"/>
    <w:rsid w:val="00674055"/>
    <w:rsid w:val="00674249"/>
    <w:rsid w:val="00674421"/>
    <w:rsid w:val="00674CFA"/>
    <w:rsid w:val="00675054"/>
    <w:rsid w:val="00675BF6"/>
    <w:rsid w:val="00675D96"/>
    <w:rsid w:val="00675DD7"/>
    <w:rsid w:val="00675FA9"/>
    <w:rsid w:val="00675FBD"/>
    <w:rsid w:val="006763A3"/>
    <w:rsid w:val="00676A93"/>
    <w:rsid w:val="00676A95"/>
    <w:rsid w:val="00676B37"/>
    <w:rsid w:val="00676F61"/>
    <w:rsid w:val="006800E5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D51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7C1"/>
    <w:rsid w:val="00685875"/>
    <w:rsid w:val="00685B34"/>
    <w:rsid w:val="00686235"/>
    <w:rsid w:val="00686317"/>
    <w:rsid w:val="00686545"/>
    <w:rsid w:val="0068693C"/>
    <w:rsid w:val="00686AC5"/>
    <w:rsid w:val="00686C1C"/>
    <w:rsid w:val="00686C72"/>
    <w:rsid w:val="00686EDD"/>
    <w:rsid w:val="00686F88"/>
    <w:rsid w:val="006870C4"/>
    <w:rsid w:val="00687158"/>
    <w:rsid w:val="006875D6"/>
    <w:rsid w:val="00687A96"/>
    <w:rsid w:val="00687ACF"/>
    <w:rsid w:val="00687BAC"/>
    <w:rsid w:val="00690157"/>
    <w:rsid w:val="00690279"/>
    <w:rsid w:val="006902D5"/>
    <w:rsid w:val="006903D3"/>
    <w:rsid w:val="00690C98"/>
    <w:rsid w:val="00690DFC"/>
    <w:rsid w:val="006911B8"/>
    <w:rsid w:val="00691A9D"/>
    <w:rsid w:val="00691FE5"/>
    <w:rsid w:val="0069203F"/>
    <w:rsid w:val="0069207B"/>
    <w:rsid w:val="006923E5"/>
    <w:rsid w:val="006928A1"/>
    <w:rsid w:val="00692E9B"/>
    <w:rsid w:val="006935A2"/>
    <w:rsid w:val="0069394D"/>
    <w:rsid w:val="00693D15"/>
    <w:rsid w:val="006940F9"/>
    <w:rsid w:val="00694396"/>
    <w:rsid w:val="0069445F"/>
    <w:rsid w:val="00694A87"/>
    <w:rsid w:val="00694C95"/>
    <w:rsid w:val="0069551F"/>
    <w:rsid w:val="006959D6"/>
    <w:rsid w:val="00695A8B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2"/>
    <w:rsid w:val="00697A25"/>
    <w:rsid w:val="00697AE6"/>
    <w:rsid w:val="00697B41"/>
    <w:rsid w:val="00697C47"/>
    <w:rsid w:val="006A0081"/>
    <w:rsid w:val="006A011B"/>
    <w:rsid w:val="006A02A2"/>
    <w:rsid w:val="006A02A8"/>
    <w:rsid w:val="006A0634"/>
    <w:rsid w:val="006A091F"/>
    <w:rsid w:val="006A0AD1"/>
    <w:rsid w:val="006A0BFC"/>
    <w:rsid w:val="006A0D4D"/>
    <w:rsid w:val="006A0E11"/>
    <w:rsid w:val="006A13AB"/>
    <w:rsid w:val="006A147B"/>
    <w:rsid w:val="006A1A16"/>
    <w:rsid w:val="006A2087"/>
    <w:rsid w:val="006A238B"/>
    <w:rsid w:val="006A2467"/>
    <w:rsid w:val="006A24FD"/>
    <w:rsid w:val="006A264C"/>
    <w:rsid w:val="006A2669"/>
    <w:rsid w:val="006A26DA"/>
    <w:rsid w:val="006A2772"/>
    <w:rsid w:val="006A27BE"/>
    <w:rsid w:val="006A2C76"/>
    <w:rsid w:val="006A2FD8"/>
    <w:rsid w:val="006A3105"/>
    <w:rsid w:val="006A3E3B"/>
    <w:rsid w:val="006A40DF"/>
    <w:rsid w:val="006A42EC"/>
    <w:rsid w:val="006A442F"/>
    <w:rsid w:val="006A4994"/>
    <w:rsid w:val="006A49D8"/>
    <w:rsid w:val="006A4B4C"/>
    <w:rsid w:val="006A4B8B"/>
    <w:rsid w:val="006A4FB2"/>
    <w:rsid w:val="006A51F1"/>
    <w:rsid w:val="006A5714"/>
    <w:rsid w:val="006A58A0"/>
    <w:rsid w:val="006A5964"/>
    <w:rsid w:val="006A5EB5"/>
    <w:rsid w:val="006A5F70"/>
    <w:rsid w:val="006A610D"/>
    <w:rsid w:val="006A699E"/>
    <w:rsid w:val="006A6F9A"/>
    <w:rsid w:val="006A6FB0"/>
    <w:rsid w:val="006A7120"/>
    <w:rsid w:val="006A7255"/>
    <w:rsid w:val="006A77DB"/>
    <w:rsid w:val="006A7971"/>
    <w:rsid w:val="006A7A04"/>
    <w:rsid w:val="006A7A29"/>
    <w:rsid w:val="006A7D78"/>
    <w:rsid w:val="006A7EC8"/>
    <w:rsid w:val="006A7F0A"/>
    <w:rsid w:val="006A7FA3"/>
    <w:rsid w:val="006B0026"/>
    <w:rsid w:val="006B033B"/>
    <w:rsid w:val="006B03FE"/>
    <w:rsid w:val="006B0731"/>
    <w:rsid w:val="006B0928"/>
    <w:rsid w:val="006B0AB9"/>
    <w:rsid w:val="006B0F61"/>
    <w:rsid w:val="006B0FD2"/>
    <w:rsid w:val="006B10BD"/>
    <w:rsid w:val="006B132A"/>
    <w:rsid w:val="006B167E"/>
    <w:rsid w:val="006B17FB"/>
    <w:rsid w:val="006B1C62"/>
    <w:rsid w:val="006B1CBD"/>
    <w:rsid w:val="006B23C1"/>
    <w:rsid w:val="006B2B59"/>
    <w:rsid w:val="006B2D88"/>
    <w:rsid w:val="006B2DD6"/>
    <w:rsid w:val="006B30CD"/>
    <w:rsid w:val="006B351D"/>
    <w:rsid w:val="006B361C"/>
    <w:rsid w:val="006B3A25"/>
    <w:rsid w:val="006B3B18"/>
    <w:rsid w:val="006B3E76"/>
    <w:rsid w:val="006B417F"/>
    <w:rsid w:val="006B4636"/>
    <w:rsid w:val="006B46AE"/>
    <w:rsid w:val="006B5120"/>
    <w:rsid w:val="006B54AF"/>
    <w:rsid w:val="006B57AD"/>
    <w:rsid w:val="006B5E64"/>
    <w:rsid w:val="006B5E9E"/>
    <w:rsid w:val="006B5FD0"/>
    <w:rsid w:val="006B6086"/>
    <w:rsid w:val="006B60B8"/>
    <w:rsid w:val="006B60CF"/>
    <w:rsid w:val="006B6344"/>
    <w:rsid w:val="006B6857"/>
    <w:rsid w:val="006B69DC"/>
    <w:rsid w:val="006B69FF"/>
    <w:rsid w:val="006B6DA4"/>
    <w:rsid w:val="006B7AAA"/>
    <w:rsid w:val="006B7B65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342"/>
    <w:rsid w:val="006C1C4E"/>
    <w:rsid w:val="006C1D52"/>
    <w:rsid w:val="006C2235"/>
    <w:rsid w:val="006C22A1"/>
    <w:rsid w:val="006C258B"/>
    <w:rsid w:val="006C26A2"/>
    <w:rsid w:val="006C2854"/>
    <w:rsid w:val="006C2913"/>
    <w:rsid w:val="006C2953"/>
    <w:rsid w:val="006C2A97"/>
    <w:rsid w:val="006C2C11"/>
    <w:rsid w:val="006C2ED7"/>
    <w:rsid w:val="006C35D2"/>
    <w:rsid w:val="006C37F9"/>
    <w:rsid w:val="006C43A0"/>
    <w:rsid w:val="006C4575"/>
    <w:rsid w:val="006C476A"/>
    <w:rsid w:val="006C4836"/>
    <w:rsid w:val="006C48D3"/>
    <w:rsid w:val="006C4A88"/>
    <w:rsid w:val="006C4CFF"/>
    <w:rsid w:val="006C4F36"/>
    <w:rsid w:val="006C520B"/>
    <w:rsid w:val="006C5408"/>
    <w:rsid w:val="006C5488"/>
    <w:rsid w:val="006C5928"/>
    <w:rsid w:val="006C5DCE"/>
    <w:rsid w:val="006C5DE6"/>
    <w:rsid w:val="006C61EC"/>
    <w:rsid w:val="006C63BA"/>
    <w:rsid w:val="006C63F6"/>
    <w:rsid w:val="006C6860"/>
    <w:rsid w:val="006C6895"/>
    <w:rsid w:val="006C69B7"/>
    <w:rsid w:val="006C6BC8"/>
    <w:rsid w:val="006C6CB2"/>
    <w:rsid w:val="006C723D"/>
    <w:rsid w:val="006C72E2"/>
    <w:rsid w:val="006C75E5"/>
    <w:rsid w:val="006D011F"/>
    <w:rsid w:val="006D0258"/>
    <w:rsid w:val="006D05CE"/>
    <w:rsid w:val="006D0F5E"/>
    <w:rsid w:val="006D1014"/>
    <w:rsid w:val="006D1038"/>
    <w:rsid w:val="006D1467"/>
    <w:rsid w:val="006D17B8"/>
    <w:rsid w:val="006D222C"/>
    <w:rsid w:val="006D228E"/>
    <w:rsid w:val="006D2325"/>
    <w:rsid w:val="006D2713"/>
    <w:rsid w:val="006D2879"/>
    <w:rsid w:val="006D2A74"/>
    <w:rsid w:val="006D37B5"/>
    <w:rsid w:val="006D3C13"/>
    <w:rsid w:val="006D3D62"/>
    <w:rsid w:val="006D3F5A"/>
    <w:rsid w:val="006D4368"/>
    <w:rsid w:val="006D483E"/>
    <w:rsid w:val="006D4D27"/>
    <w:rsid w:val="006D4FF4"/>
    <w:rsid w:val="006D5247"/>
    <w:rsid w:val="006D5608"/>
    <w:rsid w:val="006D5975"/>
    <w:rsid w:val="006D5B01"/>
    <w:rsid w:val="006D6005"/>
    <w:rsid w:val="006D64E5"/>
    <w:rsid w:val="006D687A"/>
    <w:rsid w:val="006D6A6C"/>
    <w:rsid w:val="006D6C6D"/>
    <w:rsid w:val="006D6D40"/>
    <w:rsid w:val="006D6E10"/>
    <w:rsid w:val="006D7504"/>
    <w:rsid w:val="006D75C7"/>
    <w:rsid w:val="006D7D00"/>
    <w:rsid w:val="006E0678"/>
    <w:rsid w:val="006E07BE"/>
    <w:rsid w:val="006E1180"/>
    <w:rsid w:val="006E1466"/>
    <w:rsid w:val="006E1581"/>
    <w:rsid w:val="006E1D11"/>
    <w:rsid w:val="006E1E16"/>
    <w:rsid w:val="006E1E80"/>
    <w:rsid w:val="006E1FB2"/>
    <w:rsid w:val="006E200C"/>
    <w:rsid w:val="006E2357"/>
    <w:rsid w:val="006E2607"/>
    <w:rsid w:val="006E268D"/>
    <w:rsid w:val="006E286A"/>
    <w:rsid w:val="006E288E"/>
    <w:rsid w:val="006E2BA3"/>
    <w:rsid w:val="006E2CD2"/>
    <w:rsid w:val="006E2DE5"/>
    <w:rsid w:val="006E36AF"/>
    <w:rsid w:val="006E3CF5"/>
    <w:rsid w:val="006E3DFB"/>
    <w:rsid w:val="006E4193"/>
    <w:rsid w:val="006E41C2"/>
    <w:rsid w:val="006E45B7"/>
    <w:rsid w:val="006E4783"/>
    <w:rsid w:val="006E4A31"/>
    <w:rsid w:val="006E50AE"/>
    <w:rsid w:val="006E51E9"/>
    <w:rsid w:val="006E5215"/>
    <w:rsid w:val="006E53F4"/>
    <w:rsid w:val="006E55F4"/>
    <w:rsid w:val="006E5CDB"/>
    <w:rsid w:val="006E5F80"/>
    <w:rsid w:val="006E60D5"/>
    <w:rsid w:val="006E6269"/>
    <w:rsid w:val="006E6279"/>
    <w:rsid w:val="006E6750"/>
    <w:rsid w:val="006E68A8"/>
    <w:rsid w:val="006E6BD1"/>
    <w:rsid w:val="006E6E89"/>
    <w:rsid w:val="006E6F91"/>
    <w:rsid w:val="006E73B0"/>
    <w:rsid w:val="006E7675"/>
    <w:rsid w:val="006E7783"/>
    <w:rsid w:val="006E7C1C"/>
    <w:rsid w:val="006E7DB7"/>
    <w:rsid w:val="006E7E75"/>
    <w:rsid w:val="006E7F03"/>
    <w:rsid w:val="006F0450"/>
    <w:rsid w:val="006F0464"/>
    <w:rsid w:val="006F06F2"/>
    <w:rsid w:val="006F0781"/>
    <w:rsid w:val="006F09F8"/>
    <w:rsid w:val="006F0AC9"/>
    <w:rsid w:val="006F0E05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35E"/>
    <w:rsid w:val="006F25FF"/>
    <w:rsid w:val="006F26D7"/>
    <w:rsid w:val="006F2E66"/>
    <w:rsid w:val="006F3288"/>
    <w:rsid w:val="006F36A7"/>
    <w:rsid w:val="006F391C"/>
    <w:rsid w:val="006F3BC7"/>
    <w:rsid w:val="006F3FAC"/>
    <w:rsid w:val="006F41C2"/>
    <w:rsid w:val="006F4205"/>
    <w:rsid w:val="006F4243"/>
    <w:rsid w:val="006F432F"/>
    <w:rsid w:val="006F43C9"/>
    <w:rsid w:val="006F45AA"/>
    <w:rsid w:val="006F48B8"/>
    <w:rsid w:val="006F4900"/>
    <w:rsid w:val="006F52EA"/>
    <w:rsid w:val="006F5633"/>
    <w:rsid w:val="006F5774"/>
    <w:rsid w:val="006F57EE"/>
    <w:rsid w:val="006F5872"/>
    <w:rsid w:val="006F5C0A"/>
    <w:rsid w:val="006F5D8A"/>
    <w:rsid w:val="006F62E4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14A"/>
    <w:rsid w:val="0070046C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6E9"/>
    <w:rsid w:val="00701AD1"/>
    <w:rsid w:val="00701CCF"/>
    <w:rsid w:val="00701D59"/>
    <w:rsid w:val="00701E71"/>
    <w:rsid w:val="0070233C"/>
    <w:rsid w:val="00702E1F"/>
    <w:rsid w:val="00703383"/>
    <w:rsid w:val="00703AF0"/>
    <w:rsid w:val="00703C35"/>
    <w:rsid w:val="00703D84"/>
    <w:rsid w:val="00703DBD"/>
    <w:rsid w:val="00703EDA"/>
    <w:rsid w:val="007043FB"/>
    <w:rsid w:val="00704BA5"/>
    <w:rsid w:val="00704F48"/>
    <w:rsid w:val="00704F72"/>
    <w:rsid w:val="00705104"/>
    <w:rsid w:val="007056D4"/>
    <w:rsid w:val="007058D5"/>
    <w:rsid w:val="00705A1A"/>
    <w:rsid w:val="00706282"/>
    <w:rsid w:val="00706417"/>
    <w:rsid w:val="00706556"/>
    <w:rsid w:val="00706782"/>
    <w:rsid w:val="007069D6"/>
    <w:rsid w:val="00706AE5"/>
    <w:rsid w:val="00706B0C"/>
    <w:rsid w:val="00706BB2"/>
    <w:rsid w:val="00706E3A"/>
    <w:rsid w:val="00706EF7"/>
    <w:rsid w:val="0070704D"/>
    <w:rsid w:val="0070730E"/>
    <w:rsid w:val="007075C6"/>
    <w:rsid w:val="00707803"/>
    <w:rsid w:val="00707A3D"/>
    <w:rsid w:val="00707F2B"/>
    <w:rsid w:val="00707FEB"/>
    <w:rsid w:val="00710134"/>
    <w:rsid w:val="00710181"/>
    <w:rsid w:val="007106FA"/>
    <w:rsid w:val="00710E2C"/>
    <w:rsid w:val="00710FA3"/>
    <w:rsid w:val="0071117C"/>
    <w:rsid w:val="007113F2"/>
    <w:rsid w:val="007117AD"/>
    <w:rsid w:val="007117E7"/>
    <w:rsid w:val="007118EE"/>
    <w:rsid w:val="00711C9C"/>
    <w:rsid w:val="00711E25"/>
    <w:rsid w:val="00712388"/>
    <w:rsid w:val="007123A0"/>
    <w:rsid w:val="00712656"/>
    <w:rsid w:val="007129EB"/>
    <w:rsid w:val="00713876"/>
    <w:rsid w:val="00713AC9"/>
    <w:rsid w:val="00713DB7"/>
    <w:rsid w:val="00713DF6"/>
    <w:rsid w:val="0071409F"/>
    <w:rsid w:val="00714155"/>
    <w:rsid w:val="00714391"/>
    <w:rsid w:val="0071465F"/>
    <w:rsid w:val="007148AE"/>
    <w:rsid w:val="00714AE0"/>
    <w:rsid w:val="00715062"/>
    <w:rsid w:val="007152D3"/>
    <w:rsid w:val="007155E8"/>
    <w:rsid w:val="00715A12"/>
    <w:rsid w:val="00716030"/>
    <w:rsid w:val="007160FC"/>
    <w:rsid w:val="007161EA"/>
    <w:rsid w:val="00716497"/>
    <w:rsid w:val="007166D7"/>
    <w:rsid w:val="00716A50"/>
    <w:rsid w:val="00716C28"/>
    <w:rsid w:val="00716F2B"/>
    <w:rsid w:val="007172BA"/>
    <w:rsid w:val="00717385"/>
    <w:rsid w:val="00717664"/>
    <w:rsid w:val="00717774"/>
    <w:rsid w:val="00717989"/>
    <w:rsid w:val="00717B5B"/>
    <w:rsid w:val="00717E09"/>
    <w:rsid w:val="00720090"/>
    <w:rsid w:val="00720131"/>
    <w:rsid w:val="007207FD"/>
    <w:rsid w:val="00720B0D"/>
    <w:rsid w:val="00720EF8"/>
    <w:rsid w:val="007212F9"/>
    <w:rsid w:val="00721B03"/>
    <w:rsid w:val="00721E32"/>
    <w:rsid w:val="0072224C"/>
    <w:rsid w:val="007222EF"/>
    <w:rsid w:val="00722575"/>
    <w:rsid w:val="0072330C"/>
    <w:rsid w:val="0072338E"/>
    <w:rsid w:val="007233FE"/>
    <w:rsid w:val="007234F1"/>
    <w:rsid w:val="0072368D"/>
    <w:rsid w:val="007239F0"/>
    <w:rsid w:val="00723C2C"/>
    <w:rsid w:val="00724347"/>
    <w:rsid w:val="00724B0D"/>
    <w:rsid w:val="007254B1"/>
    <w:rsid w:val="00725998"/>
    <w:rsid w:val="00725B9F"/>
    <w:rsid w:val="00725BDE"/>
    <w:rsid w:val="00726A60"/>
    <w:rsid w:val="00726D0D"/>
    <w:rsid w:val="00726E49"/>
    <w:rsid w:val="00727176"/>
    <w:rsid w:val="007274BA"/>
    <w:rsid w:val="00727CCF"/>
    <w:rsid w:val="00727D5A"/>
    <w:rsid w:val="0073014F"/>
    <w:rsid w:val="0073053C"/>
    <w:rsid w:val="00730552"/>
    <w:rsid w:val="007308CD"/>
    <w:rsid w:val="00730B87"/>
    <w:rsid w:val="00730E9B"/>
    <w:rsid w:val="00731470"/>
    <w:rsid w:val="007320FF"/>
    <w:rsid w:val="0073243B"/>
    <w:rsid w:val="0073269D"/>
    <w:rsid w:val="00732781"/>
    <w:rsid w:val="007327B2"/>
    <w:rsid w:val="00732DA6"/>
    <w:rsid w:val="007330CC"/>
    <w:rsid w:val="00733275"/>
    <w:rsid w:val="0073349B"/>
    <w:rsid w:val="007339AF"/>
    <w:rsid w:val="00733A2F"/>
    <w:rsid w:val="00733CA2"/>
    <w:rsid w:val="00733D1D"/>
    <w:rsid w:val="00733F6E"/>
    <w:rsid w:val="0073440C"/>
    <w:rsid w:val="007344B6"/>
    <w:rsid w:val="00734574"/>
    <w:rsid w:val="00734762"/>
    <w:rsid w:val="00734931"/>
    <w:rsid w:val="00734BEB"/>
    <w:rsid w:val="00734D8D"/>
    <w:rsid w:val="0073513C"/>
    <w:rsid w:val="007351CA"/>
    <w:rsid w:val="0073539F"/>
    <w:rsid w:val="00735AC5"/>
    <w:rsid w:val="00735C74"/>
    <w:rsid w:val="007365A9"/>
    <w:rsid w:val="00736D6C"/>
    <w:rsid w:val="00736DF7"/>
    <w:rsid w:val="007377C6"/>
    <w:rsid w:val="007378EF"/>
    <w:rsid w:val="00737967"/>
    <w:rsid w:val="00740732"/>
    <w:rsid w:val="0074095A"/>
    <w:rsid w:val="00740B33"/>
    <w:rsid w:val="00740CEE"/>
    <w:rsid w:val="0074143D"/>
    <w:rsid w:val="00741461"/>
    <w:rsid w:val="00741463"/>
    <w:rsid w:val="00741A26"/>
    <w:rsid w:val="00741A67"/>
    <w:rsid w:val="00741EE8"/>
    <w:rsid w:val="007421D5"/>
    <w:rsid w:val="0074281C"/>
    <w:rsid w:val="00743092"/>
    <w:rsid w:val="007432F2"/>
    <w:rsid w:val="00743439"/>
    <w:rsid w:val="007436BC"/>
    <w:rsid w:val="00743AC2"/>
    <w:rsid w:val="00743EDB"/>
    <w:rsid w:val="007446F7"/>
    <w:rsid w:val="00744D58"/>
    <w:rsid w:val="00744D7F"/>
    <w:rsid w:val="007452E4"/>
    <w:rsid w:val="007455D6"/>
    <w:rsid w:val="0074567B"/>
    <w:rsid w:val="007459E8"/>
    <w:rsid w:val="00745C03"/>
    <w:rsid w:val="00745E1C"/>
    <w:rsid w:val="00745F77"/>
    <w:rsid w:val="0074651D"/>
    <w:rsid w:val="007466A1"/>
    <w:rsid w:val="00746955"/>
    <w:rsid w:val="00746A4A"/>
    <w:rsid w:val="00746FA8"/>
    <w:rsid w:val="007475A8"/>
    <w:rsid w:val="00747DA6"/>
    <w:rsid w:val="00747E4F"/>
    <w:rsid w:val="00747FA4"/>
    <w:rsid w:val="00747FC9"/>
    <w:rsid w:val="00750102"/>
    <w:rsid w:val="00750229"/>
    <w:rsid w:val="007502B2"/>
    <w:rsid w:val="00750406"/>
    <w:rsid w:val="00750485"/>
    <w:rsid w:val="007504FC"/>
    <w:rsid w:val="00750814"/>
    <w:rsid w:val="00750943"/>
    <w:rsid w:val="007514F0"/>
    <w:rsid w:val="0075165C"/>
    <w:rsid w:val="00751701"/>
    <w:rsid w:val="00751A7E"/>
    <w:rsid w:val="00751ADD"/>
    <w:rsid w:val="00751D19"/>
    <w:rsid w:val="00751DA9"/>
    <w:rsid w:val="00751DDE"/>
    <w:rsid w:val="00752452"/>
    <w:rsid w:val="0075255D"/>
    <w:rsid w:val="00752AD1"/>
    <w:rsid w:val="00752B72"/>
    <w:rsid w:val="00752E5A"/>
    <w:rsid w:val="00752F17"/>
    <w:rsid w:val="00752F20"/>
    <w:rsid w:val="00753043"/>
    <w:rsid w:val="00753223"/>
    <w:rsid w:val="00753A37"/>
    <w:rsid w:val="00753A4A"/>
    <w:rsid w:val="00753C50"/>
    <w:rsid w:val="00753CC3"/>
    <w:rsid w:val="00753FBF"/>
    <w:rsid w:val="007545A5"/>
    <w:rsid w:val="00754D68"/>
    <w:rsid w:val="007552F6"/>
    <w:rsid w:val="00755E00"/>
    <w:rsid w:val="00756221"/>
    <w:rsid w:val="00756B43"/>
    <w:rsid w:val="00756BB2"/>
    <w:rsid w:val="00756DB1"/>
    <w:rsid w:val="007574C8"/>
    <w:rsid w:val="007575E9"/>
    <w:rsid w:val="007576C3"/>
    <w:rsid w:val="00757CDC"/>
    <w:rsid w:val="00760623"/>
    <w:rsid w:val="007607DC"/>
    <w:rsid w:val="0076086F"/>
    <w:rsid w:val="007608A5"/>
    <w:rsid w:val="00760A6B"/>
    <w:rsid w:val="00760B98"/>
    <w:rsid w:val="00760D5D"/>
    <w:rsid w:val="00760E42"/>
    <w:rsid w:val="00761025"/>
    <w:rsid w:val="0076154B"/>
    <w:rsid w:val="0076170C"/>
    <w:rsid w:val="007618A7"/>
    <w:rsid w:val="007618F1"/>
    <w:rsid w:val="00761B47"/>
    <w:rsid w:val="00761E1A"/>
    <w:rsid w:val="00762564"/>
    <w:rsid w:val="007625A5"/>
    <w:rsid w:val="00762862"/>
    <w:rsid w:val="0076287F"/>
    <w:rsid w:val="00762DCD"/>
    <w:rsid w:val="007630F1"/>
    <w:rsid w:val="00763212"/>
    <w:rsid w:val="00763313"/>
    <w:rsid w:val="007637A9"/>
    <w:rsid w:val="00763BBC"/>
    <w:rsid w:val="00763CDD"/>
    <w:rsid w:val="00764098"/>
    <w:rsid w:val="0076449A"/>
    <w:rsid w:val="00764ADC"/>
    <w:rsid w:val="00764C9D"/>
    <w:rsid w:val="00765400"/>
    <w:rsid w:val="0076549A"/>
    <w:rsid w:val="00765523"/>
    <w:rsid w:val="007656F9"/>
    <w:rsid w:val="007658D2"/>
    <w:rsid w:val="00765AE2"/>
    <w:rsid w:val="00765CD2"/>
    <w:rsid w:val="00765DF8"/>
    <w:rsid w:val="00765FDC"/>
    <w:rsid w:val="00766521"/>
    <w:rsid w:val="00766808"/>
    <w:rsid w:val="00766D91"/>
    <w:rsid w:val="0076747A"/>
    <w:rsid w:val="007678B6"/>
    <w:rsid w:val="00767935"/>
    <w:rsid w:val="00767DA1"/>
    <w:rsid w:val="00767F50"/>
    <w:rsid w:val="00770019"/>
    <w:rsid w:val="007704F8"/>
    <w:rsid w:val="00770848"/>
    <w:rsid w:val="00770867"/>
    <w:rsid w:val="007709E5"/>
    <w:rsid w:val="00770C03"/>
    <w:rsid w:val="00770DBB"/>
    <w:rsid w:val="00771028"/>
    <w:rsid w:val="00771067"/>
    <w:rsid w:val="00771149"/>
    <w:rsid w:val="007712F7"/>
    <w:rsid w:val="00771A0B"/>
    <w:rsid w:val="00771B9F"/>
    <w:rsid w:val="007727B1"/>
    <w:rsid w:val="00772990"/>
    <w:rsid w:val="00772CE0"/>
    <w:rsid w:val="0077386F"/>
    <w:rsid w:val="00773B8E"/>
    <w:rsid w:val="007740E5"/>
    <w:rsid w:val="007744AE"/>
    <w:rsid w:val="00774C79"/>
    <w:rsid w:val="00774FC7"/>
    <w:rsid w:val="007753A5"/>
    <w:rsid w:val="007759C7"/>
    <w:rsid w:val="00775A9C"/>
    <w:rsid w:val="00775C35"/>
    <w:rsid w:val="00775D8D"/>
    <w:rsid w:val="00775DDA"/>
    <w:rsid w:val="00775EF2"/>
    <w:rsid w:val="00775F42"/>
    <w:rsid w:val="00776212"/>
    <w:rsid w:val="0077668D"/>
    <w:rsid w:val="00776891"/>
    <w:rsid w:val="00776911"/>
    <w:rsid w:val="00776E03"/>
    <w:rsid w:val="0077719F"/>
    <w:rsid w:val="00777642"/>
    <w:rsid w:val="00777B92"/>
    <w:rsid w:val="00777F7F"/>
    <w:rsid w:val="00780430"/>
    <w:rsid w:val="007805CF"/>
    <w:rsid w:val="00780656"/>
    <w:rsid w:val="007807E7"/>
    <w:rsid w:val="0078089C"/>
    <w:rsid w:val="00780960"/>
    <w:rsid w:val="00780A8B"/>
    <w:rsid w:val="00780D74"/>
    <w:rsid w:val="00780D98"/>
    <w:rsid w:val="00780E09"/>
    <w:rsid w:val="00780E54"/>
    <w:rsid w:val="00780E7F"/>
    <w:rsid w:val="007810DF"/>
    <w:rsid w:val="00781376"/>
    <w:rsid w:val="007816A8"/>
    <w:rsid w:val="00781899"/>
    <w:rsid w:val="00781E3D"/>
    <w:rsid w:val="00781F4E"/>
    <w:rsid w:val="00782345"/>
    <w:rsid w:val="0078242F"/>
    <w:rsid w:val="007824C4"/>
    <w:rsid w:val="007824D3"/>
    <w:rsid w:val="007828AF"/>
    <w:rsid w:val="0078298C"/>
    <w:rsid w:val="00782B6D"/>
    <w:rsid w:val="00782C7F"/>
    <w:rsid w:val="00782EE6"/>
    <w:rsid w:val="007837D0"/>
    <w:rsid w:val="00783BD1"/>
    <w:rsid w:val="00783EB7"/>
    <w:rsid w:val="007840FC"/>
    <w:rsid w:val="00784287"/>
    <w:rsid w:val="007844C8"/>
    <w:rsid w:val="007845B1"/>
    <w:rsid w:val="00784634"/>
    <w:rsid w:val="0078465E"/>
    <w:rsid w:val="007848DC"/>
    <w:rsid w:val="00784978"/>
    <w:rsid w:val="00784B03"/>
    <w:rsid w:val="00784BD1"/>
    <w:rsid w:val="00784EA6"/>
    <w:rsid w:val="00785038"/>
    <w:rsid w:val="007850B5"/>
    <w:rsid w:val="00785238"/>
    <w:rsid w:val="0078525F"/>
    <w:rsid w:val="0078546D"/>
    <w:rsid w:val="00785BDF"/>
    <w:rsid w:val="0078631F"/>
    <w:rsid w:val="00786454"/>
    <w:rsid w:val="00786699"/>
    <w:rsid w:val="00786750"/>
    <w:rsid w:val="00786A2C"/>
    <w:rsid w:val="00786A4C"/>
    <w:rsid w:val="00786FB8"/>
    <w:rsid w:val="007870A4"/>
    <w:rsid w:val="007871AD"/>
    <w:rsid w:val="00787422"/>
    <w:rsid w:val="00787777"/>
    <w:rsid w:val="007879EE"/>
    <w:rsid w:val="00787C58"/>
    <w:rsid w:val="00787DA4"/>
    <w:rsid w:val="00787DAB"/>
    <w:rsid w:val="00787F17"/>
    <w:rsid w:val="0079004C"/>
    <w:rsid w:val="0079045B"/>
    <w:rsid w:val="007904EC"/>
    <w:rsid w:val="00790BAC"/>
    <w:rsid w:val="00790E24"/>
    <w:rsid w:val="007910B5"/>
    <w:rsid w:val="00791170"/>
    <w:rsid w:val="00791274"/>
    <w:rsid w:val="0079141B"/>
    <w:rsid w:val="007915B2"/>
    <w:rsid w:val="007917E9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8E3"/>
    <w:rsid w:val="00793DA1"/>
    <w:rsid w:val="00794015"/>
    <w:rsid w:val="007940B5"/>
    <w:rsid w:val="007940E4"/>
    <w:rsid w:val="007942A4"/>
    <w:rsid w:val="0079450A"/>
    <w:rsid w:val="0079453D"/>
    <w:rsid w:val="00794941"/>
    <w:rsid w:val="0079500C"/>
    <w:rsid w:val="007955FF"/>
    <w:rsid w:val="00795685"/>
    <w:rsid w:val="00795B72"/>
    <w:rsid w:val="00795D7F"/>
    <w:rsid w:val="007962F6"/>
    <w:rsid w:val="007963E8"/>
    <w:rsid w:val="00796F5F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234"/>
    <w:rsid w:val="007A13C3"/>
    <w:rsid w:val="007A15C8"/>
    <w:rsid w:val="007A18A9"/>
    <w:rsid w:val="007A21EB"/>
    <w:rsid w:val="007A237C"/>
    <w:rsid w:val="007A240E"/>
    <w:rsid w:val="007A25D6"/>
    <w:rsid w:val="007A2844"/>
    <w:rsid w:val="007A2BE6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D79"/>
    <w:rsid w:val="007A4F84"/>
    <w:rsid w:val="007A51D3"/>
    <w:rsid w:val="007A554E"/>
    <w:rsid w:val="007A5612"/>
    <w:rsid w:val="007A5976"/>
    <w:rsid w:val="007A5B6D"/>
    <w:rsid w:val="007A5C7C"/>
    <w:rsid w:val="007A5D92"/>
    <w:rsid w:val="007A6112"/>
    <w:rsid w:val="007A64CB"/>
    <w:rsid w:val="007A67C3"/>
    <w:rsid w:val="007A725E"/>
    <w:rsid w:val="007A7479"/>
    <w:rsid w:val="007A750B"/>
    <w:rsid w:val="007A7590"/>
    <w:rsid w:val="007A7D04"/>
    <w:rsid w:val="007A7DAD"/>
    <w:rsid w:val="007A7F6E"/>
    <w:rsid w:val="007B014A"/>
    <w:rsid w:val="007B0293"/>
    <w:rsid w:val="007B02B6"/>
    <w:rsid w:val="007B0611"/>
    <w:rsid w:val="007B071B"/>
    <w:rsid w:val="007B0D49"/>
    <w:rsid w:val="007B0D5E"/>
    <w:rsid w:val="007B141A"/>
    <w:rsid w:val="007B206C"/>
    <w:rsid w:val="007B2119"/>
    <w:rsid w:val="007B2147"/>
    <w:rsid w:val="007B2175"/>
    <w:rsid w:val="007B2C4E"/>
    <w:rsid w:val="007B2DBB"/>
    <w:rsid w:val="007B3078"/>
    <w:rsid w:val="007B330D"/>
    <w:rsid w:val="007B33FC"/>
    <w:rsid w:val="007B3629"/>
    <w:rsid w:val="007B3988"/>
    <w:rsid w:val="007B3E00"/>
    <w:rsid w:val="007B40E0"/>
    <w:rsid w:val="007B43A9"/>
    <w:rsid w:val="007B44C0"/>
    <w:rsid w:val="007B4600"/>
    <w:rsid w:val="007B4A25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EE1"/>
    <w:rsid w:val="007B72A5"/>
    <w:rsid w:val="007B7858"/>
    <w:rsid w:val="007B789A"/>
    <w:rsid w:val="007B79EB"/>
    <w:rsid w:val="007C0192"/>
    <w:rsid w:val="007C08D5"/>
    <w:rsid w:val="007C1662"/>
    <w:rsid w:val="007C1FF9"/>
    <w:rsid w:val="007C20F9"/>
    <w:rsid w:val="007C22C6"/>
    <w:rsid w:val="007C2569"/>
    <w:rsid w:val="007C256D"/>
    <w:rsid w:val="007C2B0A"/>
    <w:rsid w:val="007C2C84"/>
    <w:rsid w:val="007C2D02"/>
    <w:rsid w:val="007C2E7B"/>
    <w:rsid w:val="007C30C4"/>
    <w:rsid w:val="007C33EF"/>
    <w:rsid w:val="007C3429"/>
    <w:rsid w:val="007C359A"/>
    <w:rsid w:val="007C36EB"/>
    <w:rsid w:val="007C378B"/>
    <w:rsid w:val="007C37B0"/>
    <w:rsid w:val="007C387C"/>
    <w:rsid w:val="007C38FF"/>
    <w:rsid w:val="007C4109"/>
    <w:rsid w:val="007C4376"/>
    <w:rsid w:val="007C47A0"/>
    <w:rsid w:val="007C4CDC"/>
    <w:rsid w:val="007C4CE6"/>
    <w:rsid w:val="007C4D49"/>
    <w:rsid w:val="007C4DD7"/>
    <w:rsid w:val="007C4EAB"/>
    <w:rsid w:val="007C5553"/>
    <w:rsid w:val="007C5624"/>
    <w:rsid w:val="007C59B0"/>
    <w:rsid w:val="007C62A1"/>
    <w:rsid w:val="007C6494"/>
    <w:rsid w:val="007C65C4"/>
    <w:rsid w:val="007C6633"/>
    <w:rsid w:val="007C6A5A"/>
    <w:rsid w:val="007C7214"/>
    <w:rsid w:val="007C7652"/>
    <w:rsid w:val="007C7817"/>
    <w:rsid w:val="007C78D0"/>
    <w:rsid w:val="007C7E67"/>
    <w:rsid w:val="007D0573"/>
    <w:rsid w:val="007D070F"/>
    <w:rsid w:val="007D0C15"/>
    <w:rsid w:val="007D0F66"/>
    <w:rsid w:val="007D12F4"/>
    <w:rsid w:val="007D1363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3997"/>
    <w:rsid w:val="007D3B61"/>
    <w:rsid w:val="007D3C00"/>
    <w:rsid w:val="007D44DD"/>
    <w:rsid w:val="007D44E7"/>
    <w:rsid w:val="007D476F"/>
    <w:rsid w:val="007D5033"/>
    <w:rsid w:val="007D5C87"/>
    <w:rsid w:val="007D64CB"/>
    <w:rsid w:val="007D6ED3"/>
    <w:rsid w:val="007D71AC"/>
    <w:rsid w:val="007D7208"/>
    <w:rsid w:val="007D7638"/>
    <w:rsid w:val="007E0121"/>
    <w:rsid w:val="007E01E8"/>
    <w:rsid w:val="007E02C8"/>
    <w:rsid w:val="007E04D3"/>
    <w:rsid w:val="007E0543"/>
    <w:rsid w:val="007E0962"/>
    <w:rsid w:val="007E0A34"/>
    <w:rsid w:val="007E0C34"/>
    <w:rsid w:val="007E0C9D"/>
    <w:rsid w:val="007E0DA8"/>
    <w:rsid w:val="007E0E68"/>
    <w:rsid w:val="007E1275"/>
    <w:rsid w:val="007E130A"/>
    <w:rsid w:val="007E171B"/>
    <w:rsid w:val="007E174F"/>
    <w:rsid w:val="007E1FA0"/>
    <w:rsid w:val="007E2671"/>
    <w:rsid w:val="007E2EA2"/>
    <w:rsid w:val="007E3024"/>
    <w:rsid w:val="007E3343"/>
    <w:rsid w:val="007E33C7"/>
    <w:rsid w:val="007E3867"/>
    <w:rsid w:val="007E3BBC"/>
    <w:rsid w:val="007E3F01"/>
    <w:rsid w:val="007E4034"/>
    <w:rsid w:val="007E46E3"/>
    <w:rsid w:val="007E4AEB"/>
    <w:rsid w:val="007E4E34"/>
    <w:rsid w:val="007E5056"/>
    <w:rsid w:val="007E5275"/>
    <w:rsid w:val="007E541B"/>
    <w:rsid w:val="007E54CD"/>
    <w:rsid w:val="007E56C5"/>
    <w:rsid w:val="007E5A89"/>
    <w:rsid w:val="007E5E7D"/>
    <w:rsid w:val="007E6407"/>
    <w:rsid w:val="007E67E2"/>
    <w:rsid w:val="007E75F0"/>
    <w:rsid w:val="007E7723"/>
    <w:rsid w:val="007E7865"/>
    <w:rsid w:val="007F0115"/>
    <w:rsid w:val="007F0C6D"/>
    <w:rsid w:val="007F0D12"/>
    <w:rsid w:val="007F0F4F"/>
    <w:rsid w:val="007F1348"/>
    <w:rsid w:val="007F159D"/>
    <w:rsid w:val="007F2117"/>
    <w:rsid w:val="007F23B4"/>
    <w:rsid w:val="007F24E7"/>
    <w:rsid w:val="007F2A37"/>
    <w:rsid w:val="007F2B57"/>
    <w:rsid w:val="007F2BBA"/>
    <w:rsid w:val="007F2E1B"/>
    <w:rsid w:val="007F356F"/>
    <w:rsid w:val="007F36B1"/>
    <w:rsid w:val="007F3823"/>
    <w:rsid w:val="007F3AEE"/>
    <w:rsid w:val="007F3C17"/>
    <w:rsid w:val="007F3D71"/>
    <w:rsid w:val="007F3D89"/>
    <w:rsid w:val="007F3EA8"/>
    <w:rsid w:val="007F3FFE"/>
    <w:rsid w:val="007F4288"/>
    <w:rsid w:val="007F42DA"/>
    <w:rsid w:val="007F433D"/>
    <w:rsid w:val="007F4600"/>
    <w:rsid w:val="007F4A29"/>
    <w:rsid w:val="007F4A85"/>
    <w:rsid w:val="007F4EA2"/>
    <w:rsid w:val="007F50E3"/>
    <w:rsid w:val="007F5248"/>
    <w:rsid w:val="007F5294"/>
    <w:rsid w:val="007F5444"/>
    <w:rsid w:val="007F56BD"/>
    <w:rsid w:val="007F581C"/>
    <w:rsid w:val="007F5A24"/>
    <w:rsid w:val="007F5A53"/>
    <w:rsid w:val="007F5F4C"/>
    <w:rsid w:val="007F5FF0"/>
    <w:rsid w:val="007F6282"/>
    <w:rsid w:val="007F67E7"/>
    <w:rsid w:val="007F6CAC"/>
    <w:rsid w:val="007F6CBA"/>
    <w:rsid w:val="007F721A"/>
    <w:rsid w:val="007F7476"/>
    <w:rsid w:val="007F76A4"/>
    <w:rsid w:val="007F7742"/>
    <w:rsid w:val="007F7A48"/>
    <w:rsid w:val="007F7E3E"/>
    <w:rsid w:val="007F7F3F"/>
    <w:rsid w:val="00800173"/>
    <w:rsid w:val="00800232"/>
    <w:rsid w:val="00800293"/>
    <w:rsid w:val="008004A1"/>
    <w:rsid w:val="00800670"/>
    <w:rsid w:val="008007FD"/>
    <w:rsid w:val="00800B0E"/>
    <w:rsid w:val="00801244"/>
    <w:rsid w:val="00801353"/>
    <w:rsid w:val="00801963"/>
    <w:rsid w:val="00801CC7"/>
    <w:rsid w:val="00801DA5"/>
    <w:rsid w:val="008021CF"/>
    <w:rsid w:val="00802215"/>
    <w:rsid w:val="008023AE"/>
    <w:rsid w:val="0080246D"/>
    <w:rsid w:val="008029A3"/>
    <w:rsid w:val="0080303E"/>
    <w:rsid w:val="008031A0"/>
    <w:rsid w:val="00803210"/>
    <w:rsid w:val="00803379"/>
    <w:rsid w:val="008038C6"/>
    <w:rsid w:val="00803FD8"/>
    <w:rsid w:val="00804051"/>
    <w:rsid w:val="0080441E"/>
    <w:rsid w:val="0080459F"/>
    <w:rsid w:val="0080464F"/>
    <w:rsid w:val="00804789"/>
    <w:rsid w:val="00804BC7"/>
    <w:rsid w:val="00804C0E"/>
    <w:rsid w:val="00805429"/>
    <w:rsid w:val="0080548E"/>
    <w:rsid w:val="00805A78"/>
    <w:rsid w:val="00805E44"/>
    <w:rsid w:val="008067BE"/>
    <w:rsid w:val="008069A1"/>
    <w:rsid w:val="00806A5E"/>
    <w:rsid w:val="0080703F"/>
    <w:rsid w:val="00807CAA"/>
    <w:rsid w:val="00807D19"/>
    <w:rsid w:val="00807E43"/>
    <w:rsid w:val="0081025B"/>
    <w:rsid w:val="0081033F"/>
    <w:rsid w:val="008114C0"/>
    <w:rsid w:val="00811846"/>
    <w:rsid w:val="008119AA"/>
    <w:rsid w:val="00811A17"/>
    <w:rsid w:val="00811B5D"/>
    <w:rsid w:val="00811C64"/>
    <w:rsid w:val="00811DC1"/>
    <w:rsid w:val="008123A3"/>
    <w:rsid w:val="00812483"/>
    <w:rsid w:val="008129ED"/>
    <w:rsid w:val="008132C2"/>
    <w:rsid w:val="00813A66"/>
    <w:rsid w:val="00813BD5"/>
    <w:rsid w:val="0081442F"/>
    <w:rsid w:val="008145E0"/>
    <w:rsid w:val="00814825"/>
    <w:rsid w:val="008148D2"/>
    <w:rsid w:val="0081502C"/>
    <w:rsid w:val="0081555B"/>
    <w:rsid w:val="00815856"/>
    <w:rsid w:val="008158C6"/>
    <w:rsid w:val="008159D6"/>
    <w:rsid w:val="00815A66"/>
    <w:rsid w:val="00815B7F"/>
    <w:rsid w:val="00816199"/>
    <w:rsid w:val="0081661F"/>
    <w:rsid w:val="008166E1"/>
    <w:rsid w:val="00816761"/>
    <w:rsid w:val="00816798"/>
    <w:rsid w:val="00816B4F"/>
    <w:rsid w:val="00816CF7"/>
    <w:rsid w:val="00817181"/>
    <w:rsid w:val="008171E8"/>
    <w:rsid w:val="00817301"/>
    <w:rsid w:val="00817633"/>
    <w:rsid w:val="0081795A"/>
    <w:rsid w:val="008179E6"/>
    <w:rsid w:val="00817B7B"/>
    <w:rsid w:val="00817FB1"/>
    <w:rsid w:val="00820499"/>
    <w:rsid w:val="00820615"/>
    <w:rsid w:val="00820619"/>
    <w:rsid w:val="0082094A"/>
    <w:rsid w:val="00820B8D"/>
    <w:rsid w:val="00820D1B"/>
    <w:rsid w:val="00820FCF"/>
    <w:rsid w:val="0082153F"/>
    <w:rsid w:val="008216DB"/>
    <w:rsid w:val="00821EA9"/>
    <w:rsid w:val="0082260A"/>
    <w:rsid w:val="00822651"/>
    <w:rsid w:val="00822699"/>
    <w:rsid w:val="008227FD"/>
    <w:rsid w:val="00822AB2"/>
    <w:rsid w:val="00822F61"/>
    <w:rsid w:val="00823252"/>
    <w:rsid w:val="008233EA"/>
    <w:rsid w:val="008234A0"/>
    <w:rsid w:val="0082440D"/>
    <w:rsid w:val="00824437"/>
    <w:rsid w:val="00824CF7"/>
    <w:rsid w:val="008259E4"/>
    <w:rsid w:val="00825ACD"/>
    <w:rsid w:val="00825ACF"/>
    <w:rsid w:val="00825EC5"/>
    <w:rsid w:val="008265FC"/>
    <w:rsid w:val="008266CB"/>
    <w:rsid w:val="00826DAF"/>
    <w:rsid w:val="0082785B"/>
    <w:rsid w:val="0082788F"/>
    <w:rsid w:val="008278F8"/>
    <w:rsid w:val="00827A6E"/>
    <w:rsid w:val="00827BC3"/>
    <w:rsid w:val="00827C21"/>
    <w:rsid w:val="008300B9"/>
    <w:rsid w:val="0083023F"/>
    <w:rsid w:val="00830355"/>
    <w:rsid w:val="00830460"/>
    <w:rsid w:val="00830DFF"/>
    <w:rsid w:val="00830F2A"/>
    <w:rsid w:val="00831167"/>
    <w:rsid w:val="00831252"/>
    <w:rsid w:val="008312D0"/>
    <w:rsid w:val="0083137C"/>
    <w:rsid w:val="00831432"/>
    <w:rsid w:val="00831433"/>
    <w:rsid w:val="0083185D"/>
    <w:rsid w:val="008318F3"/>
    <w:rsid w:val="00832139"/>
    <w:rsid w:val="00832C07"/>
    <w:rsid w:val="00832FF2"/>
    <w:rsid w:val="008332A1"/>
    <w:rsid w:val="00833392"/>
    <w:rsid w:val="0083340B"/>
    <w:rsid w:val="008336A0"/>
    <w:rsid w:val="00833B33"/>
    <w:rsid w:val="00833F36"/>
    <w:rsid w:val="0083411F"/>
    <w:rsid w:val="00834427"/>
    <w:rsid w:val="00834D9E"/>
    <w:rsid w:val="00834DF7"/>
    <w:rsid w:val="00834FB2"/>
    <w:rsid w:val="0083503F"/>
    <w:rsid w:val="00835389"/>
    <w:rsid w:val="008357ED"/>
    <w:rsid w:val="00835C6C"/>
    <w:rsid w:val="00835D0C"/>
    <w:rsid w:val="00835F2C"/>
    <w:rsid w:val="0083628D"/>
    <w:rsid w:val="0083653B"/>
    <w:rsid w:val="0083665B"/>
    <w:rsid w:val="0083675E"/>
    <w:rsid w:val="0083687A"/>
    <w:rsid w:val="00836FDE"/>
    <w:rsid w:val="0083700F"/>
    <w:rsid w:val="00837014"/>
    <w:rsid w:val="0083721E"/>
    <w:rsid w:val="008373E4"/>
    <w:rsid w:val="00837D84"/>
    <w:rsid w:val="00840142"/>
    <w:rsid w:val="00840662"/>
    <w:rsid w:val="00840709"/>
    <w:rsid w:val="008416DD"/>
    <w:rsid w:val="008418F0"/>
    <w:rsid w:val="00841A89"/>
    <w:rsid w:val="00841CFC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BD3"/>
    <w:rsid w:val="00843CB7"/>
    <w:rsid w:val="00843E43"/>
    <w:rsid w:val="0084409C"/>
    <w:rsid w:val="0084429F"/>
    <w:rsid w:val="0084482E"/>
    <w:rsid w:val="008448A6"/>
    <w:rsid w:val="00844BE8"/>
    <w:rsid w:val="0084577F"/>
    <w:rsid w:val="00845D5B"/>
    <w:rsid w:val="008465EF"/>
    <w:rsid w:val="008467DE"/>
    <w:rsid w:val="008469E3"/>
    <w:rsid w:val="00846A30"/>
    <w:rsid w:val="00846E02"/>
    <w:rsid w:val="00846EA3"/>
    <w:rsid w:val="00847340"/>
    <w:rsid w:val="00847D45"/>
    <w:rsid w:val="00847E55"/>
    <w:rsid w:val="008500FF"/>
    <w:rsid w:val="00850629"/>
    <w:rsid w:val="00850B7B"/>
    <w:rsid w:val="00851749"/>
    <w:rsid w:val="008518B2"/>
    <w:rsid w:val="00851DC6"/>
    <w:rsid w:val="00852452"/>
    <w:rsid w:val="00852774"/>
    <w:rsid w:val="00852A65"/>
    <w:rsid w:val="00853257"/>
    <w:rsid w:val="0085344C"/>
    <w:rsid w:val="0085356D"/>
    <w:rsid w:val="008535B1"/>
    <w:rsid w:val="008537CC"/>
    <w:rsid w:val="0085394A"/>
    <w:rsid w:val="00853AAE"/>
    <w:rsid w:val="00853E49"/>
    <w:rsid w:val="0085490E"/>
    <w:rsid w:val="00854995"/>
    <w:rsid w:val="00854CAA"/>
    <w:rsid w:val="00854DDB"/>
    <w:rsid w:val="00854E48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6C78"/>
    <w:rsid w:val="00856EC6"/>
    <w:rsid w:val="00857187"/>
    <w:rsid w:val="008572D3"/>
    <w:rsid w:val="0085781F"/>
    <w:rsid w:val="00857B86"/>
    <w:rsid w:val="00857FD1"/>
    <w:rsid w:val="00860132"/>
    <w:rsid w:val="00860468"/>
    <w:rsid w:val="0086050C"/>
    <w:rsid w:val="0086072C"/>
    <w:rsid w:val="00860752"/>
    <w:rsid w:val="008607E5"/>
    <w:rsid w:val="008608F9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D18"/>
    <w:rsid w:val="008620CE"/>
    <w:rsid w:val="0086247D"/>
    <w:rsid w:val="00862C0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ED"/>
    <w:rsid w:val="008651A7"/>
    <w:rsid w:val="008653A0"/>
    <w:rsid w:val="008655E4"/>
    <w:rsid w:val="00865863"/>
    <w:rsid w:val="00865A00"/>
    <w:rsid w:val="00865E94"/>
    <w:rsid w:val="008660A2"/>
    <w:rsid w:val="00866160"/>
    <w:rsid w:val="008663D0"/>
    <w:rsid w:val="0086641D"/>
    <w:rsid w:val="00866DD6"/>
    <w:rsid w:val="00866FFF"/>
    <w:rsid w:val="008673F4"/>
    <w:rsid w:val="0086797C"/>
    <w:rsid w:val="00867FB1"/>
    <w:rsid w:val="008700C4"/>
    <w:rsid w:val="008702BB"/>
    <w:rsid w:val="00870379"/>
    <w:rsid w:val="00870805"/>
    <w:rsid w:val="008709C1"/>
    <w:rsid w:val="00870A07"/>
    <w:rsid w:val="00870EE4"/>
    <w:rsid w:val="0087136A"/>
    <w:rsid w:val="008713AF"/>
    <w:rsid w:val="0087141D"/>
    <w:rsid w:val="008715E5"/>
    <w:rsid w:val="00871940"/>
    <w:rsid w:val="00871B34"/>
    <w:rsid w:val="00871D13"/>
    <w:rsid w:val="00871FFA"/>
    <w:rsid w:val="008724C4"/>
    <w:rsid w:val="008726C2"/>
    <w:rsid w:val="0087277D"/>
    <w:rsid w:val="00872BAC"/>
    <w:rsid w:val="00872CF4"/>
    <w:rsid w:val="00872F12"/>
    <w:rsid w:val="008736DA"/>
    <w:rsid w:val="00873807"/>
    <w:rsid w:val="00873C87"/>
    <w:rsid w:val="00873D3F"/>
    <w:rsid w:val="00873D9E"/>
    <w:rsid w:val="00873DAD"/>
    <w:rsid w:val="00873EDD"/>
    <w:rsid w:val="00873F0B"/>
    <w:rsid w:val="00873F54"/>
    <w:rsid w:val="00874BA7"/>
    <w:rsid w:val="00874BD0"/>
    <w:rsid w:val="00874E2A"/>
    <w:rsid w:val="00874F3A"/>
    <w:rsid w:val="00874FCA"/>
    <w:rsid w:val="00875346"/>
    <w:rsid w:val="008753D2"/>
    <w:rsid w:val="0087560D"/>
    <w:rsid w:val="00875AEA"/>
    <w:rsid w:val="00875B83"/>
    <w:rsid w:val="008762D7"/>
    <w:rsid w:val="00876496"/>
    <w:rsid w:val="00876C24"/>
    <w:rsid w:val="00877037"/>
    <w:rsid w:val="0087707B"/>
    <w:rsid w:val="008770D2"/>
    <w:rsid w:val="00877370"/>
    <w:rsid w:val="00877547"/>
    <w:rsid w:val="0087756F"/>
    <w:rsid w:val="00877A35"/>
    <w:rsid w:val="00877ADD"/>
    <w:rsid w:val="00877DA5"/>
    <w:rsid w:val="00877F27"/>
    <w:rsid w:val="0088013F"/>
    <w:rsid w:val="008802DD"/>
    <w:rsid w:val="008802E7"/>
    <w:rsid w:val="0088053D"/>
    <w:rsid w:val="00880597"/>
    <w:rsid w:val="008805F4"/>
    <w:rsid w:val="00880641"/>
    <w:rsid w:val="00880820"/>
    <w:rsid w:val="00880F55"/>
    <w:rsid w:val="008811DB"/>
    <w:rsid w:val="00881202"/>
    <w:rsid w:val="00881999"/>
    <w:rsid w:val="008822B6"/>
    <w:rsid w:val="008824FC"/>
    <w:rsid w:val="00882664"/>
    <w:rsid w:val="00882986"/>
    <w:rsid w:val="00882EEF"/>
    <w:rsid w:val="0088305E"/>
    <w:rsid w:val="00883655"/>
    <w:rsid w:val="00883ABF"/>
    <w:rsid w:val="00883B74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93"/>
    <w:rsid w:val="008846D8"/>
    <w:rsid w:val="00884DAE"/>
    <w:rsid w:val="00884E4B"/>
    <w:rsid w:val="0088590E"/>
    <w:rsid w:val="00885AA3"/>
    <w:rsid w:val="00885B5D"/>
    <w:rsid w:val="00885D9D"/>
    <w:rsid w:val="00885F2D"/>
    <w:rsid w:val="00886000"/>
    <w:rsid w:val="008860F0"/>
    <w:rsid w:val="008861B4"/>
    <w:rsid w:val="008864F9"/>
    <w:rsid w:val="0088671D"/>
    <w:rsid w:val="00886812"/>
    <w:rsid w:val="008868B8"/>
    <w:rsid w:val="00886B2A"/>
    <w:rsid w:val="00886E84"/>
    <w:rsid w:val="0088709E"/>
    <w:rsid w:val="00887312"/>
    <w:rsid w:val="0088754A"/>
    <w:rsid w:val="008877B7"/>
    <w:rsid w:val="0088784E"/>
    <w:rsid w:val="00887A5D"/>
    <w:rsid w:val="00887ACD"/>
    <w:rsid w:val="00887D1A"/>
    <w:rsid w:val="0089010F"/>
    <w:rsid w:val="00890728"/>
    <w:rsid w:val="00890A88"/>
    <w:rsid w:val="00890CD1"/>
    <w:rsid w:val="00891160"/>
    <w:rsid w:val="00891514"/>
    <w:rsid w:val="0089176F"/>
    <w:rsid w:val="00891942"/>
    <w:rsid w:val="00891B25"/>
    <w:rsid w:val="00891C45"/>
    <w:rsid w:val="00891E2E"/>
    <w:rsid w:val="00891FB0"/>
    <w:rsid w:val="008920F9"/>
    <w:rsid w:val="0089216A"/>
    <w:rsid w:val="0089229E"/>
    <w:rsid w:val="00892EAC"/>
    <w:rsid w:val="00893112"/>
    <w:rsid w:val="00893251"/>
    <w:rsid w:val="00893302"/>
    <w:rsid w:val="00893794"/>
    <w:rsid w:val="00893934"/>
    <w:rsid w:val="00893C86"/>
    <w:rsid w:val="00893D07"/>
    <w:rsid w:val="008942DB"/>
    <w:rsid w:val="00894340"/>
    <w:rsid w:val="008944CD"/>
    <w:rsid w:val="0089460C"/>
    <w:rsid w:val="008946CF"/>
    <w:rsid w:val="00894C1A"/>
    <w:rsid w:val="00894CFD"/>
    <w:rsid w:val="00894F2F"/>
    <w:rsid w:val="008953F5"/>
    <w:rsid w:val="00895A43"/>
    <w:rsid w:val="00895AC4"/>
    <w:rsid w:val="00895B0E"/>
    <w:rsid w:val="0089600E"/>
    <w:rsid w:val="0089658C"/>
    <w:rsid w:val="00896D96"/>
    <w:rsid w:val="00896DD2"/>
    <w:rsid w:val="008970D0"/>
    <w:rsid w:val="00897774"/>
    <w:rsid w:val="00897ABB"/>
    <w:rsid w:val="00897C02"/>
    <w:rsid w:val="008A05DB"/>
    <w:rsid w:val="008A0A74"/>
    <w:rsid w:val="008A0B00"/>
    <w:rsid w:val="008A0BE5"/>
    <w:rsid w:val="008A0E68"/>
    <w:rsid w:val="008A0ECF"/>
    <w:rsid w:val="008A124E"/>
    <w:rsid w:val="008A14B6"/>
    <w:rsid w:val="008A14FA"/>
    <w:rsid w:val="008A17DA"/>
    <w:rsid w:val="008A1814"/>
    <w:rsid w:val="008A1A38"/>
    <w:rsid w:val="008A1BC5"/>
    <w:rsid w:val="008A2209"/>
    <w:rsid w:val="008A2378"/>
    <w:rsid w:val="008A2644"/>
    <w:rsid w:val="008A29EE"/>
    <w:rsid w:val="008A2A25"/>
    <w:rsid w:val="008A2CC1"/>
    <w:rsid w:val="008A2D19"/>
    <w:rsid w:val="008A2DF0"/>
    <w:rsid w:val="008A3026"/>
    <w:rsid w:val="008A3047"/>
    <w:rsid w:val="008A32FD"/>
    <w:rsid w:val="008A33E2"/>
    <w:rsid w:val="008A34BF"/>
    <w:rsid w:val="008A366A"/>
    <w:rsid w:val="008A36B2"/>
    <w:rsid w:val="008A3792"/>
    <w:rsid w:val="008A3A6C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25"/>
    <w:rsid w:val="008A6137"/>
    <w:rsid w:val="008A6203"/>
    <w:rsid w:val="008A620F"/>
    <w:rsid w:val="008A655D"/>
    <w:rsid w:val="008A6CC5"/>
    <w:rsid w:val="008A7226"/>
    <w:rsid w:val="008A7676"/>
    <w:rsid w:val="008B0237"/>
    <w:rsid w:val="008B0336"/>
    <w:rsid w:val="008B036A"/>
    <w:rsid w:val="008B06B6"/>
    <w:rsid w:val="008B0711"/>
    <w:rsid w:val="008B071F"/>
    <w:rsid w:val="008B0C2C"/>
    <w:rsid w:val="008B0D7D"/>
    <w:rsid w:val="008B1456"/>
    <w:rsid w:val="008B1588"/>
    <w:rsid w:val="008B16B4"/>
    <w:rsid w:val="008B172E"/>
    <w:rsid w:val="008B2020"/>
    <w:rsid w:val="008B2039"/>
    <w:rsid w:val="008B21E1"/>
    <w:rsid w:val="008B22D2"/>
    <w:rsid w:val="008B23C5"/>
    <w:rsid w:val="008B2504"/>
    <w:rsid w:val="008B2920"/>
    <w:rsid w:val="008B2994"/>
    <w:rsid w:val="008B2BD2"/>
    <w:rsid w:val="008B2C5C"/>
    <w:rsid w:val="008B2C83"/>
    <w:rsid w:val="008B2E5A"/>
    <w:rsid w:val="008B3040"/>
    <w:rsid w:val="008B30FC"/>
    <w:rsid w:val="008B3552"/>
    <w:rsid w:val="008B3775"/>
    <w:rsid w:val="008B3ED2"/>
    <w:rsid w:val="008B3F4C"/>
    <w:rsid w:val="008B43FD"/>
    <w:rsid w:val="008B48C9"/>
    <w:rsid w:val="008B4E10"/>
    <w:rsid w:val="008B4E5E"/>
    <w:rsid w:val="008B5053"/>
    <w:rsid w:val="008B560C"/>
    <w:rsid w:val="008B57CA"/>
    <w:rsid w:val="008B5A43"/>
    <w:rsid w:val="008B5BDF"/>
    <w:rsid w:val="008B633B"/>
    <w:rsid w:val="008B63DA"/>
    <w:rsid w:val="008B64F6"/>
    <w:rsid w:val="008B6EBA"/>
    <w:rsid w:val="008B71E0"/>
    <w:rsid w:val="008B72B9"/>
    <w:rsid w:val="008B73C7"/>
    <w:rsid w:val="008B7DC2"/>
    <w:rsid w:val="008B7EA6"/>
    <w:rsid w:val="008B7FCC"/>
    <w:rsid w:val="008C0780"/>
    <w:rsid w:val="008C0A60"/>
    <w:rsid w:val="008C0B7C"/>
    <w:rsid w:val="008C0DEF"/>
    <w:rsid w:val="008C0EA6"/>
    <w:rsid w:val="008C15C0"/>
    <w:rsid w:val="008C15D3"/>
    <w:rsid w:val="008C1651"/>
    <w:rsid w:val="008C170F"/>
    <w:rsid w:val="008C188D"/>
    <w:rsid w:val="008C1A69"/>
    <w:rsid w:val="008C1E38"/>
    <w:rsid w:val="008C22C2"/>
    <w:rsid w:val="008C25B7"/>
    <w:rsid w:val="008C26D0"/>
    <w:rsid w:val="008C27D0"/>
    <w:rsid w:val="008C2ADE"/>
    <w:rsid w:val="008C2F98"/>
    <w:rsid w:val="008C367E"/>
    <w:rsid w:val="008C3B33"/>
    <w:rsid w:val="008C3C46"/>
    <w:rsid w:val="008C3CE0"/>
    <w:rsid w:val="008C3DFE"/>
    <w:rsid w:val="008C42BE"/>
    <w:rsid w:val="008C4511"/>
    <w:rsid w:val="008C46E5"/>
    <w:rsid w:val="008C4A5A"/>
    <w:rsid w:val="008C4AF7"/>
    <w:rsid w:val="008C4D90"/>
    <w:rsid w:val="008C5BF8"/>
    <w:rsid w:val="008C5EDC"/>
    <w:rsid w:val="008C62CA"/>
    <w:rsid w:val="008C6633"/>
    <w:rsid w:val="008C66B8"/>
    <w:rsid w:val="008C66F7"/>
    <w:rsid w:val="008C67FB"/>
    <w:rsid w:val="008C6AF2"/>
    <w:rsid w:val="008C6DF8"/>
    <w:rsid w:val="008C6F31"/>
    <w:rsid w:val="008C7033"/>
    <w:rsid w:val="008C7291"/>
    <w:rsid w:val="008C7C52"/>
    <w:rsid w:val="008C7C89"/>
    <w:rsid w:val="008D0297"/>
    <w:rsid w:val="008D02D4"/>
    <w:rsid w:val="008D0308"/>
    <w:rsid w:val="008D05A5"/>
    <w:rsid w:val="008D0701"/>
    <w:rsid w:val="008D0809"/>
    <w:rsid w:val="008D08F3"/>
    <w:rsid w:val="008D0934"/>
    <w:rsid w:val="008D0AE4"/>
    <w:rsid w:val="008D0B85"/>
    <w:rsid w:val="008D0B94"/>
    <w:rsid w:val="008D1318"/>
    <w:rsid w:val="008D1348"/>
    <w:rsid w:val="008D167C"/>
    <w:rsid w:val="008D1907"/>
    <w:rsid w:val="008D1BD7"/>
    <w:rsid w:val="008D1C57"/>
    <w:rsid w:val="008D1F1C"/>
    <w:rsid w:val="008D2286"/>
    <w:rsid w:val="008D247A"/>
    <w:rsid w:val="008D253E"/>
    <w:rsid w:val="008D25DB"/>
    <w:rsid w:val="008D288E"/>
    <w:rsid w:val="008D29A8"/>
    <w:rsid w:val="008D2C66"/>
    <w:rsid w:val="008D359F"/>
    <w:rsid w:val="008D36B1"/>
    <w:rsid w:val="008D3B3B"/>
    <w:rsid w:val="008D3DA1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5E6B"/>
    <w:rsid w:val="008D607D"/>
    <w:rsid w:val="008D68EA"/>
    <w:rsid w:val="008D6A56"/>
    <w:rsid w:val="008D7399"/>
    <w:rsid w:val="008D7442"/>
    <w:rsid w:val="008D77C4"/>
    <w:rsid w:val="008D7919"/>
    <w:rsid w:val="008D7A54"/>
    <w:rsid w:val="008D7B85"/>
    <w:rsid w:val="008E00BD"/>
    <w:rsid w:val="008E01FD"/>
    <w:rsid w:val="008E0434"/>
    <w:rsid w:val="008E047D"/>
    <w:rsid w:val="008E0598"/>
    <w:rsid w:val="008E071B"/>
    <w:rsid w:val="008E0DD9"/>
    <w:rsid w:val="008E13BA"/>
    <w:rsid w:val="008E15E7"/>
    <w:rsid w:val="008E1FA6"/>
    <w:rsid w:val="008E2366"/>
    <w:rsid w:val="008E249D"/>
    <w:rsid w:val="008E25B7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2F64"/>
    <w:rsid w:val="008E32B4"/>
    <w:rsid w:val="008E35DA"/>
    <w:rsid w:val="008E36C7"/>
    <w:rsid w:val="008E37F8"/>
    <w:rsid w:val="008E3CAF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170"/>
    <w:rsid w:val="008E63B3"/>
    <w:rsid w:val="008E6848"/>
    <w:rsid w:val="008E6938"/>
    <w:rsid w:val="008E6BD4"/>
    <w:rsid w:val="008E6F51"/>
    <w:rsid w:val="008E6F83"/>
    <w:rsid w:val="008E72BB"/>
    <w:rsid w:val="008F0024"/>
    <w:rsid w:val="008F02C7"/>
    <w:rsid w:val="008F05C8"/>
    <w:rsid w:val="008F06E9"/>
    <w:rsid w:val="008F0DA0"/>
    <w:rsid w:val="008F115E"/>
    <w:rsid w:val="008F163B"/>
    <w:rsid w:val="008F1A35"/>
    <w:rsid w:val="008F1A5E"/>
    <w:rsid w:val="008F1D0A"/>
    <w:rsid w:val="008F1E7E"/>
    <w:rsid w:val="008F2536"/>
    <w:rsid w:val="008F278D"/>
    <w:rsid w:val="008F2E35"/>
    <w:rsid w:val="008F340E"/>
    <w:rsid w:val="008F3637"/>
    <w:rsid w:val="008F3855"/>
    <w:rsid w:val="008F392A"/>
    <w:rsid w:val="008F3A73"/>
    <w:rsid w:val="008F3AE9"/>
    <w:rsid w:val="008F3CD0"/>
    <w:rsid w:val="008F4209"/>
    <w:rsid w:val="008F42C7"/>
    <w:rsid w:val="008F4627"/>
    <w:rsid w:val="008F4A68"/>
    <w:rsid w:val="008F4A92"/>
    <w:rsid w:val="008F4D4D"/>
    <w:rsid w:val="008F5169"/>
    <w:rsid w:val="008F54C8"/>
    <w:rsid w:val="008F55A5"/>
    <w:rsid w:val="008F55EF"/>
    <w:rsid w:val="008F579E"/>
    <w:rsid w:val="008F5DE0"/>
    <w:rsid w:val="008F5F29"/>
    <w:rsid w:val="008F646E"/>
    <w:rsid w:val="008F6686"/>
    <w:rsid w:val="008F66FA"/>
    <w:rsid w:val="008F671F"/>
    <w:rsid w:val="008F6808"/>
    <w:rsid w:val="008F6E73"/>
    <w:rsid w:val="008F6ED7"/>
    <w:rsid w:val="008F71DD"/>
    <w:rsid w:val="008F7A39"/>
    <w:rsid w:val="008F7B01"/>
    <w:rsid w:val="008F7EF0"/>
    <w:rsid w:val="009000C1"/>
    <w:rsid w:val="00900346"/>
    <w:rsid w:val="009003BA"/>
    <w:rsid w:val="009006F7"/>
    <w:rsid w:val="00900760"/>
    <w:rsid w:val="00900801"/>
    <w:rsid w:val="0090081D"/>
    <w:rsid w:val="0090103B"/>
    <w:rsid w:val="009014A1"/>
    <w:rsid w:val="009019AA"/>
    <w:rsid w:val="00901DF4"/>
    <w:rsid w:val="009020F3"/>
    <w:rsid w:val="00902391"/>
    <w:rsid w:val="009024F9"/>
    <w:rsid w:val="009029A6"/>
    <w:rsid w:val="00902B09"/>
    <w:rsid w:val="00902ECC"/>
    <w:rsid w:val="00902FC7"/>
    <w:rsid w:val="00903313"/>
    <w:rsid w:val="0090336E"/>
    <w:rsid w:val="009033F9"/>
    <w:rsid w:val="0090356E"/>
    <w:rsid w:val="009038F4"/>
    <w:rsid w:val="00904143"/>
    <w:rsid w:val="009045F7"/>
    <w:rsid w:val="009046FB"/>
    <w:rsid w:val="0090476D"/>
    <w:rsid w:val="00904F0E"/>
    <w:rsid w:val="0090523F"/>
    <w:rsid w:val="00905A6D"/>
    <w:rsid w:val="00905A91"/>
    <w:rsid w:val="00905F6D"/>
    <w:rsid w:val="00906401"/>
    <w:rsid w:val="00906837"/>
    <w:rsid w:val="00906A13"/>
    <w:rsid w:val="00906DAD"/>
    <w:rsid w:val="00907616"/>
    <w:rsid w:val="00907AFA"/>
    <w:rsid w:val="009100B7"/>
    <w:rsid w:val="00910128"/>
    <w:rsid w:val="009101B1"/>
    <w:rsid w:val="0091045B"/>
    <w:rsid w:val="00910676"/>
    <w:rsid w:val="00910692"/>
    <w:rsid w:val="00910730"/>
    <w:rsid w:val="00910A6C"/>
    <w:rsid w:val="00910C15"/>
    <w:rsid w:val="00910EDD"/>
    <w:rsid w:val="00910EEB"/>
    <w:rsid w:val="00910FC9"/>
    <w:rsid w:val="0091142B"/>
    <w:rsid w:val="009114E5"/>
    <w:rsid w:val="00911A31"/>
    <w:rsid w:val="009120C4"/>
    <w:rsid w:val="009120F7"/>
    <w:rsid w:val="009121E6"/>
    <w:rsid w:val="009123C2"/>
    <w:rsid w:val="0091256D"/>
    <w:rsid w:val="0091275C"/>
    <w:rsid w:val="009127F8"/>
    <w:rsid w:val="00913143"/>
    <w:rsid w:val="00913184"/>
    <w:rsid w:val="009132F9"/>
    <w:rsid w:val="009133D8"/>
    <w:rsid w:val="00913642"/>
    <w:rsid w:val="0091368E"/>
    <w:rsid w:val="009139FA"/>
    <w:rsid w:val="00913C0C"/>
    <w:rsid w:val="00913DCD"/>
    <w:rsid w:val="00913EF4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6346"/>
    <w:rsid w:val="009165BE"/>
    <w:rsid w:val="00916BB1"/>
    <w:rsid w:val="0091716D"/>
    <w:rsid w:val="009173EB"/>
    <w:rsid w:val="00917431"/>
    <w:rsid w:val="00917C23"/>
    <w:rsid w:val="00917C6A"/>
    <w:rsid w:val="00917DA5"/>
    <w:rsid w:val="00917EE2"/>
    <w:rsid w:val="00917FC1"/>
    <w:rsid w:val="009200ED"/>
    <w:rsid w:val="009207A4"/>
    <w:rsid w:val="009208A3"/>
    <w:rsid w:val="009212C2"/>
    <w:rsid w:val="009216FF"/>
    <w:rsid w:val="00921B59"/>
    <w:rsid w:val="00921CCF"/>
    <w:rsid w:val="00921F55"/>
    <w:rsid w:val="009220A7"/>
    <w:rsid w:val="009221B4"/>
    <w:rsid w:val="009221DE"/>
    <w:rsid w:val="00922247"/>
    <w:rsid w:val="009222B7"/>
    <w:rsid w:val="00922411"/>
    <w:rsid w:val="00922471"/>
    <w:rsid w:val="009227FF"/>
    <w:rsid w:val="00922FAA"/>
    <w:rsid w:val="009230F2"/>
    <w:rsid w:val="009231A6"/>
    <w:rsid w:val="0092321E"/>
    <w:rsid w:val="0092325A"/>
    <w:rsid w:val="00923509"/>
    <w:rsid w:val="00923865"/>
    <w:rsid w:val="00923A2F"/>
    <w:rsid w:val="00923C4C"/>
    <w:rsid w:val="00923D23"/>
    <w:rsid w:val="009243C3"/>
    <w:rsid w:val="00924527"/>
    <w:rsid w:val="00924554"/>
    <w:rsid w:val="00924703"/>
    <w:rsid w:val="00924A85"/>
    <w:rsid w:val="00924E4C"/>
    <w:rsid w:val="009256CE"/>
    <w:rsid w:val="00925B06"/>
    <w:rsid w:val="00925B0F"/>
    <w:rsid w:val="00925FC1"/>
    <w:rsid w:val="00925FF8"/>
    <w:rsid w:val="00926133"/>
    <w:rsid w:val="009263E7"/>
    <w:rsid w:val="009267A1"/>
    <w:rsid w:val="00926A79"/>
    <w:rsid w:val="00926D44"/>
    <w:rsid w:val="009270E4"/>
    <w:rsid w:val="0092729B"/>
    <w:rsid w:val="009274A5"/>
    <w:rsid w:val="009274AE"/>
    <w:rsid w:val="009274D9"/>
    <w:rsid w:val="00927787"/>
    <w:rsid w:val="00927B13"/>
    <w:rsid w:val="00927C0F"/>
    <w:rsid w:val="00930943"/>
    <w:rsid w:val="00930C68"/>
    <w:rsid w:val="00930D2E"/>
    <w:rsid w:val="009310E0"/>
    <w:rsid w:val="0093116E"/>
    <w:rsid w:val="009312BD"/>
    <w:rsid w:val="00931776"/>
    <w:rsid w:val="00931DDA"/>
    <w:rsid w:val="00931E8D"/>
    <w:rsid w:val="00931EE8"/>
    <w:rsid w:val="00932250"/>
    <w:rsid w:val="00932350"/>
    <w:rsid w:val="00932667"/>
    <w:rsid w:val="0093267A"/>
    <w:rsid w:val="00932E8D"/>
    <w:rsid w:val="00932EBD"/>
    <w:rsid w:val="0093363C"/>
    <w:rsid w:val="009339C9"/>
    <w:rsid w:val="00933D45"/>
    <w:rsid w:val="00933EFB"/>
    <w:rsid w:val="009340B4"/>
    <w:rsid w:val="0093426F"/>
    <w:rsid w:val="0093451D"/>
    <w:rsid w:val="0093465A"/>
    <w:rsid w:val="009347B8"/>
    <w:rsid w:val="00934A18"/>
    <w:rsid w:val="00934DA0"/>
    <w:rsid w:val="00934F55"/>
    <w:rsid w:val="009351FB"/>
    <w:rsid w:val="0093523D"/>
    <w:rsid w:val="00935439"/>
    <w:rsid w:val="00935475"/>
    <w:rsid w:val="0093573A"/>
    <w:rsid w:val="00935EAE"/>
    <w:rsid w:val="00935F26"/>
    <w:rsid w:val="009366C8"/>
    <w:rsid w:val="009366E4"/>
    <w:rsid w:val="00936847"/>
    <w:rsid w:val="0093692E"/>
    <w:rsid w:val="00936F25"/>
    <w:rsid w:val="00936F70"/>
    <w:rsid w:val="00937262"/>
    <w:rsid w:val="0093749A"/>
    <w:rsid w:val="0093758C"/>
    <w:rsid w:val="00937C94"/>
    <w:rsid w:val="00937CF1"/>
    <w:rsid w:val="00937E91"/>
    <w:rsid w:val="009410D5"/>
    <w:rsid w:val="009412BD"/>
    <w:rsid w:val="00941679"/>
    <w:rsid w:val="009416F1"/>
    <w:rsid w:val="00941708"/>
    <w:rsid w:val="00941718"/>
    <w:rsid w:val="00941847"/>
    <w:rsid w:val="00941957"/>
    <w:rsid w:val="00941DC0"/>
    <w:rsid w:val="00941F50"/>
    <w:rsid w:val="009421A1"/>
    <w:rsid w:val="009421F7"/>
    <w:rsid w:val="0094265F"/>
    <w:rsid w:val="00942A8B"/>
    <w:rsid w:val="00942DB7"/>
    <w:rsid w:val="009433FE"/>
    <w:rsid w:val="00943602"/>
    <w:rsid w:val="009437B2"/>
    <w:rsid w:val="009439DA"/>
    <w:rsid w:val="00943C29"/>
    <w:rsid w:val="009442DB"/>
    <w:rsid w:val="0094469E"/>
    <w:rsid w:val="00944DA4"/>
    <w:rsid w:val="00944FCB"/>
    <w:rsid w:val="009453B3"/>
    <w:rsid w:val="00945500"/>
    <w:rsid w:val="009455AE"/>
    <w:rsid w:val="00945B36"/>
    <w:rsid w:val="00945D0D"/>
    <w:rsid w:val="009463DE"/>
    <w:rsid w:val="00946975"/>
    <w:rsid w:val="00946AD4"/>
    <w:rsid w:val="00946ADE"/>
    <w:rsid w:val="00946EF3"/>
    <w:rsid w:val="00946F4F"/>
    <w:rsid w:val="00947010"/>
    <w:rsid w:val="009470F5"/>
    <w:rsid w:val="009474F3"/>
    <w:rsid w:val="0094770D"/>
    <w:rsid w:val="009477A6"/>
    <w:rsid w:val="00947BB1"/>
    <w:rsid w:val="00947BE1"/>
    <w:rsid w:val="00947EA9"/>
    <w:rsid w:val="00947F79"/>
    <w:rsid w:val="00947FB1"/>
    <w:rsid w:val="00950000"/>
    <w:rsid w:val="00950329"/>
    <w:rsid w:val="0095053C"/>
    <w:rsid w:val="00950643"/>
    <w:rsid w:val="0095094D"/>
    <w:rsid w:val="0095097F"/>
    <w:rsid w:val="009509E6"/>
    <w:rsid w:val="00950B86"/>
    <w:rsid w:val="00950B8A"/>
    <w:rsid w:val="00950CEF"/>
    <w:rsid w:val="00951013"/>
    <w:rsid w:val="009511E1"/>
    <w:rsid w:val="00951452"/>
    <w:rsid w:val="00951514"/>
    <w:rsid w:val="00951E44"/>
    <w:rsid w:val="00951EB7"/>
    <w:rsid w:val="00952051"/>
    <w:rsid w:val="0095245A"/>
    <w:rsid w:val="00952D57"/>
    <w:rsid w:val="00952DC7"/>
    <w:rsid w:val="00953331"/>
    <w:rsid w:val="009534E9"/>
    <w:rsid w:val="00953FFC"/>
    <w:rsid w:val="00954560"/>
    <w:rsid w:val="00954B9C"/>
    <w:rsid w:val="00954C59"/>
    <w:rsid w:val="00954E5B"/>
    <w:rsid w:val="00954F8C"/>
    <w:rsid w:val="00955113"/>
    <w:rsid w:val="00955154"/>
    <w:rsid w:val="00955326"/>
    <w:rsid w:val="00955354"/>
    <w:rsid w:val="009554BF"/>
    <w:rsid w:val="00955853"/>
    <w:rsid w:val="0095596B"/>
    <w:rsid w:val="00955CD6"/>
    <w:rsid w:val="009561AF"/>
    <w:rsid w:val="009562C9"/>
    <w:rsid w:val="009568B6"/>
    <w:rsid w:val="00957862"/>
    <w:rsid w:val="009578D4"/>
    <w:rsid w:val="00957A93"/>
    <w:rsid w:val="00957B73"/>
    <w:rsid w:val="00957CF6"/>
    <w:rsid w:val="009600CC"/>
    <w:rsid w:val="00960C59"/>
    <w:rsid w:val="00960E59"/>
    <w:rsid w:val="00960F01"/>
    <w:rsid w:val="009611D5"/>
    <w:rsid w:val="0096125C"/>
    <w:rsid w:val="00961373"/>
    <w:rsid w:val="0096141C"/>
    <w:rsid w:val="0096153F"/>
    <w:rsid w:val="00961583"/>
    <w:rsid w:val="00961B94"/>
    <w:rsid w:val="00961C73"/>
    <w:rsid w:val="00961C8A"/>
    <w:rsid w:val="00961CB5"/>
    <w:rsid w:val="00961EF0"/>
    <w:rsid w:val="00961FC4"/>
    <w:rsid w:val="0096204C"/>
    <w:rsid w:val="009620EE"/>
    <w:rsid w:val="009624B5"/>
    <w:rsid w:val="009629CA"/>
    <w:rsid w:val="00962B56"/>
    <w:rsid w:val="00962FE8"/>
    <w:rsid w:val="00963589"/>
    <w:rsid w:val="00963AAD"/>
    <w:rsid w:val="00963BEB"/>
    <w:rsid w:val="00964285"/>
    <w:rsid w:val="009642EF"/>
    <w:rsid w:val="009646F8"/>
    <w:rsid w:val="0096475E"/>
    <w:rsid w:val="00964C34"/>
    <w:rsid w:val="009652F1"/>
    <w:rsid w:val="00965633"/>
    <w:rsid w:val="00965CEE"/>
    <w:rsid w:val="00965D3E"/>
    <w:rsid w:val="00965E92"/>
    <w:rsid w:val="00965EBC"/>
    <w:rsid w:val="009660FF"/>
    <w:rsid w:val="0096636C"/>
    <w:rsid w:val="00966981"/>
    <w:rsid w:val="0096699A"/>
    <w:rsid w:val="009669E8"/>
    <w:rsid w:val="00966B6A"/>
    <w:rsid w:val="00967514"/>
    <w:rsid w:val="0096759B"/>
    <w:rsid w:val="0096768E"/>
    <w:rsid w:val="0096777F"/>
    <w:rsid w:val="00967AE4"/>
    <w:rsid w:val="00967C56"/>
    <w:rsid w:val="00970032"/>
    <w:rsid w:val="00970373"/>
    <w:rsid w:val="009704FB"/>
    <w:rsid w:val="009706A2"/>
    <w:rsid w:val="00970978"/>
    <w:rsid w:val="0097131E"/>
    <w:rsid w:val="00971B24"/>
    <w:rsid w:val="00971BA5"/>
    <w:rsid w:val="00971D40"/>
    <w:rsid w:val="00972120"/>
    <w:rsid w:val="0097270D"/>
    <w:rsid w:val="009728C9"/>
    <w:rsid w:val="00972957"/>
    <w:rsid w:val="00972AFF"/>
    <w:rsid w:val="00972B0A"/>
    <w:rsid w:val="00972D89"/>
    <w:rsid w:val="00972D9C"/>
    <w:rsid w:val="00972F48"/>
    <w:rsid w:val="00972F50"/>
    <w:rsid w:val="0097349C"/>
    <w:rsid w:val="009734B4"/>
    <w:rsid w:val="00973BAD"/>
    <w:rsid w:val="00973BDC"/>
    <w:rsid w:val="00973C1F"/>
    <w:rsid w:val="00973FCF"/>
    <w:rsid w:val="00974002"/>
    <w:rsid w:val="009743F6"/>
    <w:rsid w:val="00974A93"/>
    <w:rsid w:val="00974BF7"/>
    <w:rsid w:val="00974F84"/>
    <w:rsid w:val="009756E1"/>
    <w:rsid w:val="00975742"/>
    <w:rsid w:val="009757BA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B80"/>
    <w:rsid w:val="00976D3A"/>
    <w:rsid w:val="00976E65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0D69"/>
    <w:rsid w:val="00980FED"/>
    <w:rsid w:val="00981DC2"/>
    <w:rsid w:val="00982048"/>
    <w:rsid w:val="009826BA"/>
    <w:rsid w:val="00982A25"/>
    <w:rsid w:val="00982AC2"/>
    <w:rsid w:val="00982BBF"/>
    <w:rsid w:val="00982DBF"/>
    <w:rsid w:val="00983073"/>
    <w:rsid w:val="009831AA"/>
    <w:rsid w:val="009832F1"/>
    <w:rsid w:val="00983489"/>
    <w:rsid w:val="009839AD"/>
    <w:rsid w:val="00983AB7"/>
    <w:rsid w:val="00984015"/>
    <w:rsid w:val="0098490B"/>
    <w:rsid w:val="00984F24"/>
    <w:rsid w:val="00984F5F"/>
    <w:rsid w:val="009857C4"/>
    <w:rsid w:val="00985877"/>
    <w:rsid w:val="00985E35"/>
    <w:rsid w:val="00985F72"/>
    <w:rsid w:val="00986220"/>
    <w:rsid w:val="00986468"/>
    <w:rsid w:val="009864F8"/>
    <w:rsid w:val="00986730"/>
    <w:rsid w:val="00986949"/>
    <w:rsid w:val="00986C65"/>
    <w:rsid w:val="00986DDA"/>
    <w:rsid w:val="00986E28"/>
    <w:rsid w:val="0098713A"/>
    <w:rsid w:val="00987488"/>
    <w:rsid w:val="0098748B"/>
    <w:rsid w:val="0098768F"/>
    <w:rsid w:val="00987E6B"/>
    <w:rsid w:val="00990035"/>
    <w:rsid w:val="009900AD"/>
    <w:rsid w:val="009902EB"/>
    <w:rsid w:val="00990825"/>
    <w:rsid w:val="00990976"/>
    <w:rsid w:val="009909F4"/>
    <w:rsid w:val="00990E75"/>
    <w:rsid w:val="00990FB8"/>
    <w:rsid w:val="00991130"/>
    <w:rsid w:val="009911F1"/>
    <w:rsid w:val="0099128D"/>
    <w:rsid w:val="009915DA"/>
    <w:rsid w:val="009916B6"/>
    <w:rsid w:val="009917C8"/>
    <w:rsid w:val="0099199B"/>
    <w:rsid w:val="00991B99"/>
    <w:rsid w:val="00992B17"/>
    <w:rsid w:val="00992BC7"/>
    <w:rsid w:val="009930BB"/>
    <w:rsid w:val="00993328"/>
    <w:rsid w:val="0099353B"/>
    <w:rsid w:val="00993D71"/>
    <w:rsid w:val="0099427C"/>
    <w:rsid w:val="0099442F"/>
    <w:rsid w:val="00994D54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2B1"/>
    <w:rsid w:val="0099730E"/>
    <w:rsid w:val="00997325"/>
    <w:rsid w:val="00997462"/>
    <w:rsid w:val="009974A0"/>
    <w:rsid w:val="00997589"/>
    <w:rsid w:val="00997727"/>
    <w:rsid w:val="00997BC4"/>
    <w:rsid w:val="009A0112"/>
    <w:rsid w:val="009A03A6"/>
    <w:rsid w:val="009A060C"/>
    <w:rsid w:val="009A08B5"/>
    <w:rsid w:val="009A1138"/>
    <w:rsid w:val="009A13BC"/>
    <w:rsid w:val="009A1C92"/>
    <w:rsid w:val="009A1DC2"/>
    <w:rsid w:val="009A27BB"/>
    <w:rsid w:val="009A294B"/>
    <w:rsid w:val="009A2BD2"/>
    <w:rsid w:val="009A2F56"/>
    <w:rsid w:val="009A33A0"/>
    <w:rsid w:val="009A33AE"/>
    <w:rsid w:val="009A35F5"/>
    <w:rsid w:val="009A380B"/>
    <w:rsid w:val="009A4467"/>
    <w:rsid w:val="009A48B1"/>
    <w:rsid w:val="009A4FC4"/>
    <w:rsid w:val="009A509A"/>
    <w:rsid w:val="009A5381"/>
    <w:rsid w:val="009A5394"/>
    <w:rsid w:val="009A543F"/>
    <w:rsid w:val="009A5594"/>
    <w:rsid w:val="009A57F6"/>
    <w:rsid w:val="009A59D0"/>
    <w:rsid w:val="009A6046"/>
    <w:rsid w:val="009A6310"/>
    <w:rsid w:val="009A681A"/>
    <w:rsid w:val="009A6937"/>
    <w:rsid w:val="009A6AB3"/>
    <w:rsid w:val="009A6B7A"/>
    <w:rsid w:val="009A6D5D"/>
    <w:rsid w:val="009A6D74"/>
    <w:rsid w:val="009A6EB4"/>
    <w:rsid w:val="009A7034"/>
    <w:rsid w:val="009A7074"/>
    <w:rsid w:val="009A70AC"/>
    <w:rsid w:val="009A70D1"/>
    <w:rsid w:val="009A74D7"/>
    <w:rsid w:val="009A75FD"/>
    <w:rsid w:val="009A763D"/>
    <w:rsid w:val="009A7825"/>
    <w:rsid w:val="009A7863"/>
    <w:rsid w:val="009A78D9"/>
    <w:rsid w:val="009A79B7"/>
    <w:rsid w:val="009A7B98"/>
    <w:rsid w:val="009B00AC"/>
    <w:rsid w:val="009B0198"/>
    <w:rsid w:val="009B01EC"/>
    <w:rsid w:val="009B06D3"/>
    <w:rsid w:val="009B07E3"/>
    <w:rsid w:val="009B0A1F"/>
    <w:rsid w:val="009B0CEE"/>
    <w:rsid w:val="009B1252"/>
    <w:rsid w:val="009B12CF"/>
    <w:rsid w:val="009B14B1"/>
    <w:rsid w:val="009B1669"/>
    <w:rsid w:val="009B1820"/>
    <w:rsid w:val="009B1886"/>
    <w:rsid w:val="009B1B3C"/>
    <w:rsid w:val="009B2019"/>
    <w:rsid w:val="009B2520"/>
    <w:rsid w:val="009B261D"/>
    <w:rsid w:val="009B2897"/>
    <w:rsid w:val="009B2D11"/>
    <w:rsid w:val="009B3160"/>
    <w:rsid w:val="009B3358"/>
    <w:rsid w:val="009B33C8"/>
    <w:rsid w:val="009B362E"/>
    <w:rsid w:val="009B3C8F"/>
    <w:rsid w:val="009B3F27"/>
    <w:rsid w:val="009B40F8"/>
    <w:rsid w:val="009B4389"/>
    <w:rsid w:val="009B47AF"/>
    <w:rsid w:val="009B49A4"/>
    <w:rsid w:val="009B4C4A"/>
    <w:rsid w:val="009B4D23"/>
    <w:rsid w:val="009B5142"/>
    <w:rsid w:val="009B52F5"/>
    <w:rsid w:val="009B53D4"/>
    <w:rsid w:val="009B576B"/>
    <w:rsid w:val="009B5A13"/>
    <w:rsid w:val="009B5B8F"/>
    <w:rsid w:val="009B5E41"/>
    <w:rsid w:val="009B5F6E"/>
    <w:rsid w:val="009B62CC"/>
    <w:rsid w:val="009B6446"/>
    <w:rsid w:val="009B6B3D"/>
    <w:rsid w:val="009B6EF0"/>
    <w:rsid w:val="009B6FE6"/>
    <w:rsid w:val="009B70F7"/>
    <w:rsid w:val="009B7138"/>
    <w:rsid w:val="009B71E2"/>
    <w:rsid w:val="009B71E7"/>
    <w:rsid w:val="009B7374"/>
    <w:rsid w:val="009B760B"/>
    <w:rsid w:val="009B7623"/>
    <w:rsid w:val="009B77D7"/>
    <w:rsid w:val="009B7AF5"/>
    <w:rsid w:val="009B7BFB"/>
    <w:rsid w:val="009C0270"/>
    <w:rsid w:val="009C042A"/>
    <w:rsid w:val="009C0775"/>
    <w:rsid w:val="009C0831"/>
    <w:rsid w:val="009C0C6A"/>
    <w:rsid w:val="009C0F2C"/>
    <w:rsid w:val="009C106B"/>
    <w:rsid w:val="009C14F7"/>
    <w:rsid w:val="009C1508"/>
    <w:rsid w:val="009C226A"/>
    <w:rsid w:val="009C22D7"/>
    <w:rsid w:val="009C2DDA"/>
    <w:rsid w:val="009C2E6A"/>
    <w:rsid w:val="009C2E79"/>
    <w:rsid w:val="009C31E4"/>
    <w:rsid w:val="009C3A15"/>
    <w:rsid w:val="009C3FB6"/>
    <w:rsid w:val="009C41AF"/>
    <w:rsid w:val="009C44C5"/>
    <w:rsid w:val="009C4613"/>
    <w:rsid w:val="009C492E"/>
    <w:rsid w:val="009C4C8A"/>
    <w:rsid w:val="009C4CB9"/>
    <w:rsid w:val="009C4D8E"/>
    <w:rsid w:val="009C4EA7"/>
    <w:rsid w:val="009C542C"/>
    <w:rsid w:val="009C5B08"/>
    <w:rsid w:val="009C5CDD"/>
    <w:rsid w:val="009C5D34"/>
    <w:rsid w:val="009C5D80"/>
    <w:rsid w:val="009C6043"/>
    <w:rsid w:val="009C622A"/>
    <w:rsid w:val="009C665F"/>
    <w:rsid w:val="009C6DED"/>
    <w:rsid w:val="009C6EAB"/>
    <w:rsid w:val="009C7243"/>
    <w:rsid w:val="009C72CC"/>
    <w:rsid w:val="009C7469"/>
    <w:rsid w:val="009C74FE"/>
    <w:rsid w:val="009C79D8"/>
    <w:rsid w:val="009C7A7C"/>
    <w:rsid w:val="009C7CA0"/>
    <w:rsid w:val="009C7F97"/>
    <w:rsid w:val="009D00F9"/>
    <w:rsid w:val="009D0248"/>
    <w:rsid w:val="009D03BE"/>
    <w:rsid w:val="009D0432"/>
    <w:rsid w:val="009D04F9"/>
    <w:rsid w:val="009D0741"/>
    <w:rsid w:val="009D08A3"/>
    <w:rsid w:val="009D11AE"/>
    <w:rsid w:val="009D17FA"/>
    <w:rsid w:val="009D18E7"/>
    <w:rsid w:val="009D1B7E"/>
    <w:rsid w:val="009D1C52"/>
    <w:rsid w:val="009D1CFD"/>
    <w:rsid w:val="009D1D7F"/>
    <w:rsid w:val="009D2029"/>
    <w:rsid w:val="009D2367"/>
    <w:rsid w:val="009D2423"/>
    <w:rsid w:val="009D2810"/>
    <w:rsid w:val="009D2D7C"/>
    <w:rsid w:val="009D2DA9"/>
    <w:rsid w:val="009D2DE7"/>
    <w:rsid w:val="009D3101"/>
    <w:rsid w:val="009D332C"/>
    <w:rsid w:val="009D3774"/>
    <w:rsid w:val="009D3CEF"/>
    <w:rsid w:val="009D3D2A"/>
    <w:rsid w:val="009D3D91"/>
    <w:rsid w:val="009D3F8C"/>
    <w:rsid w:val="009D417D"/>
    <w:rsid w:val="009D428C"/>
    <w:rsid w:val="009D439D"/>
    <w:rsid w:val="009D46E2"/>
    <w:rsid w:val="009D4915"/>
    <w:rsid w:val="009D5111"/>
    <w:rsid w:val="009D5473"/>
    <w:rsid w:val="009D5C51"/>
    <w:rsid w:val="009D6074"/>
    <w:rsid w:val="009D62E8"/>
    <w:rsid w:val="009D663A"/>
    <w:rsid w:val="009D66EC"/>
    <w:rsid w:val="009D6954"/>
    <w:rsid w:val="009D6D8E"/>
    <w:rsid w:val="009D6E1B"/>
    <w:rsid w:val="009D6F4A"/>
    <w:rsid w:val="009D73E2"/>
    <w:rsid w:val="009D75AA"/>
    <w:rsid w:val="009D7859"/>
    <w:rsid w:val="009D78F0"/>
    <w:rsid w:val="009D7D51"/>
    <w:rsid w:val="009D7FE0"/>
    <w:rsid w:val="009E0120"/>
    <w:rsid w:val="009E0415"/>
    <w:rsid w:val="009E0D57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38"/>
    <w:rsid w:val="009E3DED"/>
    <w:rsid w:val="009E4186"/>
    <w:rsid w:val="009E42F1"/>
    <w:rsid w:val="009E434A"/>
    <w:rsid w:val="009E4600"/>
    <w:rsid w:val="009E4AC7"/>
    <w:rsid w:val="009E4B9B"/>
    <w:rsid w:val="009E4DBD"/>
    <w:rsid w:val="009E4F50"/>
    <w:rsid w:val="009E508F"/>
    <w:rsid w:val="009E541E"/>
    <w:rsid w:val="009E56EA"/>
    <w:rsid w:val="009E59B5"/>
    <w:rsid w:val="009E5A67"/>
    <w:rsid w:val="009E5E41"/>
    <w:rsid w:val="009E5FF3"/>
    <w:rsid w:val="009E611C"/>
    <w:rsid w:val="009E66F3"/>
    <w:rsid w:val="009E6773"/>
    <w:rsid w:val="009E681E"/>
    <w:rsid w:val="009E6A0F"/>
    <w:rsid w:val="009E6EE1"/>
    <w:rsid w:val="009E7034"/>
    <w:rsid w:val="009E70EC"/>
    <w:rsid w:val="009E78D7"/>
    <w:rsid w:val="009E796F"/>
    <w:rsid w:val="009F01AB"/>
    <w:rsid w:val="009F0484"/>
    <w:rsid w:val="009F0517"/>
    <w:rsid w:val="009F056F"/>
    <w:rsid w:val="009F0A49"/>
    <w:rsid w:val="009F0C5B"/>
    <w:rsid w:val="009F0E69"/>
    <w:rsid w:val="009F1114"/>
    <w:rsid w:val="009F14CF"/>
    <w:rsid w:val="009F15EF"/>
    <w:rsid w:val="009F1767"/>
    <w:rsid w:val="009F17AC"/>
    <w:rsid w:val="009F2841"/>
    <w:rsid w:val="009F2C41"/>
    <w:rsid w:val="009F2CBA"/>
    <w:rsid w:val="009F2EDF"/>
    <w:rsid w:val="009F31BE"/>
    <w:rsid w:val="009F3B39"/>
    <w:rsid w:val="009F477E"/>
    <w:rsid w:val="009F481A"/>
    <w:rsid w:val="009F4A62"/>
    <w:rsid w:val="009F4CFD"/>
    <w:rsid w:val="009F4F01"/>
    <w:rsid w:val="009F54EB"/>
    <w:rsid w:val="009F59DF"/>
    <w:rsid w:val="009F5BAE"/>
    <w:rsid w:val="009F5C3B"/>
    <w:rsid w:val="009F5C62"/>
    <w:rsid w:val="009F5CB3"/>
    <w:rsid w:val="009F5F25"/>
    <w:rsid w:val="009F5FDA"/>
    <w:rsid w:val="009F61EC"/>
    <w:rsid w:val="009F6527"/>
    <w:rsid w:val="009F65A8"/>
    <w:rsid w:val="009F66A8"/>
    <w:rsid w:val="009F689F"/>
    <w:rsid w:val="009F68DF"/>
    <w:rsid w:val="009F6DE7"/>
    <w:rsid w:val="009F6E0B"/>
    <w:rsid w:val="009F6F57"/>
    <w:rsid w:val="009F6FFD"/>
    <w:rsid w:val="009F741A"/>
    <w:rsid w:val="009F7A92"/>
    <w:rsid w:val="009F7C0D"/>
    <w:rsid w:val="009F7FBB"/>
    <w:rsid w:val="00A0000D"/>
    <w:rsid w:val="00A0030D"/>
    <w:rsid w:val="00A006FB"/>
    <w:rsid w:val="00A00916"/>
    <w:rsid w:val="00A00D53"/>
    <w:rsid w:val="00A01097"/>
    <w:rsid w:val="00A01398"/>
    <w:rsid w:val="00A015E3"/>
    <w:rsid w:val="00A015E7"/>
    <w:rsid w:val="00A01EE4"/>
    <w:rsid w:val="00A01FB8"/>
    <w:rsid w:val="00A02442"/>
    <w:rsid w:val="00A02F54"/>
    <w:rsid w:val="00A03233"/>
    <w:rsid w:val="00A03488"/>
    <w:rsid w:val="00A034AC"/>
    <w:rsid w:val="00A03D1E"/>
    <w:rsid w:val="00A03F96"/>
    <w:rsid w:val="00A03FCD"/>
    <w:rsid w:val="00A04876"/>
    <w:rsid w:val="00A04A87"/>
    <w:rsid w:val="00A051C9"/>
    <w:rsid w:val="00A05474"/>
    <w:rsid w:val="00A05AAC"/>
    <w:rsid w:val="00A05D50"/>
    <w:rsid w:val="00A05E3A"/>
    <w:rsid w:val="00A060AB"/>
    <w:rsid w:val="00A060E0"/>
    <w:rsid w:val="00A061C5"/>
    <w:rsid w:val="00A06333"/>
    <w:rsid w:val="00A0634A"/>
    <w:rsid w:val="00A06387"/>
    <w:rsid w:val="00A06475"/>
    <w:rsid w:val="00A066A6"/>
    <w:rsid w:val="00A069C6"/>
    <w:rsid w:val="00A06B1C"/>
    <w:rsid w:val="00A06B2A"/>
    <w:rsid w:val="00A06DA5"/>
    <w:rsid w:val="00A06F71"/>
    <w:rsid w:val="00A072AF"/>
    <w:rsid w:val="00A0777F"/>
    <w:rsid w:val="00A07856"/>
    <w:rsid w:val="00A07C7E"/>
    <w:rsid w:val="00A07D15"/>
    <w:rsid w:val="00A10368"/>
    <w:rsid w:val="00A103DD"/>
    <w:rsid w:val="00A107CC"/>
    <w:rsid w:val="00A110BA"/>
    <w:rsid w:val="00A1177F"/>
    <w:rsid w:val="00A11D26"/>
    <w:rsid w:val="00A11E5C"/>
    <w:rsid w:val="00A1212F"/>
    <w:rsid w:val="00A1231F"/>
    <w:rsid w:val="00A1233E"/>
    <w:rsid w:val="00A12574"/>
    <w:rsid w:val="00A1289C"/>
    <w:rsid w:val="00A12FDE"/>
    <w:rsid w:val="00A134DE"/>
    <w:rsid w:val="00A1357A"/>
    <w:rsid w:val="00A136AE"/>
    <w:rsid w:val="00A13A7D"/>
    <w:rsid w:val="00A13BC5"/>
    <w:rsid w:val="00A13E48"/>
    <w:rsid w:val="00A14908"/>
    <w:rsid w:val="00A14D53"/>
    <w:rsid w:val="00A14D89"/>
    <w:rsid w:val="00A15035"/>
    <w:rsid w:val="00A15229"/>
    <w:rsid w:val="00A15431"/>
    <w:rsid w:val="00A15837"/>
    <w:rsid w:val="00A15C20"/>
    <w:rsid w:val="00A1667F"/>
    <w:rsid w:val="00A16838"/>
    <w:rsid w:val="00A16AD8"/>
    <w:rsid w:val="00A16BCD"/>
    <w:rsid w:val="00A16C3C"/>
    <w:rsid w:val="00A16CCB"/>
    <w:rsid w:val="00A16D98"/>
    <w:rsid w:val="00A17120"/>
    <w:rsid w:val="00A17225"/>
    <w:rsid w:val="00A173EE"/>
    <w:rsid w:val="00A17674"/>
    <w:rsid w:val="00A17821"/>
    <w:rsid w:val="00A17B77"/>
    <w:rsid w:val="00A17DFB"/>
    <w:rsid w:val="00A2052C"/>
    <w:rsid w:val="00A20799"/>
    <w:rsid w:val="00A2079A"/>
    <w:rsid w:val="00A207AB"/>
    <w:rsid w:val="00A20B8A"/>
    <w:rsid w:val="00A20CD9"/>
    <w:rsid w:val="00A20D74"/>
    <w:rsid w:val="00A21226"/>
    <w:rsid w:val="00A21346"/>
    <w:rsid w:val="00A2137D"/>
    <w:rsid w:val="00A21A29"/>
    <w:rsid w:val="00A21D5D"/>
    <w:rsid w:val="00A21E10"/>
    <w:rsid w:val="00A21E96"/>
    <w:rsid w:val="00A21F64"/>
    <w:rsid w:val="00A2226C"/>
    <w:rsid w:val="00A226EE"/>
    <w:rsid w:val="00A22932"/>
    <w:rsid w:val="00A22A7B"/>
    <w:rsid w:val="00A22CB7"/>
    <w:rsid w:val="00A23741"/>
    <w:rsid w:val="00A23800"/>
    <w:rsid w:val="00A23D39"/>
    <w:rsid w:val="00A240C9"/>
    <w:rsid w:val="00A24369"/>
    <w:rsid w:val="00A2459B"/>
    <w:rsid w:val="00A2474A"/>
    <w:rsid w:val="00A24A38"/>
    <w:rsid w:val="00A24DA5"/>
    <w:rsid w:val="00A255FB"/>
    <w:rsid w:val="00A25720"/>
    <w:rsid w:val="00A2597D"/>
    <w:rsid w:val="00A25AAE"/>
    <w:rsid w:val="00A25AB4"/>
    <w:rsid w:val="00A25CA4"/>
    <w:rsid w:val="00A25D1B"/>
    <w:rsid w:val="00A25E7E"/>
    <w:rsid w:val="00A25E9B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8AE"/>
    <w:rsid w:val="00A30A23"/>
    <w:rsid w:val="00A30B70"/>
    <w:rsid w:val="00A30D54"/>
    <w:rsid w:val="00A30EFF"/>
    <w:rsid w:val="00A310D8"/>
    <w:rsid w:val="00A3148E"/>
    <w:rsid w:val="00A314A8"/>
    <w:rsid w:val="00A314FC"/>
    <w:rsid w:val="00A31BDA"/>
    <w:rsid w:val="00A31C38"/>
    <w:rsid w:val="00A31DC8"/>
    <w:rsid w:val="00A3215A"/>
    <w:rsid w:val="00A321A2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63C"/>
    <w:rsid w:val="00A34899"/>
    <w:rsid w:val="00A34C8E"/>
    <w:rsid w:val="00A3515A"/>
    <w:rsid w:val="00A35777"/>
    <w:rsid w:val="00A35AC5"/>
    <w:rsid w:val="00A35AF0"/>
    <w:rsid w:val="00A367D5"/>
    <w:rsid w:val="00A36ADD"/>
    <w:rsid w:val="00A36FE5"/>
    <w:rsid w:val="00A371A1"/>
    <w:rsid w:val="00A3720D"/>
    <w:rsid w:val="00A374A6"/>
    <w:rsid w:val="00A37B92"/>
    <w:rsid w:val="00A37BD7"/>
    <w:rsid w:val="00A37C44"/>
    <w:rsid w:val="00A37D06"/>
    <w:rsid w:val="00A4020D"/>
    <w:rsid w:val="00A40373"/>
    <w:rsid w:val="00A4089F"/>
    <w:rsid w:val="00A40E33"/>
    <w:rsid w:val="00A415B7"/>
    <w:rsid w:val="00A415D4"/>
    <w:rsid w:val="00A4184B"/>
    <w:rsid w:val="00A41E35"/>
    <w:rsid w:val="00A421E6"/>
    <w:rsid w:val="00A425BD"/>
    <w:rsid w:val="00A42852"/>
    <w:rsid w:val="00A4298E"/>
    <w:rsid w:val="00A42AB3"/>
    <w:rsid w:val="00A42D20"/>
    <w:rsid w:val="00A43253"/>
    <w:rsid w:val="00A435BD"/>
    <w:rsid w:val="00A4372B"/>
    <w:rsid w:val="00A43867"/>
    <w:rsid w:val="00A43AAC"/>
    <w:rsid w:val="00A44768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EB8"/>
    <w:rsid w:val="00A47421"/>
    <w:rsid w:val="00A4760B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517"/>
    <w:rsid w:val="00A518C2"/>
    <w:rsid w:val="00A51BE2"/>
    <w:rsid w:val="00A51FAA"/>
    <w:rsid w:val="00A52856"/>
    <w:rsid w:val="00A528FA"/>
    <w:rsid w:val="00A52D5D"/>
    <w:rsid w:val="00A52DA3"/>
    <w:rsid w:val="00A52EA9"/>
    <w:rsid w:val="00A52F65"/>
    <w:rsid w:val="00A53175"/>
    <w:rsid w:val="00A535DF"/>
    <w:rsid w:val="00A539C8"/>
    <w:rsid w:val="00A53B36"/>
    <w:rsid w:val="00A53F2C"/>
    <w:rsid w:val="00A5412B"/>
    <w:rsid w:val="00A54145"/>
    <w:rsid w:val="00A543FB"/>
    <w:rsid w:val="00A54802"/>
    <w:rsid w:val="00A54A7B"/>
    <w:rsid w:val="00A54C2C"/>
    <w:rsid w:val="00A550A8"/>
    <w:rsid w:val="00A5514E"/>
    <w:rsid w:val="00A5549E"/>
    <w:rsid w:val="00A55743"/>
    <w:rsid w:val="00A5607F"/>
    <w:rsid w:val="00A5609C"/>
    <w:rsid w:val="00A563E0"/>
    <w:rsid w:val="00A56867"/>
    <w:rsid w:val="00A56B68"/>
    <w:rsid w:val="00A5778B"/>
    <w:rsid w:val="00A579BD"/>
    <w:rsid w:val="00A57C5C"/>
    <w:rsid w:val="00A57F13"/>
    <w:rsid w:val="00A591A9"/>
    <w:rsid w:val="00A600E7"/>
    <w:rsid w:val="00A6018B"/>
    <w:rsid w:val="00A60288"/>
    <w:rsid w:val="00A60489"/>
    <w:rsid w:val="00A606EB"/>
    <w:rsid w:val="00A606F4"/>
    <w:rsid w:val="00A60860"/>
    <w:rsid w:val="00A61A60"/>
    <w:rsid w:val="00A61B98"/>
    <w:rsid w:val="00A61CC2"/>
    <w:rsid w:val="00A61DBC"/>
    <w:rsid w:val="00A61DEC"/>
    <w:rsid w:val="00A61F30"/>
    <w:rsid w:val="00A62D49"/>
    <w:rsid w:val="00A62F96"/>
    <w:rsid w:val="00A63415"/>
    <w:rsid w:val="00A6344E"/>
    <w:rsid w:val="00A6351F"/>
    <w:rsid w:val="00A635B8"/>
    <w:rsid w:val="00A63648"/>
    <w:rsid w:val="00A63923"/>
    <w:rsid w:val="00A63B12"/>
    <w:rsid w:val="00A63D8A"/>
    <w:rsid w:val="00A63F9A"/>
    <w:rsid w:val="00A63FF4"/>
    <w:rsid w:val="00A643DC"/>
    <w:rsid w:val="00A6443D"/>
    <w:rsid w:val="00A64AD4"/>
    <w:rsid w:val="00A64D64"/>
    <w:rsid w:val="00A64ED2"/>
    <w:rsid w:val="00A65BD2"/>
    <w:rsid w:val="00A65F5C"/>
    <w:rsid w:val="00A65FDF"/>
    <w:rsid w:val="00A66040"/>
    <w:rsid w:val="00A66067"/>
    <w:rsid w:val="00A66108"/>
    <w:rsid w:val="00A66206"/>
    <w:rsid w:val="00A66465"/>
    <w:rsid w:val="00A6647F"/>
    <w:rsid w:val="00A66778"/>
    <w:rsid w:val="00A66B03"/>
    <w:rsid w:val="00A66BDE"/>
    <w:rsid w:val="00A66D13"/>
    <w:rsid w:val="00A66D47"/>
    <w:rsid w:val="00A6734D"/>
    <w:rsid w:val="00A678B3"/>
    <w:rsid w:val="00A67A41"/>
    <w:rsid w:val="00A67C5B"/>
    <w:rsid w:val="00A67CE7"/>
    <w:rsid w:val="00A67EA7"/>
    <w:rsid w:val="00A700CC"/>
    <w:rsid w:val="00A70237"/>
    <w:rsid w:val="00A706A7"/>
    <w:rsid w:val="00A707A2"/>
    <w:rsid w:val="00A70CD5"/>
    <w:rsid w:val="00A714C3"/>
    <w:rsid w:val="00A71916"/>
    <w:rsid w:val="00A719D1"/>
    <w:rsid w:val="00A71CB4"/>
    <w:rsid w:val="00A71EE8"/>
    <w:rsid w:val="00A7237D"/>
    <w:rsid w:val="00A7320F"/>
    <w:rsid w:val="00A73341"/>
    <w:rsid w:val="00A737A3"/>
    <w:rsid w:val="00A73956"/>
    <w:rsid w:val="00A7399A"/>
    <w:rsid w:val="00A73CCD"/>
    <w:rsid w:val="00A73D40"/>
    <w:rsid w:val="00A73E4C"/>
    <w:rsid w:val="00A74342"/>
    <w:rsid w:val="00A74795"/>
    <w:rsid w:val="00A7480D"/>
    <w:rsid w:val="00A7485F"/>
    <w:rsid w:val="00A748B1"/>
    <w:rsid w:val="00A749DF"/>
    <w:rsid w:val="00A74E8D"/>
    <w:rsid w:val="00A750F9"/>
    <w:rsid w:val="00A7532B"/>
    <w:rsid w:val="00A75370"/>
    <w:rsid w:val="00A7557D"/>
    <w:rsid w:val="00A7583A"/>
    <w:rsid w:val="00A75D04"/>
    <w:rsid w:val="00A75DE4"/>
    <w:rsid w:val="00A76118"/>
    <w:rsid w:val="00A7639C"/>
    <w:rsid w:val="00A769F3"/>
    <w:rsid w:val="00A76E5F"/>
    <w:rsid w:val="00A771F7"/>
    <w:rsid w:val="00A7727F"/>
    <w:rsid w:val="00A7742B"/>
    <w:rsid w:val="00A7745A"/>
    <w:rsid w:val="00A778D8"/>
    <w:rsid w:val="00A77AB3"/>
    <w:rsid w:val="00A77BC8"/>
    <w:rsid w:val="00A8015C"/>
    <w:rsid w:val="00A80AAF"/>
    <w:rsid w:val="00A80D89"/>
    <w:rsid w:val="00A80DDE"/>
    <w:rsid w:val="00A80DFD"/>
    <w:rsid w:val="00A80FDB"/>
    <w:rsid w:val="00A8109C"/>
    <w:rsid w:val="00A810E0"/>
    <w:rsid w:val="00A81416"/>
    <w:rsid w:val="00A81865"/>
    <w:rsid w:val="00A81DF2"/>
    <w:rsid w:val="00A81E92"/>
    <w:rsid w:val="00A821E8"/>
    <w:rsid w:val="00A8223F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0AE"/>
    <w:rsid w:val="00A8458E"/>
    <w:rsid w:val="00A846C3"/>
    <w:rsid w:val="00A847D6"/>
    <w:rsid w:val="00A84866"/>
    <w:rsid w:val="00A849A3"/>
    <w:rsid w:val="00A85027"/>
    <w:rsid w:val="00A853D4"/>
    <w:rsid w:val="00A8542D"/>
    <w:rsid w:val="00A85570"/>
    <w:rsid w:val="00A857B0"/>
    <w:rsid w:val="00A85C49"/>
    <w:rsid w:val="00A85C4B"/>
    <w:rsid w:val="00A85D47"/>
    <w:rsid w:val="00A860F9"/>
    <w:rsid w:val="00A86425"/>
    <w:rsid w:val="00A865C5"/>
    <w:rsid w:val="00A86EFF"/>
    <w:rsid w:val="00A86FE1"/>
    <w:rsid w:val="00A870DD"/>
    <w:rsid w:val="00A8716D"/>
    <w:rsid w:val="00A87272"/>
    <w:rsid w:val="00A873FD"/>
    <w:rsid w:val="00A875F4"/>
    <w:rsid w:val="00A902AA"/>
    <w:rsid w:val="00A9053F"/>
    <w:rsid w:val="00A905F4"/>
    <w:rsid w:val="00A90650"/>
    <w:rsid w:val="00A908E4"/>
    <w:rsid w:val="00A909C1"/>
    <w:rsid w:val="00A90B93"/>
    <w:rsid w:val="00A90D5B"/>
    <w:rsid w:val="00A91730"/>
    <w:rsid w:val="00A91746"/>
    <w:rsid w:val="00A91A88"/>
    <w:rsid w:val="00A91E6F"/>
    <w:rsid w:val="00A921CA"/>
    <w:rsid w:val="00A924F6"/>
    <w:rsid w:val="00A9294E"/>
    <w:rsid w:val="00A92F47"/>
    <w:rsid w:val="00A930D1"/>
    <w:rsid w:val="00A93929"/>
    <w:rsid w:val="00A93A4E"/>
    <w:rsid w:val="00A93B5D"/>
    <w:rsid w:val="00A943F2"/>
    <w:rsid w:val="00A94AC4"/>
    <w:rsid w:val="00A94ADE"/>
    <w:rsid w:val="00A951DD"/>
    <w:rsid w:val="00A953A8"/>
    <w:rsid w:val="00A954F1"/>
    <w:rsid w:val="00A95614"/>
    <w:rsid w:val="00A9582A"/>
    <w:rsid w:val="00A9587F"/>
    <w:rsid w:val="00A95BB4"/>
    <w:rsid w:val="00A965CC"/>
    <w:rsid w:val="00A96836"/>
    <w:rsid w:val="00A96B21"/>
    <w:rsid w:val="00A96EAC"/>
    <w:rsid w:val="00A97870"/>
    <w:rsid w:val="00A97A41"/>
    <w:rsid w:val="00A97AFE"/>
    <w:rsid w:val="00A97B35"/>
    <w:rsid w:val="00A97B45"/>
    <w:rsid w:val="00AA01BD"/>
    <w:rsid w:val="00AA0A91"/>
    <w:rsid w:val="00AA1291"/>
    <w:rsid w:val="00AA13EE"/>
    <w:rsid w:val="00AA1468"/>
    <w:rsid w:val="00AA148A"/>
    <w:rsid w:val="00AA1492"/>
    <w:rsid w:val="00AA14C7"/>
    <w:rsid w:val="00AA174E"/>
    <w:rsid w:val="00AA1B66"/>
    <w:rsid w:val="00AA1C33"/>
    <w:rsid w:val="00AA1F69"/>
    <w:rsid w:val="00AA28A2"/>
    <w:rsid w:val="00AA28A9"/>
    <w:rsid w:val="00AA2D38"/>
    <w:rsid w:val="00AA2ECF"/>
    <w:rsid w:val="00AA2EF4"/>
    <w:rsid w:val="00AA32A9"/>
    <w:rsid w:val="00AA3392"/>
    <w:rsid w:val="00AA3491"/>
    <w:rsid w:val="00AA3539"/>
    <w:rsid w:val="00AA3707"/>
    <w:rsid w:val="00AA3731"/>
    <w:rsid w:val="00AA39BD"/>
    <w:rsid w:val="00AA3BF1"/>
    <w:rsid w:val="00AA3DE5"/>
    <w:rsid w:val="00AA4131"/>
    <w:rsid w:val="00AA43B5"/>
    <w:rsid w:val="00AA451A"/>
    <w:rsid w:val="00AA45A9"/>
    <w:rsid w:val="00AA4BCC"/>
    <w:rsid w:val="00AA5028"/>
    <w:rsid w:val="00AA59C0"/>
    <w:rsid w:val="00AA5AE7"/>
    <w:rsid w:val="00AA5BEA"/>
    <w:rsid w:val="00AA5C21"/>
    <w:rsid w:val="00AA5DC4"/>
    <w:rsid w:val="00AA6079"/>
    <w:rsid w:val="00AA65DE"/>
    <w:rsid w:val="00AA6805"/>
    <w:rsid w:val="00AA6C62"/>
    <w:rsid w:val="00AA7222"/>
    <w:rsid w:val="00AA72CA"/>
    <w:rsid w:val="00AA74B1"/>
    <w:rsid w:val="00AA7EB8"/>
    <w:rsid w:val="00AB0054"/>
    <w:rsid w:val="00AB0091"/>
    <w:rsid w:val="00AB01BB"/>
    <w:rsid w:val="00AB02E8"/>
    <w:rsid w:val="00AB0317"/>
    <w:rsid w:val="00AB03F3"/>
    <w:rsid w:val="00AB05AE"/>
    <w:rsid w:val="00AB0726"/>
    <w:rsid w:val="00AB080E"/>
    <w:rsid w:val="00AB0905"/>
    <w:rsid w:val="00AB1A4D"/>
    <w:rsid w:val="00AB1B05"/>
    <w:rsid w:val="00AB2334"/>
    <w:rsid w:val="00AB2B36"/>
    <w:rsid w:val="00AB2BD1"/>
    <w:rsid w:val="00AB2D40"/>
    <w:rsid w:val="00AB2EB7"/>
    <w:rsid w:val="00AB39BC"/>
    <w:rsid w:val="00AB3A2A"/>
    <w:rsid w:val="00AB3A52"/>
    <w:rsid w:val="00AB3D6B"/>
    <w:rsid w:val="00AB3F0D"/>
    <w:rsid w:val="00AB437C"/>
    <w:rsid w:val="00AB469F"/>
    <w:rsid w:val="00AB474D"/>
    <w:rsid w:val="00AB4B2F"/>
    <w:rsid w:val="00AB4DDC"/>
    <w:rsid w:val="00AB514C"/>
    <w:rsid w:val="00AB5338"/>
    <w:rsid w:val="00AB557D"/>
    <w:rsid w:val="00AB55BF"/>
    <w:rsid w:val="00AB5650"/>
    <w:rsid w:val="00AB57EB"/>
    <w:rsid w:val="00AB5BFA"/>
    <w:rsid w:val="00AB5C5B"/>
    <w:rsid w:val="00AB6657"/>
    <w:rsid w:val="00AB69A7"/>
    <w:rsid w:val="00AB6E3B"/>
    <w:rsid w:val="00AB6E8F"/>
    <w:rsid w:val="00AB6EB2"/>
    <w:rsid w:val="00AB7061"/>
    <w:rsid w:val="00AB713D"/>
    <w:rsid w:val="00AB71FB"/>
    <w:rsid w:val="00AB781E"/>
    <w:rsid w:val="00AB7B9E"/>
    <w:rsid w:val="00AB7CDC"/>
    <w:rsid w:val="00AC024D"/>
    <w:rsid w:val="00AC0311"/>
    <w:rsid w:val="00AC044C"/>
    <w:rsid w:val="00AC070E"/>
    <w:rsid w:val="00AC08F8"/>
    <w:rsid w:val="00AC142F"/>
    <w:rsid w:val="00AC1562"/>
    <w:rsid w:val="00AC15F8"/>
    <w:rsid w:val="00AC1A41"/>
    <w:rsid w:val="00AC1D28"/>
    <w:rsid w:val="00AC21B3"/>
    <w:rsid w:val="00AC27CB"/>
    <w:rsid w:val="00AC2C5C"/>
    <w:rsid w:val="00AC32F1"/>
    <w:rsid w:val="00AC33F2"/>
    <w:rsid w:val="00AC3B1D"/>
    <w:rsid w:val="00AC3B82"/>
    <w:rsid w:val="00AC3CC0"/>
    <w:rsid w:val="00AC3F94"/>
    <w:rsid w:val="00AC40B8"/>
    <w:rsid w:val="00AC411B"/>
    <w:rsid w:val="00AC47A8"/>
    <w:rsid w:val="00AC4B5A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CFB"/>
    <w:rsid w:val="00AC7E76"/>
    <w:rsid w:val="00AC7F69"/>
    <w:rsid w:val="00AD041B"/>
    <w:rsid w:val="00AD078E"/>
    <w:rsid w:val="00AD0AAC"/>
    <w:rsid w:val="00AD0B7B"/>
    <w:rsid w:val="00AD0CD5"/>
    <w:rsid w:val="00AD111C"/>
    <w:rsid w:val="00AD12B4"/>
    <w:rsid w:val="00AD1355"/>
    <w:rsid w:val="00AD15DC"/>
    <w:rsid w:val="00AD1723"/>
    <w:rsid w:val="00AD172C"/>
    <w:rsid w:val="00AD1A42"/>
    <w:rsid w:val="00AD1C38"/>
    <w:rsid w:val="00AD1E42"/>
    <w:rsid w:val="00AD2008"/>
    <w:rsid w:val="00AD2326"/>
    <w:rsid w:val="00AD2B10"/>
    <w:rsid w:val="00AD2D17"/>
    <w:rsid w:val="00AD2E03"/>
    <w:rsid w:val="00AD2E82"/>
    <w:rsid w:val="00AD38B3"/>
    <w:rsid w:val="00AD3ABF"/>
    <w:rsid w:val="00AD40F9"/>
    <w:rsid w:val="00AD46A1"/>
    <w:rsid w:val="00AD495F"/>
    <w:rsid w:val="00AD55D1"/>
    <w:rsid w:val="00AD5861"/>
    <w:rsid w:val="00AD5A28"/>
    <w:rsid w:val="00AD5C90"/>
    <w:rsid w:val="00AD5D8B"/>
    <w:rsid w:val="00AD61B6"/>
    <w:rsid w:val="00AD6718"/>
    <w:rsid w:val="00AD69F3"/>
    <w:rsid w:val="00AD6B1A"/>
    <w:rsid w:val="00AD6BE1"/>
    <w:rsid w:val="00AD7218"/>
    <w:rsid w:val="00AD744D"/>
    <w:rsid w:val="00AD7D1B"/>
    <w:rsid w:val="00AD7D3D"/>
    <w:rsid w:val="00AE0359"/>
    <w:rsid w:val="00AE0429"/>
    <w:rsid w:val="00AE0462"/>
    <w:rsid w:val="00AE0F3D"/>
    <w:rsid w:val="00AE113D"/>
    <w:rsid w:val="00AE1451"/>
    <w:rsid w:val="00AE16F9"/>
    <w:rsid w:val="00AE1A13"/>
    <w:rsid w:val="00AE1C14"/>
    <w:rsid w:val="00AE1D1F"/>
    <w:rsid w:val="00AE1DB1"/>
    <w:rsid w:val="00AE1DC9"/>
    <w:rsid w:val="00AE21C6"/>
    <w:rsid w:val="00AE2322"/>
    <w:rsid w:val="00AE2888"/>
    <w:rsid w:val="00AE2941"/>
    <w:rsid w:val="00AE2D53"/>
    <w:rsid w:val="00AE2E2A"/>
    <w:rsid w:val="00AE314A"/>
    <w:rsid w:val="00AE348C"/>
    <w:rsid w:val="00AE36A6"/>
    <w:rsid w:val="00AE3911"/>
    <w:rsid w:val="00AE3A5E"/>
    <w:rsid w:val="00AE3FBA"/>
    <w:rsid w:val="00AE4326"/>
    <w:rsid w:val="00AE4604"/>
    <w:rsid w:val="00AE464F"/>
    <w:rsid w:val="00AE489A"/>
    <w:rsid w:val="00AE4EA1"/>
    <w:rsid w:val="00AE4F2A"/>
    <w:rsid w:val="00AE5709"/>
    <w:rsid w:val="00AE63D2"/>
    <w:rsid w:val="00AE684B"/>
    <w:rsid w:val="00AE6AA7"/>
    <w:rsid w:val="00AE6ABB"/>
    <w:rsid w:val="00AE6BD4"/>
    <w:rsid w:val="00AE7066"/>
    <w:rsid w:val="00AE77B1"/>
    <w:rsid w:val="00AE77EC"/>
    <w:rsid w:val="00AE7964"/>
    <w:rsid w:val="00AE7D9D"/>
    <w:rsid w:val="00AE7DD9"/>
    <w:rsid w:val="00AE7F3C"/>
    <w:rsid w:val="00AF0161"/>
    <w:rsid w:val="00AF01C8"/>
    <w:rsid w:val="00AF03E1"/>
    <w:rsid w:val="00AF04B0"/>
    <w:rsid w:val="00AF04E9"/>
    <w:rsid w:val="00AF0A77"/>
    <w:rsid w:val="00AF0D58"/>
    <w:rsid w:val="00AF24BE"/>
    <w:rsid w:val="00AF264C"/>
    <w:rsid w:val="00AF2A65"/>
    <w:rsid w:val="00AF2B05"/>
    <w:rsid w:val="00AF2C2F"/>
    <w:rsid w:val="00AF2FCF"/>
    <w:rsid w:val="00AF3108"/>
    <w:rsid w:val="00AF3401"/>
    <w:rsid w:val="00AF35D9"/>
    <w:rsid w:val="00AF3743"/>
    <w:rsid w:val="00AF3A27"/>
    <w:rsid w:val="00AF4619"/>
    <w:rsid w:val="00AF4C2F"/>
    <w:rsid w:val="00AF4CD5"/>
    <w:rsid w:val="00AF5094"/>
    <w:rsid w:val="00AF530E"/>
    <w:rsid w:val="00AF5820"/>
    <w:rsid w:val="00AF58D3"/>
    <w:rsid w:val="00AF60DD"/>
    <w:rsid w:val="00AF623A"/>
    <w:rsid w:val="00AF693C"/>
    <w:rsid w:val="00AF70FC"/>
    <w:rsid w:val="00AF720D"/>
    <w:rsid w:val="00AF7C66"/>
    <w:rsid w:val="00AF7F35"/>
    <w:rsid w:val="00AF7FF9"/>
    <w:rsid w:val="00B00095"/>
    <w:rsid w:val="00B00135"/>
    <w:rsid w:val="00B005FB"/>
    <w:rsid w:val="00B0080D"/>
    <w:rsid w:val="00B00F28"/>
    <w:rsid w:val="00B011D5"/>
    <w:rsid w:val="00B0144A"/>
    <w:rsid w:val="00B016C8"/>
    <w:rsid w:val="00B01B6F"/>
    <w:rsid w:val="00B01BFB"/>
    <w:rsid w:val="00B01D21"/>
    <w:rsid w:val="00B01DF5"/>
    <w:rsid w:val="00B01FDB"/>
    <w:rsid w:val="00B02251"/>
    <w:rsid w:val="00B02556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56D"/>
    <w:rsid w:val="00B05CE4"/>
    <w:rsid w:val="00B05EAC"/>
    <w:rsid w:val="00B05F8F"/>
    <w:rsid w:val="00B05FC7"/>
    <w:rsid w:val="00B0662C"/>
    <w:rsid w:val="00B06B2A"/>
    <w:rsid w:val="00B06D8F"/>
    <w:rsid w:val="00B0769E"/>
    <w:rsid w:val="00B07BAD"/>
    <w:rsid w:val="00B07C8C"/>
    <w:rsid w:val="00B101E4"/>
    <w:rsid w:val="00B105DA"/>
    <w:rsid w:val="00B10A83"/>
    <w:rsid w:val="00B10C06"/>
    <w:rsid w:val="00B10C8B"/>
    <w:rsid w:val="00B11467"/>
    <w:rsid w:val="00B11537"/>
    <w:rsid w:val="00B11A5D"/>
    <w:rsid w:val="00B11D70"/>
    <w:rsid w:val="00B1221E"/>
    <w:rsid w:val="00B12582"/>
    <w:rsid w:val="00B1287C"/>
    <w:rsid w:val="00B12C39"/>
    <w:rsid w:val="00B13024"/>
    <w:rsid w:val="00B130A7"/>
    <w:rsid w:val="00B13461"/>
    <w:rsid w:val="00B1375A"/>
    <w:rsid w:val="00B1382A"/>
    <w:rsid w:val="00B13B92"/>
    <w:rsid w:val="00B13D59"/>
    <w:rsid w:val="00B13F0F"/>
    <w:rsid w:val="00B14189"/>
    <w:rsid w:val="00B141DA"/>
    <w:rsid w:val="00B14373"/>
    <w:rsid w:val="00B143B4"/>
    <w:rsid w:val="00B14CC9"/>
    <w:rsid w:val="00B14FE9"/>
    <w:rsid w:val="00B151C2"/>
    <w:rsid w:val="00B15362"/>
    <w:rsid w:val="00B15453"/>
    <w:rsid w:val="00B156E5"/>
    <w:rsid w:val="00B1612E"/>
    <w:rsid w:val="00B161A6"/>
    <w:rsid w:val="00B16576"/>
    <w:rsid w:val="00B165C1"/>
    <w:rsid w:val="00B1673B"/>
    <w:rsid w:val="00B16873"/>
    <w:rsid w:val="00B16E8C"/>
    <w:rsid w:val="00B17C55"/>
    <w:rsid w:val="00B202D6"/>
    <w:rsid w:val="00B203A9"/>
    <w:rsid w:val="00B20659"/>
    <w:rsid w:val="00B20875"/>
    <w:rsid w:val="00B20D19"/>
    <w:rsid w:val="00B21636"/>
    <w:rsid w:val="00B219AC"/>
    <w:rsid w:val="00B21B8B"/>
    <w:rsid w:val="00B21DD3"/>
    <w:rsid w:val="00B21F0A"/>
    <w:rsid w:val="00B22102"/>
    <w:rsid w:val="00B22210"/>
    <w:rsid w:val="00B2251A"/>
    <w:rsid w:val="00B2263D"/>
    <w:rsid w:val="00B226DD"/>
    <w:rsid w:val="00B2272D"/>
    <w:rsid w:val="00B22937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B1"/>
    <w:rsid w:val="00B24CF1"/>
    <w:rsid w:val="00B24F09"/>
    <w:rsid w:val="00B2506F"/>
    <w:rsid w:val="00B25208"/>
    <w:rsid w:val="00B25437"/>
    <w:rsid w:val="00B258E3"/>
    <w:rsid w:val="00B2596C"/>
    <w:rsid w:val="00B25982"/>
    <w:rsid w:val="00B25C16"/>
    <w:rsid w:val="00B25C64"/>
    <w:rsid w:val="00B25DC8"/>
    <w:rsid w:val="00B25F6D"/>
    <w:rsid w:val="00B26123"/>
    <w:rsid w:val="00B2613B"/>
    <w:rsid w:val="00B26904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07B"/>
    <w:rsid w:val="00B30287"/>
    <w:rsid w:val="00B3049A"/>
    <w:rsid w:val="00B30666"/>
    <w:rsid w:val="00B30BD7"/>
    <w:rsid w:val="00B30DC7"/>
    <w:rsid w:val="00B31126"/>
    <w:rsid w:val="00B312C0"/>
    <w:rsid w:val="00B312CD"/>
    <w:rsid w:val="00B3159F"/>
    <w:rsid w:val="00B319EF"/>
    <w:rsid w:val="00B31C95"/>
    <w:rsid w:val="00B31D99"/>
    <w:rsid w:val="00B3232E"/>
    <w:rsid w:val="00B32630"/>
    <w:rsid w:val="00B32889"/>
    <w:rsid w:val="00B32956"/>
    <w:rsid w:val="00B32D5A"/>
    <w:rsid w:val="00B32FE7"/>
    <w:rsid w:val="00B3303B"/>
    <w:rsid w:val="00B3306C"/>
    <w:rsid w:val="00B3308E"/>
    <w:rsid w:val="00B3319F"/>
    <w:rsid w:val="00B3325A"/>
    <w:rsid w:val="00B339FB"/>
    <w:rsid w:val="00B33A54"/>
    <w:rsid w:val="00B33CE8"/>
    <w:rsid w:val="00B3405E"/>
    <w:rsid w:val="00B34175"/>
    <w:rsid w:val="00B34291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5FAD"/>
    <w:rsid w:val="00B3607D"/>
    <w:rsid w:val="00B36350"/>
    <w:rsid w:val="00B3646C"/>
    <w:rsid w:val="00B36619"/>
    <w:rsid w:val="00B3675B"/>
    <w:rsid w:val="00B3686E"/>
    <w:rsid w:val="00B3692A"/>
    <w:rsid w:val="00B36D29"/>
    <w:rsid w:val="00B36DAB"/>
    <w:rsid w:val="00B36F9F"/>
    <w:rsid w:val="00B374E9"/>
    <w:rsid w:val="00B37B5C"/>
    <w:rsid w:val="00B37B60"/>
    <w:rsid w:val="00B37D65"/>
    <w:rsid w:val="00B37E2B"/>
    <w:rsid w:val="00B403D6"/>
    <w:rsid w:val="00B40711"/>
    <w:rsid w:val="00B4093F"/>
    <w:rsid w:val="00B40DB3"/>
    <w:rsid w:val="00B40FE8"/>
    <w:rsid w:val="00B41001"/>
    <w:rsid w:val="00B4143B"/>
    <w:rsid w:val="00B41589"/>
    <w:rsid w:val="00B419E8"/>
    <w:rsid w:val="00B41FC3"/>
    <w:rsid w:val="00B42071"/>
    <w:rsid w:val="00B427DA"/>
    <w:rsid w:val="00B427E2"/>
    <w:rsid w:val="00B42830"/>
    <w:rsid w:val="00B42864"/>
    <w:rsid w:val="00B42A81"/>
    <w:rsid w:val="00B42F34"/>
    <w:rsid w:val="00B43010"/>
    <w:rsid w:val="00B43349"/>
    <w:rsid w:val="00B438DF"/>
    <w:rsid w:val="00B43ABF"/>
    <w:rsid w:val="00B43AEC"/>
    <w:rsid w:val="00B43CB8"/>
    <w:rsid w:val="00B43EF7"/>
    <w:rsid w:val="00B44037"/>
    <w:rsid w:val="00B44242"/>
    <w:rsid w:val="00B442AA"/>
    <w:rsid w:val="00B442D9"/>
    <w:rsid w:val="00B445C2"/>
    <w:rsid w:val="00B44A52"/>
    <w:rsid w:val="00B44B6E"/>
    <w:rsid w:val="00B4539C"/>
    <w:rsid w:val="00B456F3"/>
    <w:rsid w:val="00B456F7"/>
    <w:rsid w:val="00B4574D"/>
    <w:rsid w:val="00B45832"/>
    <w:rsid w:val="00B4584D"/>
    <w:rsid w:val="00B45D2A"/>
    <w:rsid w:val="00B45FF0"/>
    <w:rsid w:val="00B46403"/>
    <w:rsid w:val="00B465E6"/>
    <w:rsid w:val="00B467DF"/>
    <w:rsid w:val="00B46939"/>
    <w:rsid w:val="00B46B3C"/>
    <w:rsid w:val="00B46C22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0EDA"/>
    <w:rsid w:val="00B511C6"/>
    <w:rsid w:val="00B51204"/>
    <w:rsid w:val="00B5145C"/>
    <w:rsid w:val="00B5178A"/>
    <w:rsid w:val="00B51DCF"/>
    <w:rsid w:val="00B526A6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31D"/>
    <w:rsid w:val="00B5491D"/>
    <w:rsid w:val="00B54C30"/>
    <w:rsid w:val="00B550B2"/>
    <w:rsid w:val="00B55187"/>
    <w:rsid w:val="00B5529B"/>
    <w:rsid w:val="00B5554F"/>
    <w:rsid w:val="00B563F0"/>
    <w:rsid w:val="00B56960"/>
    <w:rsid w:val="00B56AB9"/>
    <w:rsid w:val="00B5708A"/>
    <w:rsid w:val="00B571E0"/>
    <w:rsid w:val="00B571F5"/>
    <w:rsid w:val="00B5761E"/>
    <w:rsid w:val="00B57830"/>
    <w:rsid w:val="00B578A3"/>
    <w:rsid w:val="00B579A7"/>
    <w:rsid w:val="00B57B04"/>
    <w:rsid w:val="00B57B6E"/>
    <w:rsid w:val="00B57D97"/>
    <w:rsid w:val="00B6014C"/>
    <w:rsid w:val="00B601AB"/>
    <w:rsid w:val="00B6026F"/>
    <w:rsid w:val="00B603CF"/>
    <w:rsid w:val="00B610A4"/>
    <w:rsid w:val="00B6117E"/>
    <w:rsid w:val="00B6125B"/>
    <w:rsid w:val="00B61B05"/>
    <w:rsid w:val="00B61B19"/>
    <w:rsid w:val="00B61B39"/>
    <w:rsid w:val="00B61B69"/>
    <w:rsid w:val="00B620A3"/>
    <w:rsid w:val="00B6225D"/>
    <w:rsid w:val="00B62332"/>
    <w:rsid w:val="00B624F3"/>
    <w:rsid w:val="00B6273D"/>
    <w:rsid w:val="00B629C3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539A"/>
    <w:rsid w:val="00B6554B"/>
    <w:rsid w:val="00B655DA"/>
    <w:rsid w:val="00B65875"/>
    <w:rsid w:val="00B65A30"/>
    <w:rsid w:val="00B65B57"/>
    <w:rsid w:val="00B65EE8"/>
    <w:rsid w:val="00B660EC"/>
    <w:rsid w:val="00B664C2"/>
    <w:rsid w:val="00B66518"/>
    <w:rsid w:val="00B666DE"/>
    <w:rsid w:val="00B666FD"/>
    <w:rsid w:val="00B6679F"/>
    <w:rsid w:val="00B67631"/>
    <w:rsid w:val="00B679F5"/>
    <w:rsid w:val="00B67A60"/>
    <w:rsid w:val="00B67F2B"/>
    <w:rsid w:val="00B7040B"/>
    <w:rsid w:val="00B70653"/>
    <w:rsid w:val="00B706A9"/>
    <w:rsid w:val="00B70737"/>
    <w:rsid w:val="00B707B2"/>
    <w:rsid w:val="00B70936"/>
    <w:rsid w:val="00B70F93"/>
    <w:rsid w:val="00B7107E"/>
    <w:rsid w:val="00B712C3"/>
    <w:rsid w:val="00B715B0"/>
    <w:rsid w:val="00B71A43"/>
    <w:rsid w:val="00B71B37"/>
    <w:rsid w:val="00B71B46"/>
    <w:rsid w:val="00B7209A"/>
    <w:rsid w:val="00B728C2"/>
    <w:rsid w:val="00B72BAE"/>
    <w:rsid w:val="00B72C11"/>
    <w:rsid w:val="00B731EB"/>
    <w:rsid w:val="00B733FC"/>
    <w:rsid w:val="00B734B6"/>
    <w:rsid w:val="00B73549"/>
    <w:rsid w:val="00B73746"/>
    <w:rsid w:val="00B73944"/>
    <w:rsid w:val="00B73C76"/>
    <w:rsid w:val="00B73CEA"/>
    <w:rsid w:val="00B73EF5"/>
    <w:rsid w:val="00B74136"/>
    <w:rsid w:val="00B745B8"/>
    <w:rsid w:val="00B74686"/>
    <w:rsid w:val="00B74E84"/>
    <w:rsid w:val="00B74E93"/>
    <w:rsid w:val="00B74EBD"/>
    <w:rsid w:val="00B75363"/>
    <w:rsid w:val="00B753A9"/>
    <w:rsid w:val="00B759FE"/>
    <w:rsid w:val="00B75B2D"/>
    <w:rsid w:val="00B75B87"/>
    <w:rsid w:val="00B75BC1"/>
    <w:rsid w:val="00B75C46"/>
    <w:rsid w:val="00B75D49"/>
    <w:rsid w:val="00B75F18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D11"/>
    <w:rsid w:val="00B80F1D"/>
    <w:rsid w:val="00B81015"/>
    <w:rsid w:val="00B81283"/>
    <w:rsid w:val="00B812B2"/>
    <w:rsid w:val="00B81713"/>
    <w:rsid w:val="00B81E0D"/>
    <w:rsid w:val="00B82382"/>
    <w:rsid w:val="00B8290C"/>
    <w:rsid w:val="00B8296A"/>
    <w:rsid w:val="00B82D66"/>
    <w:rsid w:val="00B82E52"/>
    <w:rsid w:val="00B8324F"/>
    <w:rsid w:val="00B8327D"/>
    <w:rsid w:val="00B832D7"/>
    <w:rsid w:val="00B836DD"/>
    <w:rsid w:val="00B83E5A"/>
    <w:rsid w:val="00B83F59"/>
    <w:rsid w:val="00B84133"/>
    <w:rsid w:val="00B84222"/>
    <w:rsid w:val="00B847CE"/>
    <w:rsid w:val="00B84846"/>
    <w:rsid w:val="00B84FDA"/>
    <w:rsid w:val="00B851D1"/>
    <w:rsid w:val="00B85392"/>
    <w:rsid w:val="00B854F9"/>
    <w:rsid w:val="00B85F1A"/>
    <w:rsid w:val="00B85FE0"/>
    <w:rsid w:val="00B86029"/>
    <w:rsid w:val="00B8608D"/>
    <w:rsid w:val="00B86206"/>
    <w:rsid w:val="00B866F8"/>
    <w:rsid w:val="00B86818"/>
    <w:rsid w:val="00B869B1"/>
    <w:rsid w:val="00B869D9"/>
    <w:rsid w:val="00B86E32"/>
    <w:rsid w:val="00B86F50"/>
    <w:rsid w:val="00B8723A"/>
    <w:rsid w:val="00B8725B"/>
    <w:rsid w:val="00B8733D"/>
    <w:rsid w:val="00B874F1"/>
    <w:rsid w:val="00B87528"/>
    <w:rsid w:val="00B877D7"/>
    <w:rsid w:val="00B8794A"/>
    <w:rsid w:val="00B87B20"/>
    <w:rsid w:val="00B87B31"/>
    <w:rsid w:val="00B87E03"/>
    <w:rsid w:val="00B9038E"/>
    <w:rsid w:val="00B903A0"/>
    <w:rsid w:val="00B9063A"/>
    <w:rsid w:val="00B9091F"/>
    <w:rsid w:val="00B90B2B"/>
    <w:rsid w:val="00B90C01"/>
    <w:rsid w:val="00B90F8D"/>
    <w:rsid w:val="00B917BB"/>
    <w:rsid w:val="00B91BD8"/>
    <w:rsid w:val="00B91D94"/>
    <w:rsid w:val="00B92317"/>
    <w:rsid w:val="00B923D7"/>
    <w:rsid w:val="00B9265F"/>
    <w:rsid w:val="00B92956"/>
    <w:rsid w:val="00B92AB5"/>
    <w:rsid w:val="00B92B84"/>
    <w:rsid w:val="00B92E68"/>
    <w:rsid w:val="00B932BD"/>
    <w:rsid w:val="00B935F6"/>
    <w:rsid w:val="00B93E6A"/>
    <w:rsid w:val="00B93F1F"/>
    <w:rsid w:val="00B94188"/>
    <w:rsid w:val="00B941BA"/>
    <w:rsid w:val="00B9426C"/>
    <w:rsid w:val="00B94612"/>
    <w:rsid w:val="00B94B9D"/>
    <w:rsid w:val="00B94D0F"/>
    <w:rsid w:val="00B952D0"/>
    <w:rsid w:val="00B9555F"/>
    <w:rsid w:val="00B9584C"/>
    <w:rsid w:val="00B95870"/>
    <w:rsid w:val="00B95D94"/>
    <w:rsid w:val="00B960BC"/>
    <w:rsid w:val="00B9657F"/>
    <w:rsid w:val="00B9662A"/>
    <w:rsid w:val="00B9681D"/>
    <w:rsid w:val="00B96A66"/>
    <w:rsid w:val="00B96C6D"/>
    <w:rsid w:val="00B97103"/>
    <w:rsid w:val="00B97151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434"/>
    <w:rsid w:val="00BA145C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065"/>
    <w:rsid w:val="00BA22FC"/>
    <w:rsid w:val="00BA27FA"/>
    <w:rsid w:val="00BA28FC"/>
    <w:rsid w:val="00BA29AC"/>
    <w:rsid w:val="00BA29C2"/>
    <w:rsid w:val="00BA3241"/>
    <w:rsid w:val="00BA3371"/>
    <w:rsid w:val="00BA36A0"/>
    <w:rsid w:val="00BA3724"/>
    <w:rsid w:val="00BA3798"/>
    <w:rsid w:val="00BA3B05"/>
    <w:rsid w:val="00BA3EDA"/>
    <w:rsid w:val="00BA4005"/>
    <w:rsid w:val="00BA40F1"/>
    <w:rsid w:val="00BA4BB3"/>
    <w:rsid w:val="00BA4BEA"/>
    <w:rsid w:val="00BA4C0E"/>
    <w:rsid w:val="00BA4EFF"/>
    <w:rsid w:val="00BA4F1A"/>
    <w:rsid w:val="00BA4F70"/>
    <w:rsid w:val="00BA503F"/>
    <w:rsid w:val="00BA5201"/>
    <w:rsid w:val="00BA5454"/>
    <w:rsid w:val="00BA5775"/>
    <w:rsid w:val="00BA5B8E"/>
    <w:rsid w:val="00BA5C0C"/>
    <w:rsid w:val="00BA5C78"/>
    <w:rsid w:val="00BA5E29"/>
    <w:rsid w:val="00BA5E8F"/>
    <w:rsid w:val="00BA5EB3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6DBA"/>
    <w:rsid w:val="00BA6EB5"/>
    <w:rsid w:val="00BA70E8"/>
    <w:rsid w:val="00BA7194"/>
    <w:rsid w:val="00BA72DB"/>
    <w:rsid w:val="00BA793E"/>
    <w:rsid w:val="00BB0165"/>
    <w:rsid w:val="00BB02D4"/>
    <w:rsid w:val="00BB0C31"/>
    <w:rsid w:val="00BB0E97"/>
    <w:rsid w:val="00BB128C"/>
    <w:rsid w:val="00BB1682"/>
    <w:rsid w:val="00BB18FB"/>
    <w:rsid w:val="00BB1AD2"/>
    <w:rsid w:val="00BB1B39"/>
    <w:rsid w:val="00BB1BE1"/>
    <w:rsid w:val="00BB1DA3"/>
    <w:rsid w:val="00BB1E21"/>
    <w:rsid w:val="00BB1EAE"/>
    <w:rsid w:val="00BB2150"/>
    <w:rsid w:val="00BB27BA"/>
    <w:rsid w:val="00BB2935"/>
    <w:rsid w:val="00BB29D1"/>
    <w:rsid w:val="00BB29EF"/>
    <w:rsid w:val="00BB32D1"/>
    <w:rsid w:val="00BB35E5"/>
    <w:rsid w:val="00BB3AF5"/>
    <w:rsid w:val="00BB3EC5"/>
    <w:rsid w:val="00BB4B2B"/>
    <w:rsid w:val="00BB4C2B"/>
    <w:rsid w:val="00BB4DC6"/>
    <w:rsid w:val="00BB4FD3"/>
    <w:rsid w:val="00BB5559"/>
    <w:rsid w:val="00BB55EF"/>
    <w:rsid w:val="00BB5D90"/>
    <w:rsid w:val="00BB63A9"/>
    <w:rsid w:val="00BB642E"/>
    <w:rsid w:val="00BB645E"/>
    <w:rsid w:val="00BB6A75"/>
    <w:rsid w:val="00BB6AD7"/>
    <w:rsid w:val="00BB6C38"/>
    <w:rsid w:val="00BB6C3A"/>
    <w:rsid w:val="00BB6DCE"/>
    <w:rsid w:val="00BB6E1D"/>
    <w:rsid w:val="00BB6EB0"/>
    <w:rsid w:val="00BB70F1"/>
    <w:rsid w:val="00BB70F3"/>
    <w:rsid w:val="00BB729C"/>
    <w:rsid w:val="00BB7366"/>
    <w:rsid w:val="00BB7D3D"/>
    <w:rsid w:val="00BC0009"/>
    <w:rsid w:val="00BC0049"/>
    <w:rsid w:val="00BC0890"/>
    <w:rsid w:val="00BC08F0"/>
    <w:rsid w:val="00BC0C7C"/>
    <w:rsid w:val="00BC12B7"/>
    <w:rsid w:val="00BC16B5"/>
    <w:rsid w:val="00BC16F7"/>
    <w:rsid w:val="00BC1828"/>
    <w:rsid w:val="00BC1A93"/>
    <w:rsid w:val="00BC1DA2"/>
    <w:rsid w:val="00BC2391"/>
    <w:rsid w:val="00BC2E8A"/>
    <w:rsid w:val="00BC3096"/>
    <w:rsid w:val="00BC3283"/>
    <w:rsid w:val="00BC39A1"/>
    <w:rsid w:val="00BC3A6E"/>
    <w:rsid w:val="00BC4A34"/>
    <w:rsid w:val="00BC4A94"/>
    <w:rsid w:val="00BC5729"/>
    <w:rsid w:val="00BC58C4"/>
    <w:rsid w:val="00BC634B"/>
    <w:rsid w:val="00BC65F9"/>
    <w:rsid w:val="00BC6A79"/>
    <w:rsid w:val="00BC6BB5"/>
    <w:rsid w:val="00BC6C00"/>
    <w:rsid w:val="00BC6E9E"/>
    <w:rsid w:val="00BC703A"/>
    <w:rsid w:val="00BC715D"/>
    <w:rsid w:val="00BC744D"/>
    <w:rsid w:val="00BC78B6"/>
    <w:rsid w:val="00BC7945"/>
    <w:rsid w:val="00BC7AFA"/>
    <w:rsid w:val="00BC7BA5"/>
    <w:rsid w:val="00BD0128"/>
    <w:rsid w:val="00BD0148"/>
    <w:rsid w:val="00BD0604"/>
    <w:rsid w:val="00BD0AE1"/>
    <w:rsid w:val="00BD0DA4"/>
    <w:rsid w:val="00BD129D"/>
    <w:rsid w:val="00BD1A50"/>
    <w:rsid w:val="00BD1B3A"/>
    <w:rsid w:val="00BD1DE2"/>
    <w:rsid w:val="00BD261E"/>
    <w:rsid w:val="00BD26A7"/>
    <w:rsid w:val="00BD31C5"/>
    <w:rsid w:val="00BD3293"/>
    <w:rsid w:val="00BD361C"/>
    <w:rsid w:val="00BD3CAE"/>
    <w:rsid w:val="00BD3E24"/>
    <w:rsid w:val="00BD3EEA"/>
    <w:rsid w:val="00BD3F38"/>
    <w:rsid w:val="00BD402B"/>
    <w:rsid w:val="00BD427C"/>
    <w:rsid w:val="00BD441F"/>
    <w:rsid w:val="00BD45E9"/>
    <w:rsid w:val="00BD48F7"/>
    <w:rsid w:val="00BD51C6"/>
    <w:rsid w:val="00BD542C"/>
    <w:rsid w:val="00BD5436"/>
    <w:rsid w:val="00BD5500"/>
    <w:rsid w:val="00BD656B"/>
    <w:rsid w:val="00BD656F"/>
    <w:rsid w:val="00BD659A"/>
    <w:rsid w:val="00BD6C02"/>
    <w:rsid w:val="00BD6E62"/>
    <w:rsid w:val="00BD6F7C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7D2"/>
    <w:rsid w:val="00BE095C"/>
    <w:rsid w:val="00BE0994"/>
    <w:rsid w:val="00BE09BD"/>
    <w:rsid w:val="00BE126E"/>
    <w:rsid w:val="00BE138C"/>
    <w:rsid w:val="00BE1865"/>
    <w:rsid w:val="00BE1E29"/>
    <w:rsid w:val="00BE24E2"/>
    <w:rsid w:val="00BE264A"/>
    <w:rsid w:val="00BE265C"/>
    <w:rsid w:val="00BE2714"/>
    <w:rsid w:val="00BE2881"/>
    <w:rsid w:val="00BE2DFD"/>
    <w:rsid w:val="00BE2F46"/>
    <w:rsid w:val="00BE2FF0"/>
    <w:rsid w:val="00BE3086"/>
    <w:rsid w:val="00BE325F"/>
    <w:rsid w:val="00BE32C2"/>
    <w:rsid w:val="00BE341F"/>
    <w:rsid w:val="00BE39B5"/>
    <w:rsid w:val="00BE3FDD"/>
    <w:rsid w:val="00BE4231"/>
    <w:rsid w:val="00BE43C9"/>
    <w:rsid w:val="00BE454D"/>
    <w:rsid w:val="00BE47A4"/>
    <w:rsid w:val="00BE4A0C"/>
    <w:rsid w:val="00BE4AD6"/>
    <w:rsid w:val="00BE4B68"/>
    <w:rsid w:val="00BE4D7D"/>
    <w:rsid w:val="00BE4E86"/>
    <w:rsid w:val="00BE525D"/>
    <w:rsid w:val="00BE52B2"/>
    <w:rsid w:val="00BE5380"/>
    <w:rsid w:val="00BE5409"/>
    <w:rsid w:val="00BE555E"/>
    <w:rsid w:val="00BE55EA"/>
    <w:rsid w:val="00BE57FC"/>
    <w:rsid w:val="00BE5DD3"/>
    <w:rsid w:val="00BE68B7"/>
    <w:rsid w:val="00BE69F5"/>
    <w:rsid w:val="00BE6BB7"/>
    <w:rsid w:val="00BE7151"/>
    <w:rsid w:val="00BE7256"/>
    <w:rsid w:val="00BE7267"/>
    <w:rsid w:val="00BE79CA"/>
    <w:rsid w:val="00BF021D"/>
    <w:rsid w:val="00BF0F34"/>
    <w:rsid w:val="00BF1134"/>
    <w:rsid w:val="00BF128F"/>
    <w:rsid w:val="00BF141F"/>
    <w:rsid w:val="00BF16B3"/>
    <w:rsid w:val="00BF1A2A"/>
    <w:rsid w:val="00BF1E41"/>
    <w:rsid w:val="00BF216E"/>
    <w:rsid w:val="00BF233A"/>
    <w:rsid w:val="00BF2735"/>
    <w:rsid w:val="00BF2DEF"/>
    <w:rsid w:val="00BF2E2F"/>
    <w:rsid w:val="00BF3373"/>
    <w:rsid w:val="00BF349F"/>
    <w:rsid w:val="00BF3771"/>
    <w:rsid w:val="00BF3CE0"/>
    <w:rsid w:val="00BF3D18"/>
    <w:rsid w:val="00BF46CD"/>
    <w:rsid w:val="00BF4704"/>
    <w:rsid w:val="00BF49A2"/>
    <w:rsid w:val="00BF4BFB"/>
    <w:rsid w:val="00BF4C26"/>
    <w:rsid w:val="00BF4E65"/>
    <w:rsid w:val="00BF4F9B"/>
    <w:rsid w:val="00BF4FD2"/>
    <w:rsid w:val="00BF50B5"/>
    <w:rsid w:val="00BF5845"/>
    <w:rsid w:val="00BF5BEF"/>
    <w:rsid w:val="00BF5CAD"/>
    <w:rsid w:val="00BF5D7A"/>
    <w:rsid w:val="00BF5F43"/>
    <w:rsid w:val="00BF5F98"/>
    <w:rsid w:val="00BF5FCD"/>
    <w:rsid w:val="00BF685D"/>
    <w:rsid w:val="00BF699C"/>
    <w:rsid w:val="00BF6D33"/>
    <w:rsid w:val="00BF6FF3"/>
    <w:rsid w:val="00BF74C4"/>
    <w:rsid w:val="00BF75EF"/>
    <w:rsid w:val="00BF7C50"/>
    <w:rsid w:val="00BF7C7C"/>
    <w:rsid w:val="00BF7D94"/>
    <w:rsid w:val="00C006DE"/>
    <w:rsid w:val="00C00956"/>
    <w:rsid w:val="00C010AC"/>
    <w:rsid w:val="00C010BD"/>
    <w:rsid w:val="00C0128F"/>
    <w:rsid w:val="00C013E0"/>
    <w:rsid w:val="00C01611"/>
    <w:rsid w:val="00C01725"/>
    <w:rsid w:val="00C01851"/>
    <w:rsid w:val="00C01B0B"/>
    <w:rsid w:val="00C01B15"/>
    <w:rsid w:val="00C01B19"/>
    <w:rsid w:val="00C01DE3"/>
    <w:rsid w:val="00C01F51"/>
    <w:rsid w:val="00C0203A"/>
    <w:rsid w:val="00C020AE"/>
    <w:rsid w:val="00C02217"/>
    <w:rsid w:val="00C0223E"/>
    <w:rsid w:val="00C0266D"/>
    <w:rsid w:val="00C0293B"/>
    <w:rsid w:val="00C02D3D"/>
    <w:rsid w:val="00C02EF5"/>
    <w:rsid w:val="00C03186"/>
    <w:rsid w:val="00C0392E"/>
    <w:rsid w:val="00C03A2D"/>
    <w:rsid w:val="00C03C61"/>
    <w:rsid w:val="00C04249"/>
    <w:rsid w:val="00C04416"/>
    <w:rsid w:val="00C048F5"/>
    <w:rsid w:val="00C04AB3"/>
    <w:rsid w:val="00C04C69"/>
    <w:rsid w:val="00C04F0D"/>
    <w:rsid w:val="00C06062"/>
    <w:rsid w:val="00C060A3"/>
    <w:rsid w:val="00C0631A"/>
    <w:rsid w:val="00C063F0"/>
    <w:rsid w:val="00C06487"/>
    <w:rsid w:val="00C0665B"/>
    <w:rsid w:val="00C06ABC"/>
    <w:rsid w:val="00C06DFB"/>
    <w:rsid w:val="00C06E8A"/>
    <w:rsid w:val="00C06F01"/>
    <w:rsid w:val="00C07104"/>
    <w:rsid w:val="00C072BE"/>
    <w:rsid w:val="00C07406"/>
    <w:rsid w:val="00C075EE"/>
    <w:rsid w:val="00C0760F"/>
    <w:rsid w:val="00C07AA0"/>
    <w:rsid w:val="00C07BB2"/>
    <w:rsid w:val="00C07E31"/>
    <w:rsid w:val="00C07EAA"/>
    <w:rsid w:val="00C10377"/>
    <w:rsid w:val="00C1065B"/>
    <w:rsid w:val="00C1079D"/>
    <w:rsid w:val="00C10FE4"/>
    <w:rsid w:val="00C11398"/>
    <w:rsid w:val="00C11945"/>
    <w:rsid w:val="00C11FAD"/>
    <w:rsid w:val="00C1200F"/>
    <w:rsid w:val="00C12153"/>
    <w:rsid w:val="00C122BD"/>
    <w:rsid w:val="00C12341"/>
    <w:rsid w:val="00C12639"/>
    <w:rsid w:val="00C126C3"/>
    <w:rsid w:val="00C1283A"/>
    <w:rsid w:val="00C12D4B"/>
    <w:rsid w:val="00C134B1"/>
    <w:rsid w:val="00C135BD"/>
    <w:rsid w:val="00C136E0"/>
    <w:rsid w:val="00C13B49"/>
    <w:rsid w:val="00C13CB1"/>
    <w:rsid w:val="00C13F13"/>
    <w:rsid w:val="00C13F5B"/>
    <w:rsid w:val="00C13FF0"/>
    <w:rsid w:val="00C14225"/>
    <w:rsid w:val="00C142F2"/>
    <w:rsid w:val="00C1453A"/>
    <w:rsid w:val="00C14AB0"/>
    <w:rsid w:val="00C1518C"/>
    <w:rsid w:val="00C151B7"/>
    <w:rsid w:val="00C15931"/>
    <w:rsid w:val="00C159D0"/>
    <w:rsid w:val="00C15B48"/>
    <w:rsid w:val="00C15C81"/>
    <w:rsid w:val="00C15D54"/>
    <w:rsid w:val="00C15D97"/>
    <w:rsid w:val="00C15E7E"/>
    <w:rsid w:val="00C15F9A"/>
    <w:rsid w:val="00C1687D"/>
    <w:rsid w:val="00C16B78"/>
    <w:rsid w:val="00C16F03"/>
    <w:rsid w:val="00C17043"/>
    <w:rsid w:val="00C17149"/>
    <w:rsid w:val="00C17543"/>
    <w:rsid w:val="00C17748"/>
    <w:rsid w:val="00C17A31"/>
    <w:rsid w:val="00C2011E"/>
    <w:rsid w:val="00C20731"/>
    <w:rsid w:val="00C209E5"/>
    <w:rsid w:val="00C20F68"/>
    <w:rsid w:val="00C21009"/>
    <w:rsid w:val="00C2115B"/>
    <w:rsid w:val="00C21774"/>
    <w:rsid w:val="00C219E7"/>
    <w:rsid w:val="00C21A59"/>
    <w:rsid w:val="00C21B61"/>
    <w:rsid w:val="00C21DEE"/>
    <w:rsid w:val="00C2218F"/>
    <w:rsid w:val="00C224B2"/>
    <w:rsid w:val="00C2257F"/>
    <w:rsid w:val="00C227A8"/>
    <w:rsid w:val="00C22879"/>
    <w:rsid w:val="00C22DF5"/>
    <w:rsid w:val="00C23086"/>
    <w:rsid w:val="00C23268"/>
    <w:rsid w:val="00C2330A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446"/>
    <w:rsid w:val="00C2617A"/>
    <w:rsid w:val="00C264DA"/>
    <w:rsid w:val="00C2680A"/>
    <w:rsid w:val="00C26A58"/>
    <w:rsid w:val="00C26B83"/>
    <w:rsid w:val="00C26CB5"/>
    <w:rsid w:val="00C26DA2"/>
    <w:rsid w:val="00C2708D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8C"/>
    <w:rsid w:val="00C310D8"/>
    <w:rsid w:val="00C3147F"/>
    <w:rsid w:val="00C3150F"/>
    <w:rsid w:val="00C3167C"/>
    <w:rsid w:val="00C31D0A"/>
    <w:rsid w:val="00C32146"/>
    <w:rsid w:val="00C32870"/>
    <w:rsid w:val="00C329B1"/>
    <w:rsid w:val="00C32A1A"/>
    <w:rsid w:val="00C32A61"/>
    <w:rsid w:val="00C32ADF"/>
    <w:rsid w:val="00C32BF4"/>
    <w:rsid w:val="00C3301E"/>
    <w:rsid w:val="00C33312"/>
    <w:rsid w:val="00C33334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2AC"/>
    <w:rsid w:val="00C3576F"/>
    <w:rsid w:val="00C35815"/>
    <w:rsid w:val="00C35A15"/>
    <w:rsid w:val="00C35A8B"/>
    <w:rsid w:val="00C35B7A"/>
    <w:rsid w:val="00C35C5C"/>
    <w:rsid w:val="00C35C7E"/>
    <w:rsid w:val="00C363DB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CDD"/>
    <w:rsid w:val="00C40F52"/>
    <w:rsid w:val="00C40FFE"/>
    <w:rsid w:val="00C4163F"/>
    <w:rsid w:val="00C41716"/>
    <w:rsid w:val="00C4186E"/>
    <w:rsid w:val="00C4196B"/>
    <w:rsid w:val="00C41B51"/>
    <w:rsid w:val="00C41BAC"/>
    <w:rsid w:val="00C41E1B"/>
    <w:rsid w:val="00C42414"/>
    <w:rsid w:val="00C4259D"/>
    <w:rsid w:val="00C425BB"/>
    <w:rsid w:val="00C42C14"/>
    <w:rsid w:val="00C42F90"/>
    <w:rsid w:val="00C43514"/>
    <w:rsid w:val="00C436C4"/>
    <w:rsid w:val="00C436C8"/>
    <w:rsid w:val="00C43C60"/>
    <w:rsid w:val="00C43C8F"/>
    <w:rsid w:val="00C44529"/>
    <w:rsid w:val="00C44AB7"/>
    <w:rsid w:val="00C44BB1"/>
    <w:rsid w:val="00C44C5B"/>
    <w:rsid w:val="00C44CA3"/>
    <w:rsid w:val="00C44CF7"/>
    <w:rsid w:val="00C44F2B"/>
    <w:rsid w:val="00C44FD5"/>
    <w:rsid w:val="00C45583"/>
    <w:rsid w:val="00C4599E"/>
    <w:rsid w:val="00C467AC"/>
    <w:rsid w:val="00C4693D"/>
    <w:rsid w:val="00C46AAD"/>
    <w:rsid w:val="00C46B1B"/>
    <w:rsid w:val="00C46F81"/>
    <w:rsid w:val="00C47409"/>
    <w:rsid w:val="00C47509"/>
    <w:rsid w:val="00C4758E"/>
    <w:rsid w:val="00C4772D"/>
    <w:rsid w:val="00C47775"/>
    <w:rsid w:val="00C47FF2"/>
    <w:rsid w:val="00C501C9"/>
    <w:rsid w:val="00C50241"/>
    <w:rsid w:val="00C50390"/>
    <w:rsid w:val="00C505F1"/>
    <w:rsid w:val="00C50682"/>
    <w:rsid w:val="00C50AD6"/>
    <w:rsid w:val="00C50C83"/>
    <w:rsid w:val="00C50E5C"/>
    <w:rsid w:val="00C50E9F"/>
    <w:rsid w:val="00C518A6"/>
    <w:rsid w:val="00C518B3"/>
    <w:rsid w:val="00C51F27"/>
    <w:rsid w:val="00C520CE"/>
    <w:rsid w:val="00C5211D"/>
    <w:rsid w:val="00C52125"/>
    <w:rsid w:val="00C5257F"/>
    <w:rsid w:val="00C526EF"/>
    <w:rsid w:val="00C5287B"/>
    <w:rsid w:val="00C52C44"/>
    <w:rsid w:val="00C53148"/>
    <w:rsid w:val="00C53212"/>
    <w:rsid w:val="00C534F0"/>
    <w:rsid w:val="00C53608"/>
    <w:rsid w:val="00C54300"/>
    <w:rsid w:val="00C546C3"/>
    <w:rsid w:val="00C55059"/>
    <w:rsid w:val="00C55222"/>
    <w:rsid w:val="00C553E7"/>
    <w:rsid w:val="00C554B7"/>
    <w:rsid w:val="00C55674"/>
    <w:rsid w:val="00C559EF"/>
    <w:rsid w:val="00C55DE1"/>
    <w:rsid w:val="00C55FEC"/>
    <w:rsid w:val="00C56218"/>
    <w:rsid w:val="00C569FB"/>
    <w:rsid w:val="00C56ADE"/>
    <w:rsid w:val="00C56D1A"/>
    <w:rsid w:val="00C5727A"/>
    <w:rsid w:val="00C57474"/>
    <w:rsid w:val="00C5756D"/>
    <w:rsid w:val="00C57D6D"/>
    <w:rsid w:val="00C6016A"/>
    <w:rsid w:val="00C60215"/>
    <w:rsid w:val="00C6036B"/>
    <w:rsid w:val="00C60380"/>
    <w:rsid w:val="00C6062F"/>
    <w:rsid w:val="00C60BD3"/>
    <w:rsid w:val="00C60C12"/>
    <w:rsid w:val="00C614B1"/>
    <w:rsid w:val="00C6159D"/>
    <w:rsid w:val="00C618EF"/>
    <w:rsid w:val="00C61AC8"/>
    <w:rsid w:val="00C61FA4"/>
    <w:rsid w:val="00C6201A"/>
    <w:rsid w:val="00C6216B"/>
    <w:rsid w:val="00C622AE"/>
    <w:rsid w:val="00C622C8"/>
    <w:rsid w:val="00C623A0"/>
    <w:rsid w:val="00C6273D"/>
    <w:rsid w:val="00C627FA"/>
    <w:rsid w:val="00C62997"/>
    <w:rsid w:val="00C62F9C"/>
    <w:rsid w:val="00C634DE"/>
    <w:rsid w:val="00C638BB"/>
    <w:rsid w:val="00C63A2C"/>
    <w:rsid w:val="00C63AEB"/>
    <w:rsid w:val="00C63E06"/>
    <w:rsid w:val="00C63E11"/>
    <w:rsid w:val="00C63F1C"/>
    <w:rsid w:val="00C642B8"/>
    <w:rsid w:val="00C656E3"/>
    <w:rsid w:val="00C656E6"/>
    <w:rsid w:val="00C65950"/>
    <w:rsid w:val="00C65AFB"/>
    <w:rsid w:val="00C65C4B"/>
    <w:rsid w:val="00C65C63"/>
    <w:rsid w:val="00C66042"/>
    <w:rsid w:val="00C660C8"/>
    <w:rsid w:val="00C66970"/>
    <w:rsid w:val="00C66EB0"/>
    <w:rsid w:val="00C6704C"/>
    <w:rsid w:val="00C67076"/>
    <w:rsid w:val="00C67405"/>
    <w:rsid w:val="00C67723"/>
    <w:rsid w:val="00C67C03"/>
    <w:rsid w:val="00C67C56"/>
    <w:rsid w:val="00C67C78"/>
    <w:rsid w:val="00C67C8B"/>
    <w:rsid w:val="00C67F55"/>
    <w:rsid w:val="00C7013A"/>
    <w:rsid w:val="00C704DD"/>
    <w:rsid w:val="00C70928"/>
    <w:rsid w:val="00C70A11"/>
    <w:rsid w:val="00C70ADB"/>
    <w:rsid w:val="00C712BC"/>
    <w:rsid w:val="00C71571"/>
    <w:rsid w:val="00C72F1B"/>
    <w:rsid w:val="00C732BF"/>
    <w:rsid w:val="00C732F4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087"/>
    <w:rsid w:val="00C76438"/>
    <w:rsid w:val="00C769EA"/>
    <w:rsid w:val="00C76EF5"/>
    <w:rsid w:val="00C77244"/>
    <w:rsid w:val="00C772A6"/>
    <w:rsid w:val="00C77B04"/>
    <w:rsid w:val="00C77E61"/>
    <w:rsid w:val="00C80234"/>
    <w:rsid w:val="00C8049E"/>
    <w:rsid w:val="00C805C8"/>
    <w:rsid w:val="00C80932"/>
    <w:rsid w:val="00C8095A"/>
    <w:rsid w:val="00C809A5"/>
    <w:rsid w:val="00C80CCF"/>
    <w:rsid w:val="00C80F60"/>
    <w:rsid w:val="00C81365"/>
    <w:rsid w:val="00C8158A"/>
    <w:rsid w:val="00C81640"/>
    <w:rsid w:val="00C81A46"/>
    <w:rsid w:val="00C81BE5"/>
    <w:rsid w:val="00C82036"/>
    <w:rsid w:val="00C82153"/>
    <w:rsid w:val="00C82972"/>
    <w:rsid w:val="00C82A03"/>
    <w:rsid w:val="00C834D4"/>
    <w:rsid w:val="00C83B0B"/>
    <w:rsid w:val="00C83C71"/>
    <w:rsid w:val="00C83CD0"/>
    <w:rsid w:val="00C83F08"/>
    <w:rsid w:val="00C84149"/>
    <w:rsid w:val="00C8438F"/>
    <w:rsid w:val="00C84446"/>
    <w:rsid w:val="00C84567"/>
    <w:rsid w:val="00C8481A"/>
    <w:rsid w:val="00C84AEF"/>
    <w:rsid w:val="00C84B4A"/>
    <w:rsid w:val="00C84F33"/>
    <w:rsid w:val="00C852F2"/>
    <w:rsid w:val="00C858B0"/>
    <w:rsid w:val="00C858BD"/>
    <w:rsid w:val="00C858FE"/>
    <w:rsid w:val="00C85ACE"/>
    <w:rsid w:val="00C85C6C"/>
    <w:rsid w:val="00C860A6"/>
    <w:rsid w:val="00C868DA"/>
    <w:rsid w:val="00C86BD7"/>
    <w:rsid w:val="00C86D38"/>
    <w:rsid w:val="00C86D3F"/>
    <w:rsid w:val="00C86D58"/>
    <w:rsid w:val="00C8728A"/>
    <w:rsid w:val="00C87C6B"/>
    <w:rsid w:val="00C87D0A"/>
    <w:rsid w:val="00C87D5A"/>
    <w:rsid w:val="00C87DF3"/>
    <w:rsid w:val="00C90203"/>
    <w:rsid w:val="00C90455"/>
    <w:rsid w:val="00C90476"/>
    <w:rsid w:val="00C90490"/>
    <w:rsid w:val="00C9060F"/>
    <w:rsid w:val="00C9070F"/>
    <w:rsid w:val="00C90C66"/>
    <w:rsid w:val="00C91121"/>
    <w:rsid w:val="00C91240"/>
    <w:rsid w:val="00C9131C"/>
    <w:rsid w:val="00C91580"/>
    <w:rsid w:val="00C916BE"/>
    <w:rsid w:val="00C91714"/>
    <w:rsid w:val="00C91BFA"/>
    <w:rsid w:val="00C91DC8"/>
    <w:rsid w:val="00C92E96"/>
    <w:rsid w:val="00C93122"/>
    <w:rsid w:val="00C9320D"/>
    <w:rsid w:val="00C939A4"/>
    <w:rsid w:val="00C93B8C"/>
    <w:rsid w:val="00C93E1A"/>
    <w:rsid w:val="00C93EC8"/>
    <w:rsid w:val="00C93EDC"/>
    <w:rsid w:val="00C9418D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AEF"/>
    <w:rsid w:val="00C95F32"/>
    <w:rsid w:val="00C95FF7"/>
    <w:rsid w:val="00C966C8"/>
    <w:rsid w:val="00C96FA1"/>
    <w:rsid w:val="00C97893"/>
    <w:rsid w:val="00CA01CB"/>
    <w:rsid w:val="00CA0365"/>
    <w:rsid w:val="00CA0765"/>
    <w:rsid w:val="00CA0935"/>
    <w:rsid w:val="00CA09C3"/>
    <w:rsid w:val="00CA0CB0"/>
    <w:rsid w:val="00CA1161"/>
    <w:rsid w:val="00CA1B30"/>
    <w:rsid w:val="00CA1B6F"/>
    <w:rsid w:val="00CA1BC2"/>
    <w:rsid w:val="00CA267C"/>
    <w:rsid w:val="00CA272A"/>
    <w:rsid w:val="00CA2736"/>
    <w:rsid w:val="00CA276E"/>
    <w:rsid w:val="00CA27A4"/>
    <w:rsid w:val="00CA2970"/>
    <w:rsid w:val="00CA2A85"/>
    <w:rsid w:val="00CA2B2C"/>
    <w:rsid w:val="00CA2F6E"/>
    <w:rsid w:val="00CA3010"/>
    <w:rsid w:val="00CA3128"/>
    <w:rsid w:val="00CA3247"/>
    <w:rsid w:val="00CA328A"/>
    <w:rsid w:val="00CA36CB"/>
    <w:rsid w:val="00CA37CC"/>
    <w:rsid w:val="00CA3F8D"/>
    <w:rsid w:val="00CA3FFC"/>
    <w:rsid w:val="00CA400D"/>
    <w:rsid w:val="00CA4097"/>
    <w:rsid w:val="00CA45B4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CC9"/>
    <w:rsid w:val="00CA5D04"/>
    <w:rsid w:val="00CA5D36"/>
    <w:rsid w:val="00CA6246"/>
    <w:rsid w:val="00CA64FF"/>
    <w:rsid w:val="00CA6614"/>
    <w:rsid w:val="00CA6D04"/>
    <w:rsid w:val="00CA7338"/>
    <w:rsid w:val="00CA747D"/>
    <w:rsid w:val="00CA74AB"/>
    <w:rsid w:val="00CA74C8"/>
    <w:rsid w:val="00CB0053"/>
    <w:rsid w:val="00CB01A0"/>
    <w:rsid w:val="00CB0254"/>
    <w:rsid w:val="00CB02F9"/>
    <w:rsid w:val="00CB0794"/>
    <w:rsid w:val="00CB0850"/>
    <w:rsid w:val="00CB09A9"/>
    <w:rsid w:val="00CB09FF"/>
    <w:rsid w:val="00CB0DA2"/>
    <w:rsid w:val="00CB0EA2"/>
    <w:rsid w:val="00CB0EA6"/>
    <w:rsid w:val="00CB0EE1"/>
    <w:rsid w:val="00CB0F29"/>
    <w:rsid w:val="00CB1266"/>
    <w:rsid w:val="00CB164D"/>
    <w:rsid w:val="00CB1735"/>
    <w:rsid w:val="00CB1828"/>
    <w:rsid w:val="00CB1829"/>
    <w:rsid w:val="00CB1990"/>
    <w:rsid w:val="00CB2150"/>
    <w:rsid w:val="00CB220A"/>
    <w:rsid w:val="00CB2640"/>
    <w:rsid w:val="00CB2A9B"/>
    <w:rsid w:val="00CB2CAC"/>
    <w:rsid w:val="00CB2E36"/>
    <w:rsid w:val="00CB2FF9"/>
    <w:rsid w:val="00CB33C3"/>
    <w:rsid w:val="00CB38EC"/>
    <w:rsid w:val="00CB3991"/>
    <w:rsid w:val="00CB3A62"/>
    <w:rsid w:val="00CB3BDF"/>
    <w:rsid w:val="00CB3C3C"/>
    <w:rsid w:val="00CB3D3F"/>
    <w:rsid w:val="00CB3DFD"/>
    <w:rsid w:val="00CB4109"/>
    <w:rsid w:val="00CB420C"/>
    <w:rsid w:val="00CB4304"/>
    <w:rsid w:val="00CB4720"/>
    <w:rsid w:val="00CB4FA6"/>
    <w:rsid w:val="00CB5520"/>
    <w:rsid w:val="00CB56D4"/>
    <w:rsid w:val="00CB5A51"/>
    <w:rsid w:val="00CB5ACE"/>
    <w:rsid w:val="00CB6136"/>
    <w:rsid w:val="00CB6233"/>
    <w:rsid w:val="00CB6387"/>
    <w:rsid w:val="00CB645F"/>
    <w:rsid w:val="00CB65F7"/>
    <w:rsid w:val="00CB660A"/>
    <w:rsid w:val="00CB66E6"/>
    <w:rsid w:val="00CB694A"/>
    <w:rsid w:val="00CB6C80"/>
    <w:rsid w:val="00CB6D1B"/>
    <w:rsid w:val="00CB6F1B"/>
    <w:rsid w:val="00CB7191"/>
    <w:rsid w:val="00CB748A"/>
    <w:rsid w:val="00CB74AE"/>
    <w:rsid w:val="00CB785D"/>
    <w:rsid w:val="00CB7A39"/>
    <w:rsid w:val="00CB7C8B"/>
    <w:rsid w:val="00CB7D96"/>
    <w:rsid w:val="00CC094B"/>
    <w:rsid w:val="00CC0C49"/>
    <w:rsid w:val="00CC1908"/>
    <w:rsid w:val="00CC19F1"/>
    <w:rsid w:val="00CC1C84"/>
    <w:rsid w:val="00CC1EF0"/>
    <w:rsid w:val="00CC261F"/>
    <w:rsid w:val="00CC27CD"/>
    <w:rsid w:val="00CC2AAA"/>
    <w:rsid w:val="00CC2CA4"/>
    <w:rsid w:val="00CC2CEB"/>
    <w:rsid w:val="00CC2E94"/>
    <w:rsid w:val="00CC2F7A"/>
    <w:rsid w:val="00CC3186"/>
    <w:rsid w:val="00CC350E"/>
    <w:rsid w:val="00CC3F55"/>
    <w:rsid w:val="00CC409B"/>
    <w:rsid w:val="00CC413E"/>
    <w:rsid w:val="00CC46F4"/>
    <w:rsid w:val="00CC486E"/>
    <w:rsid w:val="00CC4A2E"/>
    <w:rsid w:val="00CC4B01"/>
    <w:rsid w:val="00CC4CDE"/>
    <w:rsid w:val="00CC4CF6"/>
    <w:rsid w:val="00CC5015"/>
    <w:rsid w:val="00CC54C6"/>
    <w:rsid w:val="00CC5771"/>
    <w:rsid w:val="00CC62F8"/>
    <w:rsid w:val="00CC63A8"/>
    <w:rsid w:val="00CC67D1"/>
    <w:rsid w:val="00CC684A"/>
    <w:rsid w:val="00CC6BC8"/>
    <w:rsid w:val="00CC6C2E"/>
    <w:rsid w:val="00CC6CA0"/>
    <w:rsid w:val="00CC732E"/>
    <w:rsid w:val="00CC74E9"/>
    <w:rsid w:val="00CC75FF"/>
    <w:rsid w:val="00CC7D94"/>
    <w:rsid w:val="00CD011E"/>
    <w:rsid w:val="00CD0D5E"/>
    <w:rsid w:val="00CD0E38"/>
    <w:rsid w:val="00CD1161"/>
    <w:rsid w:val="00CD137F"/>
    <w:rsid w:val="00CD155D"/>
    <w:rsid w:val="00CD163B"/>
    <w:rsid w:val="00CD17FE"/>
    <w:rsid w:val="00CD189D"/>
    <w:rsid w:val="00CD1EA1"/>
    <w:rsid w:val="00CD20F6"/>
    <w:rsid w:val="00CD2131"/>
    <w:rsid w:val="00CD2141"/>
    <w:rsid w:val="00CD262B"/>
    <w:rsid w:val="00CD2B23"/>
    <w:rsid w:val="00CD2D40"/>
    <w:rsid w:val="00CD2F43"/>
    <w:rsid w:val="00CD35E6"/>
    <w:rsid w:val="00CD3639"/>
    <w:rsid w:val="00CD382E"/>
    <w:rsid w:val="00CD3B0E"/>
    <w:rsid w:val="00CD3DE7"/>
    <w:rsid w:val="00CD3E65"/>
    <w:rsid w:val="00CD449E"/>
    <w:rsid w:val="00CD44FC"/>
    <w:rsid w:val="00CD452F"/>
    <w:rsid w:val="00CD459A"/>
    <w:rsid w:val="00CD4A93"/>
    <w:rsid w:val="00CD4BD3"/>
    <w:rsid w:val="00CD4C3B"/>
    <w:rsid w:val="00CD52E4"/>
    <w:rsid w:val="00CD5961"/>
    <w:rsid w:val="00CD5B7D"/>
    <w:rsid w:val="00CD5D32"/>
    <w:rsid w:val="00CD6776"/>
    <w:rsid w:val="00CD6955"/>
    <w:rsid w:val="00CD6BE7"/>
    <w:rsid w:val="00CD6F1C"/>
    <w:rsid w:val="00CD6FAB"/>
    <w:rsid w:val="00CD72F9"/>
    <w:rsid w:val="00CD7445"/>
    <w:rsid w:val="00CD7832"/>
    <w:rsid w:val="00CD7B66"/>
    <w:rsid w:val="00CD7BEA"/>
    <w:rsid w:val="00CD7C59"/>
    <w:rsid w:val="00CD7CFF"/>
    <w:rsid w:val="00CD7D64"/>
    <w:rsid w:val="00CD7FFC"/>
    <w:rsid w:val="00CE00EA"/>
    <w:rsid w:val="00CE053C"/>
    <w:rsid w:val="00CE0602"/>
    <w:rsid w:val="00CE0644"/>
    <w:rsid w:val="00CE126B"/>
    <w:rsid w:val="00CE1A28"/>
    <w:rsid w:val="00CE1EB7"/>
    <w:rsid w:val="00CE2175"/>
    <w:rsid w:val="00CE234F"/>
    <w:rsid w:val="00CE2F94"/>
    <w:rsid w:val="00CE347D"/>
    <w:rsid w:val="00CE36C0"/>
    <w:rsid w:val="00CE36D6"/>
    <w:rsid w:val="00CE373D"/>
    <w:rsid w:val="00CE387E"/>
    <w:rsid w:val="00CE38C9"/>
    <w:rsid w:val="00CE3901"/>
    <w:rsid w:val="00CE3927"/>
    <w:rsid w:val="00CE3989"/>
    <w:rsid w:val="00CE3BA2"/>
    <w:rsid w:val="00CE3CDC"/>
    <w:rsid w:val="00CE3EBA"/>
    <w:rsid w:val="00CE4140"/>
    <w:rsid w:val="00CE442B"/>
    <w:rsid w:val="00CE45BE"/>
    <w:rsid w:val="00CE47BC"/>
    <w:rsid w:val="00CE4ABE"/>
    <w:rsid w:val="00CE4C4E"/>
    <w:rsid w:val="00CE4FAE"/>
    <w:rsid w:val="00CE4FE8"/>
    <w:rsid w:val="00CE5000"/>
    <w:rsid w:val="00CE5391"/>
    <w:rsid w:val="00CE55BF"/>
    <w:rsid w:val="00CE564A"/>
    <w:rsid w:val="00CE6335"/>
    <w:rsid w:val="00CE6350"/>
    <w:rsid w:val="00CE654C"/>
    <w:rsid w:val="00CE65D3"/>
    <w:rsid w:val="00CE66AE"/>
    <w:rsid w:val="00CE6F9E"/>
    <w:rsid w:val="00CE7518"/>
    <w:rsid w:val="00CE77AA"/>
    <w:rsid w:val="00CF025E"/>
    <w:rsid w:val="00CF0272"/>
    <w:rsid w:val="00CF237C"/>
    <w:rsid w:val="00CF2437"/>
    <w:rsid w:val="00CF2462"/>
    <w:rsid w:val="00CF24CA"/>
    <w:rsid w:val="00CF257C"/>
    <w:rsid w:val="00CF27F8"/>
    <w:rsid w:val="00CF28A1"/>
    <w:rsid w:val="00CF3115"/>
    <w:rsid w:val="00CF419D"/>
    <w:rsid w:val="00CF4353"/>
    <w:rsid w:val="00CF4358"/>
    <w:rsid w:val="00CF4477"/>
    <w:rsid w:val="00CF4874"/>
    <w:rsid w:val="00CF48DA"/>
    <w:rsid w:val="00CF4BF4"/>
    <w:rsid w:val="00CF4CE5"/>
    <w:rsid w:val="00CF4FBE"/>
    <w:rsid w:val="00CF51CB"/>
    <w:rsid w:val="00CF524A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C7C"/>
    <w:rsid w:val="00CF7D55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AB9"/>
    <w:rsid w:val="00D03B9A"/>
    <w:rsid w:val="00D03D29"/>
    <w:rsid w:val="00D04158"/>
    <w:rsid w:val="00D04260"/>
    <w:rsid w:val="00D04434"/>
    <w:rsid w:val="00D04B02"/>
    <w:rsid w:val="00D04DE3"/>
    <w:rsid w:val="00D05561"/>
    <w:rsid w:val="00D055BC"/>
    <w:rsid w:val="00D057C7"/>
    <w:rsid w:val="00D067D4"/>
    <w:rsid w:val="00D068B0"/>
    <w:rsid w:val="00D071EF"/>
    <w:rsid w:val="00D0755A"/>
    <w:rsid w:val="00D078C5"/>
    <w:rsid w:val="00D1022A"/>
    <w:rsid w:val="00D10272"/>
    <w:rsid w:val="00D10AC1"/>
    <w:rsid w:val="00D10B0C"/>
    <w:rsid w:val="00D112D7"/>
    <w:rsid w:val="00D11458"/>
    <w:rsid w:val="00D11630"/>
    <w:rsid w:val="00D1195C"/>
    <w:rsid w:val="00D11C8D"/>
    <w:rsid w:val="00D12164"/>
    <w:rsid w:val="00D1223C"/>
    <w:rsid w:val="00D1231A"/>
    <w:rsid w:val="00D123C4"/>
    <w:rsid w:val="00D125E0"/>
    <w:rsid w:val="00D12ABB"/>
    <w:rsid w:val="00D12DE2"/>
    <w:rsid w:val="00D12ED2"/>
    <w:rsid w:val="00D13259"/>
    <w:rsid w:val="00D1389A"/>
    <w:rsid w:val="00D139A5"/>
    <w:rsid w:val="00D13A92"/>
    <w:rsid w:val="00D1443F"/>
    <w:rsid w:val="00D144D5"/>
    <w:rsid w:val="00D1451D"/>
    <w:rsid w:val="00D145AE"/>
    <w:rsid w:val="00D14604"/>
    <w:rsid w:val="00D146C6"/>
    <w:rsid w:val="00D14884"/>
    <w:rsid w:val="00D14AB7"/>
    <w:rsid w:val="00D14EC6"/>
    <w:rsid w:val="00D1515C"/>
    <w:rsid w:val="00D15211"/>
    <w:rsid w:val="00D15900"/>
    <w:rsid w:val="00D15B45"/>
    <w:rsid w:val="00D15C0F"/>
    <w:rsid w:val="00D16283"/>
    <w:rsid w:val="00D165A9"/>
    <w:rsid w:val="00D1685A"/>
    <w:rsid w:val="00D169E2"/>
    <w:rsid w:val="00D17042"/>
    <w:rsid w:val="00D17213"/>
    <w:rsid w:val="00D17446"/>
    <w:rsid w:val="00D1758F"/>
    <w:rsid w:val="00D176CE"/>
    <w:rsid w:val="00D17AEE"/>
    <w:rsid w:val="00D200D2"/>
    <w:rsid w:val="00D20ACA"/>
    <w:rsid w:val="00D20BD5"/>
    <w:rsid w:val="00D20D3F"/>
    <w:rsid w:val="00D20F51"/>
    <w:rsid w:val="00D2109A"/>
    <w:rsid w:val="00D21105"/>
    <w:rsid w:val="00D211D0"/>
    <w:rsid w:val="00D212B9"/>
    <w:rsid w:val="00D2165C"/>
    <w:rsid w:val="00D219F1"/>
    <w:rsid w:val="00D21C1D"/>
    <w:rsid w:val="00D21D32"/>
    <w:rsid w:val="00D21D4A"/>
    <w:rsid w:val="00D22284"/>
    <w:rsid w:val="00D22290"/>
    <w:rsid w:val="00D2274D"/>
    <w:rsid w:val="00D22B1A"/>
    <w:rsid w:val="00D22B61"/>
    <w:rsid w:val="00D22C48"/>
    <w:rsid w:val="00D22ED1"/>
    <w:rsid w:val="00D22F97"/>
    <w:rsid w:val="00D22FAB"/>
    <w:rsid w:val="00D22FB8"/>
    <w:rsid w:val="00D2305C"/>
    <w:rsid w:val="00D232AA"/>
    <w:rsid w:val="00D23317"/>
    <w:rsid w:val="00D2353E"/>
    <w:rsid w:val="00D23C27"/>
    <w:rsid w:val="00D23C60"/>
    <w:rsid w:val="00D23D7B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89"/>
    <w:rsid w:val="00D253FC"/>
    <w:rsid w:val="00D25D42"/>
    <w:rsid w:val="00D25DBC"/>
    <w:rsid w:val="00D260DB"/>
    <w:rsid w:val="00D26654"/>
    <w:rsid w:val="00D26D0F"/>
    <w:rsid w:val="00D272DB"/>
    <w:rsid w:val="00D276AE"/>
    <w:rsid w:val="00D2779E"/>
    <w:rsid w:val="00D27908"/>
    <w:rsid w:val="00D27DDF"/>
    <w:rsid w:val="00D27F20"/>
    <w:rsid w:val="00D30279"/>
    <w:rsid w:val="00D302D9"/>
    <w:rsid w:val="00D30314"/>
    <w:rsid w:val="00D30AA1"/>
    <w:rsid w:val="00D30C30"/>
    <w:rsid w:val="00D30DEB"/>
    <w:rsid w:val="00D30E6E"/>
    <w:rsid w:val="00D311D3"/>
    <w:rsid w:val="00D3121A"/>
    <w:rsid w:val="00D312B2"/>
    <w:rsid w:val="00D31359"/>
    <w:rsid w:val="00D31397"/>
    <w:rsid w:val="00D313D8"/>
    <w:rsid w:val="00D31680"/>
    <w:rsid w:val="00D31704"/>
    <w:rsid w:val="00D31BF0"/>
    <w:rsid w:val="00D3201F"/>
    <w:rsid w:val="00D320EA"/>
    <w:rsid w:val="00D321D2"/>
    <w:rsid w:val="00D32371"/>
    <w:rsid w:val="00D326D9"/>
    <w:rsid w:val="00D3297B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D62"/>
    <w:rsid w:val="00D34E37"/>
    <w:rsid w:val="00D34E57"/>
    <w:rsid w:val="00D34E69"/>
    <w:rsid w:val="00D34EAD"/>
    <w:rsid w:val="00D35590"/>
    <w:rsid w:val="00D355CC"/>
    <w:rsid w:val="00D35636"/>
    <w:rsid w:val="00D35679"/>
    <w:rsid w:val="00D35735"/>
    <w:rsid w:val="00D357FC"/>
    <w:rsid w:val="00D35883"/>
    <w:rsid w:val="00D35C3C"/>
    <w:rsid w:val="00D35CDF"/>
    <w:rsid w:val="00D35F18"/>
    <w:rsid w:val="00D35F8B"/>
    <w:rsid w:val="00D35FEC"/>
    <w:rsid w:val="00D360C4"/>
    <w:rsid w:val="00D36309"/>
    <w:rsid w:val="00D36860"/>
    <w:rsid w:val="00D36ED0"/>
    <w:rsid w:val="00D37078"/>
    <w:rsid w:val="00D3715E"/>
    <w:rsid w:val="00D37387"/>
    <w:rsid w:val="00D37681"/>
    <w:rsid w:val="00D37692"/>
    <w:rsid w:val="00D376DD"/>
    <w:rsid w:val="00D3781F"/>
    <w:rsid w:val="00D37874"/>
    <w:rsid w:val="00D37C39"/>
    <w:rsid w:val="00D37F39"/>
    <w:rsid w:val="00D4000D"/>
    <w:rsid w:val="00D40116"/>
    <w:rsid w:val="00D404AE"/>
    <w:rsid w:val="00D40B3C"/>
    <w:rsid w:val="00D40C3D"/>
    <w:rsid w:val="00D40C60"/>
    <w:rsid w:val="00D40EE7"/>
    <w:rsid w:val="00D41086"/>
    <w:rsid w:val="00D411FF"/>
    <w:rsid w:val="00D4195D"/>
    <w:rsid w:val="00D41991"/>
    <w:rsid w:val="00D419CB"/>
    <w:rsid w:val="00D41F97"/>
    <w:rsid w:val="00D41FF8"/>
    <w:rsid w:val="00D42185"/>
    <w:rsid w:val="00D4259E"/>
    <w:rsid w:val="00D42E25"/>
    <w:rsid w:val="00D432E1"/>
    <w:rsid w:val="00D436A7"/>
    <w:rsid w:val="00D43A1F"/>
    <w:rsid w:val="00D43DEB"/>
    <w:rsid w:val="00D44730"/>
    <w:rsid w:val="00D44A20"/>
    <w:rsid w:val="00D44C87"/>
    <w:rsid w:val="00D44F17"/>
    <w:rsid w:val="00D44FE4"/>
    <w:rsid w:val="00D4507D"/>
    <w:rsid w:val="00D45539"/>
    <w:rsid w:val="00D45726"/>
    <w:rsid w:val="00D45F99"/>
    <w:rsid w:val="00D460AB"/>
    <w:rsid w:val="00D4615D"/>
    <w:rsid w:val="00D46AE1"/>
    <w:rsid w:val="00D46DC6"/>
    <w:rsid w:val="00D46E50"/>
    <w:rsid w:val="00D46ECF"/>
    <w:rsid w:val="00D4719B"/>
    <w:rsid w:val="00D47487"/>
    <w:rsid w:val="00D47E15"/>
    <w:rsid w:val="00D500EF"/>
    <w:rsid w:val="00D50486"/>
    <w:rsid w:val="00D505D8"/>
    <w:rsid w:val="00D50633"/>
    <w:rsid w:val="00D5064E"/>
    <w:rsid w:val="00D50673"/>
    <w:rsid w:val="00D508A3"/>
    <w:rsid w:val="00D50CE0"/>
    <w:rsid w:val="00D50E91"/>
    <w:rsid w:val="00D50E9C"/>
    <w:rsid w:val="00D51263"/>
    <w:rsid w:val="00D5154F"/>
    <w:rsid w:val="00D515F1"/>
    <w:rsid w:val="00D52195"/>
    <w:rsid w:val="00D521C3"/>
    <w:rsid w:val="00D52542"/>
    <w:rsid w:val="00D52580"/>
    <w:rsid w:val="00D527AE"/>
    <w:rsid w:val="00D52A63"/>
    <w:rsid w:val="00D5317C"/>
    <w:rsid w:val="00D5372A"/>
    <w:rsid w:val="00D5374A"/>
    <w:rsid w:val="00D53D57"/>
    <w:rsid w:val="00D54B79"/>
    <w:rsid w:val="00D54B98"/>
    <w:rsid w:val="00D54C73"/>
    <w:rsid w:val="00D54F47"/>
    <w:rsid w:val="00D5505C"/>
    <w:rsid w:val="00D551B3"/>
    <w:rsid w:val="00D5558B"/>
    <w:rsid w:val="00D55C25"/>
    <w:rsid w:val="00D56254"/>
    <w:rsid w:val="00D5656D"/>
    <w:rsid w:val="00D569D5"/>
    <w:rsid w:val="00D56A15"/>
    <w:rsid w:val="00D5703F"/>
    <w:rsid w:val="00D573D4"/>
    <w:rsid w:val="00D57559"/>
    <w:rsid w:val="00D578B3"/>
    <w:rsid w:val="00D57D23"/>
    <w:rsid w:val="00D57F1E"/>
    <w:rsid w:val="00D60689"/>
    <w:rsid w:val="00D60C3C"/>
    <w:rsid w:val="00D60CDD"/>
    <w:rsid w:val="00D60EEE"/>
    <w:rsid w:val="00D613B3"/>
    <w:rsid w:val="00D614D5"/>
    <w:rsid w:val="00D615BD"/>
    <w:rsid w:val="00D61D80"/>
    <w:rsid w:val="00D622C7"/>
    <w:rsid w:val="00D622D0"/>
    <w:rsid w:val="00D6278B"/>
    <w:rsid w:val="00D629C8"/>
    <w:rsid w:val="00D629F9"/>
    <w:rsid w:val="00D62D3A"/>
    <w:rsid w:val="00D633BF"/>
    <w:rsid w:val="00D6374E"/>
    <w:rsid w:val="00D63B0A"/>
    <w:rsid w:val="00D63C2B"/>
    <w:rsid w:val="00D63F90"/>
    <w:rsid w:val="00D64074"/>
    <w:rsid w:val="00D640C8"/>
    <w:rsid w:val="00D643A4"/>
    <w:rsid w:val="00D649B0"/>
    <w:rsid w:val="00D64FD3"/>
    <w:rsid w:val="00D6542D"/>
    <w:rsid w:val="00D654AF"/>
    <w:rsid w:val="00D656F6"/>
    <w:rsid w:val="00D65777"/>
    <w:rsid w:val="00D659F1"/>
    <w:rsid w:val="00D65C35"/>
    <w:rsid w:val="00D6604C"/>
    <w:rsid w:val="00D66291"/>
    <w:rsid w:val="00D662BF"/>
    <w:rsid w:val="00D663A7"/>
    <w:rsid w:val="00D66BD8"/>
    <w:rsid w:val="00D66C18"/>
    <w:rsid w:val="00D67106"/>
    <w:rsid w:val="00D674D6"/>
    <w:rsid w:val="00D67556"/>
    <w:rsid w:val="00D67804"/>
    <w:rsid w:val="00D67B2C"/>
    <w:rsid w:val="00D67CAC"/>
    <w:rsid w:val="00D67D0C"/>
    <w:rsid w:val="00D702ED"/>
    <w:rsid w:val="00D70584"/>
    <w:rsid w:val="00D70725"/>
    <w:rsid w:val="00D70AA1"/>
    <w:rsid w:val="00D70ACD"/>
    <w:rsid w:val="00D70E78"/>
    <w:rsid w:val="00D70ED8"/>
    <w:rsid w:val="00D70F1D"/>
    <w:rsid w:val="00D71011"/>
    <w:rsid w:val="00D714BB"/>
    <w:rsid w:val="00D71F6C"/>
    <w:rsid w:val="00D721DB"/>
    <w:rsid w:val="00D72215"/>
    <w:rsid w:val="00D72AC1"/>
    <w:rsid w:val="00D72D3F"/>
    <w:rsid w:val="00D72FE8"/>
    <w:rsid w:val="00D731A4"/>
    <w:rsid w:val="00D73263"/>
    <w:rsid w:val="00D73543"/>
    <w:rsid w:val="00D73903"/>
    <w:rsid w:val="00D73B13"/>
    <w:rsid w:val="00D73BDB"/>
    <w:rsid w:val="00D740DC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21D"/>
    <w:rsid w:val="00D76653"/>
    <w:rsid w:val="00D76746"/>
    <w:rsid w:val="00D7681F"/>
    <w:rsid w:val="00D76D12"/>
    <w:rsid w:val="00D76D5C"/>
    <w:rsid w:val="00D76E33"/>
    <w:rsid w:val="00D76EA3"/>
    <w:rsid w:val="00D771B1"/>
    <w:rsid w:val="00D7730A"/>
    <w:rsid w:val="00D773B5"/>
    <w:rsid w:val="00D7762B"/>
    <w:rsid w:val="00D77BF5"/>
    <w:rsid w:val="00D77E22"/>
    <w:rsid w:val="00D80069"/>
    <w:rsid w:val="00D800D5"/>
    <w:rsid w:val="00D8016C"/>
    <w:rsid w:val="00D809DE"/>
    <w:rsid w:val="00D80E0F"/>
    <w:rsid w:val="00D80E64"/>
    <w:rsid w:val="00D8167A"/>
    <w:rsid w:val="00D819F9"/>
    <w:rsid w:val="00D81BAA"/>
    <w:rsid w:val="00D81DE1"/>
    <w:rsid w:val="00D820A3"/>
    <w:rsid w:val="00D82331"/>
    <w:rsid w:val="00D8237F"/>
    <w:rsid w:val="00D824AB"/>
    <w:rsid w:val="00D82632"/>
    <w:rsid w:val="00D82874"/>
    <w:rsid w:val="00D8296C"/>
    <w:rsid w:val="00D82B21"/>
    <w:rsid w:val="00D82EB6"/>
    <w:rsid w:val="00D82F4D"/>
    <w:rsid w:val="00D830ED"/>
    <w:rsid w:val="00D83121"/>
    <w:rsid w:val="00D8331B"/>
    <w:rsid w:val="00D83447"/>
    <w:rsid w:val="00D834C4"/>
    <w:rsid w:val="00D83631"/>
    <w:rsid w:val="00D83CF4"/>
    <w:rsid w:val="00D83EC1"/>
    <w:rsid w:val="00D83EC3"/>
    <w:rsid w:val="00D8449D"/>
    <w:rsid w:val="00D846BE"/>
    <w:rsid w:val="00D846F6"/>
    <w:rsid w:val="00D84CA4"/>
    <w:rsid w:val="00D8501B"/>
    <w:rsid w:val="00D85193"/>
    <w:rsid w:val="00D85288"/>
    <w:rsid w:val="00D858C4"/>
    <w:rsid w:val="00D85A49"/>
    <w:rsid w:val="00D85B05"/>
    <w:rsid w:val="00D8627A"/>
    <w:rsid w:val="00D862F3"/>
    <w:rsid w:val="00D86321"/>
    <w:rsid w:val="00D863E1"/>
    <w:rsid w:val="00D86403"/>
    <w:rsid w:val="00D8655F"/>
    <w:rsid w:val="00D865D2"/>
    <w:rsid w:val="00D86C6F"/>
    <w:rsid w:val="00D86C7F"/>
    <w:rsid w:val="00D87473"/>
    <w:rsid w:val="00D875DE"/>
    <w:rsid w:val="00D87AB3"/>
    <w:rsid w:val="00D901F0"/>
    <w:rsid w:val="00D903F1"/>
    <w:rsid w:val="00D9056C"/>
    <w:rsid w:val="00D905BA"/>
    <w:rsid w:val="00D908F3"/>
    <w:rsid w:val="00D90922"/>
    <w:rsid w:val="00D90B6E"/>
    <w:rsid w:val="00D90D09"/>
    <w:rsid w:val="00D90E7E"/>
    <w:rsid w:val="00D912EA"/>
    <w:rsid w:val="00D917DB"/>
    <w:rsid w:val="00D91C11"/>
    <w:rsid w:val="00D91CDD"/>
    <w:rsid w:val="00D91DFA"/>
    <w:rsid w:val="00D91F7A"/>
    <w:rsid w:val="00D92123"/>
    <w:rsid w:val="00D9263F"/>
    <w:rsid w:val="00D92758"/>
    <w:rsid w:val="00D928A6"/>
    <w:rsid w:val="00D92A32"/>
    <w:rsid w:val="00D931C0"/>
    <w:rsid w:val="00D93440"/>
    <w:rsid w:val="00D93CF2"/>
    <w:rsid w:val="00D93F3A"/>
    <w:rsid w:val="00D94AD2"/>
    <w:rsid w:val="00D94BBA"/>
    <w:rsid w:val="00D94BDA"/>
    <w:rsid w:val="00D94BE4"/>
    <w:rsid w:val="00D94EB5"/>
    <w:rsid w:val="00D9504E"/>
    <w:rsid w:val="00D95602"/>
    <w:rsid w:val="00D95858"/>
    <w:rsid w:val="00D959C9"/>
    <w:rsid w:val="00D95AA8"/>
    <w:rsid w:val="00D95B8D"/>
    <w:rsid w:val="00D95BE3"/>
    <w:rsid w:val="00D95CCD"/>
    <w:rsid w:val="00D95DFC"/>
    <w:rsid w:val="00D95E9D"/>
    <w:rsid w:val="00D96363"/>
    <w:rsid w:val="00D9646F"/>
    <w:rsid w:val="00D96DBF"/>
    <w:rsid w:val="00D96EC7"/>
    <w:rsid w:val="00D97105"/>
    <w:rsid w:val="00D9764E"/>
    <w:rsid w:val="00D97AE0"/>
    <w:rsid w:val="00D97BF9"/>
    <w:rsid w:val="00D97DFA"/>
    <w:rsid w:val="00D97F2E"/>
    <w:rsid w:val="00DA0229"/>
    <w:rsid w:val="00DA02D6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5BA"/>
    <w:rsid w:val="00DA3C80"/>
    <w:rsid w:val="00DA3DC4"/>
    <w:rsid w:val="00DA4BD9"/>
    <w:rsid w:val="00DA4FA5"/>
    <w:rsid w:val="00DA523B"/>
    <w:rsid w:val="00DA5605"/>
    <w:rsid w:val="00DA574C"/>
    <w:rsid w:val="00DA5890"/>
    <w:rsid w:val="00DA5A25"/>
    <w:rsid w:val="00DA5F82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813"/>
    <w:rsid w:val="00DB1C1A"/>
    <w:rsid w:val="00DB1F80"/>
    <w:rsid w:val="00DB2287"/>
    <w:rsid w:val="00DB22D9"/>
    <w:rsid w:val="00DB2B9D"/>
    <w:rsid w:val="00DB2BAD"/>
    <w:rsid w:val="00DB3353"/>
    <w:rsid w:val="00DB335A"/>
    <w:rsid w:val="00DB34DE"/>
    <w:rsid w:val="00DB3873"/>
    <w:rsid w:val="00DB393F"/>
    <w:rsid w:val="00DB3C6F"/>
    <w:rsid w:val="00DB3CD8"/>
    <w:rsid w:val="00DB3E6E"/>
    <w:rsid w:val="00DB3EEA"/>
    <w:rsid w:val="00DB4333"/>
    <w:rsid w:val="00DB48A4"/>
    <w:rsid w:val="00DB490A"/>
    <w:rsid w:val="00DB5497"/>
    <w:rsid w:val="00DB5634"/>
    <w:rsid w:val="00DB56A4"/>
    <w:rsid w:val="00DB599C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AB0"/>
    <w:rsid w:val="00DB7D44"/>
    <w:rsid w:val="00DB7F4C"/>
    <w:rsid w:val="00DB7F99"/>
    <w:rsid w:val="00DC02EE"/>
    <w:rsid w:val="00DC04C4"/>
    <w:rsid w:val="00DC0968"/>
    <w:rsid w:val="00DC0A00"/>
    <w:rsid w:val="00DC0AF0"/>
    <w:rsid w:val="00DC0B88"/>
    <w:rsid w:val="00DC0E74"/>
    <w:rsid w:val="00DC0EE9"/>
    <w:rsid w:val="00DC14B7"/>
    <w:rsid w:val="00DC1684"/>
    <w:rsid w:val="00DC1B23"/>
    <w:rsid w:val="00DC1BF5"/>
    <w:rsid w:val="00DC1E05"/>
    <w:rsid w:val="00DC1E8F"/>
    <w:rsid w:val="00DC1F06"/>
    <w:rsid w:val="00DC1FE4"/>
    <w:rsid w:val="00DC1FE8"/>
    <w:rsid w:val="00DC2492"/>
    <w:rsid w:val="00DC24D4"/>
    <w:rsid w:val="00DC256B"/>
    <w:rsid w:val="00DC258C"/>
    <w:rsid w:val="00DC2604"/>
    <w:rsid w:val="00DC2935"/>
    <w:rsid w:val="00DC2A8C"/>
    <w:rsid w:val="00DC2C54"/>
    <w:rsid w:val="00DC2ED8"/>
    <w:rsid w:val="00DC302A"/>
    <w:rsid w:val="00DC3235"/>
    <w:rsid w:val="00DC32BE"/>
    <w:rsid w:val="00DC331B"/>
    <w:rsid w:val="00DC36F4"/>
    <w:rsid w:val="00DC3703"/>
    <w:rsid w:val="00DC378F"/>
    <w:rsid w:val="00DC3894"/>
    <w:rsid w:val="00DC3F23"/>
    <w:rsid w:val="00DC3F46"/>
    <w:rsid w:val="00DC446B"/>
    <w:rsid w:val="00DC45AD"/>
    <w:rsid w:val="00DC469B"/>
    <w:rsid w:val="00DC46C1"/>
    <w:rsid w:val="00DC4AE0"/>
    <w:rsid w:val="00DC4DEA"/>
    <w:rsid w:val="00DC502B"/>
    <w:rsid w:val="00DC51B7"/>
    <w:rsid w:val="00DC54FA"/>
    <w:rsid w:val="00DC58A9"/>
    <w:rsid w:val="00DC5FB9"/>
    <w:rsid w:val="00DC60CA"/>
    <w:rsid w:val="00DC6414"/>
    <w:rsid w:val="00DC678E"/>
    <w:rsid w:val="00DC7086"/>
    <w:rsid w:val="00DC70E7"/>
    <w:rsid w:val="00DC7226"/>
    <w:rsid w:val="00DC737B"/>
    <w:rsid w:val="00DC74E4"/>
    <w:rsid w:val="00DC799E"/>
    <w:rsid w:val="00DC7BD3"/>
    <w:rsid w:val="00DC7D10"/>
    <w:rsid w:val="00DC7F05"/>
    <w:rsid w:val="00DD0103"/>
    <w:rsid w:val="00DD0456"/>
    <w:rsid w:val="00DD045D"/>
    <w:rsid w:val="00DD071D"/>
    <w:rsid w:val="00DD07E0"/>
    <w:rsid w:val="00DD08AB"/>
    <w:rsid w:val="00DD0B9C"/>
    <w:rsid w:val="00DD0BF3"/>
    <w:rsid w:val="00DD0CDA"/>
    <w:rsid w:val="00DD0D46"/>
    <w:rsid w:val="00DD12D4"/>
    <w:rsid w:val="00DD1A17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850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5D2F"/>
    <w:rsid w:val="00DD5D62"/>
    <w:rsid w:val="00DD6132"/>
    <w:rsid w:val="00DD65AF"/>
    <w:rsid w:val="00DD6985"/>
    <w:rsid w:val="00DD6E14"/>
    <w:rsid w:val="00DD6E77"/>
    <w:rsid w:val="00DD7500"/>
    <w:rsid w:val="00DE053D"/>
    <w:rsid w:val="00DE08C3"/>
    <w:rsid w:val="00DE0DCE"/>
    <w:rsid w:val="00DE0E81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5F5"/>
    <w:rsid w:val="00DE2FB0"/>
    <w:rsid w:val="00DE313B"/>
    <w:rsid w:val="00DE325A"/>
    <w:rsid w:val="00DE36FF"/>
    <w:rsid w:val="00DE3B59"/>
    <w:rsid w:val="00DE3CE7"/>
    <w:rsid w:val="00DE3F1C"/>
    <w:rsid w:val="00DE415B"/>
    <w:rsid w:val="00DE4692"/>
    <w:rsid w:val="00DE46EE"/>
    <w:rsid w:val="00DE4865"/>
    <w:rsid w:val="00DE4CCB"/>
    <w:rsid w:val="00DE4DEE"/>
    <w:rsid w:val="00DE597F"/>
    <w:rsid w:val="00DE5AAF"/>
    <w:rsid w:val="00DE5F67"/>
    <w:rsid w:val="00DE61C7"/>
    <w:rsid w:val="00DE62D7"/>
    <w:rsid w:val="00DE6344"/>
    <w:rsid w:val="00DE66CB"/>
    <w:rsid w:val="00DE695F"/>
    <w:rsid w:val="00DE6BF4"/>
    <w:rsid w:val="00DE6C7C"/>
    <w:rsid w:val="00DE6D1E"/>
    <w:rsid w:val="00DE719A"/>
    <w:rsid w:val="00DE7492"/>
    <w:rsid w:val="00DE7508"/>
    <w:rsid w:val="00DE76D9"/>
    <w:rsid w:val="00DE7712"/>
    <w:rsid w:val="00DE7776"/>
    <w:rsid w:val="00DE7BBB"/>
    <w:rsid w:val="00DE7BD7"/>
    <w:rsid w:val="00DE7CF9"/>
    <w:rsid w:val="00DF006D"/>
    <w:rsid w:val="00DF00DB"/>
    <w:rsid w:val="00DF03ED"/>
    <w:rsid w:val="00DF0675"/>
    <w:rsid w:val="00DF0B4D"/>
    <w:rsid w:val="00DF0B52"/>
    <w:rsid w:val="00DF0D1C"/>
    <w:rsid w:val="00DF13ED"/>
    <w:rsid w:val="00DF1CB3"/>
    <w:rsid w:val="00DF1D52"/>
    <w:rsid w:val="00DF1D88"/>
    <w:rsid w:val="00DF21A7"/>
    <w:rsid w:val="00DF2936"/>
    <w:rsid w:val="00DF36CF"/>
    <w:rsid w:val="00DF3BA1"/>
    <w:rsid w:val="00DF43D5"/>
    <w:rsid w:val="00DF489E"/>
    <w:rsid w:val="00DF4AED"/>
    <w:rsid w:val="00DF4D7B"/>
    <w:rsid w:val="00DF50C7"/>
    <w:rsid w:val="00DF515E"/>
    <w:rsid w:val="00DF540D"/>
    <w:rsid w:val="00DF54F0"/>
    <w:rsid w:val="00DF58E9"/>
    <w:rsid w:val="00DF5A16"/>
    <w:rsid w:val="00DF5BCB"/>
    <w:rsid w:val="00DF5D12"/>
    <w:rsid w:val="00DF5E12"/>
    <w:rsid w:val="00DF5F5E"/>
    <w:rsid w:val="00DF6303"/>
    <w:rsid w:val="00DF638F"/>
    <w:rsid w:val="00DF648F"/>
    <w:rsid w:val="00DF6834"/>
    <w:rsid w:val="00DF6857"/>
    <w:rsid w:val="00DF6EA9"/>
    <w:rsid w:val="00DF6F17"/>
    <w:rsid w:val="00DF6F98"/>
    <w:rsid w:val="00DF700E"/>
    <w:rsid w:val="00DF7058"/>
    <w:rsid w:val="00DF71F5"/>
    <w:rsid w:val="00DF7259"/>
    <w:rsid w:val="00DF7D98"/>
    <w:rsid w:val="00E000FB"/>
    <w:rsid w:val="00E0087E"/>
    <w:rsid w:val="00E0095F"/>
    <w:rsid w:val="00E009D4"/>
    <w:rsid w:val="00E00B33"/>
    <w:rsid w:val="00E00DEC"/>
    <w:rsid w:val="00E00EAE"/>
    <w:rsid w:val="00E00EB3"/>
    <w:rsid w:val="00E00FA0"/>
    <w:rsid w:val="00E01015"/>
    <w:rsid w:val="00E0111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B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35"/>
    <w:rsid w:val="00E05064"/>
    <w:rsid w:val="00E05B94"/>
    <w:rsid w:val="00E05D1A"/>
    <w:rsid w:val="00E05DB6"/>
    <w:rsid w:val="00E06F50"/>
    <w:rsid w:val="00E06FCD"/>
    <w:rsid w:val="00E07017"/>
    <w:rsid w:val="00E070AD"/>
    <w:rsid w:val="00E07521"/>
    <w:rsid w:val="00E07588"/>
    <w:rsid w:val="00E075EF"/>
    <w:rsid w:val="00E076AF"/>
    <w:rsid w:val="00E07AE9"/>
    <w:rsid w:val="00E07D7B"/>
    <w:rsid w:val="00E1005E"/>
    <w:rsid w:val="00E10588"/>
    <w:rsid w:val="00E106D6"/>
    <w:rsid w:val="00E1080E"/>
    <w:rsid w:val="00E10C6E"/>
    <w:rsid w:val="00E10DE8"/>
    <w:rsid w:val="00E111A2"/>
    <w:rsid w:val="00E1141B"/>
    <w:rsid w:val="00E11891"/>
    <w:rsid w:val="00E11E50"/>
    <w:rsid w:val="00E11EF0"/>
    <w:rsid w:val="00E11F68"/>
    <w:rsid w:val="00E120A7"/>
    <w:rsid w:val="00E12D7F"/>
    <w:rsid w:val="00E12E4B"/>
    <w:rsid w:val="00E13069"/>
    <w:rsid w:val="00E132BD"/>
    <w:rsid w:val="00E139A0"/>
    <w:rsid w:val="00E13C7A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576"/>
    <w:rsid w:val="00E1581A"/>
    <w:rsid w:val="00E15B56"/>
    <w:rsid w:val="00E15C1C"/>
    <w:rsid w:val="00E15C74"/>
    <w:rsid w:val="00E15CD6"/>
    <w:rsid w:val="00E1603D"/>
    <w:rsid w:val="00E16469"/>
    <w:rsid w:val="00E16597"/>
    <w:rsid w:val="00E16A76"/>
    <w:rsid w:val="00E17269"/>
    <w:rsid w:val="00E17624"/>
    <w:rsid w:val="00E17A30"/>
    <w:rsid w:val="00E20320"/>
    <w:rsid w:val="00E20704"/>
    <w:rsid w:val="00E208E6"/>
    <w:rsid w:val="00E2094A"/>
    <w:rsid w:val="00E209C6"/>
    <w:rsid w:val="00E20A63"/>
    <w:rsid w:val="00E20DB3"/>
    <w:rsid w:val="00E20E24"/>
    <w:rsid w:val="00E210DE"/>
    <w:rsid w:val="00E216C4"/>
    <w:rsid w:val="00E21A0E"/>
    <w:rsid w:val="00E21B19"/>
    <w:rsid w:val="00E21B59"/>
    <w:rsid w:val="00E21E2C"/>
    <w:rsid w:val="00E22091"/>
    <w:rsid w:val="00E232D2"/>
    <w:rsid w:val="00E233F4"/>
    <w:rsid w:val="00E236F0"/>
    <w:rsid w:val="00E23735"/>
    <w:rsid w:val="00E239C3"/>
    <w:rsid w:val="00E23AFA"/>
    <w:rsid w:val="00E23B57"/>
    <w:rsid w:val="00E23F49"/>
    <w:rsid w:val="00E2436B"/>
    <w:rsid w:val="00E244D8"/>
    <w:rsid w:val="00E2475B"/>
    <w:rsid w:val="00E247F2"/>
    <w:rsid w:val="00E24882"/>
    <w:rsid w:val="00E24B02"/>
    <w:rsid w:val="00E24BDA"/>
    <w:rsid w:val="00E24BE8"/>
    <w:rsid w:val="00E24F4C"/>
    <w:rsid w:val="00E25121"/>
    <w:rsid w:val="00E25253"/>
    <w:rsid w:val="00E25389"/>
    <w:rsid w:val="00E253CA"/>
    <w:rsid w:val="00E255E1"/>
    <w:rsid w:val="00E25738"/>
    <w:rsid w:val="00E257EF"/>
    <w:rsid w:val="00E257F7"/>
    <w:rsid w:val="00E25EBD"/>
    <w:rsid w:val="00E262DA"/>
    <w:rsid w:val="00E26493"/>
    <w:rsid w:val="00E267B4"/>
    <w:rsid w:val="00E268CE"/>
    <w:rsid w:val="00E26FEA"/>
    <w:rsid w:val="00E27312"/>
    <w:rsid w:val="00E27329"/>
    <w:rsid w:val="00E275D2"/>
    <w:rsid w:val="00E2793B"/>
    <w:rsid w:val="00E27B34"/>
    <w:rsid w:val="00E3010E"/>
    <w:rsid w:val="00E302B1"/>
    <w:rsid w:val="00E304FA"/>
    <w:rsid w:val="00E30839"/>
    <w:rsid w:val="00E309D9"/>
    <w:rsid w:val="00E30E9C"/>
    <w:rsid w:val="00E31320"/>
    <w:rsid w:val="00E314AE"/>
    <w:rsid w:val="00E314FD"/>
    <w:rsid w:val="00E319AA"/>
    <w:rsid w:val="00E31D5B"/>
    <w:rsid w:val="00E31E79"/>
    <w:rsid w:val="00E32275"/>
    <w:rsid w:val="00E32514"/>
    <w:rsid w:val="00E328A7"/>
    <w:rsid w:val="00E32CC0"/>
    <w:rsid w:val="00E32E71"/>
    <w:rsid w:val="00E333D1"/>
    <w:rsid w:val="00E33BDE"/>
    <w:rsid w:val="00E33CA5"/>
    <w:rsid w:val="00E34095"/>
    <w:rsid w:val="00E3417C"/>
    <w:rsid w:val="00E3418E"/>
    <w:rsid w:val="00E34541"/>
    <w:rsid w:val="00E34938"/>
    <w:rsid w:val="00E34A4A"/>
    <w:rsid w:val="00E34A6C"/>
    <w:rsid w:val="00E34BE3"/>
    <w:rsid w:val="00E34FC5"/>
    <w:rsid w:val="00E3525B"/>
    <w:rsid w:val="00E352C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37EE0"/>
    <w:rsid w:val="00E40957"/>
    <w:rsid w:val="00E40B03"/>
    <w:rsid w:val="00E40EAE"/>
    <w:rsid w:val="00E41118"/>
    <w:rsid w:val="00E412B8"/>
    <w:rsid w:val="00E416BB"/>
    <w:rsid w:val="00E41976"/>
    <w:rsid w:val="00E419FD"/>
    <w:rsid w:val="00E41D59"/>
    <w:rsid w:val="00E41D79"/>
    <w:rsid w:val="00E4206A"/>
    <w:rsid w:val="00E423C4"/>
    <w:rsid w:val="00E427D0"/>
    <w:rsid w:val="00E432E9"/>
    <w:rsid w:val="00E43454"/>
    <w:rsid w:val="00E434F7"/>
    <w:rsid w:val="00E43E79"/>
    <w:rsid w:val="00E44093"/>
    <w:rsid w:val="00E44257"/>
    <w:rsid w:val="00E448EB"/>
    <w:rsid w:val="00E44B50"/>
    <w:rsid w:val="00E44E39"/>
    <w:rsid w:val="00E44FF6"/>
    <w:rsid w:val="00E45037"/>
    <w:rsid w:val="00E4535C"/>
    <w:rsid w:val="00E45426"/>
    <w:rsid w:val="00E456F3"/>
    <w:rsid w:val="00E45EE9"/>
    <w:rsid w:val="00E45FC8"/>
    <w:rsid w:val="00E46145"/>
    <w:rsid w:val="00E46B13"/>
    <w:rsid w:val="00E46B5B"/>
    <w:rsid w:val="00E46C94"/>
    <w:rsid w:val="00E46CE6"/>
    <w:rsid w:val="00E47017"/>
    <w:rsid w:val="00E472B7"/>
    <w:rsid w:val="00E47839"/>
    <w:rsid w:val="00E479DC"/>
    <w:rsid w:val="00E47DD5"/>
    <w:rsid w:val="00E500D4"/>
    <w:rsid w:val="00E50770"/>
    <w:rsid w:val="00E50AF6"/>
    <w:rsid w:val="00E50BF1"/>
    <w:rsid w:val="00E50C38"/>
    <w:rsid w:val="00E50D77"/>
    <w:rsid w:val="00E50D91"/>
    <w:rsid w:val="00E50DB4"/>
    <w:rsid w:val="00E50F70"/>
    <w:rsid w:val="00E511E3"/>
    <w:rsid w:val="00E5123B"/>
    <w:rsid w:val="00E51813"/>
    <w:rsid w:val="00E51C89"/>
    <w:rsid w:val="00E51FEE"/>
    <w:rsid w:val="00E5205F"/>
    <w:rsid w:val="00E52097"/>
    <w:rsid w:val="00E527DA"/>
    <w:rsid w:val="00E52B0B"/>
    <w:rsid w:val="00E52C33"/>
    <w:rsid w:val="00E53089"/>
    <w:rsid w:val="00E530AA"/>
    <w:rsid w:val="00E53761"/>
    <w:rsid w:val="00E53897"/>
    <w:rsid w:val="00E53BA0"/>
    <w:rsid w:val="00E53C3B"/>
    <w:rsid w:val="00E540A2"/>
    <w:rsid w:val="00E543DA"/>
    <w:rsid w:val="00E5494E"/>
    <w:rsid w:val="00E54F23"/>
    <w:rsid w:val="00E55849"/>
    <w:rsid w:val="00E558B4"/>
    <w:rsid w:val="00E55DB9"/>
    <w:rsid w:val="00E56548"/>
    <w:rsid w:val="00E5697D"/>
    <w:rsid w:val="00E56A90"/>
    <w:rsid w:val="00E56C46"/>
    <w:rsid w:val="00E56DEB"/>
    <w:rsid w:val="00E57067"/>
    <w:rsid w:val="00E571F6"/>
    <w:rsid w:val="00E57557"/>
    <w:rsid w:val="00E57764"/>
    <w:rsid w:val="00E578EE"/>
    <w:rsid w:val="00E57E92"/>
    <w:rsid w:val="00E57F78"/>
    <w:rsid w:val="00E60321"/>
    <w:rsid w:val="00E6097B"/>
    <w:rsid w:val="00E60AC7"/>
    <w:rsid w:val="00E6156B"/>
    <w:rsid w:val="00E620BB"/>
    <w:rsid w:val="00E62562"/>
    <w:rsid w:val="00E62843"/>
    <w:rsid w:val="00E6287D"/>
    <w:rsid w:val="00E62AEE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4B9"/>
    <w:rsid w:val="00E64606"/>
    <w:rsid w:val="00E647B3"/>
    <w:rsid w:val="00E64B7B"/>
    <w:rsid w:val="00E64C41"/>
    <w:rsid w:val="00E65179"/>
    <w:rsid w:val="00E65235"/>
    <w:rsid w:val="00E65313"/>
    <w:rsid w:val="00E6590D"/>
    <w:rsid w:val="00E65D70"/>
    <w:rsid w:val="00E65F5D"/>
    <w:rsid w:val="00E66298"/>
    <w:rsid w:val="00E66382"/>
    <w:rsid w:val="00E66506"/>
    <w:rsid w:val="00E66A52"/>
    <w:rsid w:val="00E66B8B"/>
    <w:rsid w:val="00E66D25"/>
    <w:rsid w:val="00E66E59"/>
    <w:rsid w:val="00E670B8"/>
    <w:rsid w:val="00E672B3"/>
    <w:rsid w:val="00E672CA"/>
    <w:rsid w:val="00E67AB4"/>
    <w:rsid w:val="00E67CCA"/>
    <w:rsid w:val="00E702E7"/>
    <w:rsid w:val="00E70313"/>
    <w:rsid w:val="00E70362"/>
    <w:rsid w:val="00E70623"/>
    <w:rsid w:val="00E7085A"/>
    <w:rsid w:val="00E70BA2"/>
    <w:rsid w:val="00E7100C"/>
    <w:rsid w:val="00E71657"/>
    <w:rsid w:val="00E718AE"/>
    <w:rsid w:val="00E71C4E"/>
    <w:rsid w:val="00E72262"/>
    <w:rsid w:val="00E723DC"/>
    <w:rsid w:val="00E72433"/>
    <w:rsid w:val="00E728B4"/>
    <w:rsid w:val="00E72983"/>
    <w:rsid w:val="00E72FBC"/>
    <w:rsid w:val="00E734EC"/>
    <w:rsid w:val="00E73610"/>
    <w:rsid w:val="00E736CF"/>
    <w:rsid w:val="00E73850"/>
    <w:rsid w:val="00E73C1A"/>
    <w:rsid w:val="00E73D13"/>
    <w:rsid w:val="00E73E48"/>
    <w:rsid w:val="00E743D5"/>
    <w:rsid w:val="00E74431"/>
    <w:rsid w:val="00E74650"/>
    <w:rsid w:val="00E74665"/>
    <w:rsid w:val="00E748D5"/>
    <w:rsid w:val="00E749B0"/>
    <w:rsid w:val="00E74A8D"/>
    <w:rsid w:val="00E74C33"/>
    <w:rsid w:val="00E74E8D"/>
    <w:rsid w:val="00E7530A"/>
    <w:rsid w:val="00E753B2"/>
    <w:rsid w:val="00E754D3"/>
    <w:rsid w:val="00E75735"/>
    <w:rsid w:val="00E75945"/>
    <w:rsid w:val="00E75B01"/>
    <w:rsid w:val="00E75B31"/>
    <w:rsid w:val="00E760A5"/>
    <w:rsid w:val="00E7611B"/>
    <w:rsid w:val="00E762E7"/>
    <w:rsid w:val="00E76390"/>
    <w:rsid w:val="00E76C6D"/>
    <w:rsid w:val="00E7709F"/>
    <w:rsid w:val="00E7721B"/>
    <w:rsid w:val="00E777F8"/>
    <w:rsid w:val="00E77B84"/>
    <w:rsid w:val="00E77BD1"/>
    <w:rsid w:val="00E77C42"/>
    <w:rsid w:val="00E77C4F"/>
    <w:rsid w:val="00E77CA6"/>
    <w:rsid w:val="00E80040"/>
    <w:rsid w:val="00E80151"/>
    <w:rsid w:val="00E805DF"/>
    <w:rsid w:val="00E80858"/>
    <w:rsid w:val="00E8087F"/>
    <w:rsid w:val="00E80D4E"/>
    <w:rsid w:val="00E80D4F"/>
    <w:rsid w:val="00E813AF"/>
    <w:rsid w:val="00E8179B"/>
    <w:rsid w:val="00E81802"/>
    <w:rsid w:val="00E818BD"/>
    <w:rsid w:val="00E81AFE"/>
    <w:rsid w:val="00E81C1A"/>
    <w:rsid w:val="00E81D60"/>
    <w:rsid w:val="00E8292D"/>
    <w:rsid w:val="00E82C2D"/>
    <w:rsid w:val="00E82F09"/>
    <w:rsid w:val="00E83730"/>
    <w:rsid w:val="00E837FE"/>
    <w:rsid w:val="00E838F1"/>
    <w:rsid w:val="00E83A40"/>
    <w:rsid w:val="00E83B37"/>
    <w:rsid w:val="00E83E63"/>
    <w:rsid w:val="00E83E7F"/>
    <w:rsid w:val="00E83FC6"/>
    <w:rsid w:val="00E842A9"/>
    <w:rsid w:val="00E84519"/>
    <w:rsid w:val="00E847EB"/>
    <w:rsid w:val="00E84DD6"/>
    <w:rsid w:val="00E84DF5"/>
    <w:rsid w:val="00E84E1F"/>
    <w:rsid w:val="00E84E31"/>
    <w:rsid w:val="00E85011"/>
    <w:rsid w:val="00E85A4F"/>
    <w:rsid w:val="00E85A92"/>
    <w:rsid w:val="00E85DB9"/>
    <w:rsid w:val="00E85E6F"/>
    <w:rsid w:val="00E85F51"/>
    <w:rsid w:val="00E86039"/>
    <w:rsid w:val="00E8631D"/>
    <w:rsid w:val="00E863CD"/>
    <w:rsid w:val="00E8670B"/>
    <w:rsid w:val="00E86831"/>
    <w:rsid w:val="00E86B2F"/>
    <w:rsid w:val="00E86D19"/>
    <w:rsid w:val="00E86E06"/>
    <w:rsid w:val="00E86E3E"/>
    <w:rsid w:val="00E87315"/>
    <w:rsid w:val="00E87776"/>
    <w:rsid w:val="00E87CB6"/>
    <w:rsid w:val="00E87EDD"/>
    <w:rsid w:val="00E90717"/>
    <w:rsid w:val="00E90814"/>
    <w:rsid w:val="00E90ACB"/>
    <w:rsid w:val="00E90C92"/>
    <w:rsid w:val="00E91096"/>
    <w:rsid w:val="00E910DF"/>
    <w:rsid w:val="00E91270"/>
    <w:rsid w:val="00E91424"/>
    <w:rsid w:val="00E91449"/>
    <w:rsid w:val="00E91684"/>
    <w:rsid w:val="00E919EC"/>
    <w:rsid w:val="00E91D77"/>
    <w:rsid w:val="00E91DA1"/>
    <w:rsid w:val="00E92566"/>
    <w:rsid w:val="00E92C6B"/>
    <w:rsid w:val="00E93491"/>
    <w:rsid w:val="00E93B36"/>
    <w:rsid w:val="00E93F23"/>
    <w:rsid w:val="00E940AC"/>
    <w:rsid w:val="00E940B3"/>
    <w:rsid w:val="00E94CBB"/>
    <w:rsid w:val="00E94ED2"/>
    <w:rsid w:val="00E94FC2"/>
    <w:rsid w:val="00E95367"/>
    <w:rsid w:val="00E95C06"/>
    <w:rsid w:val="00E960BB"/>
    <w:rsid w:val="00E96D00"/>
    <w:rsid w:val="00E96D8C"/>
    <w:rsid w:val="00E96FF6"/>
    <w:rsid w:val="00E97065"/>
    <w:rsid w:val="00E974F9"/>
    <w:rsid w:val="00E975A3"/>
    <w:rsid w:val="00E975BF"/>
    <w:rsid w:val="00E9761F"/>
    <w:rsid w:val="00E97CEF"/>
    <w:rsid w:val="00E97D1A"/>
    <w:rsid w:val="00EA01CD"/>
    <w:rsid w:val="00EA02AF"/>
    <w:rsid w:val="00EA05BA"/>
    <w:rsid w:val="00EA05BC"/>
    <w:rsid w:val="00EA13A8"/>
    <w:rsid w:val="00EA1496"/>
    <w:rsid w:val="00EA1550"/>
    <w:rsid w:val="00EA171A"/>
    <w:rsid w:val="00EA1748"/>
    <w:rsid w:val="00EA187C"/>
    <w:rsid w:val="00EA1F8F"/>
    <w:rsid w:val="00EA22B9"/>
    <w:rsid w:val="00EA2ACE"/>
    <w:rsid w:val="00EA2D85"/>
    <w:rsid w:val="00EA347F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9"/>
    <w:rsid w:val="00EA438E"/>
    <w:rsid w:val="00EA44BF"/>
    <w:rsid w:val="00EA45C9"/>
    <w:rsid w:val="00EA46B1"/>
    <w:rsid w:val="00EA4838"/>
    <w:rsid w:val="00EA4C86"/>
    <w:rsid w:val="00EA4F50"/>
    <w:rsid w:val="00EA5170"/>
    <w:rsid w:val="00EA521E"/>
    <w:rsid w:val="00EA5725"/>
    <w:rsid w:val="00EA5F64"/>
    <w:rsid w:val="00EA601D"/>
    <w:rsid w:val="00EA6179"/>
    <w:rsid w:val="00EA6694"/>
    <w:rsid w:val="00EA6749"/>
    <w:rsid w:val="00EA6768"/>
    <w:rsid w:val="00EA685F"/>
    <w:rsid w:val="00EA6B38"/>
    <w:rsid w:val="00EA6B87"/>
    <w:rsid w:val="00EA6BD8"/>
    <w:rsid w:val="00EA6DDB"/>
    <w:rsid w:val="00EA7653"/>
    <w:rsid w:val="00EA7776"/>
    <w:rsid w:val="00EA77F5"/>
    <w:rsid w:val="00EA78D7"/>
    <w:rsid w:val="00EA78DB"/>
    <w:rsid w:val="00EA7CF5"/>
    <w:rsid w:val="00EA7E5A"/>
    <w:rsid w:val="00EB06BA"/>
    <w:rsid w:val="00EB08FC"/>
    <w:rsid w:val="00EB0C69"/>
    <w:rsid w:val="00EB1203"/>
    <w:rsid w:val="00EB15D1"/>
    <w:rsid w:val="00EB1624"/>
    <w:rsid w:val="00EB1AE1"/>
    <w:rsid w:val="00EB1EC3"/>
    <w:rsid w:val="00EB213A"/>
    <w:rsid w:val="00EB22CD"/>
    <w:rsid w:val="00EB255A"/>
    <w:rsid w:val="00EB27F8"/>
    <w:rsid w:val="00EB2BFE"/>
    <w:rsid w:val="00EB2DDE"/>
    <w:rsid w:val="00EB2E0E"/>
    <w:rsid w:val="00EB2E68"/>
    <w:rsid w:val="00EB2EB0"/>
    <w:rsid w:val="00EB34E7"/>
    <w:rsid w:val="00EB34FB"/>
    <w:rsid w:val="00EB3A71"/>
    <w:rsid w:val="00EB408D"/>
    <w:rsid w:val="00EB42C8"/>
    <w:rsid w:val="00EB44A5"/>
    <w:rsid w:val="00EB48F4"/>
    <w:rsid w:val="00EB4999"/>
    <w:rsid w:val="00EB4BF6"/>
    <w:rsid w:val="00EB4DB0"/>
    <w:rsid w:val="00EB5283"/>
    <w:rsid w:val="00EB5434"/>
    <w:rsid w:val="00EB5D3A"/>
    <w:rsid w:val="00EB5DDF"/>
    <w:rsid w:val="00EB66DE"/>
    <w:rsid w:val="00EB678F"/>
    <w:rsid w:val="00EB68A4"/>
    <w:rsid w:val="00EB6BA6"/>
    <w:rsid w:val="00EB703F"/>
    <w:rsid w:val="00EB709F"/>
    <w:rsid w:val="00EB728C"/>
    <w:rsid w:val="00EB7345"/>
    <w:rsid w:val="00EB7396"/>
    <w:rsid w:val="00EB75FB"/>
    <w:rsid w:val="00EC0536"/>
    <w:rsid w:val="00EC054E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42D"/>
    <w:rsid w:val="00EC2A8D"/>
    <w:rsid w:val="00EC2BCE"/>
    <w:rsid w:val="00EC2D24"/>
    <w:rsid w:val="00EC2EB0"/>
    <w:rsid w:val="00EC3807"/>
    <w:rsid w:val="00EC386E"/>
    <w:rsid w:val="00EC3B38"/>
    <w:rsid w:val="00EC3B87"/>
    <w:rsid w:val="00EC3CEC"/>
    <w:rsid w:val="00EC42C4"/>
    <w:rsid w:val="00EC4669"/>
    <w:rsid w:val="00EC47BC"/>
    <w:rsid w:val="00EC4FDE"/>
    <w:rsid w:val="00EC5065"/>
    <w:rsid w:val="00EC5133"/>
    <w:rsid w:val="00EC51ED"/>
    <w:rsid w:val="00EC5496"/>
    <w:rsid w:val="00EC55A4"/>
    <w:rsid w:val="00EC561B"/>
    <w:rsid w:val="00EC56AC"/>
    <w:rsid w:val="00EC5A29"/>
    <w:rsid w:val="00EC5A9A"/>
    <w:rsid w:val="00EC5CAA"/>
    <w:rsid w:val="00EC633F"/>
    <w:rsid w:val="00EC6596"/>
    <w:rsid w:val="00EC6621"/>
    <w:rsid w:val="00EC6A90"/>
    <w:rsid w:val="00EC6AFF"/>
    <w:rsid w:val="00EC6CB7"/>
    <w:rsid w:val="00EC7510"/>
    <w:rsid w:val="00EC77F9"/>
    <w:rsid w:val="00EC79A7"/>
    <w:rsid w:val="00EC7AC7"/>
    <w:rsid w:val="00EC7E59"/>
    <w:rsid w:val="00ED017B"/>
    <w:rsid w:val="00ED02C1"/>
    <w:rsid w:val="00ED05F5"/>
    <w:rsid w:val="00ED0777"/>
    <w:rsid w:val="00ED0A56"/>
    <w:rsid w:val="00ED0BD0"/>
    <w:rsid w:val="00ED0C98"/>
    <w:rsid w:val="00ED0F27"/>
    <w:rsid w:val="00ED114F"/>
    <w:rsid w:val="00ED12BB"/>
    <w:rsid w:val="00ED167D"/>
    <w:rsid w:val="00ED1738"/>
    <w:rsid w:val="00ED1932"/>
    <w:rsid w:val="00ED1969"/>
    <w:rsid w:val="00ED1B45"/>
    <w:rsid w:val="00ED1E39"/>
    <w:rsid w:val="00ED1F50"/>
    <w:rsid w:val="00ED2567"/>
    <w:rsid w:val="00ED2754"/>
    <w:rsid w:val="00ED27CE"/>
    <w:rsid w:val="00ED2854"/>
    <w:rsid w:val="00ED2939"/>
    <w:rsid w:val="00ED37E2"/>
    <w:rsid w:val="00ED394B"/>
    <w:rsid w:val="00ED3DD7"/>
    <w:rsid w:val="00ED46F2"/>
    <w:rsid w:val="00ED4884"/>
    <w:rsid w:val="00ED4CDB"/>
    <w:rsid w:val="00ED550B"/>
    <w:rsid w:val="00ED5510"/>
    <w:rsid w:val="00ED56B9"/>
    <w:rsid w:val="00ED5A3F"/>
    <w:rsid w:val="00ED5DEF"/>
    <w:rsid w:val="00ED6094"/>
    <w:rsid w:val="00ED63E9"/>
    <w:rsid w:val="00ED6C0C"/>
    <w:rsid w:val="00ED6CBF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836"/>
    <w:rsid w:val="00EE0BCE"/>
    <w:rsid w:val="00EE0F2A"/>
    <w:rsid w:val="00EE11B1"/>
    <w:rsid w:val="00EE1282"/>
    <w:rsid w:val="00EE132C"/>
    <w:rsid w:val="00EE14DB"/>
    <w:rsid w:val="00EE1645"/>
    <w:rsid w:val="00EE1893"/>
    <w:rsid w:val="00EE2075"/>
    <w:rsid w:val="00EE24C3"/>
    <w:rsid w:val="00EE2624"/>
    <w:rsid w:val="00EE2882"/>
    <w:rsid w:val="00EE2ACE"/>
    <w:rsid w:val="00EE2F7E"/>
    <w:rsid w:val="00EE347D"/>
    <w:rsid w:val="00EE3489"/>
    <w:rsid w:val="00EE35BD"/>
    <w:rsid w:val="00EE3926"/>
    <w:rsid w:val="00EE3AAC"/>
    <w:rsid w:val="00EE3B64"/>
    <w:rsid w:val="00EE3B7D"/>
    <w:rsid w:val="00EE3CFC"/>
    <w:rsid w:val="00EE3E4C"/>
    <w:rsid w:val="00EE46EB"/>
    <w:rsid w:val="00EE482F"/>
    <w:rsid w:val="00EE49E3"/>
    <w:rsid w:val="00EE4A22"/>
    <w:rsid w:val="00EE4CC0"/>
    <w:rsid w:val="00EE4D30"/>
    <w:rsid w:val="00EE4F2B"/>
    <w:rsid w:val="00EE4FD6"/>
    <w:rsid w:val="00EE5343"/>
    <w:rsid w:val="00EE6053"/>
    <w:rsid w:val="00EE6279"/>
    <w:rsid w:val="00EE63C0"/>
    <w:rsid w:val="00EE6A2F"/>
    <w:rsid w:val="00EE6BF8"/>
    <w:rsid w:val="00EE6C25"/>
    <w:rsid w:val="00EE6F01"/>
    <w:rsid w:val="00EE7592"/>
    <w:rsid w:val="00EE79A8"/>
    <w:rsid w:val="00EE7CA4"/>
    <w:rsid w:val="00EE7FE3"/>
    <w:rsid w:val="00EF076C"/>
    <w:rsid w:val="00EF08F9"/>
    <w:rsid w:val="00EF0C95"/>
    <w:rsid w:val="00EF106B"/>
    <w:rsid w:val="00EF116E"/>
    <w:rsid w:val="00EF14F7"/>
    <w:rsid w:val="00EF180F"/>
    <w:rsid w:val="00EF18B8"/>
    <w:rsid w:val="00EF1C07"/>
    <w:rsid w:val="00EF24AC"/>
    <w:rsid w:val="00EF2818"/>
    <w:rsid w:val="00EF36F2"/>
    <w:rsid w:val="00EF39C0"/>
    <w:rsid w:val="00EF3D94"/>
    <w:rsid w:val="00EF405F"/>
    <w:rsid w:val="00EF4319"/>
    <w:rsid w:val="00EF4559"/>
    <w:rsid w:val="00EF4CBF"/>
    <w:rsid w:val="00EF5181"/>
    <w:rsid w:val="00EF53A1"/>
    <w:rsid w:val="00EF5483"/>
    <w:rsid w:val="00EF580C"/>
    <w:rsid w:val="00EF5D0F"/>
    <w:rsid w:val="00EF5E41"/>
    <w:rsid w:val="00EF5EF5"/>
    <w:rsid w:val="00EF6146"/>
    <w:rsid w:val="00EF6291"/>
    <w:rsid w:val="00EF6422"/>
    <w:rsid w:val="00EF6E35"/>
    <w:rsid w:val="00EF72B0"/>
    <w:rsid w:val="00EF7339"/>
    <w:rsid w:val="00EF775F"/>
    <w:rsid w:val="00EF7FE5"/>
    <w:rsid w:val="00F005E1"/>
    <w:rsid w:val="00F01106"/>
    <w:rsid w:val="00F012B9"/>
    <w:rsid w:val="00F0182A"/>
    <w:rsid w:val="00F0184C"/>
    <w:rsid w:val="00F019D1"/>
    <w:rsid w:val="00F01D93"/>
    <w:rsid w:val="00F01E3F"/>
    <w:rsid w:val="00F01F23"/>
    <w:rsid w:val="00F01FFA"/>
    <w:rsid w:val="00F02120"/>
    <w:rsid w:val="00F02130"/>
    <w:rsid w:val="00F023A2"/>
    <w:rsid w:val="00F02B5C"/>
    <w:rsid w:val="00F02DE8"/>
    <w:rsid w:val="00F03102"/>
    <w:rsid w:val="00F03552"/>
    <w:rsid w:val="00F035D1"/>
    <w:rsid w:val="00F0378D"/>
    <w:rsid w:val="00F03B79"/>
    <w:rsid w:val="00F03E61"/>
    <w:rsid w:val="00F043FE"/>
    <w:rsid w:val="00F04B96"/>
    <w:rsid w:val="00F04D2A"/>
    <w:rsid w:val="00F04D33"/>
    <w:rsid w:val="00F051EB"/>
    <w:rsid w:val="00F05357"/>
    <w:rsid w:val="00F05928"/>
    <w:rsid w:val="00F05F4D"/>
    <w:rsid w:val="00F064E9"/>
    <w:rsid w:val="00F065EF"/>
    <w:rsid w:val="00F065F9"/>
    <w:rsid w:val="00F06AEB"/>
    <w:rsid w:val="00F06E4B"/>
    <w:rsid w:val="00F07399"/>
    <w:rsid w:val="00F0742D"/>
    <w:rsid w:val="00F07823"/>
    <w:rsid w:val="00F078B9"/>
    <w:rsid w:val="00F102B7"/>
    <w:rsid w:val="00F10303"/>
    <w:rsid w:val="00F103E4"/>
    <w:rsid w:val="00F1042B"/>
    <w:rsid w:val="00F10552"/>
    <w:rsid w:val="00F10885"/>
    <w:rsid w:val="00F10B25"/>
    <w:rsid w:val="00F10EC0"/>
    <w:rsid w:val="00F10F18"/>
    <w:rsid w:val="00F1122F"/>
    <w:rsid w:val="00F1149A"/>
    <w:rsid w:val="00F115E5"/>
    <w:rsid w:val="00F1176C"/>
    <w:rsid w:val="00F117F0"/>
    <w:rsid w:val="00F1182F"/>
    <w:rsid w:val="00F11982"/>
    <w:rsid w:val="00F11B08"/>
    <w:rsid w:val="00F1251E"/>
    <w:rsid w:val="00F12825"/>
    <w:rsid w:val="00F12EB1"/>
    <w:rsid w:val="00F1306C"/>
    <w:rsid w:val="00F1330C"/>
    <w:rsid w:val="00F1394F"/>
    <w:rsid w:val="00F1404B"/>
    <w:rsid w:val="00F141A7"/>
    <w:rsid w:val="00F143F4"/>
    <w:rsid w:val="00F14428"/>
    <w:rsid w:val="00F14AD5"/>
    <w:rsid w:val="00F14FA0"/>
    <w:rsid w:val="00F150C9"/>
    <w:rsid w:val="00F15828"/>
    <w:rsid w:val="00F15914"/>
    <w:rsid w:val="00F15EF0"/>
    <w:rsid w:val="00F1637E"/>
    <w:rsid w:val="00F166DF"/>
    <w:rsid w:val="00F16A29"/>
    <w:rsid w:val="00F16AD9"/>
    <w:rsid w:val="00F16FC1"/>
    <w:rsid w:val="00F170D0"/>
    <w:rsid w:val="00F17122"/>
    <w:rsid w:val="00F17135"/>
    <w:rsid w:val="00F17306"/>
    <w:rsid w:val="00F17598"/>
    <w:rsid w:val="00F17657"/>
    <w:rsid w:val="00F1768E"/>
    <w:rsid w:val="00F17717"/>
    <w:rsid w:val="00F17F55"/>
    <w:rsid w:val="00F20287"/>
    <w:rsid w:val="00F20388"/>
    <w:rsid w:val="00F2069A"/>
    <w:rsid w:val="00F209C9"/>
    <w:rsid w:val="00F20ED0"/>
    <w:rsid w:val="00F211D0"/>
    <w:rsid w:val="00F22686"/>
    <w:rsid w:val="00F226AC"/>
    <w:rsid w:val="00F22A27"/>
    <w:rsid w:val="00F22A5A"/>
    <w:rsid w:val="00F22C19"/>
    <w:rsid w:val="00F22CE5"/>
    <w:rsid w:val="00F23063"/>
    <w:rsid w:val="00F23123"/>
    <w:rsid w:val="00F238BA"/>
    <w:rsid w:val="00F240FA"/>
    <w:rsid w:val="00F244B6"/>
    <w:rsid w:val="00F2467E"/>
    <w:rsid w:val="00F246BC"/>
    <w:rsid w:val="00F2476C"/>
    <w:rsid w:val="00F248D1"/>
    <w:rsid w:val="00F250CF"/>
    <w:rsid w:val="00F250EF"/>
    <w:rsid w:val="00F25256"/>
    <w:rsid w:val="00F2559F"/>
    <w:rsid w:val="00F25603"/>
    <w:rsid w:val="00F2578E"/>
    <w:rsid w:val="00F258A6"/>
    <w:rsid w:val="00F25977"/>
    <w:rsid w:val="00F25E17"/>
    <w:rsid w:val="00F2605E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CA3"/>
    <w:rsid w:val="00F31CE6"/>
    <w:rsid w:val="00F31D3B"/>
    <w:rsid w:val="00F31D71"/>
    <w:rsid w:val="00F31FF5"/>
    <w:rsid w:val="00F3204C"/>
    <w:rsid w:val="00F322E1"/>
    <w:rsid w:val="00F3233B"/>
    <w:rsid w:val="00F3270F"/>
    <w:rsid w:val="00F32771"/>
    <w:rsid w:val="00F32BB3"/>
    <w:rsid w:val="00F32D3B"/>
    <w:rsid w:val="00F3325E"/>
    <w:rsid w:val="00F3370C"/>
    <w:rsid w:val="00F3387E"/>
    <w:rsid w:val="00F33ABB"/>
    <w:rsid w:val="00F33C4C"/>
    <w:rsid w:val="00F343A0"/>
    <w:rsid w:val="00F34487"/>
    <w:rsid w:val="00F3477F"/>
    <w:rsid w:val="00F34DEB"/>
    <w:rsid w:val="00F34E6D"/>
    <w:rsid w:val="00F3501C"/>
    <w:rsid w:val="00F353F4"/>
    <w:rsid w:val="00F36340"/>
    <w:rsid w:val="00F36639"/>
    <w:rsid w:val="00F3679F"/>
    <w:rsid w:val="00F37082"/>
    <w:rsid w:val="00F375A5"/>
    <w:rsid w:val="00F37766"/>
    <w:rsid w:val="00F377AB"/>
    <w:rsid w:val="00F37926"/>
    <w:rsid w:val="00F37CDF"/>
    <w:rsid w:val="00F402EF"/>
    <w:rsid w:val="00F403E0"/>
    <w:rsid w:val="00F40835"/>
    <w:rsid w:val="00F40DAF"/>
    <w:rsid w:val="00F40DD7"/>
    <w:rsid w:val="00F40E41"/>
    <w:rsid w:val="00F41328"/>
    <w:rsid w:val="00F41371"/>
    <w:rsid w:val="00F416C5"/>
    <w:rsid w:val="00F419D5"/>
    <w:rsid w:val="00F41BC2"/>
    <w:rsid w:val="00F41C75"/>
    <w:rsid w:val="00F41CD4"/>
    <w:rsid w:val="00F41E91"/>
    <w:rsid w:val="00F4201A"/>
    <w:rsid w:val="00F422A6"/>
    <w:rsid w:val="00F424AB"/>
    <w:rsid w:val="00F426FB"/>
    <w:rsid w:val="00F42906"/>
    <w:rsid w:val="00F42AC9"/>
    <w:rsid w:val="00F42F78"/>
    <w:rsid w:val="00F4311A"/>
    <w:rsid w:val="00F43181"/>
    <w:rsid w:val="00F43596"/>
    <w:rsid w:val="00F43957"/>
    <w:rsid w:val="00F43C84"/>
    <w:rsid w:val="00F43D85"/>
    <w:rsid w:val="00F44133"/>
    <w:rsid w:val="00F4475C"/>
    <w:rsid w:val="00F44CB1"/>
    <w:rsid w:val="00F44EBD"/>
    <w:rsid w:val="00F44F1E"/>
    <w:rsid w:val="00F452C7"/>
    <w:rsid w:val="00F453D0"/>
    <w:rsid w:val="00F45864"/>
    <w:rsid w:val="00F45A38"/>
    <w:rsid w:val="00F45BCE"/>
    <w:rsid w:val="00F46280"/>
    <w:rsid w:val="00F463D2"/>
    <w:rsid w:val="00F463FB"/>
    <w:rsid w:val="00F468B2"/>
    <w:rsid w:val="00F468FC"/>
    <w:rsid w:val="00F46A39"/>
    <w:rsid w:val="00F46B82"/>
    <w:rsid w:val="00F46C64"/>
    <w:rsid w:val="00F46F5F"/>
    <w:rsid w:val="00F471F0"/>
    <w:rsid w:val="00F47380"/>
    <w:rsid w:val="00F478AB"/>
    <w:rsid w:val="00F50399"/>
    <w:rsid w:val="00F504FC"/>
    <w:rsid w:val="00F507B2"/>
    <w:rsid w:val="00F50BA3"/>
    <w:rsid w:val="00F50BA7"/>
    <w:rsid w:val="00F50D46"/>
    <w:rsid w:val="00F5158C"/>
    <w:rsid w:val="00F515F7"/>
    <w:rsid w:val="00F51E41"/>
    <w:rsid w:val="00F52441"/>
    <w:rsid w:val="00F52B25"/>
    <w:rsid w:val="00F52C55"/>
    <w:rsid w:val="00F52D4C"/>
    <w:rsid w:val="00F53169"/>
    <w:rsid w:val="00F53269"/>
    <w:rsid w:val="00F5373D"/>
    <w:rsid w:val="00F538AD"/>
    <w:rsid w:val="00F53ACA"/>
    <w:rsid w:val="00F541A5"/>
    <w:rsid w:val="00F54262"/>
    <w:rsid w:val="00F546A5"/>
    <w:rsid w:val="00F54816"/>
    <w:rsid w:val="00F5482A"/>
    <w:rsid w:val="00F54A07"/>
    <w:rsid w:val="00F54A89"/>
    <w:rsid w:val="00F54CE3"/>
    <w:rsid w:val="00F54DCF"/>
    <w:rsid w:val="00F54F67"/>
    <w:rsid w:val="00F55173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2C3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0CE9"/>
    <w:rsid w:val="00F60F62"/>
    <w:rsid w:val="00F615ED"/>
    <w:rsid w:val="00F61BA7"/>
    <w:rsid w:val="00F61DF1"/>
    <w:rsid w:val="00F61FC4"/>
    <w:rsid w:val="00F6218D"/>
    <w:rsid w:val="00F62431"/>
    <w:rsid w:val="00F628C8"/>
    <w:rsid w:val="00F6314B"/>
    <w:rsid w:val="00F63195"/>
    <w:rsid w:val="00F6323E"/>
    <w:rsid w:val="00F632A6"/>
    <w:rsid w:val="00F632D4"/>
    <w:rsid w:val="00F63328"/>
    <w:rsid w:val="00F63767"/>
    <w:rsid w:val="00F63C7F"/>
    <w:rsid w:val="00F643F6"/>
    <w:rsid w:val="00F64604"/>
    <w:rsid w:val="00F647AA"/>
    <w:rsid w:val="00F64C0A"/>
    <w:rsid w:val="00F64C86"/>
    <w:rsid w:val="00F64CB5"/>
    <w:rsid w:val="00F6501D"/>
    <w:rsid w:val="00F65140"/>
    <w:rsid w:val="00F6515C"/>
    <w:rsid w:val="00F65321"/>
    <w:rsid w:val="00F6544F"/>
    <w:rsid w:val="00F65947"/>
    <w:rsid w:val="00F65A2C"/>
    <w:rsid w:val="00F65DAD"/>
    <w:rsid w:val="00F661C3"/>
    <w:rsid w:val="00F6661F"/>
    <w:rsid w:val="00F66BC1"/>
    <w:rsid w:val="00F66EBF"/>
    <w:rsid w:val="00F67532"/>
    <w:rsid w:val="00F67778"/>
    <w:rsid w:val="00F67947"/>
    <w:rsid w:val="00F67969"/>
    <w:rsid w:val="00F679A5"/>
    <w:rsid w:val="00F67C50"/>
    <w:rsid w:val="00F67C8C"/>
    <w:rsid w:val="00F67D4C"/>
    <w:rsid w:val="00F67E30"/>
    <w:rsid w:val="00F70230"/>
    <w:rsid w:val="00F70833"/>
    <w:rsid w:val="00F7085B"/>
    <w:rsid w:val="00F70A13"/>
    <w:rsid w:val="00F70BEE"/>
    <w:rsid w:val="00F70E6D"/>
    <w:rsid w:val="00F7123E"/>
    <w:rsid w:val="00F71446"/>
    <w:rsid w:val="00F71BAA"/>
    <w:rsid w:val="00F71EDE"/>
    <w:rsid w:val="00F724CC"/>
    <w:rsid w:val="00F726F2"/>
    <w:rsid w:val="00F72874"/>
    <w:rsid w:val="00F728FC"/>
    <w:rsid w:val="00F729F9"/>
    <w:rsid w:val="00F72A7D"/>
    <w:rsid w:val="00F72CAB"/>
    <w:rsid w:val="00F72E97"/>
    <w:rsid w:val="00F72F10"/>
    <w:rsid w:val="00F730FF"/>
    <w:rsid w:val="00F73237"/>
    <w:rsid w:val="00F73257"/>
    <w:rsid w:val="00F7350C"/>
    <w:rsid w:val="00F73520"/>
    <w:rsid w:val="00F73967"/>
    <w:rsid w:val="00F739DB"/>
    <w:rsid w:val="00F73B2B"/>
    <w:rsid w:val="00F73DEB"/>
    <w:rsid w:val="00F74020"/>
    <w:rsid w:val="00F74132"/>
    <w:rsid w:val="00F741B2"/>
    <w:rsid w:val="00F74251"/>
    <w:rsid w:val="00F743DD"/>
    <w:rsid w:val="00F74618"/>
    <w:rsid w:val="00F749E5"/>
    <w:rsid w:val="00F74BF9"/>
    <w:rsid w:val="00F75504"/>
    <w:rsid w:val="00F75536"/>
    <w:rsid w:val="00F75691"/>
    <w:rsid w:val="00F7643F"/>
    <w:rsid w:val="00F7687E"/>
    <w:rsid w:val="00F76F72"/>
    <w:rsid w:val="00F7797C"/>
    <w:rsid w:val="00F77C6C"/>
    <w:rsid w:val="00F77CC5"/>
    <w:rsid w:val="00F802F3"/>
    <w:rsid w:val="00F8034A"/>
    <w:rsid w:val="00F80E34"/>
    <w:rsid w:val="00F80EA5"/>
    <w:rsid w:val="00F8100C"/>
    <w:rsid w:val="00F810C5"/>
    <w:rsid w:val="00F812B4"/>
    <w:rsid w:val="00F815A3"/>
    <w:rsid w:val="00F81741"/>
    <w:rsid w:val="00F817D3"/>
    <w:rsid w:val="00F8188A"/>
    <w:rsid w:val="00F81C02"/>
    <w:rsid w:val="00F81ED9"/>
    <w:rsid w:val="00F82142"/>
    <w:rsid w:val="00F822B2"/>
    <w:rsid w:val="00F825D9"/>
    <w:rsid w:val="00F82604"/>
    <w:rsid w:val="00F8296C"/>
    <w:rsid w:val="00F82D25"/>
    <w:rsid w:val="00F83095"/>
    <w:rsid w:val="00F83153"/>
    <w:rsid w:val="00F837BD"/>
    <w:rsid w:val="00F840CD"/>
    <w:rsid w:val="00F8414B"/>
    <w:rsid w:val="00F841F9"/>
    <w:rsid w:val="00F84268"/>
    <w:rsid w:val="00F8435E"/>
    <w:rsid w:val="00F8436E"/>
    <w:rsid w:val="00F843DA"/>
    <w:rsid w:val="00F8449B"/>
    <w:rsid w:val="00F84B03"/>
    <w:rsid w:val="00F84D35"/>
    <w:rsid w:val="00F84D75"/>
    <w:rsid w:val="00F84DD1"/>
    <w:rsid w:val="00F84E23"/>
    <w:rsid w:val="00F84FB9"/>
    <w:rsid w:val="00F85293"/>
    <w:rsid w:val="00F855D0"/>
    <w:rsid w:val="00F857D3"/>
    <w:rsid w:val="00F859B2"/>
    <w:rsid w:val="00F860A7"/>
    <w:rsid w:val="00F8612A"/>
    <w:rsid w:val="00F8626E"/>
    <w:rsid w:val="00F86296"/>
    <w:rsid w:val="00F8645F"/>
    <w:rsid w:val="00F86BBF"/>
    <w:rsid w:val="00F86D16"/>
    <w:rsid w:val="00F875A0"/>
    <w:rsid w:val="00F875D9"/>
    <w:rsid w:val="00F87919"/>
    <w:rsid w:val="00F8791E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74E"/>
    <w:rsid w:val="00F91827"/>
    <w:rsid w:val="00F918C6"/>
    <w:rsid w:val="00F91B14"/>
    <w:rsid w:val="00F91B7C"/>
    <w:rsid w:val="00F91DD3"/>
    <w:rsid w:val="00F91EEC"/>
    <w:rsid w:val="00F92920"/>
    <w:rsid w:val="00F92A9B"/>
    <w:rsid w:val="00F92C23"/>
    <w:rsid w:val="00F931E9"/>
    <w:rsid w:val="00F9330F"/>
    <w:rsid w:val="00F93405"/>
    <w:rsid w:val="00F9360D"/>
    <w:rsid w:val="00F93768"/>
    <w:rsid w:val="00F93E4B"/>
    <w:rsid w:val="00F93F20"/>
    <w:rsid w:val="00F93F4A"/>
    <w:rsid w:val="00F9408B"/>
    <w:rsid w:val="00F94288"/>
    <w:rsid w:val="00F9441C"/>
    <w:rsid w:val="00F945FB"/>
    <w:rsid w:val="00F9468F"/>
    <w:rsid w:val="00F94ED0"/>
    <w:rsid w:val="00F950A6"/>
    <w:rsid w:val="00F950CE"/>
    <w:rsid w:val="00F955E7"/>
    <w:rsid w:val="00F957A2"/>
    <w:rsid w:val="00F95A51"/>
    <w:rsid w:val="00F95AFD"/>
    <w:rsid w:val="00F95BE5"/>
    <w:rsid w:val="00F95CF1"/>
    <w:rsid w:val="00F95EED"/>
    <w:rsid w:val="00F965C2"/>
    <w:rsid w:val="00F968FE"/>
    <w:rsid w:val="00F96AC6"/>
    <w:rsid w:val="00F9705A"/>
    <w:rsid w:val="00F97375"/>
    <w:rsid w:val="00F974D2"/>
    <w:rsid w:val="00F9752C"/>
    <w:rsid w:val="00F97675"/>
    <w:rsid w:val="00F97A38"/>
    <w:rsid w:val="00FA03E8"/>
    <w:rsid w:val="00FA0706"/>
    <w:rsid w:val="00FA0ED0"/>
    <w:rsid w:val="00FA0F4B"/>
    <w:rsid w:val="00FA103F"/>
    <w:rsid w:val="00FA122C"/>
    <w:rsid w:val="00FA1281"/>
    <w:rsid w:val="00FA16BA"/>
    <w:rsid w:val="00FA19D8"/>
    <w:rsid w:val="00FA1C80"/>
    <w:rsid w:val="00FA20FE"/>
    <w:rsid w:val="00FA2456"/>
    <w:rsid w:val="00FA2987"/>
    <w:rsid w:val="00FA2AC0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59D1"/>
    <w:rsid w:val="00FA611C"/>
    <w:rsid w:val="00FA62A5"/>
    <w:rsid w:val="00FA6925"/>
    <w:rsid w:val="00FA6AED"/>
    <w:rsid w:val="00FA6C7F"/>
    <w:rsid w:val="00FA786E"/>
    <w:rsid w:val="00FA7D4E"/>
    <w:rsid w:val="00FB066C"/>
    <w:rsid w:val="00FB0BD3"/>
    <w:rsid w:val="00FB0C8E"/>
    <w:rsid w:val="00FB0D41"/>
    <w:rsid w:val="00FB10B5"/>
    <w:rsid w:val="00FB15E2"/>
    <w:rsid w:val="00FB1BA6"/>
    <w:rsid w:val="00FB1F72"/>
    <w:rsid w:val="00FB2340"/>
    <w:rsid w:val="00FB24D6"/>
    <w:rsid w:val="00FB2992"/>
    <w:rsid w:val="00FB2A05"/>
    <w:rsid w:val="00FB2B16"/>
    <w:rsid w:val="00FB2F80"/>
    <w:rsid w:val="00FB3759"/>
    <w:rsid w:val="00FB37AA"/>
    <w:rsid w:val="00FB3853"/>
    <w:rsid w:val="00FB395D"/>
    <w:rsid w:val="00FB3FAC"/>
    <w:rsid w:val="00FB4310"/>
    <w:rsid w:val="00FB482F"/>
    <w:rsid w:val="00FB5C23"/>
    <w:rsid w:val="00FB6320"/>
    <w:rsid w:val="00FB6401"/>
    <w:rsid w:val="00FB68C2"/>
    <w:rsid w:val="00FB6E71"/>
    <w:rsid w:val="00FB6EB2"/>
    <w:rsid w:val="00FB7438"/>
    <w:rsid w:val="00FB74BE"/>
    <w:rsid w:val="00FB7668"/>
    <w:rsid w:val="00FB7852"/>
    <w:rsid w:val="00FB7862"/>
    <w:rsid w:val="00FB793F"/>
    <w:rsid w:val="00FB7ADE"/>
    <w:rsid w:val="00FB7BA1"/>
    <w:rsid w:val="00FB7FEF"/>
    <w:rsid w:val="00FC0000"/>
    <w:rsid w:val="00FC0EF6"/>
    <w:rsid w:val="00FC10AD"/>
    <w:rsid w:val="00FC12D0"/>
    <w:rsid w:val="00FC1428"/>
    <w:rsid w:val="00FC14AC"/>
    <w:rsid w:val="00FC1E64"/>
    <w:rsid w:val="00FC1F2D"/>
    <w:rsid w:val="00FC20CE"/>
    <w:rsid w:val="00FC2608"/>
    <w:rsid w:val="00FC2667"/>
    <w:rsid w:val="00FC26C1"/>
    <w:rsid w:val="00FC2721"/>
    <w:rsid w:val="00FC27A2"/>
    <w:rsid w:val="00FC2AC8"/>
    <w:rsid w:val="00FC2C9C"/>
    <w:rsid w:val="00FC2DAE"/>
    <w:rsid w:val="00FC30F3"/>
    <w:rsid w:val="00FC31D5"/>
    <w:rsid w:val="00FC3218"/>
    <w:rsid w:val="00FC3282"/>
    <w:rsid w:val="00FC38B6"/>
    <w:rsid w:val="00FC3A9D"/>
    <w:rsid w:val="00FC3F91"/>
    <w:rsid w:val="00FC4126"/>
    <w:rsid w:val="00FC4179"/>
    <w:rsid w:val="00FC418D"/>
    <w:rsid w:val="00FC4806"/>
    <w:rsid w:val="00FC481E"/>
    <w:rsid w:val="00FC4AF1"/>
    <w:rsid w:val="00FC4FAF"/>
    <w:rsid w:val="00FC5179"/>
    <w:rsid w:val="00FC542D"/>
    <w:rsid w:val="00FC5580"/>
    <w:rsid w:val="00FC55DF"/>
    <w:rsid w:val="00FC56D8"/>
    <w:rsid w:val="00FC5882"/>
    <w:rsid w:val="00FC5AD1"/>
    <w:rsid w:val="00FC62BC"/>
    <w:rsid w:val="00FC6334"/>
    <w:rsid w:val="00FC6705"/>
    <w:rsid w:val="00FC684D"/>
    <w:rsid w:val="00FC690F"/>
    <w:rsid w:val="00FC6986"/>
    <w:rsid w:val="00FC6CC4"/>
    <w:rsid w:val="00FC6E0A"/>
    <w:rsid w:val="00FC6ECF"/>
    <w:rsid w:val="00FC728F"/>
    <w:rsid w:val="00FC7329"/>
    <w:rsid w:val="00FC77C6"/>
    <w:rsid w:val="00FC7B9E"/>
    <w:rsid w:val="00FC7F9D"/>
    <w:rsid w:val="00FD0082"/>
    <w:rsid w:val="00FD03B1"/>
    <w:rsid w:val="00FD03DC"/>
    <w:rsid w:val="00FD0512"/>
    <w:rsid w:val="00FD0943"/>
    <w:rsid w:val="00FD0A20"/>
    <w:rsid w:val="00FD0F74"/>
    <w:rsid w:val="00FD12FD"/>
    <w:rsid w:val="00FD1FF8"/>
    <w:rsid w:val="00FD208B"/>
    <w:rsid w:val="00FD2101"/>
    <w:rsid w:val="00FD2298"/>
    <w:rsid w:val="00FD26CC"/>
    <w:rsid w:val="00FD2951"/>
    <w:rsid w:val="00FD2A47"/>
    <w:rsid w:val="00FD2AD8"/>
    <w:rsid w:val="00FD2B15"/>
    <w:rsid w:val="00FD2C20"/>
    <w:rsid w:val="00FD303A"/>
    <w:rsid w:val="00FD30F6"/>
    <w:rsid w:val="00FD31AC"/>
    <w:rsid w:val="00FD351C"/>
    <w:rsid w:val="00FD36E7"/>
    <w:rsid w:val="00FD36F3"/>
    <w:rsid w:val="00FD382E"/>
    <w:rsid w:val="00FD3AF9"/>
    <w:rsid w:val="00FD3D9C"/>
    <w:rsid w:val="00FD40E6"/>
    <w:rsid w:val="00FD42FE"/>
    <w:rsid w:val="00FD43A9"/>
    <w:rsid w:val="00FD43E0"/>
    <w:rsid w:val="00FD44BF"/>
    <w:rsid w:val="00FD460F"/>
    <w:rsid w:val="00FD489F"/>
    <w:rsid w:val="00FD4F8E"/>
    <w:rsid w:val="00FD508C"/>
    <w:rsid w:val="00FD551C"/>
    <w:rsid w:val="00FD5666"/>
    <w:rsid w:val="00FD59EE"/>
    <w:rsid w:val="00FD5DDB"/>
    <w:rsid w:val="00FD5DE9"/>
    <w:rsid w:val="00FD5E33"/>
    <w:rsid w:val="00FD5E6F"/>
    <w:rsid w:val="00FD6174"/>
    <w:rsid w:val="00FD6452"/>
    <w:rsid w:val="00FD68A1"/>
    <w:rsid w:val="00FD6A93"/>
    <w:rsid w:val="00FD70C7"/>
    <w:rsid w:val="00FD70CF"/>
    <w:rsid w:val="00FD799F"/>
    <w:rsid w:val="00FD7FA5"/>
    <w:rsid w:val="00FE02DC"/>
    <w:rsid w:val="00FE0662"/>
    <w:rsid w:val="00FE08DC"/>
    <w:rsid w:val="00FE090E"/>
    <w:rsid w:val="00FE0917"/>
    <w:rsid w:val="00FE0A11"/>
    <w:rsid w:val="00FE0CFB"/>
    <w:rsid w:val="00FE0E2C"/>
    <w:rsid w:val="00FE0E7C"/>
    <w:rsid w:val="00FE12D2"/>
    <w:rsid w:val="00FE1D38"/>
    <w:rsid w:val="00FE1FC9"/>
    <w:rsid w:val="00FE23DF"/>
    <w:rsid w:val="00FE253B"/>
    <w:rsid w:val="00FE2807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1D2"/>
    <w:rsid w:val="00FE5901"/>
    <w:rsid w:val="00FE5EB6"/>
    <w:rsid w:val="00FE60D3"/>
    <w:rsid w:val="00FE63D6"/>
    <w:rsid w:val="00FE65C2"/>
    <w:rsid w:val="00FE65F7"/>
    <w:rsid w:val="00FE6939"/>
    <w:rsid w:val="00FE69BF"/>
    <w:rsid w:val="00FE7102"/>
    <w:rsid w:val="00FE7201"/>
    <w:rsid w:val="00FE743D"/>
    <w:rsid w:val="00FE78C9"/>
    <w:rsid w:val="00FE7B09"/>
    <w:rsid w:val="00FE7BF1"/>
    <w:rsid w:val="00FE7C18"/>
    <w:rsid w:val="00FF0012"/>
    <w:rsid w:val="00FF0163"/>
    <w:rsid w:val="00FF02F0"/>
    <w:rsid w:val="00FF0A1A"/>
    <w:rsid w:val="00FF0FFA"/>
    <w:rsid w:val="00FF13E1"/>
    <w:rsid w:val="00FF148F"/>
    <w:rsid w:val="00FF16A0"/>
    <w:rsid w:val="00FF19A8"/>
    <w:rsid w:val="00FF19D4"/>
    <w:rsid w:val="00FF1DFF"/>
    <w:rsid w:val="00FF1FC2"/>
    <w:rsid w:val="00FF296A"/>
    <w:rsid w:val="00FF2CBE"/>
    <w:rsid w:val="00FF3AAF"/>
    <w:rsid w:val="00FF3AD4"/>
    <w:rsid w:val="00FF3AFF"/>
    <w:rsid w:val="00FF3C46"/>
    <w:rsid w:val="00FF3D4B"/>
    <w:rsid w:val="00FF3E3B"/>
    <w:rsid w:val="00FF3EEC"/>
    <w:rsid w:val="00FF42C2"/>
    <w:rsid w:val="00FF44EB"/>
    <w:rsid w:val="00FF4520"/>
    <w:rsid w:val="00FF4528"/>
    <w:rsid w:val="00FF49D7"/>
    <w:rsid w:val="00FF4C37"/>
    <w:rsid w:val="00FF4C38"/>
    <w:rsid w:val="00FF52E2"/>
    <w:rsid w:val="00FF5358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010C2CD6"/>
    <w:rsid w:val="01672FC9"/>
    <w:rsid w:val="01C1212E"/>
    <w:rsid w:val="02091569"/>
    <w:rsid w:val="0212A373"/>
    <w:rsid w:val="0218AB96"/>
    <w:rsid w:val="024EAF4B"/>
    <w:rsid w:val="028C9A5B"/>
    <w:rsid w:val="02B7E16D"/>
    <w:rsid w:val="030431D3"/>
    <w:rsid w:val="03097DB7"/>
    <w:rsid w:val="030FFF1C"/>
    <w:rsid w:val="036358BD"/>
    <w:rsid w:val="0371DEC6"/>
    <w:rsid w:val="0381A3A2"/>
    <w:rsid w:val="03926CC8"/>
    <w:rsid w:val="03B843D4"/>
    <w:rsid w:val="03C4A333"/>
    <w:rsid w:val="03C6AFC6"/>
    <w:rsid w:val="042C357B"/>
    <w:rsid w:val="0437CB7C"/>
    <w:rsid w:val="0455BB6E"/>
    <w:rsid w:val="045B376F"/>
    <w:rsid w:val="04655B55"/>
    <w:rsid w:val="04770E59"/>
    <w:rsid w:val="047CD8D9"/>
    <w:rsid w:val="049759B3"/>
    <w:rsid w:val="04A973E3"/>
    <w:rsid w:val="04C16326"/>
    <w:rsid w:val="04D870BD"/>
    <w:rsid w:val="05041ECF"/>
    <w:rsid w:val="0504F87E"/>
    <w:rsid w:val="0514BEED"/>
    <w:rsid w:val="0516C24C"/>
    <w:rsid w:val="056160CE"/>
    <w:rsid w:val="05A42CAE"/>
    <w:rsid w:val="05AC4C0A"/>
    <w:rsid w:val="061BE839"/>
    <w:rsid w:val="061F1452"/>
    <w:rsid w:val="06255426"/>
    <w:rsid w:val="063F79DB"/>
    <w:rsid w:val="06B77E87"/>
    <w:rsid w:val="06C47CD8"/>
    <w:rsid w:val="06EA7FF4"/>
    <w:rsid w:val="06FA86D5"/>
    <w:rsid w:val="070063E4"/>
    <w:rsid w:val="0733F07C"/>
    <w:rsid w:val="0734791C"/>
    <w:rsid w:val="073C63E3"/>
    <w:rsid w:val="07613858"/>
    <w:rsid w:val="076E2E16"/>
    <w:rsid w:val="0772465C"/>
    <w:rsid w:val="07741B76"/>
    <w:rsid w:val="07B95F68"/>
    <w:rsid w:val="07B9DFCA"/>
    <w:rsid w:val="07D0E0F7"/>
    <w:rsid w:val="07E475CF"/>
    <w:rsid w:val="081EEFE4"/>
    <w:rsid w:val="08396090"/>
    <w:rsid w:val="08431030"/>
    <w:rsid w:val="085B533F"/>
    <w:rsid w:val="08629181"/>
    <w:rsid w:val="0878981D"/>
    <w:rsid w:val="087FCDBE"/>
    <w:rsid w:val="08816155"/>
    <w:rsid w:val="08B54F43"/>
    <w:rsid w:val="08CAFD88"/>
    <w:rsid w:val="091EF51F"/>
    <w:rsid w:val="09418A38"/>
    <w:rsid w:val="0953DC09"/>
    <w:rsid w:val="096767D7"/>
    <w:rsid w:val="09699D2E"/>
    <w:rsid w:val="09944B0F"/>
    <w:rsid w:val="09E2E30C"/>
    <w:rsid w:val="09F3FA4B"/>
    <w:rsid w:val="0A100BF8"/>
    <w:rsid w:val="0A6E4315"/>
    <w:rsid w:val="0A7AC4FF"/>
    <w:rsid w:val="0A7E9BD2"/>
    <w:rsid w:val="0AA5F0A4"/>
    <w:rsid w:val="0AB9861B"/>
    <w:rsid w:val="0AD2F001"/>
    <w:rsid w:val="0AE1B34C"/>
    <w:rsid w:val="0AF90B54"/>
    <w:rsid w:val="0B00F437"/>
    <w:rsid w:val="0B031F46"/>
    <w:rsid w:val="0B20710F"/>
    <w:rsid w:val="0B27D7A0"/>
    <w:rsid w:val="0B50E1CD"/>
    <w:rsid w:val="0B5D4232"/>
    <w:rsid w:val="0B693009"/>
    <w:rsid w:val="0B71DB1F"/>
    <w:rsid w:val="0B8E1C28"/>
    <w:rsid w:val="0B9D158D"/>
    <w:rsid w:val="0BB17078"/>
    <w:rsid w:val="0BBFBFB2"/>
    <w:rsid w:val="0BF7E930"/>
    <w:rsid w:val="0C0E1E3B"/>
    <w:rsid w:val="0C14386E"/>
    <w:rsid w:val="0C2943F0"/>
    <w:rsid w:val="0C67151C"/>
    <w:rsid w:val="0CCDE662"/>
    <w:rsid w:val="0CFD1E2E"/>
    <w:rsid w:val="0D0C8A5A"/>
    <w:rsid w:val="0D6D9B35"/>
    <w:rsid w:val="0D78CCBF"/>
    <w:rsid w:val="0D9F7217"/>
    <w:rsid w:val="0DB14B99"/>
    <w:rsid w:val="0DBF2639"/>
    <w:rsid w:val="0E07DDD9"/>
    <w:rsid w:val="0E2A21C4"/>
    <w:rsid w:val="0E423A2F"/>
    <w:rsid w:val="0E55A4AC"/>
    <w:rsid w:val="0E76AF49"/>
    <w:rsid w:val="0E7E04C0"/>
    <w:rsid w:val="0E831766"/>
    <w:rsid w:val="0E914021"/>
    <w:rsid w:val="0E9C3CF3"/>
    <w:rsid w:val="0E9CC42E"/>
    <w:rsid w:val="0EB43C5D"/>
    <w:rsid w:val="0ED328F0"/>
    <w:rsid w:val="0EE6F1F0"/>
    <w:rsid w:val="0EFE51DB"/>
    <w:rsid w:val="0F5A7BC8"/>
    <w:rsid w:val="0FCCEECE"/>
    <w:rsid w:val="0FEBEDB0"/>
    <w:rsid w:val="101496EC"/>
    <w:rsid w:val="1036D8EC"/>
    <w:rsid w:val="105A9808"/>
    <w:rsid w:val="1069DBCE"/>
    <w:rsid w:val="10B2ED4C"/>
    <w:rsid w:val="10B95AEA"/>
    <w:rsid w:val="10C88CF4"/>
    <w:rsid w:val="113C0A0F"/>
    <w:rsid w:val="1147E866"/>
    <w:rsid w:val="11504353"/>
    <w:rsid w:val="1161DD67"/>
    <w:rsid w:val="1168D812"/>
    <w:rsid w:val="116BE383"/>
    <w:rsid w:val="116C362E"/>
    <w:rsid w:val="11E024F8"/>
    <w:rsid w:val="11EC8CC2"/>
    <w:rsid w:val="12342BAF"/>
    <w:rsid w:val="1267BDF7"/>
    <w:rsid w:val="1283155B"/>
    <w:rsid w:val="1292DDF3"/>
    <w:rsid w:val="12BE507B"/>
    <w:rsid w:val="12C17388"/>
    <w:rsid w:val="12D0F50D"/>
    <w:rsid w:val="130D023B"/>
    <w:rsid w:val="131677F8"/>
    <w:rsid w:val="1360D71C"/>
    <w:rsid w:val="136225B1"/>
    <w:rsid w:val="13AA6635"/>
    <w:rsid w:val="13AB796B"/>
    <w:rsid w:val="13D8F69C"/>
    <w:rsid w:val="140F310E"/>
    <w:rsid w:val="142003B0"/>
    <w:rsid w:val="142ABBEC"/>
    <w:rsid w:val="142CE58F"/>
    <w:rsid w:val="143A6461"/>
    <w:rsid w:val="14A9E49E"/>
    <w:rsid w:val="14AB7EEA"/>
    <w:rsid w:val="14D1834B"/>
    <w:rsid w:val="14FA4BF5"/>
    <w:rsid w:val="1508C78B"/>
    <w:rsid w:val="1522C3EF"/>
    <w:rsid w:val="153CC7A1"/>
    <w:rsid w:val="154D052B"/>
    <w:rsid w:val="16130AF7"/>
    <w:rsid w:val="161AAA0E"/>
    <w:rsid w:val="161E9152"/>
    <w:rsid w:val="1640B724"/>
    <w:rsid w:val="1662577F"/>
    <w:rsid w:val="1662B089"/>
    <w:rsid w:val="16A63F14"/>
    <w:rsid w:val="17632826"/>
    <w:rsid w:val="17AFCD6B"/>
    <w:rsid w:val="17E39611"/>
    <w:rsid w:val="17E401ED"/>
    <w:rsid w:val="17F66295"/>
    <w:rsid w:val="1856EEE6"/>
    <w:rsid w:val="189D85DC"/>
    <w:rsid w:val="18AFB954"/>
    <w:rsid w:val="18BB6726"/>
    <w:rsid w:val="18BCE1F1"/>
    <w:rsid w:val="18F7F31C"/>
    <w:rsid w:val="1916AD02"/>
    <w:rsid w:val="193B72D7"/>
    <w:rsid w:val="19504B83"/>
    <w:rsid w:val="1965FB8A"/>
    <w:rsid w:val="19B806C2"/>
    <w:rsid w:val="19B93C04"/>
    <w:rsid w:val="19C4C93D"/>
    <w:rsid w:val="19CA3181"/>
    <w:rsid w:val="19DBF4CA"/>
    <w:rsid w:val="1A261417"/>
    <w:rsid w:val="1AFE7862"/>
    <w:rsid w:val="1B4A80AF"/>
    <w:rsid w:val="1B5E156D"/>
    <w:rsid w:val="1B64935E"/>
    <w:rsid w:val="1B7D68F1"/>
    <w:rsid w:val="1B993676"/>
    <w:rsid w:val="1BDA0764"/>
    <w:rsid w:val="1BDD538F"/>
    <w:rsid w:val="1BE7E778"/>
    <w:rsid w:val="1C0B0CDA"/>
    <w:rsid w:val="1C4D02EC"/>
    <w:rsid w:val="1C7B4963"/>
    <w:rsid w:val="1C915B58"/>
    <w:rsid w:val="1C9BC6D3"/>
    <w:rsid w:val="1CA5D0D8"/>
    <w:rsid w:val="1CBF2F16"/>
    <w:rsid w:val="1CD9E74E"/>
    <w:rsid w:val="1CF73D8D"/>
    <w:rsid w:val="1CF7883F"/>
    <w:rsid w:val="1D1CFA71"/>
    <w:rsid w:val="1D1CFDDD"/>
    <w:rsid w:val="1D2C6A9A"/>
    <w:rsid w:val="1D53AE52"/>
    <w:rsid w:val="1D79A43A"/>
    <w:rsid w:val="1DA7038C"/>
    <w:rsid w:val="1DD13011"/>
    <w:rsid w:val="1DDE3DE4"/>
    <w:rsid w:val="1E997EC3"/>
    <w:rsid w:val="1EDC5F6D"/>
    <w:rsid w:val="1EEC1CBD"/>
    <w:rsid w:val="1F37E94A"/>
    <w:rsid w:val="1F643751"/>
    <w:rsid w:val="1F72573E"/>
    <w:rsid w:val="1FB67159"/>
    <w:rsid w:val="1FBA65D3"/>
    <w:rsid w:val="1FCE5FAA"/>
    <w:rsid w:val="1FD7CD87"/>
    <w:rsid w:val="2002F704"/>
    <w:rsid w:val="200BE018"/>
    <w:rsid w:val="2035B4C6"/>
    <w:rsid w:val="2092229E"/>
    <w:rsid w:val="20A565A5"/>
    <w:rsid w:val="20ABF0FE"/>
    <w:rsid w:val="20AE5EDB"/>
    <w:rsid w:val="20C0ADD4"/>
    <w:rsid w:val="20CFAE5D"/>
    <w:rsid w:val="20D38EDD"/>
    <w:rsid w:val="214FE697"/>
    <w:rsid w:val="21A48838"/>
    <w:rsid w:val="21DAC5DE"/>
    <w:rsid w:val="2207DB8D"/>
    <w:rsid w:val="2241BCF5"/>
    <w:rsid w:val="224EF02E"/>
    <w:rsid w:val="229BC690"/>
    <w:rsid w:val="2301724E"/>
    <w:rsid w:val="2329924A"/>
    <w:rsid w:val="235507E0"/>
    <w:rsid w:val="23552153"/>
    <w:rsid w:val="2355831A"/>
    <w:rsid w:val="23618DB1"/>
    <w:rsid w:val="2375074B"/>
    <w:rsid w:val="237A0770"/>
    <w:rsid w:val="23AD21C0"/>
    <w:rsid w:val="23C7508C"/>
    <w:rsid w:val="24141A01"/>
    <w:rsid w:val="2414C170"/>
    <w:rsid w:val="2417FE50"/>
    <w:rsid w:val="24CA63D3"/>
    <w:rsid w:val="24F72F4E"/>
    <w:rsid w:val="250F24A3"/>
    <w:rsid w:val="253D578F"/>
    <w:rsid w:val="25427385"/>
    <w:rsid w:val="25654BFC"/>
    <w:rsid w:val="258913FE"/>
    <w:rsid w:val="25ABB956"/>
    <w:rsid w:val="25AF1D4D"/>
    <w:rsid w:val="25DC222D"/>
    <w:rsid w:val="25FA873A"/>
    <w:rsid w:val="26126988"/>
    <w:rsid w:val="26136291"/>
    <w:rsid w:val="26146B7B"/>
    <w:rsid w:val="2628FE6A"/>
    <w:rsid w:val="26ABCCB1"/>
    <w:rsid w:val="26AF292E"/>
    <w:rsid w:val="26D1536E"/>
    <w:rsid w:val="26E88EBE"/>
    <w:rsid w:val="26FA6619"/>
    <w:rsid w:val="27137390"/>
    <w:rsid w:val="2719EF3A"/>
    <w:rsid w:val="272DAE8C"/>
    <w:rsid w:val="2734BE9A"/>
    <w:rsid w:val="2758703B"/>
    <w:rsid w:val="277820CD"/>
    <w:rsid w:val="277B302A"/>
    <w:rsid w:val="27978A4D"/>
    <w:rsid w:val="2798058A"/>
    <w:rsid w:val="279DFDE5"/>
    <w:rsid w:val="27AA97B6"/>
    <w:rsid w:val="27B4C363"/>
    <w:rsid w:val="27BDE7FA"/>
    <w:rsid w:val="27E5996E"/>
    <w:rsid w:val="28080139"/>
    <w:rsid w:val="282F2AEF"/>
    <w:rsid w:val="28415E23"/>
    <w:rsid w:val="28479092"/>
    <w:rsid w:val="2855C2C9"/>
    <w:rsid w:val="28BB0B33"/>
    <w:rsid w:val="28BB71F0"/>
    <w:rsid w:val="28CC1CE4"/>
    <w:rsid w:val="28EFC068"/>
    <w:rsid w:val="290D5E68"/>
    <w:rsid w:val="29224609"/>
    <w:rsid w:val="29491EA8"/>
    <w:rsid w:val="294D6D1C"/>
    <w:rsid w:val="2977B05D"/>
    <w:rsid w:val="29BBED69"/>
    <w:rsid w:val="29CAB4B6"/>
    <w:rsid w:val="29F8AF2B"/>
    <w:rsid w:val="2A084F73"/>
    <w:rsid w:val="2A27FFE3"/>
    <w:rsid w:val="2A6B7426"/>
    <w:rsid w:val="2A6E96B1"/>
    <w:rsid w:val="2A95F4F6"/>
    <w:rsid w:val="2ABB2E5E"/>
    <w:rsid w:val="2AE01E45"/>
    <w:rsid w:val="2AE2A31E"/>
    <w:rsid w:val="2AF55893"/>
    <w:rsid w:val="2B039670"/>
    <w:rsid w:val="2B20C5E8"/>
    <w:rsid w:val="2B4C1251"/>
    <w:rsid w:val="2B514E1F"/>
    <w:rsid w:val="2B7C27B9"/>
    <w:rsid w:val="2BD1B0F4"/>
    <w:rsid w:val="2BD37F10"/>
    <w:rsid w:val="2C11EA7D"/>
    <w:rsid w:val="2C348B66"/>
    <w:rsid w:val="2C418924"/>
    <w:rsid w:val="2C46A72D"/>
    <w:rsid w:val="2C4C1197"/>
    <w:rsid w:val="2C687517"/>
    <w:rsid w:val="2CB7E982"/>
    <w:rsid w:val="2CBF2C06"/>
    <w:rsid w:val="2CF33F49"/>
    <w:rsid w:val="2CF5D3EE"/>
    <w:rsid w:val="2D1300E1"/>
    <w:rsid w:val="2D8A787E"/>
    <w:rsid w:val="2D8E3E06"/>
    <w:rsid w:val="2D9BCB65"/>
    <w:rsid w:val="2DAFF9A1"/>
    <w:rsid w:val="2DB361DB"/>
    <w:rsid w:val="2DFCB33C"/>
    <w:rsid w:val="2E18672A"/>
    <w:rsid w:val="2E65422F"/>
    <w:rsid w:val="2E9C7E89"/>
    <w:rsid w:val="2ECC8C31"/>
    <w:rsid w:val="2EDF4473"/>
    <w:rsid w:val="2F3C8464"/>
    <w:rsid w:val="2F445F7F"/>
    <w:rsid w:val="2F5145F4"/>
    <w:rsid w:val="2F6472EA"/>
    <w:rsid w:val="2F78B756"/>
    <w:rsid w:val="2FA5B5CB"/>
    <w:rsid w:val="2FBA03E7"/>
    <w:rsid w:val="2FE3EBC6"/>
    <w:rsid w:val="2FE881AB"/>
    <w:rsid w:val="2FFD8C31"/>
    <w:rsid w:val="304F6EE6"/>
    <w:rsid w:val="30625F10"/>
    <w:rsid w:val="30700539"/>
    <w:rsid w:val="30D39B5F"/>
    <w:rsid w:val="30EECF29"/>
    <w:rsid w:val="3165082F"/>
    <w:rsid w:val="316582CD"/>
    <w:rsid w:val="3173BCD8"/>
    <w:rsid w:val="31794AED"/>
    <w:rsid w:val="319D779D"/>
    <w:rsid w:val="31DA5101"/>
    <w:rsid w:val="31ED5804"/>
    <w:rsid w:val="3202B999"/>
    <w:rsid w:val="3269744A"/>
    <w:rsid w:val="3270F24F"/>
    <w:rsid w:val="330D332D"/>
    <w:rsid w:val="332DDF04"/>
    <w:rsid w:val="332F8BDF"/>
    <w:rsid w:val="333B4057"/>
    <w:rsid w:val="333C150B"/>
    <w:rsid w:val="3340CBDD"/>
    <w:rsid w:val="334211E3"/>
    <w:rsid w:val="3342ED03"/>
    <w:rsid w:val="33B24118"/>
    <w:rsid w:val="33D7A950"/>
    <w:rsid w:val="33DBC6BA"/>
    <w:rsid w:val="33FFB048"/>
    <w:rsid w:val="3416BBD4"/>
    <w:rsid w:val="3417B341"/>
    <w:rsid w:val="342D40CF"/>
    <w:rsid w:val="344CF141"/>
    <w:rsid w:val="3476CB91"/>
    <w:rsid w:val="347D44B3"/>
    <w:rsid w:val="348C7A4D"/>
    <w:rsid w:val="34E13C62"/>
    <w:rsid w:val="34F37EDC"/>
    <w:rsid w:val="3502EFC5"/>
    <w:rsid w:val="35145633"/>
    <w:rsid w:val="3519383A"/>
    <w:rsid w:val="35998AD5"/>
    <w:rsid w:val="35DFE9AC"/>
    <w:rsid w:val="35FF95FB"/>
    <w:rsid w:val="36302282"/>
    <w:rsid w:val="3652649E"/>
    <w:rsid w:val="36A32123"/>
    <w:rsid w:val="36E3EB57"/>
    <w:rsid w:val="36EA8D4A"/>
    <w:rsid w:val="3731FFDE"/>
    <w:rsid w:val="373F4F54"/>
    <w:rsid w:val="3750C8AF"/>
    <w:rsid w:val="3759F60E"/>
    <w:rsid w:val="3777D603"/>
    <w:rsid w:val="3780F35B"/>
    <w:rsid w:val="3785E540"/>
    <w:rsid w:val="379D4E40"/>
    <w:rsid w:val="37A17947"/>
    <w:rsid w:val="37B05E90"/>
    <w:rsid w:val="37BC18D2"/>
    <w:rsid w:val="37E05310"/>
    <w:rsid w:val="37E1E439"/>
    <w:rsid w:val="3820072F"/>
    <w:rsid w:val="3823EB3D"/>
    <w:rsid w:val="38262D20"/>
    <w:rsid w:val="3890804F"/>
    <w:rsid w:val="3893669F"/>
    <w:rsid w:val="389E2EDC"/>
    <w:rsid w:val="38B86D5D"/>
    <w:rsid w:val="38DBD290"/>
    <w:rsid w:val="38DE933F"/>
    <w:rsid w:val="393D78B2"/>
    <w:rsid w:val="3942017C"/>
    <w:rsid w:val="39763A25"/>
    <w:rsid w:val="39788D04"/>
    <w:rsid w:val="39A090D2"/>
    <w:rsid w:val="39A3F2F4"/>
    <w:rsid w:val="39B17F58"/>
    <w:rsid w:val="39F5A0D7"/>
    <w:rsid w:val="3A05DEDE"/>
    <w:rsid w:val="3A48A9D8"/>
    <w:rsid w:val="3A5830DB"/>
    <w:rsid w:val="3A630585"/>
    <w:rsid w:val="3AB11415"/>
    <w:rsid w:val="3AB69019"/>
    <w:rsid w:val="3AF5990E"/>
    <w:rsid w:val="3B263DE3"/>
    <w:rsid w:val="3B5DF8EE"/>
    <w:rsid w:val="3B62E0E6"/>
    <w:rsid w:val="3B77BE8B"/>
    <w:rsid w:val="3B9ACAE3"/>
    <w:rsid w:val="3BAC34F4"/>
    <w:rsid w:val="3BCB1DEB"/>
    <w:rsid w:val="3BEBF919"/>
    <w:rsid w:val="3C0A9A50"/>
    <w:rsid w:val="3C81E217"/>
    <w:rsid w:val="3C845BF4"/>
    <w:rsid w:val="3CEDC793"/>
    <w:rsid w:val="3CF47CF9"/>
    <w:rsid w:val="3CFB0D7F"/>
    <w:rsid w:val="3D0C0AE5"/>
    <w:rsid w:val="3D20934E"/>
    <w:rsid w:val="3D33CAA7"/>
    <w:rsid w:val="3D4B0D7F"/>
    <w:rsid w:val="3D584C9B"/>
    <w:rsid w:val="3D7F5255"/>
    <w:rsid w:val="3DAD46FC"/>
    <w:rsid w:val="3DC8516C"/>
    <w:rsid w:val="3DDB736E"/>
    <w:rsid w:val="3E142B32"/>
    <w:rsid w:val="3E17CA09"/>
    <w:rsid w:val="3E2523A1"/>
    <w:rsid w:val="3E488B5C"/>
    <w:rsid w:val="3E495B39"/>
    <w:rsid w:val="3E621D4C"/>
    <w:rsid w:val="3E98DDCD"/>
    <w:rsid w:val="3EA26CBE"/>
    <w:rsid w:val="3EB9F0A1"/>
    <w:rsid w:val="3EFBD2BA"/>
    <w:rsid w:val="3F059461"/>
    <w:rsid w:val="3F259D31"/>
    <w:rsid w:val="3F36D195"/>
    <w:rsid w:val="3F513145"/>
    <w:rsid w:val="3F9B57AC"/>
    <w:rsid w:val="3FAB40B8"/>
    <w:rsid w:val="40182F3A"/>
    <w:rsid w:val="407B5E17"/>
    <w:rsid w:val="40817D90"/>
    <w:rsid w:val="408D1D73"/>
    <w:rsid w:val="40C78A62"/>
    <w:rsid w:val="40E5E560"/>
    <w:rsid w:val="4124B64F"/>
    <w:rsid w:val="418C9085"/>
    <w:rsid w:val="4199AE24"/>
    <w:rsid w:val="41EB6DE8"/>
    <w:rsid w:val="421EE349"/>
    <w:rsid w:val="4220D6E4"/>
    <w:rsid w:val="42F0AB60"/>
    <w:rsid w:val="42FD64B7"/>
    <w:rsid w:val="432D11A9"/>
    <w:rsid w:val="4353A60A"/>
    <w:rsid w:val="4396104C"/>
    <w:rsid w:val="43B55FC7"/>
    <w:rsid w:val="43B65BE6"/>
    <w:rsid w:val="43E12895"/>
    <w:rsid w:val="44174756"/>
    <w:rsid w:val="4419408F"/>
    <w:rsid w:val="44381CD3"/>
    <w:rsid w:val="444B79D3"/>
    <w:rsid w:val="4469A4E4"/>
    <w:rsid w:val="44E233B1"/>
    <w:rsid w:val="4541C9CF"/>
    <w:rsid w:val="456CDCEF"/>
    <w:rsid w:val="457E8A5A"/>
    <w:rsid w:val="457EE57D"/>
    <w:rsid w:val="4584869E"/>
    <w:rsid w:val="458EB704"/>
    <w:rsid w:val="4592211F"/>
    <w:rsid w:val="45934E22"/>
    <w:rsid w:val="45BA91C3"/>
    <w:rsid w:val="45C47930"/>
    <w:rsid w:val="45DE47F7"/>
    <w:rsid w:val="45E42D18"/>
    <w:rsid w:val="45E71759"/>
    <w:rsid w:val="45EDF690"/>
    <w:rsid w:val="45F71287"/>
    <w:rsid w:val="46061A58"/>
    <w:rsid w:val="461A7613"/>
    <w:rsid w:val="461D8444"/>
    <w:rsid w:val="463020DC"/>
    <w:rsid w:val="46CDE69B"/>
    <w:rsid w:val="46D69AB3"/>
    <w:rsid w:val="471FA582"/>
    <w:rsid w:val="4733D2EF"/>
    <w:rsid w:val="474E3B2D"/>
    <w:rsid w:val="4775F14D"/>
    <w:rsid w:val="4791FA41"/>
    <w:rsid w:val="47C8AAAB"/>
    <w:rsid w:val="47C992F5"/>
    <w:rsid w:val="47FED577"/>
    <w:rsid w:val="48169448"/>
    <w:rsid w:val="481E318C"/>
    <w:rsid w:val="48228629"/>
    <w:rsid w:val="4858A348"/>
    <w:rsid w:val="487851CC"/>
    <w:rsid w:val="48B1F799"/>
    <w:rsid w:val="48C70661"/>
    <w:rsid w:val="494515CC"/>
    <w:rsid w:val="49BCA07A"/>
    <w:rsid w:val="49C1AF0D"/>
    <w:rsid w:val="49D20A24"/>
    <w:rsid w:val="49D6D79C"/>
    <w:rsid w:val="4A39BDA6"/>
    <w:rsid w:val="4A6BE40C"/>
    <w:rsid w:val="4A7E935D"/>
    <w:rsid w:val="4B23CB8B"/>
    <w:rsid w:val="4B4EE1E2"/>
    <w:rsid w:val="4B68C05C"/>
    <w:rsid w:val="4B7C1235"/>
    <w:rsid w:val="4B7F5A0D"/>
    <w:rsid w:val="4B9EEF2B"/>
    <w:rsid w:val="4BCE688D"/>
    <w:rsid w:val="4BDA82CD"/>
    <w:rsid w:val="4BF7A78B"/>
    <w:rsid w:val="4BF8C050"/>
    <w:rsid w:val="4C01EDAA"/>
    <w:rsid w:val="4C1755CA"/>
    <w:rsid w:val="4C626DA1"/>
    <w:rsid w:val="4C763098"/>
    <w:rsid w:val="4CADBF20"/>
    <w:rsid w:val="4CC04D1A"/>
    <w:rsid w:val="4D7BA892"/>
    <w:rsid w:val="4D827364"/>
    <w:rsid w:val="4DC1666F"/>
    <w:rsid w:val="4E1BDAB6"/>
    <w:rsid w:val="4E270144"/>
    <w:rsid w:val="4E3CD0F0"/>
    <w:rsid w:val="4E594F9E"/>
    <w:rsid w:val="4E5A5D63"/>
    <w:rsid w:val="4E617478"/>
    <w:rsid w:val="4E7027E0"/>
    <w:rsid w:val="4E8F38D6"/>
    <w:rsid w:val="4E9CFD24"/>
    <w:rsid w:val="4EB0C893"/>
    <w:rsid w:val="4EC8796A"/>
    <w:rsid w:val="4EE59FB5"/>
    <w:rsid w:val="4EFDB9E5"/>
    <w:rsid w:val="4F1F6665"/>
    <w:rsid w:val="4F768989"/>
    <w:rsid w:val="4FBF11F0"/>
    <w:rsid w:val="4FE3C50D"/>
    <w:rsid w:val="4FE5AE43"/>
    <w:rsid w:val="4FF0130F"/>
    <w:rsid w:val="4FF82D60"/>
    <w:rsid w:val="501E1CA9"/>
    <w:rsid w:val="50568C90"/>
    <w:rsid w:val="5059BD09"/>
    <w:rsid w:val="5067CBF1"/>
    <w:rsid w:val="506D01E9"/>
    <w:rsid w:val="5070F80D"/>
    <w:rsid w:val="507120AD"/>
    <w:rsid w:val="5097D5EC"/>
    <w:rsid w:val="50A177CC"/>
    <w:rsid w:val="50C275AD"/>
    <w:rsid w:val="510FD16F"/>
    <w:rsid w:val="512C2C96"/>
    <w:rsid w:val="5150E554"/>
    <w:rsid w:val="51521094"/>
    <w:rsid w:val="5158B9A3"/>
    <w:rsid w:val="51674023"/>
    <w:rsid w:val="517798E0"/>
    <w:rsid w:val="51781E4A"/>
    <w:rsid w:val="518571C1"/>
    <w:rsid w:val="51B3A62A"/>
    <w:rsid w:val="51BC42F9"/>
    <w:rsid w:val="51C293E5"/>
    <w:rsid w:val="51C537E3"/>
    <w:rsid w:val="52086F33"/>
    <w:rsid w:val="520F6DCE"/>
    <w:rsid w:val="52124AE0"/>
    <w:rsid w:val="52515C3F"/>
    <w:rsid w:val="52521971"/>
    <w:rsid w:val="5252BF84"/>
    <w:rsid w:val="525DD20D"/>
    <w:rsid w:val="527B8CF6"/>
    <w:rsid w:val="529CDA86"/>
    <w:rsid w:val="529EAF4D"/>
    <w:rsid w:val="52C40303"/>
    <w:rsid w:val="52C46975"/>
    <w:rsid w:val="530CC377"/>
    <w:rsid w:val="532FC85B"/>
    <w:rsid w:val="5330A958"/>
    <w:rsid w:val="5332531A"/>
    <w:rsid w:val="533E7979"/>
    <w:rsid w:val="53451075"/>
    <w:rsid w:val="53593190"/>
    <w:rsid w:val="5367FDBF"/>
    <w:rsid w:val="53A2DE30"/>
    <w:rsid w:val="53A66689"/>
    <w:rsid w:val="53D43A65"/>
    <w:rsid w:val="53E5CC4E"/>
    <w:rsid w:val="53F67FE3"/>
    <w:rsid w:val="53FD3B5E"/>
    <w:rsid w:val="5401982D"/>
    <w:rsid w:val="5405E517"/>
    <w:rsid w:val="543E2424"/>
    <w:rsid w:val="544509AF"/>
    <w:rsid w:val="544D094D"/>
    <w:rsid w:val="545E7C05"/>
    <w:rsid w:val="547E0963"/>
    <w:rsid w:val="54959667"/>
    <w:rsid w:val="549922EE"/>
    <w:rsid w:val="54D4A749"/>
    <w:rsid w:val="557127A8"/>
    <w:rsid w:val="55719E78"/>
    <w:rsid w:val="5573863B"/>
    <w:rsid w:val="55797B9D"/>
    <w:rsid w:val="557B52F6"/>
    <w:rsid w:val="558ACF03"/>
    <w:rsid w:val="558BAFFB"/>
    <w:rsid w:val="55D34681"/>
    <w:rsid w:val="55D50857"/>
    <w:rsid w:val="55D81015"/>
    <w:rsid w:val="560A593F"/>
    <w:rsid w:val="5623FBB6"/>
    <w:rsid w:val="56462749"/>
    <w:rsid w:val="5647FB7B"/>
    <w:rsid w:val="5660B315"/>
    <w:rsid w:val="56804817"/>
    <w:rsid w:val="5683EFC6"/>
    <w:rsid w:val="56C2B7F9"/>
    <w:rsid w:val="56E28CDE"/>
    <w:rsid w:val="56F1E951"/>
    <w:rsid w:val="5756F752"/>
    <w:rsid w:val="575A0087"/>
    <w:rsid w:val="57BCF41D"/>
    <w:rsid w:val="5818F9F3"/>
    <w:rsid w:val="58332A35"/>
    <w:rsid w:val="5833B98F"/>
    <w:rsid w:val="585DB095"/>
    <w:rsid w:val="586024E3"/>
    <w:rsid w:val="58BC1349"/>
    <w:rsid w:val="58C1A72C"/>
    <w:rsid w:val="58F0F214"/>
    <w:rsid w:val="5958FB6C"/>
    <w:rsid w:val="59616CDB"/>
    <w:rsid w:val="596F5AF1"/>
    <w:rsid w:val="59827BFE"/>
    <w:rsid w:val="59B598A8"/>
    <w:rsid w:val="59FC85F7"/>
    <w:rsid w:val="5A1511CB"/>
    <w:rsid w:val="5A1F7315"/>
    <w:rsid w:val="5A5D778D"/>
    <w:rsid w:val="5A82225D"/>
    <w:rsid w:val="5A9B7997"/>
    <w:rsid w:val="5AA93522"/>
    <w:rsid w:val="5AD53765"/>
    <w:rsid w:val="5B6ED813"/>
    <w:rsid w:val="5B6F670D"/>
    <w:rsid w:val="5B7F1C10"/>
    <w:rsid w:val="5BD020F9"/>
    <w:rsid w:val="5BD5F82B"/>
    <w:rsid w:val="5BF3216F"/>
    <w:rsid w:val="5C484981"/>
    <w:rsid w:val="5CC2B25E"/>
    <w:rsid w:val="5CCEA2B1"/>
    <w:rsid w:val="5CF5F6FC"/>
    <w:rsid w:val="5D30C848"/>
    <w:rsid w:val="5DA3EDEE"/>
    <w:rsid w:val="5DD2121B"/>
    <w:rsid w:val="5DFDBC4A"/>
    <w:rsid w:val="5E25BC70"/>
    <w:rsid w:val="5E60F9C2"/>
    <w:rsid w:val="5E92813F"/>
    <w:rsid w:val="5E9FD834"/>
    <w:rsid w:val="5EA28D26"/>
    <w:rsid w:val="5EB409EB"/>
    <w:rsid w:val="5EB8C6C8"/>
    <w:rsid w:val="5EDDC4B2"/>
    <w:rsid w:val="5EEFE3D7"/>
    <w:rsid w:val="5F6F5479"/>
    <w:rsid w:val="5F7A28C7"/>
    <w:rsid w:val="5F987266"/>
    <w:rsid w:val="5FA1C62E"/>
    <w:rsid w:val="5FB2D434"/>
    <w:rsid w:val="5FCEF4CB"/>
    <w:rsid w:val="5FE1C65D"/>
    <w:rsid w:val="5FE67331"/>
    <w:rsid w:val="5FED822E"/>
    <w:rsid w:val="601FA67F"/>
    <w:rsid w:val="603753EA"/>
    <w:rsid w:val="604BDF56"/>
    <w:rsid w:val="60961BE8"/>
    <w:rsid w:val="60AE83B2"/>
    <w:rsid w:val="60B18CF2"/>
    <w:rsid w:val="60EE954C"/>
    <w:rsid w:val="60F19FFA"/>
    <w:rsid w:val="611AF156"/>
    <w:rsid w:val="618BAA67"/>
    <w:rsid w:val="61A121E3"/>
    <w:rsid w:val="61EC866E"/>
    <w:rsid w:val="61FD667D"/>
    <w:rsid w:val="621E5F91"/>
    <w:rsid w:val="625E3FCE"/>
    <w:rsid w:val="6299790A"/>
    <w:rsid w:val="62B405AC"/>
    <w:rsid w:val="6317E341"/>
    <w:rsid w:val="636D1A42"/>
    <w:rsid w:val="63808DDC"/>
    <w:rsid w:val="63CECB1E"/>
    <w:rsid w:val="63D77D9A"/>
    <w:rsid w:val="63EF0A8B"/>
    <w:rsid w:val="6453E57C"/>
    <w:rsid w:val="646508D5"/>
    <w:rsid w:val="647AA677"/>
    <w:rsid w:val="6499B928"/>
    <w:rsid w:val="64CF6367"/>
    <w:rsid w:val="64D6055F"/>
    <w:rsid w:val="64D6E58F"/>
    <w:rsid w:val="64E8B26C"/>
    <w:rsid w:val="650FBB24"/>
    <w:rsid w:val="65196C11"/>
    <w:rsid w:val="6581AE55"/>
    <w:rsid w:val="6591BCC8"/>
    <w:rsid w:val="65B05E63"/>
    <w:rsid w:val="65DE9822"/>
    <w:rsid w:val="6612AE0F"/>
    <w:rsid w:val="66195EE4"/>
    <w:rsid w:val="664962D1"/>
    <w:rsid w:val="6659A89B"/>
    <w:rsid w:val="668599B7"/>
    <w:rsid w:val="6685C018"/>
    <w:rsid w:val="66D91B33"/>
    <w:rsid w:val="67184238"/>
    <w:rsid w:val="671EE5BE"/>
    <w:rsid w:val="6743B5E9"/>
    <w:rsid w:val="675F5BD5"/>
    <w:rsid w:val="6761BB74"/>
    <w:rsid w:val="67871615"/>
    <w:rsid w:val="679C6B8F"/>
    <w:rsid w:val="67BC02B7"/>
    <w:rsid w:val="67CAFFC5"/>
    <w:rsid w:val="67CC1A22"/>
    <w:rsid w:val="67CCC9E2"/>
    <w:rsid w:val="6851CF36"/>
    <w:rsid w:val="686452EA"/>
    <w:rsid w:val="686FBCE8"/>
    <w:rsid w:val="68B68C27"/>
    <w:rsid w:val="68E089F0"/>
    <w:rsid w:val="6915E5C4"/>
    <w:rsid w:val="6965DC12"/>
    <w:rsid w:val="698656E1"/>
    <w:rsid w:val="69C013C8"/>
    <w:rsid w:val="69CB8DE9"/>
    <w:rsid w:val="6A0CFA29"/>
    <w:rsid w:val="6A103C7B"/>
    <w:rsid w:val="6A1356C9"/>
    <w:rsid w:val="6A37FD77"/>
    <w:rsid w:val="6A3EE52E"/>
    <w:rsid w:val="6A6504B5"/>
    <w:rsid w:val="6A66DCE0"/>
    <w:rsid w:val="6A989262"/>
    <w:rsid w:val="6B04DD97"/>
    <w:rsid w:val="6B05A930"/>
    <w:rsid w:val="6B278F54"/>
    <w:rsid w:val="6B2DA4BE"/>
    <w:rsid w:val="6B327522"/>
    <w:rsid w:val="6B616A9C"/>
    <w:rsid w:val="6B6788C8"/>
    <w:rsid w:val="6B896666"/>
    <w:rsid w:val="6BB1B61C"/>
    <w:rsid w:val="6BC9520A"/>
    <w:rsid w:val="6BCC0B53"/>
    <w:rsid w:val="6BF53F47"/>
    <w:rsid w:val="6C0681A1"/>
    <w:rsid w:val="6C140AC8"/>
    <w:rsid w:val="6C210D9B"/>
    <w:rsid w:val="6C29D84E"/>
    <w:rsid w:val="6C357E21"/>
    <w:rsid w:val="6C3A15A5"/>
    <w:rsid w:val="6C4B14C6"/>
    <w:rsid w:val="6C6D46C4"/>
    <w:rsid w:val="6C7A676A"/>
    <w:rsid w:val="6C7D4C55"/>
    <w:rsid w:val="6C906899"/>
    <w:rsid w:val="6CC8E789"/>
    <w:rsid w:val="6CDDEB82"/>
    <w:rsid w:val="6D094566"/>
    <w:rsid w:val="6D3A6A9E"/>
    <w:rsid w:val="6D70197F"/>
    <w:rsid w:val="6D7EC358"/>
    <w:rsid w:val="6DB3666F"/>
    <w:rsid w:val="6DB5C92F"/>
    <w:rsid w:val="6DD1B4AD"/>
    <w:rsid w:val="6E135AA0"/>
    <w:rsid w:val="6E2F748E"/>
    <w:rsid w:val="6E44DB4F"/>
    <w:rsid w:val="6E703BC1"/>
    <w:rsid w:val="6E80B727"/>
    <w:rsid w:val="6E83847B"/>
    <w:rsid w:val="6E8AEAC3"/>
    <w:rsid w:val="6E914314"/>
    <w:rsid w:val="6E93A354"/>
    <w:rsid w:val="6E9B37CD"/>
    <w:rsid w:val="6EF579DD"/>
    <w:rsid w:val="6F15B979"/>
    <w:rsid w:val="6F1BB7A0"/>
    <w:rsid w:val="6F6E4779"/>
    <w:rsid w:val="6F7BC8DA"/>
    <w:rsid w:val="6FADDD3F"/>
    <w:rsid w:val="6FBDA532"/>
    <w:rsid w:val="6FBEA901"/>
    <w:rsid w:val="703EC0E0"/>
    <w:rsid w:val="7068A5ED"/>
    <w:rsid w:val="7074CC35"/>
    <w:rsid w:val="70A4C184"/>
    <w:rsid w:val="70A87675"/>
    <w:rsid w:val="70B93413"/>
    <w:rsid w:val="710687CD"/>
    <w:rsid w:val="7132B959"/>
    <w:rsid w:val="71555BCE"/>
    <w:rsid w:val="717A72D4"/>
    <w:rsid w:val="71C0452F"/>
    <w:rsid w:val="71E647AD"/>
    <w:rsid w:val="72314DF2"/>
    <w:rsid w:val="724E6581"/>
    <w:rsid w:val="725757D0"/>
    <w:rsid w:val="728046B7"/>
    <w:rsid w:val="72991505"/>
    <w:rsid w:val="729A60A1"/>
    <w:rsid w:val="7372B9FB"/>
    <w:rsid w:val="73A22A64"/>
    <w:rsid w:val="73AE35D4"/>
    <w:rsid w:val="73F117D6"/>
    <w:rsid w:val="73F995EA"/>
    <w:rsid w:val="742D089D"/>
    <w:rsid w:val="74454A4D"/>
    <w:rsid w:val="7463908A"/>
    <w:rsid w:val="74D1F37F"/>
    <w:rsid w:val="75269FD0"/>
    <w:rsid w:val="75305752"/>
    <w:rsid w:val="7572E754"/>
    <w:rsid w:val="757A6594"/>
    <w:rsid w:val="757FE8CA"/>
    <w:rsid w:val="7588E09E"/>
    <w:rsid w:val="758D7E3F"/>
    <w:rsid w:val="75B9FFAE"/>
    <w:rsid w:val="75C35D5C"/>
    <w:rsid w:val="75F50760"/>
    <w:rsid w:val="7643A687"/>
    <w:rsid w:val="764B40C7"/>
    <w:rsid w:val="766C6DC6"/>
    <w:rsid w:val="766DBD67"/>
    <w:rsid w:val="76934713"/>
    <w:rsid w:val="76965115"/>
    <w:rsid w:val="76C92226"/>
    <w:rsid w:val="76E04FC9"/>
    <w:rsid w:val="7701473C"/>
    <w:rsid w:val="776AA24E"/>
    <w:rsid w:val="778DFA72"/>
    <w:rsid w:val="779844DD"/>
    <w:rsid w:val="77E4BF73"/>
    <w:rsid w:val="77E96F08"/>
    <w:rsid w:val="77EA3856"/>
    <w:rsid w:val="78267F98"/>
    <w:rsid w:val="7849836B"/>
    <w:rsid w:val="7862F7CD"/>
    <w:rsid w:val="78690608"/>
    <w:rsid w:val="787152AE"/>
    <w:rsid w:val="789C9D9A"/>
    <w:rsid w:val="789F6F5C"/>
    <w:rsid w:val="78CC5F62"/>
    <w:rsid w:val="78EB2297"/>
    <w:rsid w:val="7921F619"/>
    <w:rsid w:val="7925B198"/>
    <w:rsid w:val="794E9625"/>
    <w:rsid w:val="7967BF2F"/>
    <w:rsid w:val="7A2188DA"/>
    <w:rsid w:val="7A664097"/>
    <w:rsid w:val="7A6FB67B"/>
    <w:rsid w:val="7AC689BE"/>
    <w:rsid w:val="7AC69753"/>
    <w:rsid w:val="7AD986BD"/>
    <w:rsid w:val="7B003EC6"/>
    <w:rsid w:val="7B277399"/>
    <w:rsid w:val="7B5CFE39"/>
    <w:rsid w:val="7BCA541F"/>
    <w:rsid w:val="7BE0A843"/>
    <w:rsid w:val="7C12F389"/>
    <w:rsid w:val="7C1B9058"/>
    <w:rsid w:val="7C22C55A"/>
    <w:rsid w:val="7C289C7D"/>
    <w:rsid w:val="7C545D98"/>
    <w:rsid w:val="7C5665ED"/>
    <w:rsid w:val="7C962896"/>
    <w:rsid w:val="7D0E2633"/>
    <w:rsid w:val="7D0E2CDB"/>
    <w:rsid w:val="7D18D36D"/>
    <w:rsid w:val="7D58E40F"/>
    <w:rsid w:val="7D5B19E3"/>
    <w:rsid w:val="7D9300B4"/>
    <w:rsid w:val="7DAA7203"/>
    <w:rsid w:val="7DCE5E07"/>
    <w:rsid w:val="7E0AE206"/>
    <w:rsid w:val="7E79F03B"/>
    <w:rsid w:val="7E7AA83B"/>
    <w:rsid w:val="7E85348A"/>
    <w:rsid w:val="7E9AB223"/>
    <w:rsid w:val="7EA30450"/>
    <w:rsid w:val="7EFCCF56"/>
    <w:rsid w:val="7F169244"/>
    <w:rsid w:val="7F3FFB64"/>
    <w:rsid w:val="7F738924"/>
    <w:rsid w:val="7FA7667E"/>
    <w:rsid w:val="7FAF966E"/>
    <w:rsid w:val="7FF0CEE4"/>
    <w:rsid w:val="7FFA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9060F69"/>
  <w15:chartTrackingRefBased/>
  <w15:docId w15:val="{7B09B00E-15D7-4913-A85C-2EF0319E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6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910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2A6D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D0B6-80B8-4A04-8D04-9436BAC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7</Pages>
  <Words>2339</Words>
  <Characters>9081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Orathai, Nuchprasert</cp:lastModifiedBy>
  <cp:revision>3</cp:revision>
  <cp:lastPrinted>2022-02-24T05:22:00Z</cp:lastPrinted>
  <dcterms:created xsi:type="dcterms:W3CDTF">2023-02-24T02:55:00Z</dcterms:created>
  <dcterms:modified xsi:type="dcterms:W3CDTF">2023-02-24T04:06:00Z</dcterms:modified>
</cp:coreProperties>
</file>