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7C15" w14:textId="77777777" w:rsidR="00B1375A" w:rsidRPr="00EB1203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94259517"/>
      <w:bookmarkStart w:id="1" w:name="Title"/>
      <w:r w:rsidRPr="00EB1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EB120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EB1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bookmarkEnd w:id="0"/>
    <w:p w14:paraId="67581249" w14:textId="77777777" w:rsidR="006F7AC4" w:rsidRPr="00EB1203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38C2607F" w14:textId="77777777" w:rsidR="000649CB" w:rsidRPr="00EB1203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08B1B93A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63E3B765" w14:textId="2E81F0D8" w:rsidR="00C17149" w:rsidRPr="00EB1203" w:rsidRDefault="00C1714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sz w:val="28"/>
          <w:szCs w:val="28"/>
          <w:cs/>
          <w:lang w:val="en-US" w:bidi="th-TH"/>
        </w:rPr>
        <w:t>นโยบายการบัญชีที่สำคัญ</w:t>
      </w:r>
    </w:p>
    <w:p w14:paraId="4A016935" w14:textId="7D45020E" w:rsidR="00E21A0E" w:rsidRPr="00EB1203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16476F" w:rsidRPr="00EB1203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EB1203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347B96" w14:textId="77777777" w:rsidR="00E76390" w:rsidRPr="00EB1203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75F506" w14:textId="77777777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EB1203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77777777" w:rsidR="00E76390" w:rsidRPr="00EB1203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ลูกหนี้จากการซื้อสิทธิเรียกร้อง</w:t>
      </w:r>
    </w:p>
    <w:p w14:paraId="2516F39B" w14:textId="5416CA4F" w:rsidR="00B67631" w:rsidRPr="00EB1203" w:rsidRDefault="00B67631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ลูกหนี้เงินให้สินเชื่ออื่น</w:t>
      </w:r>
    </w:p>
    <w:p w14:paraId="7A34DD87" w14:textId="11D4A051" w:rsidR="00E76390" w:rsidRPr="00EB1203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9238A9D" w14:textId="0FF1380D" w:rsidR="00737967" w:rsidRPr="00EB1203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43898B91" w14:textId="77777777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เงินลงทุนในการร่วมค้า</w:t>
      </w:r>
    </w:p>
    <w:p w14:paraId="7350217E" w14:textId="1B6C058B" w:rsidR="00E76390" w:rsidRPr="00EB1203" w:rsidRDefault="0086797C" w:rsidP="00421409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ส่วนปรับปรุง</w:t>
      </w:r>
      <w:r w:rsidR="00E76390" w:rsidRPr="00EB1203">
        <w:rPr>
          <w:rFonts w:asciiTheme="majorBidi" w:hAnsiTheme="majorBidi" w:cstheme="majorBidi"/>
          <w:sz w:val="28"/>
          <w:szCs w:val="28"/>
          <w:cs/>
          <w:lang w:bidi="th-TH"/>
        </w:rPr>
        <w:t>อาคาร</w:t>
      </w:r>
      <w:r w:rsidR="000A4D2B"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เช่า</w:t>
      </w:r>
      <w:r w:rsidR="00E76390" w:rsidRPr="00EB1203">
        <w:rPr>
          <w:rFonts w:asciiTheme="majorBidi" w:hAnsiTheme="majorBidi" w:cstheme="majorBidi"/>
          <w:sz w:val="28"/>
          <w:szCs w:val="28"/>
          <w:cs/>
          <w:lang w:bidi="th-TH"/>
        </w:rPr>
        <w:t>และอุปกรณ์</w:t>
      </w:r>
    </w:p>
    <w:p w14:paraId="1A1D78BE" w14:textId="29BF211D" w:rsidR="00DD3D93" w:rsidRPr="00EB1203" w:rsidRDefault="00DD3D93" w:rsidP="00421409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6421DE60" w14:textId="77777777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25CEF9B" w14:textId="77777777" w:rsidR="00E76390" w:rsidRPr="00EB1203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260C1E9" w14:textId="77777777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4FBCEC2" w14:textId="77777777" w:rsidR="00B8296A" w:rsidRPr="00EB1203" w:rsidRDefault="00B8296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การจ่ายโดยใช้หุ้นเป็นเกณฑ์</w:t>
      </w:r>
    </w:p>
    <w:p w14:paraId="1B379B0E" w14:textId="5094A98F" w:rsidR="00E76390" w:rsidRPr="00EB1203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5C7A15" w:rsidRPr="00EB1203">
        <w:rPr>
          <w:rFonts w:asciiTheme="majorBidi" w:hAnsiTheme="majorBidi" w:cstheme="majorBidi"/>
          <w:sz w:val="28"/>
          <w:szCs w:val="28"/>
          <w:cs/>
          <w:lang w:bidi="th-TH"/>
        </w:rPr>
        <w:t>ตามกฎหมาย</w:t>
      </w:r>
    </w:p>
    <w:p w14:paraId="3F4432DD" w14:textId="19C8AE91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EB1203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F3D9285" w14:textId="77777777" w:rsidR="006D228E" w:rsidRPr="002D57EC" w:rsidRDefault="006D228E" w:rsidP="006D228E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bookmarkStart w:id="2" w:name="_Hlk93583546"/>
      <w:r w:rsidRPr="002D57EC">
        <w:rPr>
          <w:rFonts w:asciiTheme="majorBidi" w:hAnsiTheme="majorBidi" w:cs="Angsana New" w:hint="cs"/>
          <w:sz w:val="28"/>
          <w:szCs w:val="28"/>
          <w:cs/>
          <w:lang w:bidi="th-TH"/>
        </w:rPr>
        <w:t>การดำเนินงานที่ยกเลิก</w:t>
      </w:r>
      <w:bookmarkEnd w:id="2"/>
    </w:p>
    <w:p w14:paraId="42DDB29D" w14:textId="2740A601" w:rsidR="002824E7" w:rsidRPr="00EB1203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ต้นทุนในการจัดจำหน่าย</w:t>
      </w:r>
    </w:p>
    <w:p w14:paraId="2E4EF9CE" w14:textId="2287BEC2" w:rsidR="002824E7" w:rsidRPr="00EB1203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36602CC4" w14:textId="77777777" w:rsidR="00284F2F" w:rsidRPr="00EB1203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22A224EF" w14:textId="23F41381" w:rsidR="00E76390" w:rsidRPr="00EB1203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530C31F4" w14:textId="4929BACF" w:rsidR="00822AB2" w:rsidRPr="00EB1203" w:rsidRDefault="005A3ECC" w:rsidP="00822AB2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ผล</w:t>
      </w:r>
      <w:r w:rsidR="006D6A6C" w:rsidRPr="00EB1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(ขาดทุน) </w:t>
      </w:r>
      <w:r w:rsidR="004D2509" w:rsidRPr="00EB1203">
        <w:rPr>
          <w:rFonts w:asciiTheme="majorBidi" w:hAnsiTheme="majorBidi" w:cstheme="majorBidi"/>
          <w:sz w:val="28"/>
          <w:szCs w:val="28"/>
          <w:cs/>
          <w:lang w:bidi="th-TH"/>
        </w:rPr>
        <w:t>กำไรและกลับรายการ</w:t>
      </w:r>
      <w:r w:rsidRPr="00EB1203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="002824E7" w:rsidRPr="00EB1203">
        <w:rPr>
          <w:rFonts w:asciiTheme="majorBidi" w:hAnsiTheme="majorBidi" w:cstheme="majorBidi"/>
          <w:sz w:val="28"/>
          <w:szCs w:val="28"/>
          <w:cs/>
          <w:lang w:bidi="th-TH"/>
        </w:rPr>
        <w:t>ที่คาดว่าจะเกิดขึ้น</w:t>
      </w:r>
    </w:p>
    <w:p w14:paraId="416FB479" w14:textId="77777777" w:rsidR="00E76390" w:rsidRPr="00EB1203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56B6304" w14:textId="77777777" w:rsidR="00DA4BD9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3C28139" w14:textId="77777777" w:rsidR="007118EE" w:rsidRPr="00EB1203" w:rsidRDefault="007118E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47E4296B" w14:textId="42E76D30" w:rsidR="00284F2F" w:rsidRPr="00EB1203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F85D366" w14:textId="0F5E1440" w:rsidR="00F41328" w:rsidRDefault="00F41328" w:rsidP="001C1C5E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273B9FF6" w14:textId="77777777" w:rsidR="001568A3" w:rsidRPr="00EB1203" w:rsidRDefault="001568A3" w:rsidP="0096204C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23FD1A42" w14:textId="77777777" w:rsidR="00F41328" w:rsidRPr="00EB1203" w:rsidRDefault="00F41328" w:rsidP="00F41328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EB1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B120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EB1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45083FDB" w14:textId="77777777" w:rsidR="00F41328" w:rsidRPr="00EB1203" w:rsidRDefault="00F41328" w:rsidP="001C1C5E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43549092" w14:textId="1DAA35AB" w:rsidR="002824E7" w:rsidRPr="00EB1203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715D32D" w14:textId="7F7572D3" w:rsidR="00377FA6" w:rsidRPr="00EB1203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EB1203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EB120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EB1203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4A81056A" w14:textId="2FE572F5" w:rsidR="00922FAA" w:rsidRPr="00EB1203" w:rsidRDefault="00922FA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500BCC6" w14:textId="15486AD4" w:rsidR="005E6215" w:rsidRPr="00EB1203" w:rsidRDefault="005E6215" w:rsidP="00BA143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14574BBF" w14:textId="6ACD0A00" w:rsidR="00B1375A" w:rsidRPr="00EB1203" w:rsidRDefault="00267AAB" w:rsidP="00156AF2">
      <w:pPr>
        <w:pStyle w:val="index"/>
        <w:tabs>
          <w:tab w:val="clear" w:pos="1134"/>
          <w:tab w:val="left" w:pos="1170"/>
          <w:tab w:val="num" w:pos="162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EB120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40188A5" w14:textId="77777777" w:rsidR="00B1375A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52D632C8" w:rsidR="00B1375A" w:rsidRPr="00EB1203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="00EE132C" w:rsidRPr="00EB1203">
        <w:rPr>
          <w:rFonts w:asciiTheme="majorBidi" w:hAnsiTheme="majorBidi" w:cstheme="majorBidi"/>
          <w:sz w:val="28"/>
          <w:szCs w:val="28"/>
          <w:cs/>
        </w:rPr>
        <w:t>คณะ</w:t>
      </w:r>
      <w:r w:rsidRPr="00EB1203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6D17B8">
        <w:rPr>
          <w:rFonts w:asciiTheme="majorBidi" w:hAnsiTheme="majorBidi" w:cstheme="majorBidi"/>
          <w:sz w:val="28"/>
          <w:szCs w:val="28"/>
        </w:rPr>
        <w:t xml:space="preserve"> </w:t>
      </w:r>
      <w:r w:rsidR="006D17B8" w:rsidRPr="00310A26">
        <w:rPr>
          <w:rFonts w:asciiTheme="majorBidi" w:hAnsiTheme="majorBidi" w:cstheme="majorBidi"/>
          <w:sz w:val="28"/>
          <w:szCs w:val="28"/>
        </w:rPr>
        <w:t xml:space="preserve">24 </w:t>
      </w:r>
      <w:r w:rsidR="006D17B8" w:rsidRPr="00310A26">
        <w:rPr>
          <w:rFonts w:asciiTheme="majorBidi" w:hAnsiTheme="majorBidi" w:hint="cs"/>
          <w:sz w:val="28"/>
          <w:szCs w:val="28"/>
          <w:cs/>
        </w:rPr>
        <w:t>กุมภาพันธ์</w:t>
      </w:r>
      <w:r w:rsidR="006D17B8" w:rsidRPr="00310A26">
        <w:rPr>
          <w:rFonts w:asciiTheme="majorBidi" w:hAnsiTheme="majorBidi"/>
          <w:sz w:val="28"/>
          <w:szCs w:val="28"/>
          <w:cs/>
        </w:rPr>
        <w:t xml:space="preserve"> </w:t>
      </w:r>
      <w:r w:rsidR="006D17B8" w:rsidRPr="00310A26">
        <w:rPr>
          <w:rFonts w:asciiTheme="majorBidi" w:hAnsiTheme="majorBidi" w:cstheme="majorBidi"/>
          <w:sz w:val="28"/>
          <w:szCs w:val="28"/>
        </w:rPr>
        <w:t>2566</w:t>
      </w:r>
    </w:p>
    <w:p w14:paraId="3CCE5BEB" w14:textId="77777777" w:rsidR="00B1375A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399D4EF5" w:rsidR="007118EE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EB1203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EB1203">
        <w:rPr>
          <w:rFonts w:asciiTheme="majorBidi" w:hAnsiTheme="majorBidi" w:cstheme="majorBidi"/>
          <w:sz w:val="28"/>
          <w:szCs w:val="28"/>
        </w:rPr>
        <w:t>“</w:t>
      </w:r>
      <w:r w:rsidRPr="00EB120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EB1203">
        <w:rPr>
          <w:rFonts w:asciiTheme="majorBidi" w:hAnsiTheme="majorBidi" w:cstheme="majorBidi"/>
          <w:sz w:val="28"/>
          <w:szCs w:val="28"/>
        </w:rPr>
        <w:t>”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EB1203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132A08" w:rsidRPr="00EB1203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="00132A08" w:rsidRPr="00EB1203">
        <w:rPr>
          <w:rFonts w:asciiTheme="majorBidi" w:hAnsiTheme="majorBidi" w:cstheme="majorBidi"/>
          <w:sz w:val="28"/>
          <w:szCs w:val="28"/>
        </w:rPr>
        <w:t xml:space="preserve">) </w:t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 w:rsidRPr="00EB1203">
        <w:rPr>
          <w:rFonts w:asciiTheme="majorBidi" w:hAnsiTheme="majorBidi" w:cstheme="majorBidi"/>
          <w:sz w:val="28"/>
          <w:szCs w:val="28"/>
        </w:rPr>
        <w:t>2562</w:t>
      </w:r>
      <w:r w:rsidR="0081442F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EB1203">
        <w:rPr>
          <w:rFonts w:asciiTheme="majorBidi" w:hAnsiTheme="majorBidi" w:cstheme="majorBidi"/>
          <w:sz w:val="28"/>
          <w:szCs w:val="28"/>
          <w:cs/>
        </w:rPr>
        <w:t>โดย</w:t>
      </w:r>
      <w:r w:rsidRPr="00EB1203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EB1203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 w:rsidRPr="00EB1203">
        <w:rPr>
          <w:rFonts w:asciiTheme="majorBidi" w:hAnsiTheme="majorBidi" w:cstheme="majorBidi"/>
          <w:sz w:val="28"/>
          <w:szCs w:val="28"/>
        </w:rPr>
        <w:t>895-6</w:t>
      </w:r>
      <w:r w:rsidR="008119AA" w:rsidRPr="00EB1203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 w:rsidRPr="00EB1203">
        <w:rPr>
          <w:rFonts w:asciiTheme="majorBidi" w:hAnsiTheme="majorBidi" w:cstheme="majorBidi"/>
          <w:sz w:val="28"/>
          <w:szCs w:val="28"/>
        </w:rPr>
        <w:t>5</w:t>
      </w:r>
      <w:r w:rsidR="008119AA" w:rsidRPr="00EB1203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1143AB68" w14:textId="77777777" w:rsidR="007118EE" w:rsidRPr="00EB1203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5833672D" w:rsidR="00B1375A" w:rsidRPr="00EB1203" w:rsidRDefault="00EE132C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ผู้ถือหุ้นรายใหญ่</w:t>
      </w:r>
      <w:r w:rsidR="00475615" w:rsidRPr="00EB1203">
        <w:rPr>
          <w:rFonts w:asciiTheme="majorBidi" w:hAnsiTheme="majorBidi" w:cstheme="majorBidi"/>
          <w:sz w:val="28"/>
          <w:szCs w:val="28"/>
          <w:cs/>
        </w:rPr>
        <w:t>ในระหว่างปี</w:t>
      </w:r>
      <w:r w:rsidR="007118EE" w:rsidRPr="00EB1203">
        <w:rPr>
          <w:rFonts w:asciiTheme="majorBidi" w:hAnsiTheme="majorBidi" w:cstheme="majorBidi"/>
          <w:sz w:val="28"/>
          <w:szCs w:val="28"/>
          <w:cs/>
        </w:rPr>
        <w:t>ได้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5F457" w14:textId="366A3393" w:rsidR="00B1375A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บริษัทดำเนินธุรกิจหลักเกี่ยวกับการให้</w:t>
      </w:r>
      <w:r w:rsidR="008119AA" w:rsidRPr="00EB1203">
        <w:rPr>
          <w:rFonts w:asciiTheme="majorBidi" w:hAnsiTheme="majorBidi" w:cstheme="majorBidi"/>
          <w:sz w:val="28"/>
          <w:szCs w:val="28"/>
          <w:cs/>
        </w:rPr>
        <w:t>บริการสินเชื่อ</w:t>
      </w:r>
      <w:r w:rsidRPr="00EB1203">
        <w:rPr>
          <w:rFonts w:asciiTheme="majorBidi" w:hAnsiTheme="majorBidi" w:cstheme="majorBidi"/>
          <w:sz w:val="28"/>
          <w:szCs w:val="28"/>
          <w:cs/>
        </w:rPr>
        <w:t>เช่า</w:t>
      </w:r>
      <w:r w:rsidR="008119AA" w:rsidRPr="00EB1203">
        <w:rPr>
          <w:rFonts w:asciiTheme="majorBidi" w:hAnsiTheme="majorBidi" w:cstheme="majorBidi"/>
          <w:sz w:val="28"/>
          <w:szCs w:val="28"/>
          <w:cs/>
        </w:rPr>
        <w:t>ซื้อรถยนต์</w:t>
      </w:r>
      <w:r w:rsidR="00EE132C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19AA" w:rsidRPr="00EB1203">
        <w:rPr>
          <w:rFonts w:asciiTheme="majorBidi" w:hAnsiTheme="majorBidi" w:cstheme="majorBidi"/>
          <w:sz w:val="28"/>
          <w:szCs w:val="28"/>
          <w:cs/>
        </w:rPr>
        <w:t>และการรับซื้อสิทธิเรียกร้อง</w:t>
      </w:r>
      <w:r w:rsidR="00475615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</w:t>
      </w:r>
      <w:bookmarkStart w:id="3" w:name="_Hlk93326518"/>
      <w:r w:rsidR="00160267" w:rsidRPr="00EB1203">
        <w:rPr>
          <w:rFonts w:asciiTheme="majorBidi" w:hAnsiTheme="majorBidi" w:cstheme="majorBidi"/>
          <w:sz w:val="28"/>
          <w:szCs w:val="28"/>
          <w:cs/>
        </w:rPr>
        <w:t xml:space="preserve">การจำหน่ายและให้บริการซ่อมบำรุงรักษารถสาธารณะ </w:t>
      </w:r>
      <w:bookmarkEnd w:id="3"/>
      <w:r w:rsidR="00160267" w:rsidRPr="00EB1203">
        <w:rPr>
          <w:rFonts w:asciiTheme="majorBidi" w:hAnsiTheme="majorBidi" w:cstheme="majorBidi"/>
          <w:sz w:val="28"/>
          <w:szCs w:val="28"/>
          <w:cs/>
        </w:rPr>
        <w:t>และ</w:t>
      </w:r>
      <w:r w:rsidR="00475615" w:rsidRPr="00EB1203">
        <w:rPr>
          <w:rFonts w:asciiTheme="majorBidi" w:hAnsiTheme="majorBidi" w:cstheme="majorBidi"/>
          <w:sz w:val="28"/>
          <w:szCs w:val="28"/>
          <w:cs/>
        </w:rPr>
        <w:t>การให้บริการ</w:t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 xml:space="preserve">สินเชื่อแก่ลูกค้ารายย่อย </w:t>
      </w:r>
      <w:r w:rsidR="00F20388" w:rsidRPr="00EB1203">
        <w:rPr>
          <w:rFonts w:asciiTheme="majorBidi" w:hAnsiTheme="majorBidi" w:cstheme="majorBidi"/>
          <w:sz w:val="28"/>
          <w:szCs w:val="28"/>
        </w:rPr>
        <w:br/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โดยรายละเอียดของบริษัทย่อย ณ วันที่ </w:t>
      </w:r>
      <w:r w:rsidR="00132A08" w:rsidRPr="00EB1203">
        <w:rPr>
          <w:rFonts w:asciiTheme="majorBidi" w:hAnsiTheme="majorBidi" w:cstheme="majorBidi"/>
          <w:sz w:val="28"/>
          <w:szCs w:val="28"/>
        </w:rPr>
        <w:t>31</w:t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32A08" w:rsidRPr="00EB1203">
        <w:rPr>
          <w:rFonts w:asciiTheme="majorBidi" w:hAnsiTheme="majorBidi" w:cstheme="majorBidi"/>
          <w:sz w:val="28"/>
          <w:szCs w:val="28"/>
        </w:rPr>
        <w:t>256</w:t>
      </w:r>
      <w:r w:rsidR="00C81640">
        <w:rPr>
          <w:rFonts w:asciiTheme="majorBidi" w:hAnsiTheme="majorBidi" w:cstheme="majorBidi"/>
          <w:sz w:val="28"/>
          <w:szCs w:val="28"/>
        </w:rPr>
        <w:t>5</w:t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C7A15" w:rsidRPr="00EB1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C7A15" w:rsidRPr="00EB1203">
        <w:rPr>
          <w:rFonts w:asciiTheme="majorBidi" w:hAnsiTheme="majorBidi" w:cstheme="majorBidi"/>
          <w:sz w:val="28"/>
          <w:szCs w:val="28"/>
        </w:rPr>
        <w:t>256</w:t>
      </w:r>
      <w:r w:rsidR="00C81640">
        <w:rPr>
          <w:rFonts w:asciiTheme="majorBidi" w:hAnsiTheme="majorBidi" w:cstheme="majorBidi"/>
          <w:sz w:val="28"/>
          <w:szCs w:val="28"/>
        </w:rPr>
        <w:t>4</w:t>
      </w:r>
      <w:r w:rsidR="005C7A15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132A08" w:rsidRPr="00EB1203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</w:t>
      </w:r>
      <w:r w:rsidR="00132A08" w:rsidRPr="00DC331B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81442F" w:rsidRPr="00DC331B">
        <w:rPr>
          <w:rFonts w:asciiTheme="majorBidi" w:hAnsiTheme="majorBidi" w:cstheme="majorBidi"/>
          <w:sz w:val="28"/>
          <w:szCs w:val="28"/>
        </w:rPr>
        <w:t>1</w:t>
      </w:r>
      <w:r w:rsidR="00196596" w:rsidRPr="00DC331B">
        <w:rPr>
          <w:rFonts w:asciiTheme="majorBidi" w:hAnsiTheme="majorBidi" w:cstheme="majorBidi"/>
          <w:sz w:val="28"/>
          <w:szCs w:val="28"/>
        </w:rPr>
        <w:t>1</w:t>
      </w:r>
      <w:r w:rsidR="00160267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2BB7431" w14:textId="77777777" w:rsidR="00125C3D" w:rsidRPr="00EB1203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53353" w14:textId="77777777" w:rsidR="00B1375A" w:rsidRPr="00EB1203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Pr="00EB120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</w:p>
    <w:p w14:paraId="116EC17C" w14:textId="77777777" w:rsidR="00290967" w:rsidRPr="00EB1203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2CDF2" w14:textId="3E6B9AF5" w:rsidR="0012633D" w:rsidRPr="00EB1203" w:rsidRDefault="00347B39" w:rsidP="005C7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C7A15" w:rsidRPr="00EB1203">
        <w:rPr>
          <w:rFonts w:asciiTheme="majorBidi" w:eastAsia="Times New Roman" w:hAnsiTheme="majorBidi" w:cstheme="majorBidi"/>
          <w:sz w:val="28"/>
          <w:szCs w:val="28"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สภาวิชาชีพบัญชีฯ </w:t>
      </w:r>
      <w:r w:rsidR="00EB255A" w:rsidRPr="00EB1203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7A15" w:rsidRPr="00EB1203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  <w:r w:rsidR="0012633D" w:rsidRPr="00EB1203">
        <w:rPr>
          <w:rFonts w:asciiTheme="majorBidi" w:eastAsia="Times New Roman" w:hAnsiTheme="majorBidi" w:cstheme="majorBidi"/>
          <w:sz w:val="28"/>
          <w:szCs w:val="28"/>
          <w:cs/>
        </w:rPr>
        <w:t>งบการเงินนี้</w:t>
      </w:r>
      <w:r w:rsidR="00A33CA7" w:rsidRPr="00EB1203">
        <w:rPr>
          <w:rFonts w:asciiTheme="majorBidi" w:eastAsia="Times New Roman" w:hAnsiTheme="majorBidi" w:cstheme="majorBidi"/>
          <w:sz w:val="28"/>
          <w:szCs w:val="28"/>
          <w:cs/>
        </w:rPr>
        <w:t>นำเสนอ</w:t>
      </w:r>
      <w:r w:rsidR="0012633D" w:rsidRPr="00EB1203">
        <w:rPr>
          <w:rFonts w:asciiTheme="majorBidi" w:eastAsia="Times New Roman" w:hAnsiTheme="majorBidi" w:cstheme="majorBidi"/>
          <w:sz w:val="28"/>
          <w:szCs w:val="28"/>
          <w:cs/>
        </w:rPr>
        <w:t>เป็นเงินบาทซึ่งเป็นสกุลเงินที่ใช้ในการดำเนินงานของ</w:t>
      </w:r>
      <w:r w:rsidR="002824E7"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</w:t>
      </w:r>
      <w:r w:rsidR="0012633D" w:rsidRPr="00EB120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="007C387C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C7A15" w:rsidRPr="00EB1203">
        <w:rPr>
          <w:rFonts w:asciiTheme="majorBidi" w:eastAsia="Times New Roman" w:hAnsiTheme="majorBidi" w:cstheme="majorBidi"/>
          <w:sz w:val="28"/>
          <w:szCs w:val="28"/>
          <w:cs/>
        </w:rPr>
        <w:t>นโยบายการบัญชี</w:t>
      </w:r>
      <w:r w:rsidR="00310A26">
        <w:rPr>
          <w:rFonts w:asciiTheme="majorBidi" w:eastAsia="Times New Roman" w:hAnsiTheme="majorBidi" w:cstheme="majorBidi" w:hint="cs"/>
          <w:sz w:val="28"/>
          <w:szCs w:val="28"/>
          <w:cs/>
        </w:rPr>
        <w:t>ที่เปิดเผย</w:t>
      </w:r>
      <w:r w:rsidR="006E268D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ในหมายเหตุข้อ </w:t>
      </w:r>
      <w:r w:rsidR="006E268D">
        <w:rPr>
          <w:rFonts w:asciiTheme="majorBidi" w:eastAsia="Times New Roman" w:hAnsiTheme="majorBidi" w:cstheme="majorBidi"/>
          <w:sz w:val="28"/>
          <w:szCs w:val="28"/>
        </w:rPr>
        <w:t xml:space="preserve">3 </w:t>
      </w:r>
      <w:r w:rsidR="006E268D">
        <w:rPr>
          <w:rFonts w:asciiTheme="majorBidi" w:eastAsia="Times New Roman" w:hAnsiTheme="majorBidi" w:cstheme="majorBidi"/>
          <w:sz w:val="28"/>
          <w:szCs w:val="28"/>
        </w:rPr>
        <w:br/>
      </w:r>
      <w:r w:rsidR="005C7A15" w:rsidRPr="00EB1203">
        <w:rPr>
          <w:rFonts w:asciiTheme="majorBidi" w:eastAsia="Times New Roman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74697ED" w14:textId="6A3F4A2B" w:rsidR="005C7A15" w:rsidRPr="00EB1203" w:rsidRDefault="005C7A15" w:rsidP="005C7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90D4331" w14:textId="73DC1AA7" w:rsidR="005C7A15" w:rsidRPr="00EB1203" w:rsidRDefault="005C7A15" w:rsidP="005C7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EB1203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งบการเงินรวมประกอบด้วยงบการเงินของบริษัทและบริษัทย่อย</w:t>
      </w:r>
      <w:r w:rsidRPr="00EB1203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(</w:t>
      </w:r>
      <w:r w:rsidRPr="00EB1203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รวมกันเรียกว่า </w:t>
      </w:r>
      <w:r w:rsidRPr="00EB1203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>"</w:t>
      </w:r>
      <w:r w:rsidRPr="00EB1203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EB1203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") </w:t>
      </w:r>
      <w:r w:rsidRPr="00EB1203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และส่วนได้เสียของกลุ่มบริษัทในการร่วมค้า </w:t>
      </w:r>
      <w:r w:rsidRPr="00EB1203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A70237" w:rsidRPr="00EB1203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</w:t>
      </w:r>
      <w:r w:rsidR="00A70237" w:rsidRPr="00EB1203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6638405" w14:textId="77777777" w:rsidR="0012633D" w:rsidRPr="00EB1203" w:rsidRDefault="0012633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42B02F" w14:textId="39EF03BB" w:rsidR="009600CC" w:rsidRPr="00EB1203" w:rsidRDefault="00831252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004C54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04C54" w:rsidRPr="00EB1203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14:paraId="68F72355" w14:textId="77777777" w:rsidR="003432E3" w:rsidRPr="00EB1203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C135F19" w14:textId="77777777" w:rsidR="003432E3" w:rsidRPr="00EB1203" w:rsidRDefault="003432E3" w:rsidP="00346475">
      <w:pPr>
        <w:keepNext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 w:hanging="540"/>
        <w:jc w:val="both"/>
        <w:outlineLvl w:val="7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3E343F83" w14:textId="77777777" w:rsidR="003432E3" w:rsidRPr="00EB1203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51ABCB74" w14:textId="43104DD6" w:rsidR="00267AAB" w:rsidRPr="00EB1203" w:rsidRDefault="003432E3" w:rsidP="00760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“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”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) และส่วนได้เสียของกลุ่มบริษัทใน</w:t>
      </w:r>
      <w:r w:rsidR="00267AAB" w:rsidRPr="00EB1203">
        <w:rPr>
          <w:rFonts w:asciiTheme="majorBidi" w:eastAsia="Times New Roman" w:hAnsiTheme="majorBidi" w:cstheme="majorBidi"/>
          <w:sz w:val="28"/>
          <w:szCs w:val="28"/>
          <w:cs/>
        </w:rPr>
        <w:t>การร่วมค้า</w:t>
      </w:r>
    </w:p>
    <w:p w14:paraId="46A90ACA" w14:textId="77777777" w:rsidR="00EA685F" w:rsidRPr="00EB1203" w:rsidRDefault="00EA685F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455554A" w14:textId="10811E9A" w:rsidR="008D68EA" w:rsidRPr="00EB1203" w:rsidRDefault="008D68EA" w:rsidP="00760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</w:t>
      </w:r>
      <w:r w:rsidR="00D41F97"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28B5B57A" w14:textId="77777777" w:rsidR="008D68EA" w:rsidRPr="00EB1203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FC68A50" w14:textId="43789626" w:rsidR="00433836" w:rsidRPr="00EB1203" w:rsidRDefault="008D68EA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760623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0C2730"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760623" w:rsidRPr="00EB1203">
        <w:rPr>
          <w:rFonts w:asciiTheme="majorBidi" w:eastAsia="Times New Roman" w:hAnsiTheme="majorBidi" w:cstheme="majorBidi"/>
          <w:sz w:val="28"/>
          <w:szCs w:val="28"/>
          <w:cs/>
        </w:rPr>
        <w:t>ผล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</w:t>
      </w:r>
      <w:r w:rsidR="00815A66">
        <w:rPr>
          <w:rFonts w:asciiTheme="majorBidi" w:eastAsia="Times New Roman" w:hAnsiTheme="majorBidi" w:cstheme="majorBidi"/>
          <w:sz w:val="28"/>
          <w:szCs w:val="28"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7F88D914" w14:textId="77777777" w:rsidR="008D68EA" w:rsidRPr="00EB1203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FFCD092" w14:textId="77777777" w:rsidR="008D68EA" w:rsidRPr="00EB1203" w:rsidRDefault="008D68EA" w:rsidP="00702E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FE3640" w:rsidRPr="00EB1203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กา</w:t>
      </w:r>
      <w:r w:rsidR="000E157A" w:rsidRPr="00EB1203">
        <w:rPr>
          <w:rFonts w:asciiTheme="majorBidi" w:eastAsia="Calibri" w:hAnsiTheme="majorBidi" w:cstheme="majorBidi"/>
          <w:sz w:val="28"/>
          <w:szCs w:val="28"/>
          <w:cs/>
        </w:rPr>
        <w:t>ร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636600B" w14:textId="073F6B43" w:rsidR="008C25B7" w:rsidRPr="00EB1203" w:rsidRDefault="008C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4CDA9DAE" w14:textId="101F74BD" w:rsidR="008D68EA" w:rsidRPr="00EB1203" w:rsidRDefault="00760623" w:rsidP="00AB01B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="008D68EA"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D68EA"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เงินปันผลรับ </w:t>
      </w:r>
      <w:r w:rsidR="008D68EA" w:rsidRPr="00EB1203">
        <w:rPr>
          <w:rFonts w:asciiTheme="majorBidi" w:eastAsia="Calibr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831252" w:rsidRPr="00EB1203">
        <w:rPr>
          <w:rFonts w:asciiTheme="majorBidi" w:eastAsia="Calibri" w:hAnsiTheme="majorBidi" w:cstheme="majorBidi"/>
          <w:sz w:val="28"/>
          <w:szCs w:val="28"/>
          <w:cs/>
        </w:rPr>
        <w:t>ความมีอิทธิพลอย่างมีนัยสำคัญหรือ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การควบคุมร่วมสิ้นสุดลง</w:t>
      </w:r>
      <w:r w:rsidRPr="00EB1203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 </w:t>
      </w:r>
    </w:p>
    <w:p w14:paraId="79E00854" w14:textId="77777777" w:rsidR="008D68EA" w:rsidRPr="00EB1203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2AC82D7" w14:textId="738CFF70" w:rsidR="008D68EA" w:rsidRPr="00EB1203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F93405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0E157A" w:rsidRPr="00EB1203">
        <w:rPr>
          <w:rFonts w:asciiTheme="majorBidi" w:eastAsia="Times New Roman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</w:t>
      </w:r>
      <w:r w:rsidR="00702E1F" w:rsidRPr="00EB1203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0E157A" w:rsidRPr="00EB1203">
        <w:rPr>
          <w:rFonts w:asciiTheme="majorBidi" w:eastAsia="Times New Roman" w:hAnsiTheme="majorBidi" w:cstheme="majorBidi"/>
          <w:sz w:val="28"/>
          <w:szCs w:val="28"/>
          <w:cs/>
        </w:rPr>
        <w:t>กา</w:t>
      </w:r>
      <w:r w:rsidR="00702E1F" w:rsidRPr="00EB1203">
        <w:rPr>
          <w:rFonts w:asciiTheme="majorBidi" w:eastAsia="Times New Roman" w:hAnsiTheme="majorBidi" w:cstheme="majorBidi"/>
          <w:sz w:val="28"/>
          <w:szCs w:val="28"/>
          <w:cs/>
        </w:rPr>
        <w:t>รร่วมค้า</w:t>
      </w:r>
      <w:r w:rsidR="000E157A" w:rsidRPr="00EB1203">
        <w:rPr>
          <w:rFonts w:asciiTheme="majorBidi" w:eastAsia="Times New Roman" w:hAnsiTheme="majorBidi" w:cstheme="majorBidi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B2E2513" w14:textId="64514442" w:rsidR="00B442D9" w:rsidRPr="00EB1203" w:rsidRDefault="00B442D9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9BF06E9" w14:textId="104E82A6" w:rsidR="00113CB3" w:rsidRPr="00EB1203" w:rsidRDefault="00113CB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078E48D" w14:textId="77777777" w:rsidR="00113CB3" w:rsidRPr="00EB1203" w:rsidRDefault="00113CB3" w:rsidP="001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5C21C88" w14:textId="4E59A952" w:rsidR="00113CB3" w:rsidRPr="00EB1203" w:rsidRDefault="00113CB3" w:rsidP="001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</w:rPr>
        <w:tab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และยอดเงินฝากธนาคารประเภทเผื่อเรียก</w:t>
      </w:r>
    </w:p>
    <w:p w14:paraId="155645C3" w14:textId="77777777" w:rsidR="00113CB3" w:rsidRPr="00EB1203" w:rsidRDefault="00113CB3" w:rsidP="00A5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CB3FCB8" w14:textId="4BC27690" w:rsidR="008C25B7" w:rsidRPr="00EB1203" w:rsidRDefault="00B01D21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เงินลงทุนในบริษัทย่อย และการร่วมค้า</w:t>
      </w:r>
    </w:p>
    <w:p w14:paraId="7E4B4481" w14:textId="28901308" w:rsidR="00B01D21" w:rsidRPr="00EB1203" w:rsidRDefault="00B01D21" w:rsidP="00B01D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5119A9DB" w14:textId="67A61237" w:rsidR="008C25B7" w:rsidRPr="00EB1203" w:rsidRDefault="00B01D21" w:rsidP="0069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เงินลงทุนในบริษัทย่อย และการร่วมค้าในงบการเงินเฉพาะกิจการวัดมูลค่าด้วยราคาทุนหักค่าเผื่อการด้อยค่า</w:t>
      </w:r>
    </w:p>
    <w:p w14:paraId="79F9B4AE" w14:textId="7CDBA2B5" w:rsidR="0036135F" w:rsidRPr="007F6CBA" w:rsidRDefault="007F6CBA" w:rsidP="007F6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14:paraId="4A8D90C0" w14:textId="77777777" w:rsidR="00BF7D94" w:rsidRPr="002C7C7E" w:rsidRDefault="00BF7D94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2C7C7E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5FA40CEB" w14:textId="3D93E585" w:rsidR="00BF7D94" w:rsidRPr="00EB1203" w:rsidRDefault="00BF7D94" w:rsidP="00BF7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ACECEBA" w14:textId="77777777" w:rsidR="0010706E" w:rsidRPr="00764C9D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764C9D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การรับรู้รายการและการวัดมูลค่าเมื่อเริ่มแรก</w:t>
      </w:r>
    </w:p>
    <w:p w14:paraId="3ADD73D6" w14:textId="77777777" w:rsidR="0010706E" w:rsidRPr="00764C9D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CB1B068" w14:textId="19C412CB" w:rsidR="0010706E" w:rsidRPr="00764C9D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764C9D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</w:t>
      </w:r>
      <w:r w:rsidR="00831252" w:rsidRPr="00764C9D">
        <w:rPr>
          <w:rFonts w:asciiTheme="majorBidi" w:eastAsia="Times New Roman" w:hAnsiTheme="majorBidi" w:cstheme="majorBidi"/>
          <w:sz w:val="28"/>
          <w:szCs w:val="28"/>
          <w:cs/>
        </w:rPr>
        <w:t>และ</w:t>
      </w:r>
      <w:r w:rsidRPr="00764C9D">
        <w:rPr>
          <w:rFonts w:asciiTheme="majorBidi" w:eastAsia="Times New Roman" w:hAnsiTheme="majorBidi" w:cstheme="majorBidi"/>
          <w:sz w:val="28"/>
          <w:szCs w:val="28"/>
          <w:cs/>
        </w:rPr>
        <w:t>หนี้สินทางการเงิน (สำหรับการได้มาหรือออกสินทรัพย์ทางการเงินตามวิธีปกติ) ในงบแสดงฐานะการเงิน ณ วันที่เกิดรายการเหล่านั้น ซึ่งเป็นวันที่กลุ่มบริษัทเป็นคู่สัญญาตามข้อกำหนดของเครื่องมือทางการเงินนั้น</w:t>
      </w:r>
    </w:p>
    <w:p w14:paraId="27C9738E" w14:textId="77777777" w:rsidR="0010706E" w:rsidRPr="00764C9D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662C608" w14:textId="67E81EB4" w:rsidR="0010706E" w:rsidRPr="00764C9D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764C9D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</w:t>
      </w:r>
      <w:r w:rsidR="00831252" w:rsidRPr="00764C9D">
        <w:rPr>
          <w:rFonts w:asciiTheme="majorBidi" w:eastAsia="Times New Roman" w:hAnsiTheme="majorBidi" w:cstheme="majorBidi"/>
          <w:sz w:val="28"/>
          <w:szCs w:val="28"/>
          <w:cs/>
        </w:rPr>
        <w:t>และ</w:t>
      </w:r>
      <w:r w:rsidRPr="00764C9D">
        <w:rPr>
          <w:rFonts w:asciiTheme="majorBidi" w:eastAsia="Times New Roman" w:hAnsiTheme="majorBidi" w:cstheme="majorBidi"/>
          <w:sz w:val="28"/>
          <w:szCs w:val="28"/>
          <w:cs/>
        </w:rPr>
        <w:t>หนี้สินทางการเงิน (นอกเหนือจากลูกหนี้ที่ไม่มีองค์ประกอบเกี่ยวข้องกับการจัดหาเงินที่มีนัยสำคัญหรือวัดมูลค่าด้วยมูลค่ายุติธรรมผ่านกำไรหรือขาดทุน)</w:t>
      </w:r>
      <w:r w:rsidRPr="00764C9D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764C9D">
        <w:rPr>
          <w:rFonts w:asciiTheme="majorBidi" w:eastAsia="Times New Roman" w:hAnsiTheme="majorBidi" w:cstheme="majorBidi"/>
          <w:sz w:val="28"/>
          <w:szCs w:val="28"/>
          <w:cs/>
        </w:rPr>
        <w:t>จะวัดมูลค่าเริ่มแรกด้วยมูลค่ายุติธรรมบวกต้นทุนการทำรายการ ซึ่งเกี่ยวข้องโดยตรงกับการได้มาหรือออกสินทรัพย์ทางการเงินหรือหนี้สินทางการเงินนั้น ลูกหนี้ที่ไม่มีองค์ประกอบเกี่ยวกับการจัดหาเงินที่มีนัยสำคัญจะวัดมูลค่าเริ่มแรกด้วยราคาขอ</w:t>
      </w:r>
      <w:r w:rsidR="00831252" w:rsidRPr="00764C9D">
        <w:rPr>
          <w:rFonts w:asciiTheme="majorBidi" w:eastAsia="Times New Roman" w:hAnsiTheme="majorBidi" w:cstheme="majorBidi"/>
          <w:sz w:val="28"/>
          <w:szCs w:val="28"/>
          <w:cs/>
        </w:rPr>
        <w:t>ง</w:t>
      </w:r>
      <w:r w:rsidRPr="00764C9D">
        <w:rPr>
          <w:rFonts w:asciiTheme="majorBidi" w:eastAsia="Times New Roman" w:hAnsiTheme="majorBidi" w:cstheme="majorBidi"/>
          <w:sz w:val="28"/>
          <w:szCs w:val="28"/>
          <w:cs/>
        </w:rPr>
        <w:t>การทำรายการ</w:t>
      </w:r>
    </w:p>
    <w:p w14:paraId="1B52B838" w14:textId="77777777" w:rsidR="0010706E" w:rsidRPr="00764C9D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8A7B8" w14:textId="4EEED94C" w:rsidR="0010706E" w:rsidRPr="00764C9D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764C9D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</w:t>
      </w:r>
    </w:p>
    <w:p w14:paraId="2FB70088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14:paraId="1A9C2E36" w14:textId="67B0D305" w:rsidR="0010706E" w:rsidRPr="00EB1203" w:rsidRDefault="00831252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สิ</w:t>
      </w:r>
      <w:r w:rsidR="007B44C0"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น</w:t>
      </w: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ทรัพย์ทางการเงิน </w:t>
      </w:r>
      <w:r w:rsidRPr="00EB1203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- </w:t>
      </w:r>
      <w:r w:rsidR="0010706E"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</w:t>
      </w:r>
    </w:p>
    <w:p w14:paraId="74A5880F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43BBD60" w14:textId="77777777" w:rsidR="007B44C0" w:rsidRPr="00EB1203" w:rsidRDefault="0010706E" w:rsidP="007B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</w:t>
      </w:r>
      <w:r w:rsidR="007B44C0" w:rsidRPr="00EB1203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7B44C0" w:rsidRPr="00EB1203">
        <w:rPr>
          <w:rFonts w:asciiTheme="majorBidi" w:eastAsia="Times New Roman" w:hAnsiTheme="majorBidi" w:cstheme="majorBidi"/>
          <w:sz w:val="28"/>
          <w:szCs w:val="28"/>
        </w:rPr>
        <w:br/>
      </w:r>
      <w:r w:rsidR="007B44C0"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กลุ่มบริษัทมีการเปลี่ยนแปลงโมเดลธุรกิจในการจัดการสินทรัพย์ทางการเงิน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92189F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81802A6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</w:t>
      </w:r>
    </w:p>
    <w:p w14:paraId="0C2A7678" w14:textId="77777777" w:rsidR="0010706E" w:rsidRPr="00EB1203" w:rsidRDefault="0010706E" w:rsidP="0010706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40F9D1A" w14:textId="77777777" w:rsidR="0010706E" w:rsidRPr="00EB1203" w:rsidRDefault="0010706E" w:rsidP="0010706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60AE188" w14:textId="7801E220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A66ABD9" w14:textId="77777777" w:rsidR="0003288E" w:rsidRPr="00EB1203" w:rsidRDefault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1A7B1E9C" w14:textId="21E3F82D" w:rsidR="0010706E" w:rsidRPr="00EB1203" w:rsidRDefault="007B44C0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การประเมินโมเดลธุรกิจ</w:t>
      </w:r>
    </w:p>
    <w:p w14:paraId="0052186C" w14:textId="77777777" w:rsidR="0010706E" w:rsidRPr="00EB1203" w:rsidRDefault="0010706E" w:rsidP="0010706E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87FA13A" w14:textId="77777777" w:rsidR="0010706E" w:rsidRPr="00EB1203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 xml:space="preserve">(Portfolio) 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03591E8B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br/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0CF56EA6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และการรายงานให้ผู้บริหารของกลุ่มบริษัท</w:t>
      </w:r>
    </w:p>
    <w:p w14:paraId="3EA299F7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 และ</w:t>
      </w:r>
    </w:p>
    <w:p w14:paraId="7EF97364" w14:textId="05F1174E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ความถี่ มูลค่าและระยะเวลาของการขายในปีก่อน เหตุผลสำหรับการขายเหล่านั้นและความคาดหวังเกี่ยวกับ</w:t>
      </w:r>
      <w:r w:rsidR="00F93405" w:rsidRPr="00EB1203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ให้ระบุวัตถุประสงค์ที่ได้ตั้งไว้ และวิธีการให้ได้มาซึ่งกระแสเงินสด</w:t>
      </w:r>
    </w:p>
    <w:p w14:paraId="3AF65E72" w14:textId="77777777" w:rsidR="0010706E" w:rsidRPr="00EB1203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339D861" w14:textId="6C929DB1" w:rsidR="0010706E" w:rsidRPr="00EB1203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1D2EDA8E" w14:textId="77777777" w:rsidR="0010706E" w:rsidRPr="00EB1203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8340D8" w14:textId="77777777" w:rsidR="0010706E" w:rsidRPr="00EB1203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SimSun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</w:rPr>
        <w:t xml:space="preserve"> 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 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</w:rPr>
        <w:br/>
      </w:r>
      <w:r w:rsidRPr="00EB1203">
        <w:rPr>
          <w:rFonts w:asciiTheme="majorBidi" w:eastAsia="SimSun" w:hAnsiTheme="majorBidi" w:cstheme="majorBidi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2B5B6E58" w14:textId="77777777" w:rsidR="0010706E" w:rsidRPr="00EB1203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BD45271" w14:textId="2E608A27" w:rsidR="0010706E" w:rsidRPr="00EB1203" w:rsidRDefault="0010706E" w:rsidP="0010706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กลุ่มบริษัทพิจารณาข้อกำหนดตามสัญญาของเครื่องมือทางการเงิน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 </w:t>
      </w:r>
      <w:r w:rsidR="00F93405" w:rsidRPr="00EB1203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ซึ่งอาจทำให้ไม่เข้าเงื่อนไข ในการประเมิน กลุ่มบริษัทพิจารณาถึง</w:t>
      </w:r>
    </w:p>
    <w:p w14:paraId="4B6BA22D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7B396C30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64F87774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เงื่อนไขเมื่อสิทธิเรียกร้องของกลุ่มบริษัทถูกจำกัดเฉพาะกระแสเงินสดจากสินทรัพย์ตามที่กำหนด 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br/>
        <w:t>(เช่น สินทรัพย์ทางการเงินที่ผู้ให้กู้ไม่มีสิทธิไล่เบี้ย) และ</w:t>
      </w:r>
    </w:p>
    <w:p w14:paraId="070FEE9A" w14:textId="5E86FDDF" w:rsidR="005603E2" w:rsidRDefault="0010706E" w:rsidP="00777642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ลักษณะการเปลี่ยนแปลงผลตอบแทนของมูลค่าเงินตามเวลา เช่น ระยะเวลาการปรับอัตราดอกเบี้ยใหม่</w:t>
      </w:r>
    </w:p>
    <w:p w14:paraId="24976193" w14:textId="5C50716E" w:rsidR="005603E2" w:rsidRPr="00777642" w:rsidRDefault="00777642" w:rsidP="0077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32E87F30" w14:textId="77777777" w:rsidR="0010706E" w:rsidRPr="00EB1203" w:rsidRDefault="0010706E" w:rsidP="0010706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การเปลี่ยนแปลงสินทรัพย์ทางการเงิน</w:t>
      </w:r>
    </w:p>
    <w:p w14:paraId="1C643181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4ACBDCE8" w14:textId="48A0B80F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หากเงื่อนไขในสินทรัพย์ทางการเงินมีการเปลี่ยนแปลงไป กลุ่มบริษัทจะประเมินว่ากระแสเงินสดของสินทรัพย์</w:t>
      </w:r>
      <w:r w:rsidR="00F93405"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ที่เปลี่ยนแปลงไปต่างจากเดิมอย่างมีนัยสำคัญหรือไม่ </w:t>
      </w:r>
    </w:p>
    <w:p w14:paraId="09E68F38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6D111023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 </w:t>
      </w:r>
    </w:p>
    <w:p w14:paraId="42A502C7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F687411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75399FF7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3EBAC73C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ข้อกำหนด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ต่างจากเดิมอย่างมีนัยสำคัญ หากกลุ่มบริษัทวางแผนที่จะเปลี่ยนแปลงสินทรัพย์ทางการเงินในทางที่ส่งผลให้เกิดการลดหนี้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br/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1E7A100E" w14:textId="35AB22C8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</w:p>
    <w:p w14:paraId="4BC6B8F6" w14:textId="666F54CE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การเปลี่ยนแปลงในสินทรัพย์ทางการเงินที่วัดมูลค่าด้วยราคาทุนตัดจำหน่ายไม่ส่งผลต่อการตัดรายการสินทรัพย์ทางการเงินออกจากบัญชี กลุ่ม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</w:t>
      </w:r>
      <w:r w:rsidR="00983489"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1B280F9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1096E91D" w14:textId="0FDB84CB" w:rsidR="0010706E" w:rsidRPr="00EB1203" w:rsidRDefault="007B44C0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หนี้สินทางการเงิน </w:t>
      </w:r>
      <w:r w:rsidRPr="00EB1203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- </w:t>
      </w:r>
      <w:r w:rsidR="0010706E"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</w:t>
      </w: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และกำไรและขาดทุน</w:t>
      </w:r>
    </w:p>
    <w:p w14:paraId="0879B3DD" w14:textId="364D21F1" w:rsidR="0010706E" w:rsidRPr="00EB1203" w:rsidRDefault="0010706E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AF93427" w14:textId="566DC054" w:rsidR="00917FC1" w:rsidRPr="00EB1203" w:rsidRDefault="007B44C0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</w:t>
      </w:r>
      <w:r w:rsidR="00A2459B" w:rsidRPr="00EB1203">
        <w:rPr>
          <w:rFonts w:asciiTheme="majorBidi" w:eastAsia="Times New Roman" w:hAnsiTheme="majorBidi" w:cstheme="majorBidi"/>
          <w:sz w:val="28"/>
          <w:szCs w:val="28"/>
          <w:cs/>
        </w:rPr>
        <w:t>ตามวิธีดอกเบี้ยที่แท้จริง ดอกเบี้ยจ่าย และกำไรหรือขาดทุนที่เกิดจากการตัดรายการออกจากบัญชีรับรู้ในกำไรหรือขาดทุน</w:t>
      </w:r>
    </w:p>
    <w:p w14:paraId="5CE4F3E7" w14:textId="073D9C7A" w:rsidR="00917FC1" w:rsidRPr="00EB1203" w:rsidRDefault="00777642" w:rsidP="001E7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</w:rPr>
        <w:br w:type="page"/>
      </w:r>
    </w:p>
    <w:p w14:paraId="19A4F05E" w14:textId="1205948B" w:rsidR="0010706E" w:rsidRPr="00EB1203" w:rsidRDefault="0010706E" w:rsidP="0003288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</w:p>
    <w:p w14:paraId="67A5FF2B" w14:textId="77777777" w:rsidR="0010706E" w:rsidRPr="00EB1203" w:rsidRDefault="0010706E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663AF73A" w14:textId="12FF2CE6" w:rsidR="0010706E" w:rsidRPr="00EB1203" w:rsidRDefault="0010706E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</w:p>
    <w:p w14:paraId="7F2B4768" w14:textId="77777777" w:rsidR="0010706E" w:rsidRPr="00EB1203" w:rsidRDefault="0010706E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3A5F4ABB" w14:textId="77777777" w:rsidR="0010706E" w:rsidRPr="00EB1203" w:rsidRDefault="0010706E" w:rsidP="0003288E">
      <w:pPr>
        <w:tabs>
          <w:tab w:val="clear" w:pos="907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4C2BBC7" w14:textId="77777777" w:rsidR="0010706E" w:rsidRPr="00EB1203" w:rsidRDefault="0010706E" w:rsidP="0003288E">
      <w:pPr>
        <w:tabs>
          <w:tab w:val="clear" w:pos="907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AAA4F2" w14:textId="77777777" w:rsidR="0010706E" w:rsidRPr="00EB1203" w:rsidRDefault="0010706E" w:rsidP="0003288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(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1)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ผลตอบแทนที่จะได้รับ (รวมถึงสินทรัพย์ใหม่ที่ได้รับใด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ๆ หักด้วยหนี้สินใหม่ที่คาดการณ์ไว้) และ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(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2)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กำไรหรือขาดทุนสะสมที่รับรู้ในกำไรขาดทุนเบ็ดเสร็จอื่นรับรู้ในกำไรหรือขาดทุน</w:t>
      </w:r>
    </w:p>
    <w:p w14:paraId="4686C83B" w14:textId="77777777" w:rsidR="0010706E" w:rsidRPr="00EB1203" w:rsidRDefault="0010706E" w:rsidP="0003288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BC6410" w14:textId="77777777" w:rsidR="0010706E" w:rsidRPr="00EB1203" w:rsidRDefault="0010706E" w:rsidP="0003288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</w:t>
      </w:r>
    </w:p>
    <w:p w14:paraId="4557917B" w14:textId="77777777" w:rsidR="0010706E" w:rsidRPr="00EB1203" w:rsidRDefault="0010706E" w:rsidP="0003288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B74E317" w14:textId="16B29F99" w:rsidR="0010706E" w:rsidRPr="00EB1203" w:rsidRDefault="0010706E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cs/>
        </w:rPr>
        <w:t xml:space="preserve">หนี้สินทางการเงิน </w:t>
      </w:r>
    </w:p>
    <w:p w14:paraId="5E38C72A" w14:textId="77777777" w:rsidR="0010706E" w:rsidRPr="00EB1203" w:rsidRDefault="0010706E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72FE0B21" w14:textId="77777777" w:rsidR="001C76C0" w:rsidRDefault="0010706E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A2459B"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</w:t>
      </w:r>
      <w:r w:rsidR="007C47A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/>
      </w:r>
    </w:p>
    <w:p w14:paraId="433D7FFB" w14:textId="3AE80B15" w:rsidR="0010706E" w:rsidRPr="00EB1203" w:rsidRDefault="00A2459B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กลุ่มบร</w:t>
      </w:r>
      <w:r w:rsidR="00917FC1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ิ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B5D08E0" w14:textId="3B2A7276" w:rsidR="00A2459B" w:rsidRPr="00EB1203" w:rsidRDefault="00A2459B" w:rsidP="00032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6675E0B9" w14:textId="6BBC3078" w:rsidR="00A2459B" w:rsidRPr="00EB1203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D348567" w14:textId="77777777" w:rsidR="00A2459B" w:rsidRPr="00EB1203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6ECAB652" w14:textId="3940DEE9" w:rsidR="0010706E" w:rsidRPr="00EB1203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การหักกลบ</w:t>
      </w:r>
    </w:p>
    <w:p w14:paraId="71C15F12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A3C8064" w14:textId="0E7F6357" w:rsidR="0010706E" w:rsidRPr="001E71AB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983489" w:rsidRPr="00EB1203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หรือตั้งใจที่จะรับสินทรัพย์และชำระหนี้สินพร้อมกัน</w:t>
      </w:r>
    </w:p>
    <w:p w14:paraId="3E164B4E" w14:textId="28C45DCC" w:rsidR="0010706E" w:rsidRPr="00EB1203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การด้อยค่าของสินทรัพย์ทางการเงินและลูกหนี้ตามสัญญาเช่า</w:t>
      </w:r>
      <w:r w:rsidR="0084429F"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ซื้อ</w:t>
      </w:r>
    </w:p>
    <w:p w14:paraId="7853B40B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E2EF97D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TFRS 9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TFRS 9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2B26150A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eastAsia="Times New Roman" w:hAnsiTheme="majorBidi" w:cstheme="majorBidi"/>
          <w:sz w:val="28"/>
          <w:szCs w:val="28"/>
        </w:rPr>
      </w:pPr>
    </w:p>
    <w:p w14:paraId="6F01F84C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การพิจารณาการด้อยค่าถือปฏิบัติกับสินทรัพย์ทางการเงินที่ไม่ได้วัดมูลค่าภายหลังด้วยมูลค่ายุติธรรมผ่านกำไรหรือขาดทุนดังนี้ </w:t>
      </w:r>
    </w:p>
    <w:p w14:paraId="399F6961" w14:textId="101FAC89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ลูกหนี้ตามสัญญาเช่า</w:t>
      </w:r>
      <w:r w:rsidR="0084429F" w:rsidRPr="00EB1203">
        <w:rPr>
          <w:rFonts w:asciiTheme="majorBidi" w:eastAsia="Times New Roman" w:hAnsiTheme="majorBidi" w:cstheme="majorBidi"/>
          <w:sz w:val="28"/>
          <w:szCs w:val="28"/>
          <w:cs/>
        </w:rPr>
        <w:t>ซื้อ</w:t>
      </w:r>
    </w:p>
    <w:p w14:paraId="339A8C20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ลูกหนี้จากการซื้อสิทธิเรียกร้อง และ</w:t>
      </w:r>
    </w:p>
    <w:p w14:paraId="4AFE71F4" w14:textId="77777777" w:rsidR="0010706E" w:rsidRPr="00EB1203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ลูกหนี้เงินให้สินเชื่ออื่น</w:t>
      </w:r>
    </w:p>
    <w:p w14:paraId="1E667EAD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0AAE0F4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7684BC77" w14:textId="77777777" w:rsidR="0010706E" w:rsidRPr="00EB1203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D3F1A8A" w14:textId="623CBEFD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การคำนวณผลขาดทุนด้านเครดิตที่คาดว่าจะเกิดขึ้นของกลุ่ม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ซึ่ง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จะมีการใช้ดุลยพินิจของผู้บริหารในการพิจารณาการปรับปรุงภายหลังแบบจำลองตามหลักการ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Management Overlay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ซึ่งจะครอบคลุมทั้งในเรื่องข้อบกพร่องของแบบจำลอง ความเสี่ยงของลูกหนี้ และปัจจัยอื่น ๆ</w:t>
      </w:r>
    </w:p>
    <w:p w14:paraId="58E9FCF8" w14:textId="0F4B9B30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239A91F5" w14:textId="0CAAE59E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</w:p>
    <w:p w14:paraId="7BDE3200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B373AB0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 คำนึงถึงความน่าจะเป็นถ่วงน้ำหนักซึ่งพิจารณาจากการประเมินช่วงของผลลัพธ์ที่เป็นไปได้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ซึ่งรวมถึงการพยากรณ์สภาวะเศรษฐกิจในอนาคต</w:t>
      </w:r>
    </w:p>
    <w:p w14:paraId="32F83B05" w14:textId="77777777" w:rsidR="001E71AB" w:rsidRDefault="001E7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71C3B0C7" w14:textId="30D33DD7" w:rsidR="0010706E" w:rsidRPr="001E71AB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SimSun" w:hAnsiTheme="majorBidi" w:cstheme="majorBidi"/>
          <w:sz w:val="28"/>
          <w:szCs w:val="28"/>
          <w:cs/>
        </w:rPr>
        <w:lastRenderedPageBreak/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 โดยวัดมูลค่าดังนี้</w:t>
      </w:r>
    </w:p>
    <w:p w14:paraId="7B61C7E3" w14:textId="77777777" w:rsidR="0010706E" w:rsidRPr="00EB1203" w:rsidRDefault="0010706E" w:rsidP="001070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EB1203">
        <w:rPr>
          <w:rFonts w:asciiTheme="majorBidi" w:eastAsia="SimSun" w:hAnsiTheme="majorBidi" w:cstheme="majorBidi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และกระแสเงินสดที่กลุ่มบริษัทคาดว่าจะได้รับ)</w:t>
      </w:r>
    </w:p>
    <w:p w14:paraId="713E4A92" w14:textId="77777777" w:rsidR="0010706E" w:rsidRPr="00EB1203" w:rsidRDefault="0010706E" w:rsidP="001070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val="en-GB"/>
        </w:rPr>
      </w:pPr>
      <w:r w:rsidRPr="00EB1203">
        <w:rPr>
          <w:rFonts w:asciiTheme="majorBidi" w:eastAsia="SimSun" w:hAnsiTheme="majorBidi" w:cstheme="majorBidi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</w:t>
      </w:r>
      <w:r w:rsidRPr="00EB1203">
        <w:rPr>
          <w:rFonts w:asciiTheme="majorBidi" w:eastAsia="Calibri" w:hAnsiTheme="majorBidi" w:cstheme="majorBidi"/>
          <w:color w:val="000000"/>
          <w:sz w:val="28"/>
          <w:szCs w:val="28"/>
          <w:cs/>
          <w:lang w:val="en-GB"/>
        </w:rPr>
        <w:t>และมูลค่าปัจจุบันของประมาณการกระแสเงินสดในอนาคต</w:t>
      </w:r>
    </w:p>
    <w:p w14:paraId="7DBFADA9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D761884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เป็นผลคูณของความน่าจะเป็นของการปฏิบัติผิดสัญญา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 xml:space="preserve"> (PD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 xml:space="preserve">- Probability of default) 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EB120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(LGD - Loss given default) </w:t>
      </w:r>
      <w:r w:rsidRPr="00EB120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กับประมาณการยอดหนี้เมื่อมีการปฏิบัติผิดสัญญา (</w:t>
      </w:r>
      <w:r w:rsidRPr="00EB1203">
        <w:rPr>
          <w:rFonts w:asciiTheme="majorBidi" w:hAnsiTheme="majorBidi" w:cstheme="majorBidi"/>
          <w:color w:val="000000"/>
          <w:spacing w:val="-4"/>
          <w:sz w:val="28"/>
          <w:szCs w:val="28"/>
        </w:rPr>
        <w:t>EAD - Exposure at the time of default</w:t>
      </w:r>
      <w:r w:rsidRPr="00EB120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)</w:t>
      </w:r>
    </w:p>
    <w:p w14:paraId="76975DFC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FD8B2D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ปัจจัยเชิงเศรษฐศาสตร์มหภาคถูกรวมอยู่ใน 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หากมีความเกี่ยวข้องและมีอิทธิพลต่อความเสี่ยงด้านเครดิต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44D1164A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450DFAA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DA13ADF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D5C6D1B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ที่หักต้นทุนเพื่อให้ได้มา และต้นทุนการขายหลักประกัน และไม่คำนึงว่าการยึดทรัพย์นั้นเป็นไปได้หรือไม่</w:t>
      </w:r>
    </w:p>
    <w:p w14:paraId="1DD27476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DCA8991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2930031F" w14:textId="5594BCAB" w:rsidR="00585FC4" w:rsidRPr="00EB1203" w:rsidRDefault="00585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4882C944" w14:textId="3D98C7A6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การจัดชั้น</w:t>
      </w:r>
    </w:p>
    <w:p w14:paraId="5C701409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5364332" w14:textId="5EED2573" w:rsidR="002D0595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EB1203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ชั้นทุกวันที่รายงาน 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37CD6D76" w14:textId="5D06B6EA" w:rsidR="002D0595" w:rsidRPr="00EB1203" w:rsidRDefault="001E71AB" w:rsidP="001E7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9F5ED7B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1 </w:t>
      </w: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AA46651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FF61B14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EB1203">
        <w:rPr>
          <w:rFonts w:asciiTheme="majorBidi" w:hAnsiTheme="majorBidi" w:cstheme="majorBidi"/>
          <w:spacing w:val="-2"/>
          <w:sz w:val="28"/>
          <w:szCs w:val="28"/>
          <w:lang w:val="en-GB"/>
        </w:rPr>
        <w:t>2</w:t>
      </w:r>
      <w:r w:rsidRPr="00EB120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และชั้นที่ </w:t>
      </w:r>
      <w:r w:rsidRPr="00EB1203">
        <w:rPr>
          <w:rFonts w:asciiTheme="majorBidi" w:hAnsiTheme="majorBidi" w:cstheme="majorBidi"/>
          <w:spacing w:val="-2"/>
          <w:sz w:val="28"/>
          <w:szCs w:val="28"/>
          <w:lang w:val="en-GB"/>
        </w:rPr>
        <w:t>3</w:t>
      </w:r>
      <w:r w:rsidRPr="00EB1203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 w:rsidRPr="00EB120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EB1203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EB120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EB1203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EB120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EB1203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EB120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>เดือนนับจากวันที่รายงาน</w:t>
      </w:r>
    </w:p>
    <w:p w14:paraId="6F79863C" w14:textId="77777777" w:rsidR="0010706E" w:rsidRPr="00EB1203" w:rsidRDefault="0010706E" w:rsidP="0010706E">
      <w:pPr>
        <w:pStyle w:val="Default"/>
        <w:ind w:left="1080"/>
        <w:rPr>
          <w:rFonts w:asciiTheme="majorBidi" w:hAnsiTheme="majorBidi" w:cstheme="majorBidi"/>
          <w:sz w:val="28"/>
          <w:szCs w:val="28"/>
        </w:rPr>
      </w:pPr>
    </w:p>
    <w:p w14:paraId="241F9FF0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ชั้นที่ </w:t>
      </w:r>
      <w:r w:rsidRPr="00EB1203">
        <w:rPr>
          <w:rFonts w:asciiTheme="majorBidi" w:hAnsiTheme="majorBidi" w:cstheme="majorBidi"/>
          <w:i/>
          <w:iCs/>
          <w:spacing w:val="-2"/>
          <w:sz w:val="28"/>
          <w:szCs w:val="28"/>
          <w:lang w:val="en-GB"/>
        </w:rPr>
        <w:t>2</w:t>
      </w:r>
      <w:r w:rsidRPr="00EB1203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EB1203">
        <w:rPr>
          <w:rFonts w:asciiTheme="majorBidi" w:hAnsiTheme="majorBidi" w:cstheme="majorBidi"/>
          <w:i/>
          <w:iCs/>
          <w:spacing w:val="-2"/>
          <w:sz w:val="28"/>
          <w:szCs w:val="28"/>
        </w:rPr>
        <w:t>(Under-performing)</w:t>
      </w:r>
    </w:p>
    <w:p w14:paraId="6C4782A4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</w:p>
    <w:p w14:paraId="0E6BC039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EB1203">
        <w:rPr>
          <w:rFonts w:asciiTheme="majorBidi" w:hAnsiTheme="majorBidi" w:cstheme="majorBidi"/>
          <w:spacing w:val="-2"/>
          <w:sz w:val="28"/>
          <w:szCs w:val="28"/>
        </w:rPr>
        <w:t xml:space="preserve">lifetime ECL) 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EB1203">
        <w:rPr>
          <w:rFonts w:asciiTheme="majorBidi" w:hAnsiTheme="majorBidi" w:cstheme="majorBidi"/>
          <w:spacing w:val="-2"/>
          <w:sz w:val="28"/>
          <w:szCs w:val="28"/>
          <w:lang w:val="en-GB"/>
        </w:rPr>
        <w:t>30</w:t>
      </w:r>
      <w:r w:rsidRPr="00EB120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6B9FAE3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7DAA870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SimSun" w:hAnsiTheme="majorBidi" w:cstheme="majorBidi"/>
          <w:color w:val="000000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</w:rPr>
        <w:t xml:space="preserve"> 1 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2E962AAC" w14:textId="77777777" w:rsidR="00585FC4" w:rsidRPr="00EB1203" w:rsidRDefault="00585FC4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Theme="majorBidi" w:eastAsia="SimSun" w:hAnsiTheme="majorBidi" w:cstheme="majorBidi"/>
          <w:i/>
          <w:iCs/>
          <w:color w:val="000000"/>
          <w:sz w:val="28"/>
          <w:szCs w:val="28"/>
        </w:rPr>
      </w:pPr>
    </w:p>
    <w:p w14:paraId="7A032198" w14:textId="3FFED74B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Theme="majorBidi" w:eastAsia="SimSun" w:hAnsiTheme="majorBidi" w:cstheme="majorBidi"/>
          <w:i/>
          <w:iCs/>
          <w:spacing w:val="-4"/>
          <w:sz w:val="28"/>
          <w:szCs w:val="28"/>
          <w:cs/>
        </w:rPr>
      </w:pPr>
      <w:r w:rsidRPr="00EB1203">
        <w:rPr>
          <w:rFonts w:asciiTheme="majorBidi" w:eastAsia="SimSun" w:hAnsiTheme="majorBidi" w:cstheme="majorBidi"/>
          <w:i/>
          <w:iCs/>
          <w:color w:val="000000"/>
          <w:sz w:val="28"/>
          <w:szCs w:val="28"/>
          <w:cs/>
        </w:rPr>
        <w:t xml:space="preserve">ชั้นที่ </w:t>
      </w:r>
      <w:r w:rsidRPr="00EB1203">
        <w:rPr>
          <w:rFonts w:asciiTheme="majorBidi" w:eastAsia="SimSun" w:hAnsiTheme="majorBidi" w:cstheme="majorBidi"/>
          <w:i/>
          <w:iCs/>
          <w:color w:val="000000"/>
          <w:sz w:val="28"/>
          <w:szCs w:val="28"/>
        </w:rPr>
        <w:t xml:space="preserve">3 </w:t>
      </w:r>
      <w:r w:rsidRPr="00EB1203">
        <w:rPr>
          <w:rFonts w:asciiTheme="majorBidi" w:eastAsia="SimSun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EB1203">
        <w:rPr>
          <w:rFonts w:asciiTheme="majorBidi" w:eastAsia="SimSun" w:hAnsiTheme="majorBidi" w:cstheme="majorBidi"/>
          <w:i/>
          <w:iCs/>
          <w:color w:val="000000"/>
          <w:sz w:val="28"/>
          <w:szCs w:val="28"/>
        </w:rPr>
        <w:t xml:space="preserve"> (Non-performing) </w:t>
      </w:r>
    </w:p>
    <w:p w14:paraId="0BBCC413" w14:textId="77777777" w:rsidR="00585FC4" w:rsidRPr="00EB1203" w:rsidRDefault="00585FC4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</w:p>
    <w:p w14:paraId="7F954AB4" w14:textId="09D6AD23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</w:rPr>
        <w:t>90</w:t>
      </w:r>
      <w:r w:rsidRPr="00EB1203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775DA344" w14:textId="3DBCD6A4" w:rsidR="00585FC4" w:rsidRPr="00EB1203" w:rsidRDefault="00585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</w:p>
    <w:p w14:paraId="02B739B0" w14:textId="51EFCB78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4A2CD8D2" w14:textId="77777777" w:rsidR="0010706E" w:rsidRPr="00EB1203" w:rsidRDefault="0010706E" w:rsidP="0010706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hanging="180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อยู่ระหว่างการยึดหลักประกันเพื่อชำระหนี้</w:t>
      </w:r>
    </w:p>
    <w:p w14:paraId="126D81D3" w14:textId="3313BEA8" w:rsidR="002D0595" w:rsidRDefault="0010706E" w:rsidP="00950B8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hanging="180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อยู่ระหว่างการฟ้องร้อง</w:t>
      </w:r>
    </w:p>
    <w:p w14:paraId="5684789B" w14:textId="6FFC7D99" w:rsidR="002D0595" w:rsidRPr="00950B8A" w:rsidRDefault="00950B8A" w:rsidP="0095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2B90A60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4FCFCD7B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720AC1E5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21BD62B5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79807E9C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5186241A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223D5FC" w14:textId="729D7838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ผลขาดทุนจากการเปลี่ยนแปลงเงื่อนไขทางการเงินที่เกิดขึ้นจะรับรู้ในกำไรหรือขาดทุน </w:t>
      </w:r>
    </w:p>
    <w:p w14:paraId="53D4E489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503A41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 xml:space="preserve">ผลขาดทุนจากการด้อยค่า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จากการด้อยค่าด้านเครดิตที่คาดว่าจะเกิดขึ้นใน </w:t>
      </w:r>
      <w:r w:rsidRPr="00EB1203">
        <w:rPr>
          <w:rFonts w:asciiTheme="majorBidi" w:eastAsiaTheme="minorHAnsi" w:hAnsiTheme="majorBidi" w:cstheme="majorBidi"/>
          <w:sz w:val="28"/>
          <w:szCs w:val="28"/>
        </w:rPr>
        <w:t>12</w:t>
      </w: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หรือไม่</w:t>
      </w:r>
    </w:p>
    <w:p w14:paraId="05D7AB54" w14:textId="0240BCA4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DD47594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>สินทรัพย์ทางการเงินที่มีการเจรจาต่อรองเงื่อนไขใหม่หรือเปลี่ยนแปลงเงื่อนไขของกระแสเงินสดตามสัญญา กลุ่มบริษัทอาจจะถือสินทรัพย์ทางการเงิน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กลุ่มบริษัทจะถือสินทรัพย์ทางการเงินดังกล่าวเป็นสินทรัพย์ทางการเงินที่ไม่มีความเสี่ยงด้านเครดิตเพิ่มขึ้นอย่างมีนัยสำคัญ</w:t>
      </w:r>
    </w:p>
    <w:p w14:paraId="592AF160" w14:textId="1E19EB9D" w:rsidR="00585FC4" w:rsidRPr="00EB1203" w:rsidRDefault="00585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5CD5FFEF" w14:textId="6370B5D5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การตัดจำหน่าย</w:t>
      </w:r>
    </w:p>
    <w:p w14:paraId="18C85AA1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5FFFDB3" w14:textId="22B2E588" w:rsidR="0010706E" w:rsidRPr="00EB1203" w:rsidRDefault="005455A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455AE">
        <w:rPr>
          <w:rFonts w:asciiTheme="majorBidi" w:eastAsiaTheme="minorHAns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  <w:r w:rsidR="001B6D0F">
        <w:rPr>
          <w:rFonts w:asciiTheme="majorBidi" w:eastAsiaTheme="minorHAnsi" w:hAnsiTheme="majorBidi" w:cstheme="majorBidi" w:hint="cs"/>
          <w:sz w:val="28"/>
          <w:szCs w:val="28"/>
          <w:cs/>
        </w:rPr>
        <w:t>ผ</w:t>
      </w:r>
    </w:p>
    <w:p w14:paraId="0E46E308" w14:textId="77777777" w:rsidR="001B6D0F" w:rsidRPr="00EB1203" w:rsidRDefault="001B6D0F" w:rsidP="0095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87ECA12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การปรับปรุงความเสี่ยงด้านเครดิต</w:t>
      </w:r>
    </w:p>
    <w:p w14:paraId="431B0276" w14:textId="77777777" w:rsidR="0010706E" w:rsidRPr="00EB1203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7E3A2E3F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เมื่อเวลาผ่านไป สินทรัพย์ทางการเงินที่ถูกจัดชั้นที่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2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หรือชั้นที่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3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อาจถูกจัดประเภทใหม่กลับไปเป็นชั้นที่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</w:rPr>
        <w:t>1</w:t>
      </w:r>
    </w:p>
    <w:p w14:paraId="190D2EBC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29C6A1EA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lastRenderedPageBreak/>
        <w:t xml:space="preserve">สำหรับสินทรัพย์ทางการเงินที่มีการด้อยค่าด้านเครดิต (ชั้นที่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3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)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และไม่มีการปรับโครงสร้างหนี้ จะถูกโอนไปยัง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br/>
        <w:t xml:space="preserve">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2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หรือชั้นที่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1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443E49A7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249C55A0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2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สามารถโอนกลับไปยังชั้นที่ 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1</w:t>
      </w:r>
      <w:r w:rsidRPr="00EB1203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C8D9951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7F3F891F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EB1203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EB1203">
        <w:rPr>
          <w:rFonts w:asciiTheme="majorBidi" w:eastAsia="Calibri" w:hAnsiTheme="majorBidi" w:cstheme="majorBidi"/>
          <w:sz w:val="28"/>
          <w:szCs w:val="28"/>
          <w:lang w:val="en-GB"/>
        </w:rPr>
        <w:t>2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EB1203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รวมถึงได้มีการดำเนินการแก้ไขก่อนที่จะจัดประเภทสินเชื่อใหม่เป็นชั้นที่ </w:t>
      </w:r>
      <w:r w:rsidRPr="00EB1203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437C5C27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E8219B" w14:textId="1EEFC89F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>3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จะสามารถโอนไปยังชั้นที่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3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เดือน หรือ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1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จะต้องใช้ระยะเวลาในการติดตามอีก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>9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เดือน หรือ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9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โดยจะต้องไม่มียอดเงินที่ค้างชำระในบัญชีและคาดว่าลูกค้าจะชำระหนี้ที่เหลือทั้งหมด </w:t>
      </w:r>
    </w:p>
    <w:p w14:paraId="285DFE31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38ED7132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1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เมื่อลูกค้าดำเนินการภายใต้ข้อกำหนดตามสัญญาที่เปลี่ยนแปลงใหม่โดยการชำระเงินติดต่อกัน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เดือน หรือ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</w:t>
      </w:r>
    </w:p>
    <w:p w14:paraId="081C6B60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454FFE0B" w14:textId="77777777" w:rsidR="0010706E" w:rsidRPr="00EB1203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สินทรัพย์ทางการเงินที่อยู่ในชั้นที่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จะถูกโอนไปยังชั้นที่ 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EB1203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ก็ต่อเมื่อพิจารณาแล้วเห็นว่าไม่ด้อยค่าด้านเครดิต</w:t>
      </w:r>
    </w:p>
    <w:p w14:paraId="10BC354A" w14:textId="77777777" w:rsidR="00345185" w:rsidRPr="00EB1203" w:rsidRDefault="00345185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1F3C7013" w14:textId="77777777" w:rsidR="0010706E" w:rsidRPr="00EB1203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ดอกเบี้ย</w:t>
      </w:r>
    </w:p>
    <w:p w14:paraId="6CA4478A" w14:textId="77777777" w:rsidR="0010706E" w:rsidRPr="00EB1203" w:rsidRDefault="0010706E" w:rsidP="0010706E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2A94A0E0" w14:textId="0F039DCF" w:rsidR="0010706E" w:rsidRDefault="0010706E" w:rsidP="006B09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รายได้ดอกเบี้ยและค่าใช้จ่ายดอกเบี้ยรับรู้ในกำไรหรือขาดทุนโดยใช้วิธีอัตราดอกเบี้ยที่แท้จริง </w:t>
      </w:r>
      <w:r w:rsidR="001E0329" w:rsidRPr="001E0329">
        <w:rPr>
          <w:rFonts w:asciiTheme="majorBidi" w:eastAsiaTheme="minorHAnsi" w:hAnsiTheme="majorBidi" w:cstheme="maj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</w:p>
    <w:p w14:paraId="753BB7B5" w14:textId="7F26B62A" w:rsidR="0010706E" w:rsidRPr="006B0928" w:rsidRDefault="006B0928" w:rsidP="006B0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58C51484" w14:textId="5EDBEABE" w:rsidR="00DB3353" w:rsidRDefault="00DB335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bookmarkStart w:id="4" w:name="_Hlk93578689"/>
      <w:r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สินค้าคงเหลือ</w:t>
      </w:r>
    </w:p>
    <w:p w14:paraId="35C95C5B" w14:textId="08E8E707" w:rsidR="00DB3353" w:rsidRDefault="00DB3353" w:rsidP="00DB33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40CEA11B" w14:textId="77777777" w:rsidR="00DB3353" w:rsidRPr="00DB3353" w:rsidRDefault="00DB3353" w:rsidP="00DB3353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B3353">
        <w:rPr>
          <w:rFonts w:asciiTheme="majorBidi" w:eastAsia="Times New Roman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B3353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5207644C" w14:textId="77777777" w:rsidR="00DB3353" w:rsidRPr="00DB3353" w:rsidRDefault="00DB3353" w:rsidP="00DB3353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09F8923" w14:textId="77777777" w:rsidR="00DB3353" w:rsidRPr="00DB3353" w:rsidRDefault="00DB3353" w:rsidP="00DB3353">
      <w:pPr>
        <w:pStyle w:val="ListParagraph"/>
        <w:ind w:left="518" w:right="47"/>
        <w:rPr>
          <w:rFonts w:asciiTheme="majorBidi" w:eastAsia="Times New Roman" w:hAnsiTheme="majorBidi" w:cstheme="majorBidi"/>
          <w:sz w:val="28"/>
          <w:szCs w:val="28"/>
        </w:rPr>
      </w:pPr>
      <w:r w:rsidRPr="00DB3353">
        <w:rPr>
          <w:rFonts w:asciiTheme="majorBidi" w:eastAsia="Times New Roman" w:hAnsiTheme="majorBidi" w:cstheme="majorBidi"/>
          <w:sz w:val="28"/>
          <w:szCs w:val="28"/>
          <w:cs/>
        </w:rPr>
        <w:t xml:space="preserve">ต้นทุนของสินค้าคำนวณโดยใช้วิธีราคาเจาะจง ต้นทุนในการซื้อประกอบด้วยราคาซื้อและค่าใช้จ่ายทางตรงที่เกี่ยวข้องกับการซื้อสินค้านั้น </w:t>
      </w:r>
    </w:p>
    <w:p w14:paraId="035CA8CF" w14:textId="77777777" w:rsidR="00DB3353" w:rsidRPr="00DB3353" w:rsidRDefault="00DB3353" w:rsidP="00DB3353">
      <w:pPr>
        <w:pStyle w:val="ListParagraph"/>
        <w:ind w:left="518" w:right="47"/>
        <w:rPr>
          <w:rFonts w:asciiTheme="majorBidi" w:eastAsia="Times New Roman" w:hAnsiTheme="majorBidi" w:cstheme="majorBidi"/>
          <w:sz w:val="28"/>
          <w:szCs w:val="28"/>
        </w:rPr>
      </w:pPr>
    </w:p>
    <w:p w14:paraId="27FAFECA" w14:textId="77777777" w:rsidR="00DB3353" w:rsidRPr="00DB3353" w:rsidRDefault="00DB3353" w:rsidP="009E6773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B3353">
        <w:rPr>
          <w:rFonts w:asciiTheme="majorBidi" w:eastAsia="Times New Roman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30D5376" w14:textId="77777777" w:rsidR="00DB3353" w:rsidRPr="00DB3353" w:rsidRDefault="00DB3353" w:rsidP="00DB3353">
      <w:pPr>
        <w:pStyle w:val="ListParagraph"/>
        <w:ind w:left="518" w:right="47"/>
        <w:rPr>
          <w:rFonts w:asciiTheme="majorBidi" w:eastAsia="Times New Roman" w:hAnsiTheme="majorBidi" w:cstheme="majorBidi"/>
          <w:sz w:val="28"/>
          <w:szCs w:val="28"/>
        </w:rPr>
      </w:pPr>
    </w:p>
    <w:p w14:paraId="1147CC08" w14:textId="77777777" w:rsidR="00DB3353" w:rsidRPr="00DB3353" w:rsidRDefault="00DB3353" w:rsidP="00DB3353">
      <w:pPr>
        <w:pStyle w:val="ListParagraph"/>
        <w:ind w:left="518" w:right="47"/>
        <w:rPr>
          <w:rFonts w:asciiTheme="majorBidi" w:eastAsia="Times New Roman" w:hAnsiTheme="majorBidi" w:cstheme="majorBidi"/>
          <w:sz w:val="28"/>
          <w:szCs w:val="28"/>
        </w:rPr>
      </w:pPr>
      <w:r w:rsidRPr="00DB3353">
        <w:rPr>
          <w:rFonts w:asciiTheme="majorBidi" w:eastAsia="Times New Roman" w:hAnsiTheme="majorBidi" w:cstheme="majorBidi"/>
          <w:sz w:val="28"/>
          <w:szCs w:val="28"/>
          <w:cs/>
        </w:rPr>
        <w:t>บริษัทบันทึกค่าเผื่อมูลค่าสินค้าลดลงสำหรับสินค้าที่เสื่อมคุณภาพ เสียหาย ล้าสมัยและค้างนาน</w:t>
      </w:r>
    </w:p>
    <w:p w14:paraId="69F3B475" w14:textId="455EE031" w:rsidR="00DB3353" w:rsidRDefault="00DB3353" w:rsidP="00DB33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10DDF0E7" w14:textId="60C3F619" w:rsidR="00AB01BB" w:rsidRPr="00EB1203" w:rsidRDefault="00FC1428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ทรัพย์สินรอการขาย</w:t>
      </w:r>
    </w:p>
    <w:bookmarkEnd w:id="4"/>
    <w:p w14:paraId="44877EA2" w14:textId="1D11DEC0" w:rsidR="00AB01BB" w:rsidRPr="00EB1203" w:rsidRDefault="00AB01BB" w:rsidP="00AB01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</w:rPr>
      </w:pPr>
    </w:p>
    <w:p w14:paraId="6AA3E5D9" w14:textId="337DA03D" w:rsidR="00AB01BB" w:rsidRPr="00EB1203" w:rsidRDefault="00FC1428" w:rsidP="00DB7AB0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ทรัพย์สินรอการขาย</w:t>
      </w:r>
      <w:r w:rsidR="00DB7AB0" w:rsidRPr="00EB1203">
        <w:rPr>
          <w:rFonts w:asciiTheme="majorBidi" w:eastAsia="Times New Roman" w:hAnsiTheme="majorBidi" w:cstheme="majorBidi"/>
          <w:sz w:val="28"/>
          <w:szCs w:val="28"/>
          <w:cs/>
        </w:rPr>
        <w:t>ประกอบด้วย รถยนต์มือสองตามสภาพ ซึ่ง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แสดงตามราคาทุนหรือมูลค่าที่คาดว่าจะได้รับคืนแล้วแต่ราคาใดจะต่ำกว่า</w:t>
      </w:r>
      <w:r w:rsidR="00AB01BB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 </w:t>
      </w:r>
    </w:p>
    <w:p w14:paraId="29F7EE5A" w14:textId="277FC1AC" w:rsidR="00FC1428" w:rsidRPr="00EB1203" w:rsidRDefault="00FC1428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57D7224" w14:textId="15D4AC15" w:rsidR="00FC1428" w:rsidRPr="00EB1203" w:rsidRDefault="00FC1428" w:rsidP="00DB7AB0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กำไรหรือขาดทุนจากการจำหน่ายทรัพย์สินรอการขายจะรับรู้เป็นรายได้</w:t>
      </w:r>
      <w:r w:rsidR="00873DAD" w:rsidRPr="00EB1203">
        <w:rPr>
          <w:rFonts w:asciiTheme="majorBidi" w:eastAsia="Times New Roman" w:hAnsiTheme="majorBidi" w:cstheme="majorBidi"/>
          <w:sz w:val="28"/>
          <w:szCs w:val="28"/>
          <w:cs/>
        </w:rPr>
        <w:t>หรือ</w:t>
      </w:r>
      <w:r w:rsidR="0076287F" w:rsidRPr="00EB1203">
        <w:rPr>
          <w:rFonts w:asciiTheme="majorBidi" w:eastAsia="Times New Roman" w:hAnsiTheme="majorBidi" w:cstheme="majorBidi"/>
          <w:sz w:val="28"/>
          <w:szCs w:val="28"/>
          <w:cs/>
        </w:rPr>
        <w:t>ค่าใช้จ่าย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ในกำไรหรือขาดทุนเมื่อจำหน่าย</w:t>
      </w:r>
    </w:p>
    <w:p w14:paraId="40C7D2F0" w14:textId="77777777" w:rsidR="00314679" w:rsidRPr="00EB1203" w:rsidRDefault="00314679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25C3DA6" w14:textId="555F36D8" w:rsidR="00FC1428" w:rsidRPr="00EB1203" w:rsidRDefault="00FC1428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ขาดทุนจากการด้อยค่าจะรับรู้ป็นค่าใช้จ่ายในกำไรหรือขาดทุน</w:t>
      </w:r>
    </w:p>
    <w:p w14:paraId="48E95A18" w14:textId="77777777" w:rsidR="009E6773" w:rsidRPr="00EB1203" w:rsidRDefault="009E6773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C24FE8D" w14:textId="6E49EFA0" w:rsidR="0066658D" w:rsidRPr="00EB1203" w:rsidRDefault="00433836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ส่วนปรับปรุง</w:t>
      </w:r>
      <w:r w:rsidR="0066658D"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อาคาร</w:t>
      </w:r>
      <w:r w:rsidR="00BC16B5"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เช่า</w:t>
      </w:r>
      <w:r w:rsidR="0066658D"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และอุปกรณ์</w:t>
      </w:r>
    </w:p>
    <w:p w14:paraId="52462064" w14:textId="77777777" w:rsidR="0066658D" w:rsidRPr="00EB1203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1AE3FD9D" w14:textId="15B2C1A6" w:rsidR="0066658D" w:rsidRPr="00EB1203" w:rsidRDefault="00433836" w:rsidP="0066658D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="0066658D" w:rsidRPr="00EB1203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EB1203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="0066658D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และอุปกรณ์วัดมูลค่าด้วยราคาทุนหักค่าเสื่อมราคาสะสมและขาดทุนจากการด้อยค่า </w:t>
      </w:r>
    </w:p>
    <w:p w14:paraId="37851F9E" w14:textId="77777777" w:rsidR="0066658D" w:rsidRPr="00EB1203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91AB0FE" w14:textId="11913F0F" w:rsidR="0066658D" w:rsidRPr="00EB1203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9E6A0F" w:rsidRPr="00EB1203">
        <w:rPr>
          <w:rFonts w:asciiTheme="majorBidi" w:eastAsia="Times New Roman" w:hAnsiTheme="majorBidi" w:cstheme="majorBidi"/>
          <w:sz w:val="28"/>
          <w:szCs w:val="28"/>
          <w:cs/>
        </w:rPr>
        <w:t>และ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ต้นทุนในการรื้อถอน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การขนย้าย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การบูรณะ</w:t>
      </w:r>
      <w:r w:rsidR="00C966C8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สถานที่ตั้งของสินทรัพย์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A25AB4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ลิขสิทธิ์ซอฟต์แวร์ดังกล่าวเป็นส่วนหนึ่งของอุปกรณ์</w:t>
      </w:r>
    </w:p>
    <w:p w14:paraId="4BCBD12C" w14:textId="65246C89" w:rsidR="009E6A0F" w:rsidRPr="00EB1203" w:rsidRDefault="009E6A0F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1649EA8" w14:textId="62994F75" w:rsidR="009E6A0F" w:rsidRPr="00EB1203" w:rsidRDefault="009E6A0F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อุปกรณ์รับรู้ในกำไรหรือขาดทุน</w:t>
      </w:r>
    </w:p>
    <w:p w14:paraId="6271EAFE" w14:textId="69DEDD23" w:rsidR="00D573D4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7510031" w14:textId="6B7236D3" w:rsidR="00D573D4" w:rsidRPr="00EB1203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981438D" w14:textId="77777777" w:rsidR="00D573D4" w:rsidRPr="00EB1203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F093357" w14:textId="6F4D921C" w:rsidR="00D573D4" w:rsidRPr="00EB1203" w:rsidRDefault="00D573D4" w:rsidP="00A8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433836" w:rsidRPr="00EB1203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EB1203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และอุปกรณ์</w:t>
      </w:r>
      <w:r w:rsidR="00A80DFD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E00DEC" w:rsidRPr="00EB1203">
        <w:rPr>
          <w:rFonts w:asciiTheme="majorBidi" w:eastAsia="Times New Roman" w:hAnsiTheme="majorBidi" w:cstheme="majorBidi"/>
          <w:sz w:val="28"/>
          <w:szCs w:val="28"/>
          <w:cs/>
        </w:rPr>
        <w:t>เมื่อ</w:t>
      </w:r>
      <w:r w:rsidRPr="00EB1203">
        <w:rPr>
          <w:rFonts w:asciiTheme="majorBidi" w:eastAsia="Calibri" w:hAnsiTheme="majorBidi" w:cstheme="majorBidi"/>
          <w:spacing w:val="-6"/>
          <w:sz w:val="28"/>
          <w:szCs w:val="28"/>
          <w:cs/>
        </w:rPr>
        <w:t>กลุ่มบริษัท</w:t>
      </w:r>
      <w:r w:rsidRPr="00EB1203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433836" w:rsidRPr="00EB1203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EB1203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และอุปกรณ์ที่เกิดขึ้นเป็นประจำจะรับรู้ในกำไรหรือขาดทุนเมื่อเกิดขึ้น</w:t>
      </w:r>
    </w:p>
    <w:p w14:paraId="5F037682" w14:textId="5B0A8E62" w:rsidR="00D573D4" w:rsidRPr="00EB1203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2E63444" w14:textId="77777777" w:rsidR="00D573D4" w:rsidRPr="00EB1203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46FE2C7" w14:textId="77777777" w:rsidR="00D573D4" w:rsidRPr="00EB1203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7669ECB" w14:textId="4388D637" w:rsidR="00224D25" w:rsidRPr="00EB1203" w:rsidRDefault="00224D25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983489" w:rsidRPr="00EB1203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กลุ่มบริษัทไม่คิดค่าเสื่อมราคาสำหรับสินทรัพย์ที่อยู่ระหว่างการก่อสร้างและติดตั้ง</w:t>
      </w:r>
    </w:p>
    <w:p w14:paraId="7F8C321D" w14:textId="77777777" w:rsidR="005D7118" w:rsidRPr="00EB1203" w:rsidRDefault="005D7118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9802C5A" w14:textId="7D2E980D" w:rsidR="00D573D4" w:rsidRPr="00EB1203" w:rsidRDefault="00D573D4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35325023" w14:textId="77777777" w:rsidR="00C4758E" w:rsidRPr="00EB1203" w:rsidRDefault="00C4758E" w:rsidP="00C4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7418" w:type="dxa"/>
        <w:tblInd w:w="450" w:type="dxa"/>
        <w:tblLook w:val="0000" w:firstRow="0" w:lastRow="0" w:firstColumn="0" w:lastColumn="0" w:noHBand="0" w:noVBand="0"/>
      </w:tblPr>
      <w:tblGrid>
        <w:gridCol w:w="5580"/>
        <w:gridCol w:w="1440"/>
        <w:gridCol w:w="398"/>
      </w:tblGrid>
      <w:tr w:rsidR="00224D25" w:rsidRPr="00EB1203" w14:paraId="6723E3BC" w14:textId="067BF352" w:rsidTr="00224D25">
        <w:tc>
          <w:tcPr>
            <w:tcW w:w="5580" w:type="dxa"/>
            <w:vAlign w:val="bottom"/>
          </w:tcPr>
          <w:p w14:paraId="66392794" w14:textId="4938B160" w:rsidR="00224D25" w:rsidRPr="00EB1203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40" w:type="dxa"/>
            <w:shd w:val="clear" w:color="auto" w:fill="auto"/>
          </w:tcPr>
          <w:p w14:paraId="39B042F1" w14:textId="2049BB87" w:rsidR="00224D25" w:rsidRPr="00EB1203" w:rsidRDefault="00224D2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1 - 3</w:t>
            </w:r>
          </w:p>
        </w:tc>
        <w:tc>
          <w:tcPr>
            <w:tcW w:w="398" w:type="dxa"/>
            <w:shd w:val="clear" w:color="auto" w:fill="auto"/>
          </w:tcPr>
          <w:p w14:paraId="3A04D9CA" w14:textId="77777777" w:rsidR="00224D25" w:rsidRPr="00EB1203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24D25" w:rsidRPr="00EB1203" w14:paraId="15588B0F" w14:textId="0F7A55FE" w:rsidTr="00224D25">
        <w:tc>
          <w:tcPr>
            <w:tcW w:w="5580" w:type="dxa"/>
            <w:vAlign w:val="bottom"/>
          </w:tcPr>
          <w:p w14:paraId="66E49CD4" w14:textId="77777777" w:rsidR="00224D25" w:rsidRPr="00EB1203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14:paraId="6B6162AE" w14:textId="78CA88FE" w:rsidR="00224D25" w:rsidRPr="00EB1203" w:rsidRDefault="00224D2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และ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98" w:type="dxa"/>
            <w:shd w:val="clear" w:color="auto" w:fill="auto"/>
          </w:tcPr>
          <w:p w14:paraId="12139C1C" w14:textId="77777777" w:rsidR="00224D25" w:rsidRPr="00EB1203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24D25" w:rsidRPr="00EB1203" w14:paraId="00B3044B" w14:textId="666EA189" w:rsidTr="00224D25">
        <w:tc>
          <w:tcPr>
            <w:tcW w:w="5580" w:type="dxa"/>
            <w:vAlign w:val="bottom"/>
          </w:tcPr>
          <w:p w14:paraId="00DB6A5D" w14:textId="77777777" w:rsidR="00224D25" w:rsidRPr="00EB1203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40" w:type="dxa"/>
            <w:shd w:val="clear" w:color="auto" w:fill="auto"/>
          </w:tcPr>
          <w:p w14:paraId="7C8C0FD4" w14:textId="749B760E" w:rsidR="00224D25" w:rsidRPr="00EB1203" w:rsidRDefault="00224D25" w:rsidP="00BF4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1 - 7</w:t>
            </w:r>
          </w:p>
        </w:tc>
        <w:tc>
          <w:tcPr>
            <w:tcW w:w="398" w:type="dxa"/>
            <w:shd w:val="clear" w:color="auto" w:fill="auto"/>
          </w:tcPr>
          <w:p w14:paraId="24483201" w14:textId="77777777" w:rsidR="00224D25" w:rsidRPr="00EB1203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24D25" w:rsidRPr="00EB1203" w14:paraId="70E88A64" w14:textId="2571E0AE" w:rsidTr="00224D25">
        <w:tc>
          <w:tcPr>
            <w:tcW w:w="5580" w:type="dxa"/>
            <w:shd w:val="clear" w:color="auto" w:fill="auto"/>
            <w:vAlign w:val="bottom"/>
          </w:tcPr>
          <w:p w14:paraId="6EB86000" w14:textId="77777777" w:rsidR="00224D25" w:rsidRPr="00EB1203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3247C707" w14:textId="0C5D3E25" w:rsidR="00224D25" w:rsidRPr="00EB1203" w:rsidRDefault="00224D2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98" w:type="dxa"/>
            <w:shd w:val="clear" w:color="auto" w:fill="auto"/>
          </w:tcPr>
          <w:p w14:paraId="06AB33A2" w14:textId="77777777" w:rsidR="00224D25" w:rsidRPr="00EB1203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F9E29E7" w14:textId="3A30AFE0" w:rsidR="002D57EC" w:rsidRDefault="002D57EC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A4F4FA8" w14:textId="622A26B2" w:rsidR="00EE5343" w:rsidRPr="00EB1203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6FAF9381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4EA4EE3" w14:textId="09E0A8DD" w:rsidR="00EE5343" w:rsidRPr="00EB1203" w:rsidRDefault="00EE5343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สินทรัพย์ไม่มีตัวตน</w:t>
      </w:r>
      <w:r w:rsidR="0071465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767F50"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767F50" w:rsidRPr="00EB1203">
        <w:rPr>
          <w:rFonts w:asciiTheme="majorBidi" w:eastAsia="Times New Roman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FDACCAA" w14:textId="17EA6E8D" w:rsidR="00767F50" w:rsidRPr="00EB1203" w:rsidRDefault="00767F50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D65F184" w14:textId="77777777" w:rsidR="000C5BE1" w:rsidRDefault="000C5BE1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1DDB634" w14:textId="77777777" w:rsidR="000C5BE1" w:rsidRPr="00EB1203" w:rsidRDefault="000C5BE1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79FD411" w14:textId="68BFF908" w:rsidR="00767F50" w:rsidRPr="00EB1203" w:rsidRDefault="00767F50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0BE14CF5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80"/>
        <w:gridCol w:w="1530"/>
        <w:gridCol w:w="1647"/>
      </w:tblGrid>
      <w:tr w:rsidR="00EE5343" w:rsidRPr="00EB1203" w14:paraId="499636DB" w14:textId="77777777" w:rsidTr="009E5FF3">
        <w:tc>
          <w:tcPr>
            <w:tcW w:w="5580" w:type="dxa"/>
          </w:tcPr>
          <w:p w14:paraId="25B2A570" w14:textId="5648DCDD" w:rsidR="00EE5343" w:rsidRPr="00EB1203" w:rsidRDefault="004F0AFE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530" w:type="dxa"/>
          </w:tcPr>
          <w:p w14:paraId="518176C1" w14:textId="2C5C3C38" w:rsidR="00EE5343" w:rsidRPr="00EB1203" w:rsidRDefault="00CC0C49" w:rsidP="0008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552E79"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647" w:type="dxa"/>
          </w:tcPr>
          <w:p w14:paraId="6EB5A560" w14:textId="77777777" w:rsidR="00EE5343" w:rsidRPr="00EB1203" w:rsidRDefault="00EE5343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2C34774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293A77B" w14:textId="178F160C" w:rsidR="00165275" w:rsidRPr="00EB1203" w:rsidRDefault="00165275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</w:p>
    <w:p w14:paraId="674D9510" w14:textId="265C6453" w:rsidR="00165275" w:rsidRPr="00EB1203" w:rsidRDefault="00165275" w:rsidP="001652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4EDA476A" w14:textId="4EB33D24" w:rsidR="009E6A0F" w:rsidRPr="00EB1203" w:rsidRDefault="009E6A0F" w:rsidP="009E6A0F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29981A8" w14:textId="77777777" w:rsidR="00165275" w:rsidRPr="00EB1203" w:rsidRDefault="00165275" w:rsidP="00165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eastAsia="Times New Roman" w:hAnsiTheme="majorBidi" w:cstheme="majorBidi"/>
          <w:b/>
          <w:i/>
          <w:iCs/>
          <w:sz w:val="28"/>
          <w:szCs w:val="28"/>
          <w:cs/>
        </w:rPr>
      </w:pPr>
    </w:p>
    <w:p w14:paraId="6724DC08" w14:textId="1C00606E" w:rsidR="00165275" w:rsidRPr="00EB1203" w:rsidRDefault="009E6A0F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  <w:r w:rsidRPr="00EB1203">
        <w:rPr>
          <w:rFonts w:asciiTheme="majorBidi" w:eastAsia="Calibri" w:hAnsiTheme="majorBidi" w:cstheme="majorBidi"/>
          <w:b/>
          <w:sz w:val="28"/>
          <w:szCs w:val="28"/>
          <w:cs/>
        </w:rPr>
        <w:lastRenderedPageBreak/>
        <w:t>ณ วันที่สัญญาเช่าเริ่มมีผล หรือวันที่มีการเปลี่ยนแปลงสัญญาเช่า</w:t>
      </w:r>
      <w:r w:rsidRPr="00EB1203"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b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สำหรับสัญญาเช่า</w:t>
      </w:r>
      <w:r w:rsidR="001742F9"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</w:p>
    <w:p w14:paraId="02334846" w14:textId="0468558A" w:rsidR="00AB03F3" w:rsidRPr="00EB1203" w:rsidRDefault="00AB03F3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</w:p>
    <w:p w14:paraId="31A633C7" w14:textId="18EC20F4" w:rsidR="00AB03F3" w:rsidRPr="00EB1203" w:rsidRDefault="00AB03F3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  <w:r w:rsidRPr="00EB1203">
        <w:rPr>
          <w:rFonts w:asciiTheme="majorBidi" w:eastAsia="Calibr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0A348A9" w14:textId="77777777" w:rsidR="009E6A0F" w:rsidRPr="00EB1203" w:rsidRDefault="009E6A0F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</w:p>
    <w:p w14:paraId="5E4E27B1" w14:textId="2A4EE075" w:rsidR="00165275" w:rsidRPr="00EB1203" w:rsidRDefault="00165275" w:rsidP="00ED0A56">
      <w:pPr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EB1203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="00AB03F3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อายุสัญญาเช่า </w:t>
      </w:r>
    </w:p>
    <w:p w14:paraId="657C476D" w14:textId="77777777" w:rsidR="001742F9" w:rsidRDefault="001742F9" w:rsidP="004B34F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4BE400B" w14:textId="63B302B8" w:rsidR="005A518C" w:rsidRPr="00EB1203" w:rsidRDefault="00165275" w:rsidP="004B34F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AB03F3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</w:t>
      </w:r>
      <w:r w:rsidR="00D86321"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="00D86321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1D732192" w14:textId="77777777" w:rsidR="00005BBB" w:rsidRPr="00EB1203" w:rsidRDefault="00005BBB" w:rsidP="004B34F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EB983A4" w14:textId="42BA8B8A" w:rsidR="00165275" w:rsidRPr="00EB1203" w:rsidRDefault="00165275" w:rsidP="004B34F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</w:t>
      </w:r>
      <w:r w:rsidR="004B34F9" w:rsidRPr="00EB1203">
        <w:rPr>
          <w:rFonts w:asciiTheme="majorBidi" w:eastAsia="Times New Roman" w:hAnsiTheme="majorBidi" w:cstheme="majorBidi"/>
          <w:sz w:val="28"/>
          <w:szCs w:val="28"/>
          <w:cs/>
        </w:rPr>
        <w:t>วิธีดอกเบี้ยที่แท้จริง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4B34F9" w:rsidRPr="00EB1203">
        <w:rPr>
          <w:rFonts w:asciiTheme="majorBidi" w:eastAsia="Calibri" w:hAnsiTheme="majorBidi" w:cstheme="majorBidi"/>
          <w:b/>
          <w:sz w:val="28"/>
          <w:szCs w:val="28"/>
          <w:cs/>
        </w:rPr>
        <w:t>และ</w:t>
      </w:r>
      <w:r w:rsidRPr="00EB1203">
        <w:rPr>
          <w:rFonts w:asciiTheme="majorBidi" w:eastAsia="Calibri" w:hAnsiTheme="majorBidi" w:cstheme="majorBidi"/>
          <w:b/>
          <w:sz w:val="28"/>
          <w:szCs w:val="28"/>
          <w:cs/>
        </w:rPr>
        <w:t>หนี้สินตามสัญญาเช่าจะถูกวัดมูลค่าใหม่เมื่อมีการเปลี่ยนแปลง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A21226" w:rsidRPr="00EB1203">
        <w:rPr>
          <w:rFonts w:asciiTheme="majorBidi" w:eastAsia="Times New Roman" w:hAnsiTheme="majorBidi" w:cstheme="majorBidi"/>
          <w:sz w:val="28"/>
          <w:szCs w:val="28"/>
          <w:cs/>
        </w:rPr>
        <w:t>ยกเว้นสัญญาเช่าที่ได้รับส่วนลด</w:t>
      </w:r>
      <w:r w:rsidR="00BD656B" w:rsidRPr="00EB1203">
        <w:rPr>
          <w:rFonts w:asciiTheme="majorBidi" w:eastAsia="Times New Roman" w:hAnsiTheme="majorBidi" w:cstheme="majorBidi"/>
          <w:sz w:val="28"/>
          <w:szCs w:val="28"/>
          <w:cs/>
        </w:rPr>
        <w:t>ค่าเช่าจากสถานการณ์</w:t>
      </w:r>
      <w:r w:rsidR="00263BAB"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BD656B" w:rsidRPr="00EB1203">
        <w:rPr>
          <w:rFonts w:asciiTheme="majorBidi" w:eastAsia="Times New Roman" w:hAnsiTheme="majorBidi" w:cstheme="majorBidi"/>
          <w:sz w:val="28"/>
          <w:szCs w:val="28"/>
        </w:rPr>
        <w:t xml:space="preserve">COVID-19 </w:t>
      </w:r>
      <w:r w:rsidR="00BD656B" w:rsidRPr="00EB1203">
        <w:rPr>
          <w:rFonts w:asciiTheme="majorBidi" w:eastAsia="Times New Roman" w:hAnsiTheme="majorBidi" w:cstheme="majorBidi"/>
          <w:sz w:val="28"/>
          <w:szCs w:val="28"/>
          <w:cs/>
        </w:rPr>
        <w:t>และกลุ่มบริษัท</w:t>
      </w:r>
      <w:r w:rsidR="00AE4F2A" w:rsidRPr="00EB1203">
        <w:rPr>
          <w:rFonts w:asciiTheme="majorBidi" w:eastAsia="Times New Roman" w:hAnsiTheme="majorBidi" w:cstheme="majorBidi"/>
          <w:sz w:val="28"/>
          <w:szCs w:val="28"/>
          <w:cs/>
        </w:rPr>
        <w:t>เลือกไม่ประเมินว่าการได้รับส่วนลดค่าเช่าเป็นการเปลี่ยนแปลงสัญญาเช่า</w:t>
      </w:r>
      <w:r w:rsidR="00C6159D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C6159D" w:rsidRPr="00E34A4A">
        <w:rPr>
          <w:rFonts w:asciiTheme="majorBidi" w:eastAsia="Times New Roman" w:hAnsiTheme="majorBidi" w:cstheme="majorBidi" w:hint="cs"/>
          <w:sz w:val="28"/>
          <w:szCs w:val="28"/>
          <w:cs/>
        </w:rPr>
        <w:t>กลุ่มบริษัท</w:t>
      </w:r>
      <w:r w:rsidR="00C6159D" w:rsidRPr="00E34A4A">
        <w:rPr>
          <w:rFonts w:asciiTheme="majorBidi" w:eastAsia="Times New Roman" w:hAnsiTheme="majorBidi" w:cstheme="majorBidi"/>
          <w:sz w:val="28"/>
          <w:szCs w:val="28"/>
          <w:cs/>
        </w:rPr>
        <w:t>จะ</w:t>
      </w:r>
      <w:r w:rsidR="00C6159D" w:rsidRPr="00E34A4A">
        <w:rPr>
          <w:rFonts w:asciiTheme="majorBidi" w:eastAsia="Times New Roman" w:hAnsiTheme="majorBidi" w:cstheme="majorBidi" w:hint="cs"/>
          <w:sz w:val="28"/>
          <w:szCs w:val="28"/>
          <w:cs/>
        </w:rPr>
        <w:t>วัดมูลค่าหนี้สินตามสัญญาเช่าใหม่โดยใช้อัตราคิดลดเดิมและรับรู้</w:t>
      </w:r>
      <w:r w:rsidR="00C6159D" w:rsidRPr="00E34A4A">
        <w:rPr>
          <w:rFonts w:asciiTheme="majorBidi" w:eastAsia="Times New Roman" w:hAnsiTheme="majorBidi" w:cstheme="majorBidi"/>
          <w:sz w:val="28"/>
          <w:szCs w:val="28"/>
          <w:cs/>
        </w:rPr>
        <w:t>ผลกระทบ</w:t>
      </w:r>
      <w:r w:rsidR="00C6159D" w:rsidRPr="00E34A4A">
        <w:rPr>
          <w:rFonts w:asciiTheme="majorBidi" w:eastAsia="Times New Roman" w:hAnsiTheme="majorBidi" w:cstheme="majorBidi" w:hint="cs"/>
          <w:sz w:val="28"/>
          <w:szCs w:val="28"/>
          <w:cs/>
        </w:rPr>
        <w:t>ของการเปลี่ยนแปลง</w:t>
      </w:r>
      <w:r w:rsidR="00C6159D" w:rsidRPr="00E34A4A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</w:t>
      </w:r>
      <w:r w:rsidR="00C6159D" w:rsidRPr="00E34A4A">
        <w:rPr>
          <w:rFonts w:asciiTheme="majorBidi" w:eastAsia="Times New Roman" w:hAnsiTheme="majorBidi" w:cstheme="majorBidi" w:hint="cs"/>
          <w:sz w:val="28"/>
          <w:szCs w:val="28"/>
          <w:cs/>
        </w:rPr>
        <w:t>ใน</w:t>
      </w:r>
      <w:r w:rsidR="00C6159D" w:rsidRPr="00E34A4A">
        <w:rPr>
          <w:rFonts w:asciiTheme="majorBidi" w:eastAsia="Times New Roman" w:hAnsiTheme="majorBidi" w:cstheme="majorBidi"/>
          <w:sz w:val="28"/>
          <w:szCs w:val="28"/>
          <w:cs/>
        </w:rPr>
        <w:t>กำไร</w:t>
      </w:r>
      <w:r w:rsidR="00C6159D" w:rsidRPr="00E34A4A">
        <w:rPr>
          <w:rFonts w:asciiTheme="majorBidi" w:eastAsia="Times New Roman" w:hAnsiTheme="majorBidi" w:cstheme="majorBidi" w:hint="cs"/>
          <w:sz w:val="28"/>
          <w:szCs w:val="28"/>
          <w:cs/>
        </w:rPr>
        <w:t>หรือขาดทุน</w:t>
      </w:r>
    </w:p>
    <w:p w14:paraId="2FAC81B2" w14:textId="77777777" w:rsidR="000C5BE1" w:rsidRPr="00EB1203" w:rsidRDefault="000C5BE1" w:rsidP="001652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6A73553" w14:textId="69F5D8E7" w:rsidR="00EE5343" w:rsidRPr="00EB1203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การด้อยค่า</w:t>
      </w:r>
      <w:r w:rsidR="00D4615D"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57B56560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1041CC5" w14:textId="5E3320DF" w:rsidR="00EE5343" w:rsidRPr="00EB1203" w:rsidRDefault="00EE5343" w:rsidP="004B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EB1203">
        <w:rPr>
          <w:rFonts w:asciiTheme="majorBidi" w:eastAsia="Calibri" w:hAnsiTheme="majorBidi" w:cstheme="majorBidi"/>
          <w:sz w:val="28"/>
          <w:szCs w:val="28"/>
        </w:rPr>
        <w:t xml:space="preserve">  </w:t>
      </w:r>
      <w:r w:rsidR="006071FD" w:rsidRPr="00EB1203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4B34F9"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ขาดทุนจากการด้อยค่ารับรู้</w:t>
      </w:r>
      <w:r w:rsidR="00767F50" w:rsidRPr="00EB1203">
        <w:rPr>
          <w:rFonts w:asciiTheme="majorBidi" w:eastAsia="Calibri" w:hAnsiTheme="majorBidi" w:cstheme="majorBidi"/>
          <w:sz w:val="28"/>
          <w:szCs w:val="28"/>
          <w:cs/>
        </w:rPr>
        <w:t>ในกำไรหรือขาดทุน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เมื่อมูลค่าตามบัญชี</w:t>
      </w:r>
      <w:r w:rsidR="001863B2" w:rsidRPr="00EB1203">
        <w:rPr>
          <w:rFonts w:asciiTheme="majorBidi" w:eastAsia="Calibri" w:hAnsiTheme="majorBidi" w:cstheme="majorBidi"/>
          <w:sz w:val="28"/>
          <w:szCs w:val="28"/>
          <w:cs/>
        </w:rPr>
        <w:t>ของ</w:t>
      </w:r>
      <w:r w:rsidR="00BA29C2" w:rsidRPr="00EB1203">
        <w:rPr>
          <w:rFonts w:asciiTheme="majorBidi" w:eastAsia="Calibri" w:hAnsiTheme="majorBidi" w:cstheme="majorBidi"/>
          <w:sz w:val="28"/>
          <w:szCs w:val="28"/>
          <w:cs/>
        </w:rPr>
        <w:t>สินทรัพย์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552E79" w:rsidRPr="00EB1203">
        <w:rPr>
          <w:rFonts w:asciiTheme="majorBidi" w:eastAsia="Calibri" w:hAnsiTheme="majorBidi" w:cstheme="majorBidi"/>
          <w:sz w:val="28"/>
          <w:szCs w:val="28"/>
          <w:cs/>
        </w:rPr>
        <w:t>หรือ</w:t>
      </w:r>
      <w:r w:rsidR="004B0C3B" w:rsidRPr="00EB1203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มูลค่าตามบัญชีของ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หน่วยสินทรัพย์ที่ก่อให้เกิดเงินสดสูงกว่ามูลค่าที่จะได้รับคืน </w:t>
      </w:r>
    </w:p>
    <w:p w14:paraId="6DA1FD8B" w14:textId="77777777" w:rsidR="0050121B" w:rsidRPr="00EB1203" w:rsidRDefault="0050121B" w:rsidP="004B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5D0A6D4" w14:textId="758152E2" w:rsidR="00EE5343" w:rsidRPr="0050121B" w:rsidRDefault="001742F9" w:rsidP="00174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0121B">
        <w:rPr>
          <w:rFonts w:asciiTheme="majorBidi" w:eastAsia="Times New Roman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D559D23" w14:textId="587A3D6D" w:rsidR="001742F9" w:rsidRPr="0050121B" w:rsidRDefault="001742F9" w:rsidP="00174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4936639" w14:textId="01D31CD1" w:rsidR="001742F9" w:rsidRDefault="001742F9" w:rsidP="00174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0121B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50121B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0121B">
        <w:rPr>
          <w:rFonts w:asciiTheme="majorBidi" w:eastAsia="Times New Roman" w:hAnsiTheme="majorBidi" w:cstheme="majorBidi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2A1E17F" w14:textId="07549DC8" w:rsidR="001742F9" w:rsidRDefault="001742F9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396D4B7" w14:textId="5DFA32F7" w:rsidR="004A550F" w:rsidRPr="00EB1203" w:rsidRDefault="004A550F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เจ้าหนี้อื่น</w:t>
      </w:r>
    </w:p>
    <w:p w14:paraId="5900F51F" w14:textId="77777777" w:rsidR="00CD4A93" w:rsidRPr="00EB1203" w:rsidRDefault="00CD4A93" w:rsidP="0038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619992D5" w14:textId="38CCEB3A" w:rsidR="00695A8B" w:rsidRPr="00EB1203" w:rsidRDefault="00CD4A93" w:rsidP="00CD4A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เจ้าหนี้อื่นแสดงในราคาทุน</w:t>
      </w:r>
    </w:p>
    <w:p w14:paraId="2868E63D" w14:textId="7E51A371" w:rsidR="00CD4A93" w:rsidRPr="00EB1203" w:rsidRDefault="00CD4A93" w:rsidP="00CD4A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FD9E2B" w14:textId="77728017" w:rsidR="00EE5343" w:rsidRPr="00EB1203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ผลประโยชน์ของพนักงาน  </w:t>
      </w:r>
    </w:p>
    <w:p w14:paraId="0BA9B74F" w14:textId="77777777" w:rsidR="00A66BDE" w:rsidRPr="00EB1203" w:rsidRDefault="00A66BDE" w:rsidP="002828EF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</w:p>
    <w:p w14:paraId="08EA0375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Cs/>
          <w:sz w:val="28"/>
          <w:szCs w:val="28"/>
          <w:cs/>
        </w:rPr>
        <w:t>โครงการสมทบเงิน</w:t>
      </w:r>
    </w:p>
    <w:p w14:paraId="149343FF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0A452B8" w14:textId="3FFE3D75" w:rsidR="00EE5343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  <w:shd w:val="clear" w:color="auto" w:fill="D9D9D9"/>
        </w:rPr>
      </w:pP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950B86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shd w:val="clear" w:color="auto" w:fill="D9D9D9"/>
          <w:cs/>
        </w:rPr>
        <w:t xml:space="preserve"> </w:t>
      </w:r>
    </w:p>
    <w:p w14:paraId="08814C60" w14:textId="77777777" w:rsidR="0050121B" w:rsidRPr="00EB1203" w:rsidRDefault="0050121B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</w:p>
    <w:p w14:paraId="6B244A06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A38A8C3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515E9D7" w14:textId="6CC7ADE6" w:rsidR="00EE5343" w:rsidRPr="00EB1203" w:rsidRDefault="00EE5343" w:rsidP="002828EF">
      <w:pPr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983489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ปี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ปัจจุบันและ</w:t>
      </w:r>
      <w:r w:rsidR="00983489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ปี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ก่อน</w:t>
      </w:r>
      <w:r w:rsidR="00401E53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ๆ</w:t>
      </w:r>
      <w:r w:rsidR="00867FB1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ผลประโยชน์ดังกล่าวได้มีการคิดลดกระแสเงินสด</w:t>
      </w:r>
      <w:r w:rsidR="00316114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เพื่อให้เป็นมูลค่าปัจจุบัน</w:t>
      </w:r>
      <w:r w:rsidR="00950B86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ซึ่งจัดทำโดยนักคณิตศาสตร์ประกันภัยที่ได้รับอนุญาตเป็นประจำ โดยวิธีคิดลดแต่ละหน่วยที่</w:t>
      </w:r>
      <w:r w:rsidR="00316114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br/>
      </w:r>
      <w:r w:rsidR="00950B86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ประมาณการไว้  </w:t>
      </w:r>
    </w:p>
    <w:p w14:paraId="34B89F31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8AC8E0D" w14:textId="4C90A92D" w:rsidR="00EE5343" w:rsidRPr="00EB1203" w:rsidRDefault="00EE5343" w:rsidP="00EE5343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EB120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B120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EB1203">
        <w:rPr>
          <w:rFonts w:asciiTheme="majorBidi" w:eastAsia="Calibr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</w:t>
      </w:r>
      <w:r w:rsidR="00950B86" w:rsidRPr="00EB1203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5A11FD"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EB1203">
        <w:rPr>
          <w:rFonts w:asciiTheme="majorBidi" w:eastAsia="Calibr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5A11FD" w:rsidRPr="00EB1203">
        <w:rPr>
          <w:rFonts w:asciiTheme="majorBidi" w:eastAsia="Calibri" w:hAnsiTheme="majorBidi" w:cstheme="majorBidi"/>
          <w:i/>
          <w:sz w:val="28"/>
          <w:szCs w:val="28"/>
          <w:cs/>
        </w:rPr>
        <w:t xml:space="preserve"> </w:t>
      </w:r>
      <w:r w:rsidRPr="00EB1203">
        <w:rPr>
          <w:rFonts w:asciiTheme="majorBidi" w:eastAsia="Calibr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3040A43B" w14:textId="299EE76F" w:rsidR="00041E26" w:rsidRPr="00EB1203" w:rsidRDefault="00041E26" w:rsidP="00044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5A92649" w14:textId="3AE93A2F" w:rsidR="00EE5343" w:rsidRPr="00EB1203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B120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EB1203">
        <w:rPr>
          <w:rFonts w:asciiTheme="majorBidi" w:eastAsia="Times New Roman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39C2256E" w14:textId="77777777" w:rsidR="004D0B01" w:rsidRPr="00EB1203" w:rsidRDefault="004D0B01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0FB81E7" w14:textId="30C4BCD6" w:rsidR="006C1342" w:rsidRPr="00EB1203" w:rsidRDefault="006C1342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การจ่ายโดยใช้หุ้นเป็นเกณฑ์</w:t>
      </w:r>
    </w:p>
    <w:p w14:paraId="51B5CBEF" w14:textId="465D5E33" w:rsidR="006C1342" w:rsidRPr="00EB1203" w:rsidRDefault="006C1342" w:rsidP="006C1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6F3A438" w14:textId="22C85C62" w:rsidR="006C1342" w:rsidRPr="00EB1203" w:rsidRDefault="006C1342" w:rsidP="006C1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 xml:space="preserve">มูลค่ายุติธรรมของสิทธิซื้อหุ้น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(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ชำระด้วยตราสารทุน) รับรู้เป็นค่าใช้จ่ายพร้อมกับการเพิ่มขึ้นในส่วนของผู้ถือหุ้น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5FE981A" w14:textId="51CED13D" w:rsidR="00575E32" w:rsidRDefault="00575E32" w:rsidP="006C1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46C5FC89" w14:textId="3CB904D7" w:rsidR="00EE5343" w:rsidRPr="00EB1203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3475E717" w14:textId="77777777" w:rsidR="00EE5343" w:rsidRPr="00EB120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A2F3699" w14:textId="5B2B5302" w:rsidR="000E157A" w:rsidRPr="00EB1203" w:rsidRDefault="00EE5343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D74D1A"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ประมา</w:t>
      </w:r>
      <w:r w:rsidR="00D74D1A" w:rsidRPr="00EB1203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2063"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1EF42EA3" w14:textId="77777777" w:rsidR="003C1254" w:rsidRPr="00EB1203" w:rsidRDefault="003C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3AF28FB" w14:textId="7B54F3C2" w:rsidR="00433836" w:rsidRPr="00EB1203" w:rsidRDefault="00433836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2CA53857" w14:textId="77777777" w:rsidR="001F3496" w:rsidRPr="00EB1203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1BDF98" w14:textId="4C1C23FF" w:rsidR="00B866F8" w:rsidRPr="00EB1203" w:rsidRDefault="00B866F8" w:rsidP="00B866F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6BE2D91" w14:textId="77777777" w:rsidR="0090336E" w:rsidRPr="00EB1203" w:rsidRDefault="0090336E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3CFDB" w14:textId="13A8D36C" w:rsidR="00433836" w:rsidRPr="00EB1203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การ</w:t>
      </w:r>
      <w:r w:rsidR="00433836" w:rsidRPr="00EB1203">
        <w:rPr>
          <w:rFonts w:asciiTheme="majorBidi" w:hAnsiTheme="majorBidi" w:cstheme="majorBidi"/>
          <w:sz w:val="28"/>
          <w:szCs w:val="28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433836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433836" w:rsidRPr="00EB1203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33836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433836" w:rsidRPr="00EB120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4B37B865" w14:textId="3004DD64" w:rsidR="00433836" w:rsidRPr="00EB1203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EB1203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EB1203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A9C6F8" w14:textId="1D0AA186" w:rsidR="00433836" w:rsidRPr="00EB1203" w:rsidRDefault="00433836" w:rsidP="004C7B91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2160" w:right="-7" w:hanging="162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EB1203">
        <w:rPr>
          <w:rFonts w:asciiTheme="majorBidi" w:hAnsiTheme="majorBidi" w:cstheme="majorBidi"/>
          <w:sz w:val="28"/>
          <w:szCs w:val="28"/>
          <w:lang w:bidi="th-TH"/>
        </w:rPr>
        <w:t xml:space="preserve"> 2 </w:t>
      </w:r>
      <w:r w:rsidRPr="00EB1203">
        <w:rPr>
          <w:rFonts w:asciiTheme="majorBidi" w:hAnsiTheme="majorBidi" w:cstheme="majorBidi"/>
          <w:sz w:val="28"/>
          <w:szCs w:val="28"/>
          <w:lang w:bidi="th-TH"/>
        </w:rPr>
        <w:tab/>
      </w: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B1203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342EE7D" w14:textId="69D0D034" w:rsidR="00433836" w:rsidRPr="00EB1203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EB1203"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 w:rsidRPr="00EB1203">
        <w:rPr>
          <w:rFonts w:asciiTheme="majorBidi" w:hAnsiTheme="majorBidi" w:cstheme="majorBidi"/>
          <w:sz w:val="28"/>
          <w:szCs w:val="28"/>
          <w:lang w:bidi="th-TH"/>
        </w:rPr>
        <w:tab/>
      </w: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</w:t>
      </w:r>
      <w:r w:rsidR="001F3496" w:rsidRPr="00EB1203">
        <w:rPr>
          <w:rFonts w:asciiTheme="majorBidi" w:hAnsiTheme="majorBidi" w:cstheme="majorBidi"/>
          <w:sz w:val="28"/>
          <w:szCs w:val="28"/>
          <w:cs/>
          <w:lang w:bidi="th-TH"/>
        </w:rPr>
        <w:t>ใช้เป็นข้อมูลที่ไม่</w:t>
      </w: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สามารถสังเกตได้ </w:t>
      </w:r>
      <w:r w:rsidR="001F3496" w:rsidRPr="00EB1203">
        <w:rPr>
          <w:rFonts w:asciiTheme="majorBidi" w:hAnsiTheme="majorBidi" w:cstheme="majorBidi"/>
          <w:sz w:val="28"/>
          <w:szCs w:val="28"/>
          <w:cs/>
          <w:lang w:bidi="th-TH"/>
        </w:rPr>
        <w:t>สำหรับสินทรัพย์หรือหนี้สินนั้น</w:t>
      </w:r>
    </w:p>
    <w:p w14:paraId="26871F92" w14:textId="33EA819A" w:rsidR="00B7209A" w:rsidRPr="00EB1203" w:rsidRDefault="00B72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 w:bidi="ar-SA"/>
        </w:rPr>
      </w:pPr>
    </w:p>
    <w:p w14:paraId="07C543F2" w14:textId="2FCD9989" w:rsidR="00433836" w:rsidRPr="00EB1203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7D87EE96" w14:textId="62D8FE2E" w:rsidR="00DC51B7" w:rsidRPr="00EB1203" w:rsidRDefault="00DC51B7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9C1722" w14:textId="5ADF0B78" w:rsidR="00DC51B7" w:rsidRPr="00EB1203" w:rsidRDefault="00DC51B7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B1203" w:rsidDel="001A6CC8">
        <w:rPr>
          <w:rFonts w:asciiTheme="majorBidi" w:hAnsiTheme="majorBidi" w:cstheme="majorBidi"/>
          <w:sz w:val="28"/>
          <w:szCs w:val="28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16114" w:rsidRPr="00EB1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EB1203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28280F7" w14:textId="77777777" w:rsidR="0090336E" w:rsidRDefault="0090336E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1AB5AE9" w14:textId="28E70A4A" w:rsidR="00DC51B7" w:rsidRPr="00EB1203" w:rsidRDefault="00DC51B7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B1203" w:rsidDel="001A6CC8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EB120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EB1203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B1203" w:rsidDel="001A6CC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EB1203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8B6D53F" w14:textId="77777777" w:rsidR="00933EFB" w:rsidRPr="00EB1203" w:rsidRDefault="00933EFB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6C17E03" w14:textId="4AEEF839" w:rsidR="00FE3640" w:rsidRPr="00EB1203" w:rsidRDefault="00FE3640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รายได้</w:t>
      </w:r>
      <w:r w:rsidR="00352D6C"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480BDE08" w14:textId="77777777" w:rsidR="00DF700E" w:rsidRPr="00EB1203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F328307" w14:textId="31864802" w:rsidR="00352D6C" w:rsidRPr="00EB1203" w:rsidRDefault="00352D6C" w:rsidP="00352D6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128E067A" w14:textId="77777777" w:rsidR="00352D6C" w:rsidRPr="00EB1203" w:rsidRDefault="00352D6C" w:rsidP="00B812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56D019" w14:textId="291FA116" w:rsidR="00B81283" w:rsidRPr="00EB1203" w:rsidRDefault="00DF700E" w:rsidP="00B812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</w:t>
      </w:r>
      <w:r w:rsidR="007608A5" w:rsidRPr="00EB1203">
        <w:rPr>
          <w:rFonts w:asciiTheme="majorBidi" w:hAnsiTheme="majorBidi" w:cstheme="majorBidi"/>
          <w:sz w:val="28"/>
          <w:szCs w:val="28"/>
          <w:cs/>
        </w:rPr>
        <w:t>่กลุ่มบริษัท</w:t>
      </w:r>
      <w:r w:rsidR="006071FD" w:rsidRPr="00EB1203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52D6C" w:rsidRPr="00EB1203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225F9FBF" w14:textId="77777777" w:rsidR="00BE69F5" w:rsidRDefault="00BE69F5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EAF079" w14:textId="60B1DC5C" w:rsidR="004C39DC" w:rsidRPr="00EB1203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</w:p>
    <w:p w14:paraId="48B721A4" w14:textId="77777777" w:rsidR="00EB678F" w:rsidRPr="00EB1203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9D8110" w14:textId="3AF7280B" w:rsidR="00DF700E" w:rsidRPr="00EB1203" w:rsidRDefault="00DF700E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36C81210" w14:textId="3469CCBA" w:rsidR="00EB678F" w:rsidRPr="00EB1203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1E9CD" w14:textId="77777777" w:rsidR="00B83F59" w:rsidRDefault="00B83F59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980A5A" w14:textId="77777777" w:rsidR="00B83F59" w:rsidRDefault="00B83F59" w:rsidP="00BE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B19E31D" w14:textId="530673DF" w:rsidR="00EB678F" w:rsidRPr="00EB1203" w:rsidRDefault="00EB678F" w:rsidP="00BE6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โปรแกรมสิทธิพิเศษแก่ลูกค้า</w:t>
      </w:r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1CA3CDA" w14:textId="77777777" w:rsidR="00EB678F" w:rsidRPr="00EB1203" w:rsidRDefault="00EB678F" w:rsidP="00EB67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9DFB809" w14:textId="481CF9DB" w:rsidR="00EB678F" w:rsidRPr="00EB1203" w:rsidRDefault="00EB678F" w:rsidP="00EB67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11A67C2E" w14:textId="77777777" w:rsidR="00EB678F" w:rsidRPr="00EB1203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D49E7" w14:textId="77777777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Cs/>
          <w:sz w:val="28"/>
          <w:szCs w:val="28"/>
        </w:rPr>
      </w:pPr>
      <w:r w:rsidRPr="00EB1203">
        <w:rPr>
          <w:rFonts w:asciiTheme="majorBidi" w:eastAsia="Calibri" w:hAnsiTheme="majorBidi" w:cstheme="majorBidi"/>
          <w:iCs/>
          <w:sz w:val="28"/>
          <w:szCs w:val="28"/>
          <w:cs/>
        </w:rPr>
        <w:t>รายได้ค่าธรรมเนียมและบริการ</w:t>
      </w:r>
    </w:p>
    <w:p w14:paraId="79D8F3C3" w14:textId="77777777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30C7FAC" w14:textId="77777777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กลุ่มบริษัทรับรู้รายได้ค่าธรรมเนียมและบริการเมื่อได้ให้บริการแก่ลูกค้าแล้ว</w:t>
      </w:r>
    </w:p>
    <w:p w14:paraId="4CFECAF4" w14:textId="239A5388" w:rsidR="00585FC4" w:rsidRPr="00EB1203" w:rsidRDefault="00585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</w:p>
    <w:p w14:paraId="23303E5D" w14:textId="7D9EB7D1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รายได้จากค่าปรับล่าช้า</w:t>
      </w:r>
    </w:p>
    <w:p w14:paraId="0CD53301" w14:textId="77777777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A127032" w14:textId="1242953A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กลุ่มบริษัทรับรู้รายได้จากค่าปรับล่าช้าตามจำนวนที่ได้รับจริง</w:t>
      </w:r>
    </w:p>
    <w:p w14:paraId="1F637D88" w14:textId="77777777" w:rsidR="00041E26" w:rsidRPr="00EB1203" w:rsidRDefault="00041E26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18D1C44" w14:textId="77777777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รายได้อื่น</w:t>
      </w:r>
    </w:p>
    <w:p w14:paraId="4D82515E" w14:textId="77777777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52C23CC" w14:textId="64446DFB" w:rsidR="00F75691" w:rsidRPr="00EB1203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รายได้อื่นรับรู้ตามเกณฑ์คงค้าง</w:t>
      </w:r>
    </w:p>
    <w:p w14:paraId="74BFD6B4" w14:textId="7285BB91" w:rsidR="00316114" w:rsidRDefault="00316114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59EAF7E4" w14:textId="46829EAE" w:rsidR="005E474A" w:rsidRPr="00EB1203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2634CDE8" w14:textId="77777777" w:rsidR="005E474A" w:rsidRPr="00EB1203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52CBFC38" w14:textId="789B4292" w:rsidR="005E474A" w:rsidRPr="00EB1203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2E33D1" w:rsidRPr="00EB1203">
        <w:rPr>
          <w:rFonts w:asciiTheme="majorBidi" w:eastAsia="Times New Roman" w:hAnsiTheme="majorBidi" w:cstheme="majorBidi"/>
          <w:sz w:val="28"/>
          <w:szCs w:val="28"/>
          <w:cs/>
        </w:rPr>
        <w:t>ปี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561E02" w:rsidRPr="00EB1203">
        <w:rPr>
          <w:rFonts w:asciiTheme="majorBidi" w:eastAsia="Times New Roman" w:hAnsiTheme="majorBidi" w:cstheme="majorBidi"/>
          <w:sz w:val="28"/>
          <w:szCs w:val="28"/>
          <w:cs/>
        </w:rPr>
        <w:t>ซึ่ง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รับรู้ในกำไรหรือขาดทุนเว้นแต่</w:t>
      </w:r>
      <w:r w:rsidR="003A4B63" w:rsidRPr="00EB1203">
        <w:rPr>
          <w:rFonts w:asciiTheme="majorBidi" w:eastAsia="Times New Roman" w:hAnsiTheme="majorBidi" w:cstheme="majorBidi"/>
          <w:sz w:val="28"/>
          <w:szCs w:val="28"/>
          <w:cs/>
        </w:rPr>
        <w:t>รายการ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ที่รับรู้โดยตรงในส่วนของผู้ถือหุ้นหรือกำไรขาดทุนเบ็ดเสร็จอื่น</w:t>
      </w:r>
    </w:p>
    <w:p w14:paraId="7697E05C" w14:textId="77777777" w:rsidR="00E04E8C" w:rsidRPr="00EB1203" w:rsidRDefault="00E04E8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871877" w14:textId="387C4B54" w:rsidR="005E474A" w:rsidRPr="00EB1203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ภาษีเงินได้ของ</w:t>
      </w:r>
      <w:r w:rsidR="00D82331" w:rsidRPr="00EB1203">
        <w:rPr>
          <w:rFonts w:asciiTheme="majorBidi" w:eastAsia="Times New Roman" w:hAnsiTheme="majorBidi" w:cstheme="majorBidi"/>
          <w:sz w:val="28"/>
          <w:szCs w:val="28"/>
          <w:cs/>
        </w:rPr>
        <w:t>ปี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ปัจจุบัน</w:t>
      </w:r>
      <w:r w:rsidR="00561E02" w:rsidRPr="00EB1203">
        <w:rPr>
          <w:rFonts w:asciiTheme="majorBidi" w:eastAsia="Times New Roman" w:hAnsiTheme="majorBidi" w:cstheme="majorBidi"/>
          <w:sz w:val="28"/>
          <w:szCs w:val="28"/>
          <w:cs/>
        </w:rPr>
        <w:t>บันทึก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</w:t>
      </w:r>
      <w:r w:rsidR="00561E02" w:rsidRPr="00EB1203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82331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ๆ</w:t>
      </w:r>
      <w:r w:rsidRPr="00EB1203"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48C26E90" w14:textId="72834D0A" w:rsidR="005E474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61AE924" w14:textId="16860BA1" w:rsidR="00AF04E9" w:rsidRPr="00EB1203" w:rsidRDefault="005E474A" w:rsidP="00AF04E9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390DD7"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ภาษีเงินได้รอการตัดบัญชีจะไม่ถูกรับรู้เมื่อเกิดจากผลแตกต่างชั่วคราว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t>สำหรับ</w:t>
      </w:r>
      <w:r w:rsidR="00390DD7" w:rsidRPr="00EB1203">
        <w:rPr>
          <w:rFonts w:asciiTheme="majorBidi" w:eastAsia="Calibr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และทางภาษี และผลแตกต่างที่เกี่ยวข้องกับเงินลงทุนในบริษัทย่อยและการร่วมค้า หากเป็นไปได้ว่าจะไม่มีการกลับรายการในอนาคตอันใกล้</w:t>
      </w:r>
    </w:p>
    <w:p w14:paraId="1985F987" w14:textId="77777777" w:rsidR="00AF04E9" w:rsidRPr="00EB1203" w:rsidRDefault="00AF04E9" w:rsidP="00AF04E9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534BB50" w14:textId="2704A9C2" w:rsidR="005E474A" w:rsidRPr="00EB1203" w:rsidRDefault="005E474A" w:rsidP="00D139A5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t>น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br/>
        <w:t>โดยใช้อัตราภาษีที่ประกาศใช้หรือที่คาดว่ามีผลบังคับใช้ ณ วันที่รายงาน</w:t>
      </w:r>
      <w:r w:rsidR="00D139A5"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t>ทั้งนี้ สินทรัพย์ภาษีเงินได้ของ</w:t>
      </w:r>
      <w:r w:rsidR="00E01113" w:rsidRPr="00EB1203">
        <w:rPr>
          <w:rFonts w:asciiTheme="majorBidi" w:eastAsia="Calibri" w:hAnsiTheme="majorBidi" w:cstheme="majorBidi"/>
          <w:sz w:val="28"/>
          <w:szCs w:val="28"/>
          <w:cs/>
        </w:rPr>
        <w:t>ปี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t>ปัจจุบันจะ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br/>
        <w:t>หักกลบกับหนี้สินภาษีเงินได้ของ</w:t>
      </w:r>
      <w:r w:rsidR="00F46A39" w:rsidRPr="00EB1203">
        <w:rPr>
          <w:rFonts w:asciiTheme="majorBidi" w:eastAsia="Calibri" w:hAnsiTheme="majorBidi" w:cstheme="majorBidi"/>
          <w:sz w:val="28"/>
          <w:szCs w:val="28"/>
          <w:cs/>
        </w:rPr>
        <w:t>ปี</w:t>
      </w:r>
      <w:r w:rsidR="00D139A5" w:rsidRPr="00EB1203">
        <w:rPr>
          <w:rFonts w:asciiTheme="majorBidi" w:eastAsia="Calibri" w:hAnsiTheme="majorBidi" w:cstheme="majorBidi"/>
          <w:sz w:val="28"/>
          <w:szCs w:val="28"/>
          <w:cs/>
        </w:rPr>
        <w:t>ปัจจุบันในงบการเงินเฉพาะกิจการ</w:t>
      </w:r>
    </w:p>
    <w:p w14:paraId="19FFB9B3" w14:textId="63F73198" w:rsidR="00585FC4" w:rsidRPr="00EB1203" w:rsidRDefault="00585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78A6387D" w14:textId="65BCE08F" w:rsidR="005E474A" w:rsidRPr="00EB1203" w:rsidRDefault="005E474A" w:rsidP="0053236F">
      <w:pPr>
        <w:spacing w:line="240" w:lineRule="auto"/>
        <w:ind w:left="547" w:right="29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EC14C1" w:rsidRPr="00EB1203">
        <w:rPr>
          <w:rFonts w:asciiTheme="majorBidi" w:eastAsia="Calibr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2B849BB9" w14:textId="46ED6867" w:rsidR="00763212" w:rsidRDefault="006B0928" w:rsidP="006B0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14:paraId="45CF1EA1" w14:textId="073D4FCC" w:rsidR="00316114" w:rsidRPr="00C04249" w:rsidRDefault="00D145AE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C04249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>การดำเนินงานที่ยกเลิก</w:t>
      </w:r>
    </w:p>
    <w:p w14:paraId="562AF9EF" w14:textId="49C321D6" w:rsidR="00D145AE" w:rsidRPr="00C04249" w:rsidRDefault="00D145AE" w:rsidP="00D1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2D27F6F0" w14:textId="77777777" w:rsidR="00D145AE" w:rsidRPr="00C04249" w:rsidRDefault="00D145AE" w:rsidP="00D1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Cs/>
          <w:sz w:val="28"/>
          <w:szCs w:val="28"/>
        </w:rPr>
      </w:pPr>
      <w:bookmarkStart w:id="5" w:name="_Hlk93345558"/>
      <w:r w:rsidRPr="00C04249">
        <w:rPr>
          <w:rFonts w:asciiTheme="majorBidi" w:eastAsia="Times New Roman" w:hAnsiTheme="majorBidi" w:cstheme="majorBidi"/>
          <w:b/>
          <w:sz w:val="28"/>
          <w:szCs w:val="28"/>
          <w:cs/>
        </w:rPr>
        <w:t>การดำเนินงานที่ยกเลิกเป็นส่วนประกอบของธุรกิจของ</w:t>
      </w:r>
      <w:r w:rsidRPr="00C04249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C04249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เป็นสายงานธุรกิจที่สำคัญที่ยกเลิกหรือถือไว้เพื่อขาย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bookmarkEnd w:id="5"/>
    <w:p w14:paraId="287CBFCD" w14:textId="77777777" w:rsidR="00D145AE" w:rsidRPr="00C04249" w:rsidRDefault="00D145AE" w:rsidP="00D1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64F103A9" w14:textId="587619F8" w:rsidR="005E474A" w:rsidRPr="00C04249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C04249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0D26534C" w14:textId="77777777" w:rsidR="005E474A" w:rsidRPr="00EB1203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256497A" w14:textId="204A4F78" w:rsidR="005E474A" w:rsidRPr="00EB1203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0A3DBC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ปรับปรุง</w:t>
      </w:r>
      <w:r w:rsidR="00D145AE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ด้วย</w:t>
      </w:r>
      <w:r w:rsidR="000A3DBC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จ</w:t>
      </w:r>
      <w:r w:rsidR="00D145AE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ำ</w:t>
      </w:r>
      <w:r w:rsidR="000A3DBC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นวนหุ้นสามัญที่เปลี่ยนแปลงจากการออกหุ้นสามัญปันผล</w:t>
      </w:r>
    </w:p>
    <w:p w14:paraId="256E2865" w14:textId="77777777" w:rsidR="00AF04E9" w:rsidRPr="00EB1203" w:rsidRDefault="00AF04E9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</w:p>
    <w:p w14:paraId="219A6988" w14:textId="1C11CA41" w:rsidR="005E474A" w:rsidRPr="00EB1203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บุคคลหรือกิจการที่เกี่ยวข้องกัน</w:t>
      </w:r>
    </w:p>
    <w:p w14:paraId="3BCF40DA" w14:textId="77777777" w:rsidR="005E474A" w:rsidRPr="00EB1203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8F7B8C0" w14:textId="77777777" w:rsidR="005E474A" w:rsidRDefault="005E474A" w:rsidP="005E474A">
      <w:pPr>
        <w:spacing w:line="240" w:lineRule="auto"/>
        <w:ind w:left="540" w:right="-108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3236F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3236F"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2F60731" w14:textId="77777777" w:rsidR="00B16873" w:rsidRPr="00EB1203" w:rsidRDefault="00B16873" w:rsidP="005E474A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  <w:cs/>
        </w:rPr>
      </w:pPr>
    </w:p>
    <w:p w14:paraId="74AF8F01" w14:textId="77777777" w:rsidR="00AB01BB" w:rsidRPr="00EB1203" w:rsidRDefault="00AB01BB" w:rsidP="00AB01BB">
      <w:pPr>
        <w:pStyle w:val="ListParagraph"/>
        <w:numPr>
          <w:ilvl w:val="1"/>
          <w:numId w:val="20"/>
        </w:numPr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1DD64E54" w14:textId="7A7E82F8" w:rsidR="00AB01BB" w:rsidRPr="00EB1203" w:rsidRDefault="00AB01BB" w:rsidP="00AB01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66710FDF" w14:textId="4DD690AA" w:rsidR="005E474A" w:rsidRPr="00EB1203" w:rsidRDefault="00AB01BB" w:rsidP="00F46A39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(ผู้มีอำนาจตัดสินใจสูงสุดด้านการดำเนินงาน)</w:t>
      </w:r>
      <w:r w:rsidR="00F46A39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3C15B1" w:rsidRPr="00EB1203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bookmarkStart w:id="6" w:name="_Hlk93345539"/>
    </w:p>
    <w:bookmarkEnd w:id="6"/>
    <w:p w14:paraId="51533D43" w14:textId="0283C326" w:rsidR="00923A2F" w:rsidRPr="00EB1203" w:rsidRDefault="00FD508C" w:rsidP="00675FB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Pr="00EB1203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Pr="00EB1203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1CEE8F4" w14:textId="77777777" w:rsidR="00675FBD" w:rsidRPr="00EB1203" w:rsidRDefault="00675FBD" w:rsidP="00675F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A7331B" w14:textId="7C861D59" w:rsidR="007C4EAB" w:rsidRPr="007D3997" w:rsidRDefault="004C6DCB" w:rsidP="007C4E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D3997">
        <w:rPr>
          <w:rFonts w:asciiTheme="majorBidi" w:hAnsiTheme="majorBidi" w:cstheme="majorBidi"/>
          <w:i/>
          <w:iCs/>
          <w:sz w:val="28"/>
          <w:szCs w:val="28"/>
          <w:cs/>
        </w:rPr>
        <w:t>ลูกหนี้</w:t>
      </w:r>
      <w:r w:rsidR="00923A2F" w:rsidRPr="007D3997">
        <w:rPr>
          <w:rFonts w:asciiTheme="majorBidi" w:hAnsiTheme="majorBidi" w:cstheme="majorBidi"/>
          <w:i/>
          <w:iCs/>
          <w:sz w:val="28"/>
          <w:szCs w:val="28"/>
          <w:cs/>
        </w:rPr>
        <w:t>ตามสัญญา</w:t>
      </w:r>
      <w:r w:rsidR="00AF7F35" w:rsidRPr="007D3997">
        <w:rPr>
          <w:rFonts w:asciiTheme="majorBidi" w:hAnsiTheme="majorBidi" w:cstheme="majorBidi"/>
          <w:i/>
          <w:iCs/>
          <w:sz w:val="28"/>
          <w:szCs w:val="28"/>
          <w:cs/>
        </w:rPr>
        <w:t>เช่าซื้อและลูกหนี้เงินให้</w:t>
      </w:r>
      <w:r w:rsidR="001216A0" w:rsidRPr="007D3997">
        <w:rPr>
          <w:rFonts w:asciiTheme="majorBidi" w:hAnsiTheme="majorBidi" w:cstheme="majorBidi"/>
          <w:i/>
          <w:iCs/>
          <w:sz w:val="28"/>
          <w:szCs w:val="28"/>
          <w:cs/>
        </w:rPr>
        <w:t>สินเชื่ออื่น</w:t>
      </w:r>
    </w:p>
    <w:p w14:paraId="6F4B6886" w14:textId="77777777" w:rsidR="00C06DFB" w:rsidRPr="007D3997" w:rsidRDefault="00C06DFB" w:rsidP="00C06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456DBE9" w14:textId="631AC33C" w:rsidR="005A0D51" w:rsidRPr="003945B2" w:rsidRDefault="007D3997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3945B2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 </w:t>
      </w:r>
      <w:r w:rsidRPr="003945B2">
        <w:rPr>
          <w:rFonts w:asciiTheme="majorBidi" w:hAnsiTheme="majorBidi" w:cstheme="majorBidi"/>
          <w:sz w:val="28"/>
          <w:szCs w:val="28"/>
        </w:rPr>
        <w:t xml:space="preserve">COVID-19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3945B2">
        <w:rPr>
          <w:rFonts w:asciiTheme="majorBidi" w:hAnsiTheme="majorBidi" w:cstheme="majorBidi"/>
          <w:sz w:val="28"/>
          <w:szCs w:val="28"/>
        </w:rPr>
        <w:t xml:space="preserve">2564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3945B2">
        <w:rPr>
          <w:rFonts w:asciiTheme="majorBidi" w:hAnsiTheme="majorBidi" w:cstheme="majorBidi"/>
          <w:sz w:val="28"/>
          <w:szCs w:val="28"/>
        </w:rPr>
        <w:t xml:space="preserve">2565 </w:t>
      </w:r>
      <w:r w:rsidRPr="003945B2">
        <w:rPr>
          <w:rFonts w:asciiTheme="majorBidi" w:hAnsiTheme="majorBidi" w:cstheme="majorBidi"/>
          <w:sz w:val="28"/>
          <w:szCs w:val="28"/>
          <w:cs/>
        </w:rPr>
        <w:t>ทั้งนี้เพื่อบรรเทาความเดือดร้อนให้แก่ลูกหนี้ที่ได้รับผลกระทบ กลุ่มบริษัทดำเนินการให้ความช่วยเหลือแก่ลูกหนี้</w:t>
      </w:r>
      <w:r w:rsidRPr="003945B2">
        <w:rPr>
          <w:rFonts w:asciiTheme="majorBidi" w:hAnsiTheme="majorBidi" w:cstheme="majorBidi"/>
          <w:sz w:val="28"/>
          <w:szCs w:val="28"/>
        </w:rPr>
        <w:br/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ที่ไม่ถูกจัดชั้นเป็นลูกหนี้ด้อยคุณภาพ </w:t>
      </w:r>
      <w:r w:rsidRPr="003945B2">
        <w:rPr>
          <w:rFonts w:asciiTheme="majorBidi" w:hAnsiTheme="majorBidi" w:cstheme="majorBidi"/>
          <w:sz w:val="28"/>
          <w:szCs w:val="28"/>
        </w:rPr>
        <w:t>(Non-performing loans: NPL)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 สำหรับค่างวดผ่อนชำระตั้งแต่เดือนมกราคม </w:t>
      </w:r>
      <w:r w:rsidRPr="003945B2">
        <w:rPr>
          <w:rFonts w:asciiTheme="majorBidi" w:hAnsiTheme="majorBidi" w:cstheme="majorBidi"/>
          <w:sz w:val="28"/>
          <w:szCs w:val="28"/>
        </w:rPr>
        <w:t xml:space="preserve">2565 </w:t>
      </w:r>
      <w:r w:rsidRPr="003945B2">
        <w:rPr>
          <w:rFonts w:asciiTheme="majorBidi" w:hAnsiTheme="majorBidi" w:cstheme="majorBidi"/>
          <w:sz w:val="28"/>
          <w:szCs w:val="28"/>
        </w:rPr>
        <w:br/>
      </w:r>
      <w:r w:rsidRPr="003945B2">
        <w:rPr>
          <w:rFonts w:asciiTheme="majorBidi" w:hAnsiTheme="majorBidi" w:cstheme="majorBidi"/>
          <w:sz w:val="28"/>
          <w:szCs w:val="28"/>
          <w:cs/>
        </w:rPr>
        <w:t>ถึงเดือน</w:t>
      </w:r>
      <w:r w:rsidRPr="003945B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945B2">
        <w:rPr>
          <w:rFonts w:asciiTheme="majorBidi" w:hAnsiTheme="majorBidi" w:cstheme="majorBidi"/>
          <w:sz w:val="28"/>
          <w:szCs w:val="28"/>
        </w:rPr>
        <w:t>2565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 ตามสิทธิที่ได้ลงทะเบียน</w:t>
      </w:r>
      <w:r w:rsidRPr="003945B2">
        <w:rPr>
          <w:rFonts w:asciiTheme="majorBidi" w:hAnsiTheme="majorBidi" w:cstheme="majorBidi"/>
          <w:sz w:val="28"/>
          <w:szCs w:val="28"/>
        </w:rPr>
        <w:t xml:space="preserve"> </w:t>
      </w:r>
      <w:bookmarkStart w:id="7" w:name="_Hlk78569934"/>
      <w:r w:rsidRPr="003945B2">
        <w:rPr>
          <w:rFonts w:asciiTheme="majorBidi" w:hAnsiTheme="majorBidi" w:cstheme="majorBidi"/>
          <w:sz w:val="28"/>
          <w:szCs w:val="28"/>
          <w:cs/>
        </w:rPr>
        <w:t>รายละเอียดดังนี้</w:t>
      </w:r>
      <w:bookmarkEnd w:id="7"/>
    </w:p>
    <w:p w14:paraId="03B1562E" w14:textId="77777777" w:rsidR="007D3997" w:rsidRPr="003945B2" w:rsidRDefault="007D3997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912610" w14:textId="77777777" w:rsidR="007D3997" w:rsidRPr="003945B2" w:rsidRDefault="007D3997" w:rsidP="007D3997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945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ให้สิทธิผ่อนผันพักชำระค่างวดบางส่วน สำหรับลูกค้าสินเชื่อทุกประเภท และมีประวัติค้างชำระค่างวดไม่เกิน </w:t>
      </w:r>
      <w:r w:rsidRPr="003945B2">
        <w:rPr>
          <w:rFonts w:asciiTheme="majorBidi" w:hAnsiTheme="majorBidi" w:cstheme="majorBidi"/>
          <w:sz w:val="28"/>
          <w:szCs w:val="28"/>
        </w:rPr>
        <w:t xml:space="preserve">2 </w:t>
      </w:r>
      <w:r w:rsidRPr="003945B2">
        <w:rPr>
          <w:rFonts w:asciiTheme="majorBidi" w:hAnsiTheme="majorBidi" w:cstheme="majorBidi"/>
          <w:sz w:val="28"/>
          <w:szCs w:val="28"/>
          <w:cs/>
        </w:rPr>
        <w:t>งวด ก่อนเข้ารับสิทธิดังนี้</w:t>
      </w:r>
    </w:p>
    <w:p w14:paraId="176E190B" w14:textId="77777777" w:rsidR="007D3997" w:rsidRPr="003945B2" w:rsidRDefault="007D3997" w:rsidP="007D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bookmarkStart w:id="8" w:name="_Hlk103024608"/>
      <w:r w:rsidRPr="003945B2">
        <w:rPr>
          <w:rFonts w:asciiTheme="majorBidi" w:hAnsiTheme="majorBidi" w:cstheme="majorBidi"/>
          <w:sz w:val="28"/>
          <w:szCs w:val="28"/>
        </w:rPr>
        <w:t xml:space="preserve">  -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 </w:t>
      </w:r>
      <w:r w:rsidRPr="003945B2">
        <w:rPr>
          <w:rFonts w:asciiTheme="majorBidi" w:hAnsiTheme="majorBidi" w:cstheme="majorBidi"/>
          <w:sz w:val="28"/>
          <w:szCs w:val="28"/>
        </w:rPr>
        <w:t xml:space="preserve">4,000 </w:t>
      </w:r>
      <w:r w:rsidRPr="003945B2">
        <w:rPr>
          <w:rFonts w:asciiTheme="majorBidi" w:hAnsiTheme="majorBidi" w:cstheme="majorBidi"/>
          <w:sz w:val="28"/>
          <w:szCs w:val="28"/>
          <w:cs/>
        </w:rPr>
        <w:t>บาทต่อเดือน</w:t>
      </w:r>
    </w:p>
    <w:bookmarkEnd w:id="8"/>
    <w:p w14:paraId="75C37DC1" w14:textId="77777777" w:rsidR="007D3997" w:rsidRPr="003945B2" w:rsidRDefault="007D3997" w:rsidP="007D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945B2">
        <w:rPr>
          <w:rFonts w:asciiTheme="majorBidi" w:hAnsiTheme="majorBidi" w:cstheme="majorBidi"/>
          <w:sz w:val="28"/>
          <w:szCs w:val="28"/>
        </w:rPr>
        <w:t xml:space="preserve">  -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 </w:t>
      </w:r>
      <w:r w:rsidRPr="003945B2">
        <w:rPr>
          <w:rFonts w:asciiTheme="majorBidi" w:hAnsiTheme="majorBidi" w:cstheme="majorBidi"/>
          <w:sz w:val="28"/>
          <w:szCs w:val="28"/>
        </w:rPr>
        <w:t xml:space="preserve">6,000 </w:t>
      </w:r>
      <w:r w:rsidRPr="003945B2">
        <w:rPr>
          <w:rFonts w:asciiTheme="majorBidi" w:hAnsiTheme="majorBidi" w:cstheme="majorBidi"/>
          <w:sz w:val="28"/>
          <w:szCs w:val="28"/>
          <w:cs/>
        </w:rPr>
        <w:t>บาทต่อเดือน</w:t>
      </w:r>
    </w:p>
    <w:p w14:paraId="67BC4F3F" w14:textId="77777777" w:rsidR="007D3997" w:rsidRPr="003945B2" w:rsidRDefault="007D3997" w:rsidP="007D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945B2">
        <w:rPr>
          <w:rFonts w:asciiTheme="majorBidi" w:hAnsiTheme="majorBidi" w:cstheme="majorBidi"/>
          <w:sz w:val="28"/>
          <w:szCs w:val="28"/>
        </w:rPr>
        <w:t xml:space="preserve">  -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ให้สิทธิ์ชำระค่างวดในอัตรา ร้อยละ </w:t>
      </w:r>
      <w:r w:rsidRPr="003945B2">
        <w:rPr>
          <w:rFonts w:asciiTheme="majorBidi" w:hAnsiTheme="majorBidi" w:cstheme="majorBidi"/>
          <w:sz w:val="28"/>
          <w:szCs w:val="28"/>
        </w:rPr>
        <w:t xml:space="preserve">20 </w:t>
      </w:r>
      <w:r w:rsidRPr="003945B2">
        <w:rPr>
          <w:rFonts w:asciiTheme="majorBidi" w:hAnsiTheme="majorBidi" w:cstheme="majorBidi"/>
          <w:sz w:val="28"/>
          <w:szCs w:val="28"/>
          <w:cs/>
        </w:rPr>
        <w:t>ต่อเดือน</w:t>
      </w:r>
    </w:p>
    <w:p w14:paraId="3E3900B9" w14:textId="77777777" w:rsidR="007D3997" w:rsidRPr="003945B2" w:rsidRDefault="007D3997" w:rsidP="007D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945B2">
        <w:rPr>
          <w:rFonts w:asciiTheme="majorBidi" w:hAnsiTheme="majorBidi" w:cstheme="majorBidi"/>
          <w:sz w:val="28"/>
          <w:szCs w:val="28"/>
        </w:rPr>
        <w:t xml:space="preserve">  -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ให้สิทธิ์ชำระค่างวดในอัตรา ร้อยละ </w:t>
      </w:r>
      <w:r w:rsidRPr="003945B2">
        <w:rPr>
          <w:rFonts w:asciiTheme="majorBidi" w:hAnsiTheme="majorBidi" w:cstheme="majorBidi"/>
          <w:sz w:val="28"/>
          <w:szCs w:val="28"/>
        </w:rPr>
        <w:t xml:space="preserve">50 </w:t>
      </w:r>
      <w:r w:rsidRPr="003945B2">
        <w:rPr>
          <w:rFonts w:asciiTheme="majorBidi" w:hAnsiTheme="majorBidi" w:cstheme="majorBidi"/>
          <w:sz w:val="28"/>
          <w:szCs w:val="28"/>
          <w:cs/>
        </w:rPr>
        <w:t>ต่อเดือน</w:t>
      </w:r>
    </w:p>
    <w:p w14:paraId="2BDD9512" w14:textId="77777777" w:rsidR="007D3997" w:rsidRPr="003945B2" w:rsidRDefault="007D3997" w:rsidP="007D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945B2">
        <w:rPr>
          <w:rFonts w:asciiTheme="majorBidi" w:hAnsiTheme="majorBidi" w:cstheme="majorBidi"/>
          <w:sz w:val="28"/>
          <w:szCs w:val="28"/>
        </w:rPr>
        <w:t xml:space="preserve">  -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ให้สิทธิ์ชำระค่างวดในอัตรา ร้อยละ </w:t>
      </w:r>
      <w:r w:rsidRPr="003945B2">
        <w:rPr>
          <w:rFonts w:asciiTheme="majorBidi" w:hAnsiTheme="majorBidi" w:cstheme="majorBidi"/>
          <w:sz w:val="28"/>
          <w:szCs w:val="28"/>
        </w:rPr>
        <w:t xml:space="preserve">70 </w:t>
      </w:r>
      <w:r w:rsidRPr="003945B2">
        <w:rPr>
          <w:rFonts w:asciiTheme="majorBidi" w:hAnsiTheme="majorBidi" w:cstheme="majorBidi"/>
          <w:sz w:val="28"/>
          <w:szCs w:val="28"/>
          <w:cs/>
        </w:rPr>
        <w:t>ต่อเดือน</w:t>
      </w:r>
    </w:p>
    <w:p w14:paraId="6EACA189" w14:textId="77777777" w:rsidR="007D3997" w:rsidRPr="003945B2" w:rsidRDefault="007D3997" w:rsidP="007D3997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945B2">
        <w:rPr>
          <w:rFonts w:asciiTheme="majorBidi" w:hAnsiTheme="majorBidi" w:cstheme="majorBidi"/>
          <w:sz w:val="28"/>
          <w:szCs w:val="28"/>
          <w:cs/>
        </w:rPr>
        <w:t xml:space="preserve">ให้สิทธิพักชำระหนี้ </w:t>
      </w:r>
      <w:r w:rsidRPr="003945B2">
        <w:rPr>
          <w:rFonts w:asciiTheme="majorBidi" w:hAnsiTheme="majorBidi" w:cstheme="majorBidi"/>
          <w:sz w:val="28"/>
          <w:szCs w:val="28"/>
        </w:rPr>
        <w:t xml:space="preserve">2 </w:t>
      </w:r>
      <w:r w:rsidRPr="003945B2">
        <w:rPr>
          <w:rFonts w:asciiTheme="majorBidi" w:hAnsiTheme="majorBidi" w:cstheme="majorBidi"/>
          <w:sz w:val="28"/>
          <w:szCs w:val="28"/>
          <w:cs/>
        </w:rPr>
        <w:t xml:space="preserve">งวด สำหรับลูกหนี้กรณีเป็นผู้ป่วย </w:t>
      </w:r>
      <w:r w:rsidRPr="003945B2">
        <w:rPr>
          <w:rFonts w:asciiTheme="majorBidi" w:hAnsiTheme="majorBidi" w:cstheme="majorBidi"/>
          <w:sz w:val="28"/>
          <w:szCs w:val="28"/>
        </w:rPr>
        <w:t xml:space="preserve">COVID-19 </w:t>
      </w:r>
      <w:r w:rsidRPr="003945B2">
        <w:rPr>
          <w:rFonts w:asciiTheme="majorBidi" w:hAnsiTheme="majorBidi" w:cstheme="majorBidi"/>
          <w:sz w:val="28"/>
          <w:szCs w:val="28"/>
          <w:cs/>
        </w:rPr>
        <w:t>หรือ ลูกหนี้ที่เป็นกลุ่มเสี่ยงสูงและมีคำสั่งให้กักตัว</w:t>
      </w:r>
    </w:p>
    <w:p w14:paraId="6FBE0857" w14:textId="77777777" w:rsidR="007D3997" w:rsidRPr="003945B2" w:rsidRDefault="007D3997" w:rsidP="007D3997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945B2">
        <w:rPr>
          <w:rFonts w:asciiTheme="majorBidi" w:hAnsiTheme="majorBidi" w:cstheme="majorBidi"/>
          <w:sz w:val="28"/>
          <w:szCs w:val="28"/>
          <w:cs/>
        </w:rPr>
        <w:t>มาตรการปรับโครงสร้างหนี้ให้กับลูกหนี้ที่เข้าเงื่อนไข</w:t>
      </w:r>
    </w:p>
    <w:p w14:paraId="6852F04F" w14:textId="77777777" w:rsidR="007D3997" w:rsidRPr="007D3997" w:rsidRDefault="007D3997" w:rsidP="007D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9E688" w14:textId="60DD46AB" w:rsidR="007D3997" w:rsidRPr="007D3997" w:rsidRDefault="007D3997" w:rsidP="007D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7D3997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7D399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D3997">
        <w:rPr>
          <w:rFonts w:asciiTheme="majorBidi" w:hAnsiTheme="majorBidi" w:cstheme="majorBidi"/>
          <w:sz w:val="28"/>
          <w:szCs w:val="28"/>
        </w:rPr>
        <w:t xml:space="preserve">2565 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จากการตัดรายการสินทรัพย์ทางการเงินที่วัดมูลค่าด้วยราคาทุนตัดจำหน่ายและลูกหนี้ตามสัญญาเช่าซื้อ ซึ่งเป็นผลกระทบจากนโยบายการให้ความช่วยเหลือข้างต้นเป็นจำนวน </w:t>
      </w:r>
      <w:r w:rsidR="00495648">
        <w:rPr>
          <w:rFonts w:asciiTheme="majorBidi" w:hAnsiTheme="majorBidi" w:cstheme="majorBidi"/>
          <w:sz w:val="28"/>
          <w:szCs w:val="28"/>
        </w:rPr>
        <w:t>11.10</w:t>
      </w:r>
      <w:r w:rsidRPr="007D3997">
        <w:rPr>
          <w:rFonts w:asciiTheme="majorBidi" w:hAnsiTheme="majorBidi" w:cstheme="majorBidi"/>
          <w:sz w:val="28"/>
          <w:szCs w:val="28"/>
        </w:rPr>
        <w:t xml:space="preserve"> 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495648">
        <w:rPr>
          <w:rFonts w:asciiTheme="majorBidi" w:hAnsiTheme="majorBidi" w:cstheme="majorBidi"/>
          <w:sz w:val="28"/>
          <w:szCs w:val="28"/>
        </w:rPr>
        <w:br/>
      </w:r>
      <w:bookmarkStart w:id="9" w:name="_Hlk127706795"/>
      <w:r w:rsidRPr="007D3997">
        <w:rPr>
          <w:rFonts w:asciiTheme="majorBidi" w:hAnsiTheme="majorBidi" w:cstheme="majorBidi"/>
          <w:i/>
          <w:iCs/>
          <w:sz w:val="28"/>
          <w:szCs w:val="28"/>
        </w:rPr>
        <w:t xml:space="preserve">(2564 : </w:t>
      </w:r>
      <w:r w:rsidR="006170EB">
        <w:rPr>
          <w:rFonts w:asciiTheme="majorBidi" w:hAnsiTheme="majorBidi" w:cstheme="majorBidi"/>
          <w:i/>
          <w:iCs/>
          <w:sz w:val="28"/>
          <w:szCs w:val="28"/>
        </w:rPr>
        <w:t>3.04</w:t>
      </w:r>
      <w:r w:rsidRPr="007D399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D399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7D3997">
        <w:rPr>
          <w:rFonts w:asciiTheme="majorBidi" w:hAnsiTheme="majorBidi" w:cstheme="majorBidi"/>
          <w:i/>
          <w:iCs/>
          <w:sz w:val="28"/>
          <w:szCs w:val="28"/>
        </w:rPr>
        <w:t>)</w:t>
      </w:r>
      <w:bookmarkEnd w:id="9"/>
    </w:p>
    <w:p w14:paraId="2C384F63" w14:textId="77777777" w:rsidR="007D3997" w:rsidRPr="007D3997" w:rsidRDefault="007D3997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0FC6CC45" w14:textId="5C8BAAF1" w:rsidR="00F73DEB" w:rsidRPr="007D3997" w:rsidRDefault="00FA6C7F" w:rsidP="00F7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D3997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</w:p>
    <w:p w14:paraId="7B71F94C" w14:textId="77777777" w:rsidR="002E53CC" w:rsidRPr="007D3997" w:rsidRDefault="002E53CC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023591E" w14:textId="05F57D47" w:rsidR="002D57EC" w:rsidRPr="007D3997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7D3997">
        <w:rPr>
          <w:rFonts w:asciiTheme="majorBidi" w:hAnsiTheme="majorBidi" w:cstheme="majorBidi"/>
          <w:sz w:val="28"/>
          <w:szCs w:val="28"/>
          <w:cs/>
        </w:rPr>
        <w:tab/>
        <w:t>ใน</w:t>
      </w:r>
      <w:r w:rsidR="00FA6C7F" w:rsidRPr="007D3997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7D3997" w:rsidRPr="007D3997">
        <w:rPr>
          <w:rFonts w:asciiTheme="majorBidi" w:eastAsia="Times New Roman" w:hAnsiTheme="majorBidi" w:cstheme="majorBidi"/>
          <w:sz w:val="28"/>
          <w:szCs w:val="28"/>
        </w:rPr>
        <w:t>2565</w:t>
      </w:r>
      <w:r w:rsidRPr="007D3997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กลุ่มบริษัทได้รับการลดค่าเช่าที่เกี่ยวข้องกับ </w:t>
      </w:r>
      <w:r w:rsidRPr="007D3997">
        <w:rPr>
          <w:rFonts w:asciiTheme="majorBidi" w:hAnsiTheme="majorBidi" w:cstheme="majorBidi"/>
          <w:sz w:val="28"/>
          <w:szCs w:val="28"/>
        </w:rPr>
        <w:t>COVID-</w:t>
      </w:r>
      <w:r w:rsidR="007D3997" w:rsidRPr="007D3997">
        <w:rPr>
          <w:rFonts w:asciiTheme="majorBidi" w:hAnsiTheme="majorBidi" w:cstheme="majorBidi"/>
          <w:sz w:val="28"/>
          <w:szCs w:val="28"/>
        </w:rPr>
        <w:t>19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 ทำให้ค่าเช่าสำหรับปีสิ้นสุดวันที่        </w:t>
      </w:r>
      <w:r w:rsidRPr="007D3997">
        <w:rPr>
          <w:rFonts w:asciiTheme="majorBidi" w:hAnsiTheme="majorBidi" w:cstheme="majorBidi"/>
          <w:sz w:val="28"/>
          <w:szCs w:val="28"/>
          <w:cs/>
        </w:rPr>
        <w:br/>
      </w:r>
      <w:r w:rsidR="007D3997" w:rsidRPr="007D3997">
        <w:rPr>
          <w:rFonts w:asciiTheme="majorBidi" w:hAnsiTheme="majorBidi" w:cstheme="majorBidi"/>
          <w:sz w:val="28"/>
          <w:szCs w:val="28"/>
        </w:rPr>
        <w:t>31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D3997" w:rsidRPr="007D3997">
        <w:rPr>
          <w:rFonts w:asciiTheme="majorBidi" w:hAnsiTheme="majorBidi" w:cstheme="majorBidi"/>
          <w:sz w:val="28"/>
          <w:szCs w:val="28"/>
        </w:rPr>
        <w:t>2565</w:t>
      </w:r>
      <w:r w:rsidRPr="007D3997">
        <w:rPr>
          <w:rFonts w:asciiTheme="majorBidi" w:hAnsiTheme="majorBidi" w:cstheme="majorBidi"/>
          <w:sz w:val="28"/>
          <w:szCs w:val="28"/>
          <w:cs/>
        </w:rPr>
        <w:t xml:space="preserve"> ลดลงเป็นจำนวน </w:t>
      </w:r>
      <w:r w:rsidR="002946DA">
        <w:rPr>
          <w:rFonts w:asciiTheme="majorBidi" w:hAnsiTheme="majorBidi" w:cstheme="majorBidi"/>
          <w:sz w:val="28"/>
          <w:szCs w:val="28"/>
        </w:rPr>
        <w:t>192,000</w:t>
      </w:r>
      <w:r w:rsidR="007D3997" w:rsidRPr="007D3997">
        <w:rPr>
          <w:rFonts w:asciiTheme="majorBidi" w:hAnsiTheme="majorBidi" w:cstheme="majorBidi"/>
          <w:sz w:val="28"/>
          <w:szCs w:val="28"/>
        </w:rPr>
        <w:t xml:space="preserve"> </w:t>
      </w:r>
      <w:r w:rsidRPr="007D3997">
        <w:rPr>
          <w:rFonts w:asciiTheme="majorBidi" w:hAnsiTheme="majorBidi" w:cstheme="majorBidi"/>
          <w:sz w:val="28"/>
          <w:szCs w:val="28"/>
          <w:cs/>
        </w:rPr>
        <w:t>บาท</w:t>
      </w:r>
      <w:r w:rsidR="00285107">
        <w:rPr>
          <w:rFonts w:asciiTheme="majorBidi" w:hAnsiTheme="majorBidi" w:cstheme="majorBidi"/>
          <w:sz w:val="28"/>
          <w:szCs w:val="28"/>
        </w:rPr>
        <w:t xml:space="preserve"> </w:t>
      </w:r>
      <w:r w:rsidR="00285107" w:rsidRPr="007D3997">
        <w:rPr>
          <w:rFonts w:asciiTheme="majorBidi" w:hAnsiTheme="majorBidi" w:cstheme="majorBidi"/>
          <w:i/>
          <w:iCs/>
          <w:sz w:val="28"/>
          <w:szCs w:val="28"/>
        </w:rPr>
        <w:t xml:space="preserve">(2564 : </w:t>
      </w:r>
      <w:r w:rsidR="00A4476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กลุ่มบริษัท </w:t>
      </w:r>
      <w:r w:rsidR="00746A4A">
        <w:rPr>
          <w:rFonts w:asciiTheme="majorBidi" w:hAnsiTheme="majorBidi" w:cstheme="majorBidi"/>
          <w:i/>
          <w:iCs/>
          <w:sz w:val="28"/>
          <w:szCs w:val="28"/>
        </w:rPr>
        <w:t xml:space="preserve">106,000 </w:t>
      </w:r>
      <w:r w:rsidR="00285107" w:rsidRPr="007D3997">
        <w:rPr>
          <w:rFonts w:asciiTheme="majorBidi" w:hAnsiTheme="majorBidi" w:cstheme="majorBidi"/>
          <w:i/>
          <w:iCs/>
          <w:sz w:val="28"/>
          <w:szCs w:val="28"/>
          <w:cs/>
        </w:rPr>
        <w:t>บาท</w:t>
      </w:r>
      <w:r w:rsidR="0024536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A4476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บริษัท </w:t>
      </w:r>
      <w:r w:rsidR="00245362">
        <w:rPr>
          <w:rFonts w:asciiTheme="majorBidi" w:hAnsiTheme="majorBidi" w:cstheme="majorBidi"/>
          <w:i/>
          <w:iCs/>
          <w:sz w:val="28"/>
          <w:szCs w:val="28"/>
        </w:rPr>
        <w:t xml:space="preserve">90,000 </w:t>
      </w:r>
      <w:r w:rsidR="00245362">
        <w:rPr>
          <w:rFonts w:asciiTheme="majorBidi" w:hAnsiTheme="majorBidi" w:cstheme="majorBidi" w:hint="cs"/>
          <w:i/>
          <w:iCs/>
          <w:sz w:val="28"/>
          <w:szCs w:val="28"/>
          <w:cs/>
        </w:rPr>
        <w:t>บาท</w:t>
      </w:r>
      <w:r w:rsidR="00285107" w:rsidRPr="007D399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A55013C" w14:textId="77777777" w:rsidR="007D3997" w:rsidRPr="00EB1203" w:rsidRDefault="007D3997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FCACD13" w14:textId="07B1D211" w:rsidR="00B1375A" w:rsidRPr="00EB1203" w:rsidRDefault="00D145AE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B1375A" w:rsidRPr="00EB1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EB120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77777777" w:rsidR="00B1375A" w:rsidRPr="00EB1203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6267BD09" w14:textId="70CA9116" w:rsidR="00584930" w:rsidRPr="00EB1203" w:rsidRDefault="00584930" w:rsidP="0079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B1203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116491" w:rsidRPr="00EB1203">
        <w:rPr>
          <w:rFonts w:asciiTheme="majorBidi" w:hAnsiTheme="majorBidi" w:cstheme="majorBidi"/>
          <w:b/>
          <w:sz w:val="28"/>
          <w:szCs w:val="28"/>
          <w:cs/>
        </w:rPr>
        <w:t>บริษัทย่อยและ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>การร่วมค้าได้เปิดเผยในหมายเหตุข้</w:t>
      </w:r>
      <w:r w:rsidRPr="00004ECC">
        <w:rPr>
          <w:rFonts w:asciiTheme="majorBidi" w:hAnsiTheme="majorBidi" w:cstheme="majorBidi"/>
          <w:b/>
          <w:sz w:val="28"/>
          <w:szCs w:val="28"/>
          <w:cs/>
        </w:rPr>
        <w:t xml:space="preserve">อ </w:t>
      </w:r>
      <w:r w:rsidR="00FD508C" w:rsidRPr="00004ECC">
        <w:rPr>
          <w:rFonts w:asciiTheme="majorBidi" w:hAnsiTheme="majorBidi" w:cstheme="majorBidi"/>
          <w:bCs/>
          <w:sz w:val="28"/>
          <w:szCs w:val="28"/>
          <w:lang w:eastAsia="zh-CN"/>
        </w:rPr>
        <w:t>1</w:t>
      </w:r>
      <w:r w:rsidR="003C15B1" w:rsidRPr="00004ECC">
        <w:rPr>
          <w:rFonts w:asciiTheme="majorBidi" w:hAnsiTheme="majorBidi" w:cstheme="majorBidi"/>
          <w:bCs/>
          <w:sz w:val="28"/>
          <w:szCs w:val="28"/>
          <w:lang w:eastAsia="zh-CN"/>
        </w:rPr>
        <w:t>1</w:t>
      </w:r>
      <w:r w:rsidR="00116491" w:rsidRPr="00004EC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6491" w:rsidRPr="00004ECC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FD508C" w:rsidRPr="00004ECC">
        <w:rPr>
          <w:rFonts w:asciiTheme="majorBidi" w:hAnsiTheme="majorBidi" w:cstheme="majorBidi"/>
          <w:bCs/>
          <w:sz w:val="28"/>
          <w:szCs w:val="28"/>
        </w:rPr>
        <w:t>1</w:t>
      </w:r>
      <w:r w:rsidR="003C15B1" w:rsidRPr="00004ECC">
        <w:rPr>
          <w:rFonts w:asciiTheme="majorBidi" w:hAnsiTheme="majorBidi" w:cstheme="majorBidi"/>
          <w:bCs/>
          <w:sz w:val="28"/>
          <w:szCs w:val="28"/>
        </w:rPr>
        <w:t>2</w:t>
      </w:r>
      <w:r w:rsidRPr="00004EC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16491" w:rsidRPr="00004EC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547C0A" w:rsidRPr="00004ECC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1923C6" w:rsidRPr="00004ECC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887ACD" w:rsidRPr="00004ECC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1923C6" w:rsidRPr="00004ECC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EA6B38" w:rsidRPr="00004ECC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1923C6" w:rsidRPr="00004ECC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EA6B38" w:rsidRPr="00004ECC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1923C6" w:rsidRPr="00004ECC">
        <w:rPr>
          <w:rFonts w:asciiTheme="majorBidi" w:hAnsiTheme="majorBidi" w:cstheme="majorBidi"/>
          <w:b/>
          <w:sz w:val="28"/>
          <w:szCs w:val="28"/>
          <w:cs/>
        </w:rPr>
        <w:t>ในระหว่าง</w:t>
      </w:r>
      <w:r w:rsidR="00EC14C1" w:rsidRPr="00004ECC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1923C6" w:rsidRPr="00004ECC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40CBF476" w14:textId="77777777" w:rsidR="00584930" w:rsidRPr="00EB1203" w:rsidRDefault="0058493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3690"/>
      </w:tblGrid>
      <w:tr w:rsidR="00B1375A" w:rsidRPr="00EB1203" w14:paraId="0355437B" w14:textId="77777777" w:rsidTr="1965FB8A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6B6E25CF" w14:textId="77777777" w:rsidR="00AB0317" w:rsidRPr="00EB1203" w:rsidRDefault="00AB0317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AD7952" w14:textId="77777777" w:rsidR="00B1375A" w:rsidRPr="00EB1203" w:rsidRDefault="00B1375A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843400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440" w:type="dxa"/>
            <w:shd w:val="clear" w:color="auto" w:fill="auto"/>
          </w:tcPr>
          <w:p w14:paraId="49143A32" w14:textId="77777777" w:rsidR="00B1375A" w:rsidRPr="00EB1203" w:rsidRDefault="00B1375A" w:rsidP="001923C6">
            <w:pPr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4C02F2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322B71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C02F2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690" w:type="dxa"/>
            <w:shd w:val="clear" w:color="auto" w:fill="auto"/>
          </w:tcPr>
          <w:p w14:paraId="2809704D" w14:textId="77777777" w:rsidR="00AB0317" w:rsidRPr="00EB1203" w:rsidRDefault="00AB0317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25EF2D" w14:textId="77777777" w:rsidR="00B1375A" w:rsidRPr="00EB1203" w:rsidRDefault="00B1375A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F1DD9" w:rsidRPr="00EB1203" w14:paraId="7FA5B79C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790A66A6" w14:textId="77777777" w:rsidR="005F1DD9" w:rsidRPr="00EB1203" w:rsidRDefault="005F1DD9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10EB84" w14:textId="77777777" w:rsidR="005F1DD9" w:rsidRPr="00EB1203" w:rsidRDefault="005F1DD9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727DF13" w14:textId="77777777" w:rsidR="005F1DD9" w:rsidRPr="00EB1203" w:rsidRDefault="005F1DD9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-20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บุคคลที่มีอำนาจและความ</w:t>
            </w:r>
            <w:r w:rsidR="00087F54"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รับผิดชอบ</w:t>
            </w: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</w:t>
            </w:r>
            <w:r w:rsidR="00865863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AB0317" w:rsidRPr="00EB1203" w14:paraId="7D789314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381E877" w14:textId="77777777" w:rsidR="00AB0317" w:rsidRPr="00EB1203" w:rsidRDefault="008C2ADE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มิตรสิบ </w:t>
            </w:r>
            <w:r w:rsidR="00EB728C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1440" w:type="dxa"/>
            <w:shd w:val="clear" w:color="auto" w:fill="auto"/>
          </w:tcPr>
          <w:p w14:paraId="79BFDC64" w14:textId="77777777" w:rsidR="00AB0317" w:rsidRPr="00EB1203" w:rsidRDefault="00AB0317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76ED40" w14:textId="77777777" w:rsidR="00AB0317" w:rsidRPr="00EB1203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="00D824AB" w:rsidRPr="00EB120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AB0317" w:rsidRPr="00EB1203" w14:paraId="7D9E1489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5AF5683" w14:textId="77777777" w:rsidR="00AB0317" w:rsidRPr="00EB1203" w:rsidRDefault="008C2ADE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shd w:val="clear" w:color="auto" w:fill="auto"/>
          </w:tcPr>
          <w:p w14:paraId="029696F7" w14:textId="77777777" w:rsidR="00AB0317" w:rsidRPr="00EB1203" w:rsidRDefault="00AB0317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62A3E1F" w14:textId="77777777" w:rsidR="00AB0317" w:rsidRPr="00EB1203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="00D824AB" w:rsidRPr="00EB120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FD508C" w:rsidRPr="00EB1203" w14:paraId="3B9151FA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230851D" w14:textId="0EF54846" w:rsidR="00FD508C" w:rsidRPr="00EB1203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เบสท์ คาร์ เซ็นเตอร์ จำกัด</w:t>
            </w:r>
          </w:p>
        </w:tc>
        <w:tc>
          <w:tcPr>
            <w:tcW w:w="1440" w:type="dxa"/>
            <w:shd w:val="clear" w:color="auto" w:fill="auto"/>
          </w:tcPr>
          <w:p w14:paraId="1A6F5239" w14:textId="707C2F87" w:rsidR="00FD508C" w:rsidRPr="00EB1203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BB22063" w14:textId="67384CE5" w:rsidR="00FD508C" w:rsidRPr="00EB1203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FD508C" w:rsidRPr="00EB1203" w14:paraId="1ADBD514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3486C47B" w14:textId="77777777" w:rsidR="00FD508C" w:rsidRPr="00EB1203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แอพแท็กซี่ จำกัด</w:t>
            </w:r>
          </w:p>
        </w:tc>
        <w:tc>
          <w:tcPr>
            <w:tcW w:w="1440" w:type="dxa"/>
            <w:shd w:val="clear" w:color="auto" w:fill="auto"/>
          </w:tcPr>
          <w:p w14:paraId="312C6E23" w14:textId="77777777" w:rsidR="00FD508C" w:rsidRPr="00EB1203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8A0B2F" w14:textId="77777777" w:rsidR="00FD508C" w:rsidRPr="00EB1203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ถือหุ้นทางตรงในการร่วมค้า</w:t>
            </w:r>
          </w:p>
        </w:tc>
      </w:tr>
      <w:tr w:rsidR="00FD508C" w:rsidRPr="00EB1203" w14:paraId="4868D38C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7E8A3348" w14:textId="77777777" w:rsidR="00FD508C" w:rsidRPr="00EB1203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ชัยศิริจิต จำกัด</w:t>
            </w:r>
          </w:p>
        </w:tc>
        <w:tc>
          <w:tcPr>
            <w:tcW w:w="1440" w:type="dxa"/>
            <w:shd w:val="clear" w:color="auto" w:fill="auto"/>
          </w:tcPr>
          <w:p w14:paraId="16DE5B40" w14:textId="77777777" w:rsidR="00FD508C" w:rsidRPr="00EB1203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B5F7718" w14:textId="77777777" w:rsidR="00FD508C" w:rsidRPr="00EB1203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EB1203" w14:paraId="65CDA123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3F48600B" w14:textId="77777777" w:rsidR="00FD508C" w:rsidRPr="00EB1203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ดำรงค์ชัย เซฟแอนด์สตีล เฟอร์นิเจอร์ จำกัด</w:t>
            </w:r>
          </w:p>
        </w:tc>
        <w:tc>
          <w:tcPr>
            <w:tcW w:w="1440" w:type="dxa"/>
            <w:shd w:val="clear" w:color="auto" w:fill="auto"/>
          </w:tcPr>
          <w:p w14:paraId="569969F3" w14:textId="77777777" w:rsidR="00FD508C" w:rsidRPr="00EB1203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68274F4" w14:textId="77777777" w:rsidR="00FD508C" w:rsidRPr="00EB1203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EB1203" w14:paraId="78CA9911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CAB9628" w14:textId="77777777" w:rsidR="00FD508C" w:rsidRPr="00EB1203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สวัสดิ์ศิริ จำกัด</w:t>
            </w:r>
          </w:p>
        </w:tc>
        <w:tc>
          <w:tcPr>
            <w:tcW w:w="1440" w:type="dxa"/>
            <w:shd w:val="clear" w:color="auto" w:fill="auto"/>
          </w:tcPr>
          <w:p w14:paraId="7DAC3938" w14:textId="77777777" w:rsidR="00FD508C" w:rsidRPr="00EB1203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31C1E7E" w14:textId="77777777" w:rsidR="00FD508C" w:rsidRPr="00EB1203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EB1203" w14:paraId="0B4882D0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F5F2474" w14:textId="77777777" w:rsidR="00FD508C" w:rsidRPr="00EB1203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เอ็น.อี.อี. จำกัด</w:t>
            </w:r>
          </w:p>
        </w:tc>
        <w:tc>
          <w:tcPr>
            <w:tcW w:w="1440" w:type="dxa"/>
            <w:shd w:val="clear" w:color="auto" w:fill="auto"/>
          </w:tcPr>
          <w:p w14:paraId="5006329B" w14:textId="77777777" w:rsidR="00FD508C" w:rsidRPr="00EB1203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8D0548E" w14:textId="77777777" w:rsidR="00FD508C" w:rsidRPr="00EB1203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547C0A" w:rsidRPr="00EB1203" w14:paraId="5CDCFC9B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426916FF" w14:textId="47FCFA7D" w:rsidR="00547C0A" w:rsidRPr="00EB1203" w:rsidRDefault="00E753B2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ดีซีเค แลนด์ จำกัด</w:t>
            </w:r>
          </w:p>
        </w:tc>
        <w:tc>
          <w:tcPr>
            <w:tcW w:w="1440" w:type="dxa"/>
            <w:shd w:val="clear" w:color="auto" w:fill="auto"/>
          </w:tcPr>
          <w:p w14:paraId="54A41EF6" w14:textId="79BD207A" w:rsidR="00547C0A" w:rsidRPr="00EB1203" w:rsidRDefault="00E753B2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744938B" w14:textId="77F1279A" w:rsidR="00547C0A" w:rsidRPr="00EB1203" w:rsidRDefault="00E753B2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E753B2" w:rsidRPr="00EB1203" w14:paraId="088C225D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5957869" w14:textId="6B00F92F" w:rsidR="00E753B2" w:rsidRPr="00EB1203" w:rsidRDefault="00E753B2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ดี.ซี. โกดังและโรงงาน จำกัด</w:t>
            </w:r>
          </w:p>
        </w:tc>
        <w:tc>
          <w:tcPr>
            <w:tcW w:w="1440" w:type="dxa"/>
            <w:shd w:val="clear" w:color="auto" w:fill="auto"/>
          </w:tcPr>
          <w:p w14:paraId="523914E2" w14:textId="15E8610B" w:rsidR="00E753B2" w:rsidRPr="00EB1203" w:rsidRDefault="00E753B2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2E2F98A" w14:textId="01B261A9" w:rsidR="00E753B2" w:rsidRPr="00EB1203" w:rsidRDefault="00E753B2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E753B2" w:rsidRPr="00EB1203" w14:paraId="77AD62FF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733F8CA" w14:textId="2438FB3E" w:rsidR="00E753B2" w:rsidRPr="00EB1203" w:rsidRDefault="28479092" w:rsidP="1965F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B1203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EB1203">
              <w:rPr>
                <w:rFonts w:asciiTheme="majorBidi" w:hAnsiTheme="majorBidi" w:cstheme="majorBidi"/>
                <w:sz w:val="28"/>
                <w:szCs w:val="28"/>
              </w:rPr>
              <w:t>เอ็ม.ที.กรุ๊ป</w:t>
            </w:r>
            <w:proofErr w:type="spellEnd"/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EB1203">
              <w:rPr>
                <w:rFonts w:asciiTheme="majorBidi" w:hAnsiTheme="majorBidi" w:cstheme="majorBidi"/>
                <w:sz w:val="28"/>
                <w:szCs w:val="28"/>
              </w:rPr>
              <w:t>เซอร์วิส</w:t>
            </w:r>
            <w:proofErr w:type="spellEnd"/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EB1203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FDC0E89" w14:textId="7F395D51" w:rsidR="00E753B2" w:rsidRPr="00EB1203" w:rsidRDefault="028C9A5B" w:rsidP="1965FB8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8267D9A" w14:textId="00BFF2F4" w:rsidR="00E753B2" w:rsidRPr="00EB1203" w:rsidRDefault="028C9A5B" w:rsidP="1965FB8A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10033E" w:rsidRPr="00EB1203" w14:paraId="629B9FF5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38579790" w14:textId="01CCB95B" w:rsidR="0010033E" w:rsidRPr="00EB1203" w:rsidRDefault="0010033E" w:rsidP="0010033E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033E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10033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0033E">
              <w:rPr>
                <w:rFonts w:asciiTheme="majorBidi" w:hAnsiTheme="majorBidi" w:hint="cs"/>
                <w:sz w:val="28"/>
                <w:szCs w:val="28"/>
                <w:cs/>
              </w:rPr>
              <w:t>กิตตินครเพลส</w:t>
            </w:r>
            <w:r w:rsidRPr="0010033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0033E">
              <w:rPr>
                <w:rFonts w:asciiTheme="majorBidi" w:hAnsiTheme="majorBidi" w:hint="cs"/>
                <w:sz w:val="28"/>
                <w:szCs w:val="28"/>
                <w:cs/>
              </w:rPr>
              <w:t>ตำหรุ</w:t>
            </w:r>
            <w:r w:rsidRPr="0010033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0033E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135E409D" w14:textId="49872F22" w:rsidR="0010033E" w:rsidRPr="00EB1203" w:rsidRDefault="0010033E" w:rsidP="0010033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1E17D96" w14:textId="62280856" w:rsidR="0010033E" w:rsidRPr="00EB1203" w:rsidRDefault="0010033E" w:rsidP="0010033E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10033E" w:rsidRPr="00EB1203" w14:paraId="781C0E81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64CB7C4E" w14:textId="4305EE03" w:rsidR="0010033E" w:rsidRPr="0010033E" w:rsidRDefault="00B3007B" w:rsidP="0010033E">
            <w:pPr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B3007B">
              <w:rPr>
                <w:rFonts w:asciiTheme="majorBidi" w:hAnsiTheme="majorBidi" w:hint="cs"/>
                <w:sz w:val="28"/>
                <w:szCs w:val="28"/>
                <w:cs/>
              </w:rPr>
              <w:t>ห้างหุ้นส่วนจำกัด</w:t>
            </w:r>
            <w:r w:rsidRPr="00B3007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3007B">
              <w:rPr>
                <w:rFonts w:asciiTheme="majorBidi" w:hAnsiTheme="majorBidi" w:hint="cs"/>
                <w:sz w:val="28"/>
                <w:szCs w:val="28"/>
                <w:cs/>
              </w:rPr>
              <w:t>ดำรงค์ชัย</w:t>
            </w:r>
            <w:r w:rsidRPr="00B3007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3007B">
              <w:rPr>
                <w:rFonts w:asciiTheme="majorBidi" w:hAnsiTheme="majorBidi" w:hint="cs"/>
                <w:sz w:val="28"/>
                <w:szCs w:val="28"/>
                <w:cs/>
              </w:rPr>
              <w:t>ไฮเทค</w:t>
            </w:r>
          </w:p>
        </w:tc>
        <w:tc>
          <w:tcPr>
            <w:tcW w:w="1440" w:type="dxa"/>
            <w:shd w:val="clear" w:color="auto" w:fill="auto"/>
          </w:tcPr>
          <w:p w14:paraId="6D6CBA4A" w14:textId="635A89A2" w:rsidR="0010033E" w:rsidRPr="00EB1203" w:rsidRDefault="00B3007B" w:rsidP="0010033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F338FAE" w14:textId="235EE8D7" w:rsidR="0010033E" w:rsidRPr="00EB1203" w:rsidRDefault="00B3007B" w:rsidP="0010033E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EB1203" w14:paraId="02747B97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9AB6F5D" w14:textId="77777777" w:rsidR="00FD508C" w:rsidRPr="00EB1203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0DBF165" w14:textId="77777777" w:rsidR="00FD508C" w:rsidRPr="00EB1203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9541AA2" w14:textId="77777777" w:rsidR="005945FD" w:rsidRPr="00EB1203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สมาชิกในครอบครัวที่ใกล้ชิดผู้บริหารและ/หรือ</w:t>
            </w:r>
          </w:p>
          <w:p w14:paraId="60C8626B" w14:textId="34407EFA" w:rsidR="00FD508C" w:rsidRPr="00EB1203" w:rsidRDefault="00FD508C" w:rsidP="005945FD">
            <w:pPr>
              <w:tabs>
                <w:tab w:val="clear" w:pos="227"/>
                <w:tab w:val="clear" w:pos="680"/>
                <w:tab w:val="clear" w:pos="907"/>
                <w:tab w:val="clear" w:pos="2580"/>
                <w:tab w:val="left" w:pos="77"/>
                <w:tab w:val="left" w:pos="2700"/>
              </w:tabs>
              <w:spacing w:line="240" w:lineRule="auto"/>
              <w:ind w:left="437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ผู้ถือหุ้น</w:t>
            </w:r>
          </w:p>
        </w:tc>
      </w:tr>
    </w:tbl>
    <w:p w14:paraId="1617E882" w14:textId="77777777" w:rsidR="005E4A14" w:rsidRPr="00EB1203" w:rsidRDefault="005E4A14" w:rsidP="0054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170"/>
        <w:gridCol w:w="270"/>
        <w:gridCol w:w="1170"/>
      </w:tblGrid>
      <w:tr w:rsidR="00480137" w:rsidRPr="00EB1203" w14:paraId="050AE498" w14:textId="77777777" w:rsidTr="1965FB8A">
        <w:trPr>
          <w:tblHeader/>
        </w:trPr>
        <w:tc>
          <w:tcPr>
            <w:tcW w:w="3960" w:type="dxa"/>
          </w:tcPr>
          <w:p w14:paraId="51F665FB" w14:textId="2BB6698E" w:rsidR="00480137" w:rsidRPr="00EB1203" w:rsidRDefault="00547C0A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</w:tcPr>
          <w:p w14:paraId="412CFA2F" w14:textId="639F9E65" w:rsidR="00480137" w:rsidRPr="00EB1203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86A527" w14:textId="77777777" w:rsidR="00480137" w:rsidRPr="00EB1203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97ABF54" w14:textId="77777777" w:rsidR="00480137" w:rsidRPr="00EB1203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A93" w:rsidRPr="00EB1203" w14:paraId="25884575" w14:textId="77777777" w:rsidTr="1965FB8A">
        <w:trPr>
          <w:tblHeader/>
        </w:trPr>
        <w:tc>
          <w:tcPr>
            <w:tcW w:w="3960" w:type="dxa"/>
          </w:tcPr>
          <w:p w14:paraId="0DF03DFD" w14:textId="77777777" w:rsidR="009E3A93" w:rsidRPr="00EB1203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35EE1"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35EE1"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260" w:type="dxa"/>
          </w:tcPr>
          <w:p w14:paraId="5486D12D" w14:textId="445140A6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5C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3138303" w14:textId="77777777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95F7DC" w14:textId="6EB68E68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5C3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A5290BB" w14:textId="77777777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873FA8" w14:textId="58C73554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5C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BA1F52F" w14:textId="77777777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47EE28" w14:textId="0BAFBFAA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75C3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E3A93" w:rsidRPr="00EB1203" w14:paraId="12E4B37B" w14:textId="77777777" w:rsidTr="1965FB8A">
        <w:trPr>
          <w:trHeight w:val="352"/>
          <w:tblHeader/>
        </w:trPr>
        <w:tc>
          <w:tcPr>
            <w:tcW w:w="3960" w:type="dxa"/>
          </w:tcPr>
          <w:p w14:paraId="77DD5392" w14:textId="77777777" w:rsidR="009E3A93" w:rsidRPr="00EB1203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00DBFF7B" w14:textId="77777777" w:rsidR="009E3A93" w:rsidRPr="00EB1203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4866" w:rsidRPr="00EB1203" w14:paraId="214AC16E" w14:textId="77777777" w:rsidTr="1965FB8A">
        <w:trPr>
          <w:trHeight w:val="352"/>
        </w:trPr>
        <w:tc>
          <w:tcPr>
            <w:tcW w:w="3960" w:type="dxa"/>
          </w:tcPr>
          <w:p w14:paraId="6AC62616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4EB00C5F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769CF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3071D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4A000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103E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DAF81B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D1EFE" w14:textId="77777777" w:rsidR="00A84866" w:rsidRPr="00EB1203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DAD" w:rsidRPr="00EB1203" w14:paraId="666015F3" w14:textId="77777777" w:rsidTr="1965FB8A">
        <w:trPr>
          <w:trHeight w:val="352"/>
        </w:trPr>
        <w:tc>
          <w:tcPr>
            <w:tcW w:w="3960" w:type="dxa"/>
          </w:tcPr>
          <w:p w14:paraId="4BEB538E" w14:textId="41204A5F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DF14A13" w14:textId="5C4DB7D7" w:rsidR="007A7DAD" w:rsidRPr="00EB1203" w:rsidRDefault="004358F5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4CB38C6D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1EFD0E" w14:textId="26C1802E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02DEB232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CCE" w14:textId="0D5944BB" w:rsidR="007A7DAD" w:rsidRPr="00EB1203" w:rsidRDefault="00781E3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66CBCDDB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A5454B" w14:textId="6CDD54C4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7A7DAD" w:rsidRPr="00EB1203" w14:paraId="0C89AC5F" w14:textId="77777777" w:rsidTr="1965FB8A">
        <w:tc>
          <w:tcPr>
            <w:tcW w:w="3960" w:type="dxa"/>
          </w:tcPr>
          <w:p w14:paraId="0F3704F7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CC62A9B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5D62F5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EAA4B5D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19FA04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992D04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60C9D3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42B4F31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7DAD" w:rsidRPr="00EB1203" w14:paraId="683E8487" w14:textId="77777777" w:rsidTr="00273A24">
        <w:trPr>
          <w:trHeight w:val="64"/>
        </w:trPr>
        <w:tc>
          <w:tcPr>
            <w:tcW w:w="3960" w:type="dxa"/>
          </w:tcPr>
          <w:p w14:paraId="412FE642" w14:textId="648EEEF1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รายได้จากการขายร</w:t>
            </w:r>
            <w:r w:rsidR="00273A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ถ</w:t>
            </w:r>
            <w:r w:rsidR="00857B8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ยึด</w:t>
            </w:r>
          </w:p>
        </w:tc>
        <w:tc>
          <w:tcPr>
            <w:tcW w:w="1260" w:type="dxa"/>
          </w:tcPr>
          <w:p w14:paraId="65A14179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9B471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6C4C0F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EC2C6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31246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90FA4B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DEFA8B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DAD" w:rsidRPr="00EB1203" w14:paraId="2144EB91" w14:textId="77777777" w:rsidTr="1965FB8A">
        <w:tc>
          <w:tcPr>
            <w:tcW w:w="3960" w:type="dxa"/>
          </w:tcPr>
          <w:p w14:paraId="015DB499" w14:textId="62658149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2E60E6E" w14:textId="17A24507" w:rsidR="007A7DAD" w:rsidRPr="00EB1203" w:rsidRDefault="002C6DB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C431F5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BD587B" w14:textId="280C631D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F85B6D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817EC" w14:textId="01632EAF" w:rsidR="007A7DAD" w:rsidRPr="00EB1203" w:rsidRDefault="00781E3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1AA2D5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E5A703" w14:textId="4EB3D1FB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343,311</w:t>
            </w:r>
          </w:p>
        </w:tc>
      </w:tr>
      <w:tr w:rsidR="00273A24" w:rsidRPr="00EB1203" w14:paraId="5F3D41AE" w14:textId="77777777" w:rsidTr="1965FB8A">
        <w:tc>
          <w:tcPr>
            <w:tcW w:w="3960" w:type="dxa"/>
          </w:tcPr>
          <w:p w14:paraId="3116D3FD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3CF4F06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178946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8FA1214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946654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266EEC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17A155E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392BBD8" w14:textId="77777777" w:rsidR="00273A24" w:rsidRPr="00EB1203" w:rsidRDefault="00273A24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278C7B65" w14:textId="77777777" w:rsidTr="1965FB8A">
        <w:tc>
          <w:tcPr>
            <w:tcW w:w="3960" w:type="dxa"/>
          </w:tcPr>
          <w:p w14:paraId="4C0DA5EC" w14:textId="22F33882" w:rsidR="00273A24" w:rsidRPr="00EB1203" w:rsidRDefault="00410FCB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ขาดทุน</w:t>
            </w:r>
            <w:r w:rsidR="00273A24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จากการจำหน่ายทรัพย์สินรอการขาย</w:t>
            </w:r>
          </w:p>
        </w:tc>
        <w:tc>
          <w:tcPr>
            <w:tcW w:w="1260" w:type="dxa"/>
          </w:tcPr>
          <w:p w14:paraId="42A3364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66696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5E6A14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6339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DB5883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384CFA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2EDCAD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341CDF2F" w14:textId="77777777" w:rsidTr="1965FB8A">
        <w:tc>
          <w:tcPr>
            <w:tcW w:w="3960" w:type="dxa"/>
          </w:tcPr>
          <w:p w14:paraId="536695F3" w14:textId="00DC6C6D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F545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937753" w14:textId="0E9F7D9A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55822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86E9ADC" w14:textId="6A8FB873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37C67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C55CDC" w14:textId="058F8F50" w:rsidR="00273A24" w:rsidRPr="00EB1203" w:rsidRDefault="004358F5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(1,890)</w:t>
            </w:r>
          </w:p>
        </w:tc>
        <w:tc>
          <w:tcPr>
            <w:tcW w:w="270" w:type="dxa"/>
          </w:tcPr>
          <w:p w14:paraId="42881C0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AA8ADB4" w14:textId="275A3F79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A24" w:rsidRPr="00EB1203" w14:paraId="2855BF2A" w14:textId="77777777" w:rsidTr="1965FB8A">
        <w:tc>
          <w:tcPr>
            <w:tcW w:w="3960" w:type="dxa"/>
          </w:tcPr>
          <w:p w14:paraId="731CC94A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263087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482BA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7BE58A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5C4CC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BFAFC2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6A97B6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EF000A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67527498" w14:textId="77777777" w:rsidTr="1965FB8A">
        <w:tc>
          <w:tcPr>
            <w:tcW w:w="3960" w:type="dxa"/>
          </w:tcPr>
          <w:p w14:paraId="2B27B1D4" w14:textId="55E9CD5C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รายได้ดอกเบี้ย</w:t>
            </w:r>
          </w:p>
        </w:tc>
        <w:tc>
          <w:tcPr>
            <w:tcW w:w="1260" w:type="dxa"/>
          </w:tcPr>
          <w:p w14:paraId="2CDDD82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A043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41A19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0898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9B77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8CF665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96980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A24" w:rsidRPr="00EB1203" w14:paraId="0454545D" w14:textId="77777777" w:rsidTr="1965FB8A">
        <w:tc>
          <w:tcPr>
            <w:tcW w:w="3960" w:type="dxa"/>
          </w:tcPr>
          <w:p w14:paraId="6ECE0C12" w14:textId="242B5F0F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1B20E70" w14:textId="4FD5BAF8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E0E14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2F9E71" w14:textId="6E91DC55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DFE4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70266E" w14:textId="347713CD" w:rsidR="00273A24" w:rsidRPr="00EB1203" w:rsidRDefault="00C13F13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2,837</w:t>
            </w:r>
          </w:p>
        </w:tc>
        <w:tc>
          <w:tcPr>
            <w:tcW w:w="270" w:type="dxa"/>
          </w:tcPr>
          <w:p w14:paraId="0D7F3EDA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9AF275" w14:textId="76BCB503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273A24" w:rsidRPr="00EB1203" w14:paraId="607502A9" w14:textId="77777777" w:rsidTr="1965FB8A">
        <w:tc>
          <w:tcPr>
            <w:tcW w:w="3960" w:type="dxa"/>
          </w:tcPr>
          <w:p w14:paraId="0A84D77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54BC3B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A0B74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EA4BAB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9B219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A63AEE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D3913E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1BE66A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30862264" w14:textId="77777777" w:rsidTr="1965FB8A">
        <w:trPr>
          <w:trHeight w:val="352"/>
        </w:trPr>
        <w:tc>
          <w:tcPr>
            <w:tcW w:w="3960" w:type="dxa"/>
          </w:tcPr>
          <w:p w14:paraId="64E6A437" w14:textId="74BF90ED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60" w:type="dxa"/>
          </w:tcPr>
          <w:p w14:paraId="7F36B628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7171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3E93A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3E2C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F0BF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49B96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5A554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A24" w:rsidRPr="00EB1203" w14:paraId="0215B2CC" w14:textId="77777777" w:rsidTr="1965FB8A">
        <w:trPr>
          <w:trHeight w:val="352"/>
        </w:trPr>
        <w:tc>
          <w:tcPr>
            <w:tcW w:w="3960" w:type="dxa"/>
          </w:tcPr>
          <w:p w14:paraId="5805C726" w14:textId="70395529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0B5ED45" w14:textId="25913CC9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C628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3DD069" w14:textId="68C2A3E0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70F20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02FFD8" w14:textId="560DD58D" w:rsidR="00273A24" w:rsidRPr="00EB1203" w:rsidRDefault="00974A93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270" w:type="dxa"/>
          </w:tcPr>
          <w:p w14:paraId="711DC58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2EBD02" w14:textId="065361ED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</w:tr>
      <w:tr w:rsidR="00273A24" w:rsidRPr="00EB1203" w14:paraId="3F8EBE7F" w14:textId="77777777" w:rsidTr="1965FB8A">
        <w:trPr>
          <w:trHeight w:val="352"/>
        </w:trPr>
        <w:tc>
          <w:tcPr>
            <w:tcW w:w="3960" w:type="dxa"/>
          </w:tcPr>
          <w:p w14:paraId="6B9BF661" w14:textId="50D2F70F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0" w:type="dxa"/>
          </w:tcPr>
          <w:p w14:paraId="5947CFD7" w14:textId="66E7DD14" w:rsidR="00273A24" w:rsidRPr="00EB1203" w:rsidRDefault="00886E8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FD426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E90DFC" w14:textId="714D0F02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5FCA4899" w14:textId="7B45C76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4FFD6E" w14:textId="6BC65BC2" w:rsidR="00273A24" w:rsidRPr="00EB1203" w:rsidRDefault="00974A93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BA5BBA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5D9E4D" w14:textId="08D69DB9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273A24" w:rsidRPr="00775C35" w14:paraId="3D6AD79E" w14:textId="77777777" w:rsidTr="1965FB8A">
        <w:trPr>
          <w:trHeight w:val="254"/>
        </w:trPr>
        <w:tc>
          <w:tcPr>
            <w:tcW w:w="3960" w:type="dxa"/>
          </w:tcPr>
          <w:p w14:paraId="7E22A898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2AABD11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23F3BE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D4A8D32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17BAD0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9669CF3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9FD285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E5C13A7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3E12CDAE" w14:textId="77777777" w:rsidTr="1965FB8A">
        <w:trPr>
          <w:trHeight w:val="254"/>
        </w:trPr>
        <w:tc>
          <w:tcPr>
            <w:tcW w:w="3960" w:type="dxa"/>
          </w:tcPr>
          <w:p w14:paraId="12DE8066" w14:textId="1AB34003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7CF0761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F0A3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67291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EF8D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C57F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8B35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545378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A24" w:rsidRPr="00EB1203" w14:paraId="0C04B2AF" w14:textId="77777777" w:rsidTr="1965FB8A">
        <w:trPr>
          <w:trHeight w:val="254"/>
        </w:trPr>
        <w:tc>
          <w:tcPr>
            <w:tcW w:w="3960" w:type="dxa"/>
          </w:tcPr>
          <w:p w14:paraId="3721AB08" w14:textId="45335429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AB1AAA" w14:textId="7AE10532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2AAD8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5099C4" w14:textId="7211E884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27E01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CD0E80" w14:textId="05689265" w:rsidR="00273A24" w:rsidRPr="00EB1203" w:rsidRDefault="00FF49D7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70" w:type="dxa"/>
          </w:tcPr>
          <w:p w14:paraId="7CB22228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55AAE" w14:textId="014DC976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273A24" w:rsidRPr="00EB1203" w14:paraId="31E7FF12" w14:textId="77777777" w:rsidTr="1965FB8A">
        <w:trPr>
          <w:trHeight w:val="254"/>
        </w:trPr>
        <w:tc>
          <w:tcPr>
            <w:tcW w:w="3960" w:type="dxa"/>
          </w:tcPr>
          <w:p w14:paraId="310983F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5196E8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B22748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99C0C3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84B6E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B68BED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6EF80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82F193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5EBAA690" w14:textId="77777777" w:rsidTr="1965FB8A">
        <w:trPr>
          <w:trHeight w:val="254"/>
        </w:trPr>
        <w:tc>
          <w:tcPr>
            <w:tcW w:w="3960" w:type="dxa"/>
          </w:tcPr>
          <w:p w14:paraId="52C690CD" w14:textId="076D1F7C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60" w:type="dxa"/>
          </w:tcPr>
          <w:p w14:paraId="26ADD76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2C3B9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7E9A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B69A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04E0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D7A9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B5DBB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A24" w:rsidRPr="00EB1203" w14:paraId="494846CD" w14:textId="77777777" w:rsidTr="1965FB8A">
        <w:trPr>
          <w:trHeight w:val="254"/>
        </w:trPr>
        <w:tc>
          <w:tcPr>
            <w:tcW w:w="3960" w:type="dxa"/>
          </w:tcPr>
          <w:p w14:paraId="66DD6576" w14:textId="7F7C819D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68A5A60" w14:textId="325ADE75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B9EE0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EDD551" w14:textId="3375C6B1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1D5C8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40B5A" w14:textId="5B02F064" w:rsidR="00273A24" w:rsidRPr="00EB1203" w:rsidRDefault="00FF49D7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70" w:type="dxa"/>
          </w:tcPr>
          <w:p w14:paraId="79E440C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95FE44" w14:textId="62AE8690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  <w:tr w:rsidR="00273A24" w:rsidRPr="00EB1203" w14:paraId="7039A5A0" w14:textId="77777777" w:rsidTr="1965FB8A">
        <w:tc>
          <w:tcPr>
            <w:tcW w:w="3960" w:type="dxa"/>
          </w:tcPr>
          <w:p w14:paraId="430DCC61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10" w:name="_Hlk124868295"/>
          </w:p>
        </w:tc>
        <w:tc>
          <w:tcPr>
            <w:tcW w:w="1260" w:type="dxa"/>
          </w:tcPr>
          <w:p w14:paraId="03666D2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76F2DA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D4F3BB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B27688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07A08E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B4B3C1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360B62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7557" w:rsidRPr="00EB1203" w14:paraId="4DA42B9B" w14:textId="77777777" w:rsidTr="1965FB8A">
        <w:tc>
          <w:tcPr>
            <w:tcW w:w="3960" w:type="dxa"/>
          </w:tcPr>
          <w:p w14:paraId="36573FDB" w14:textId="3E9115E8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4C398901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49BA09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2E0D4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2824FF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200768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C8E02D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64CDC18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7557" w:rsidRPr="00EB1203" w14:paraId="4C3D009A" w14:textId="77777777" w:rsidTr="1965FB8A">
        <w:tc>
          <w:tcPr>
            <w:tcW w:w="3960" w:type="dxa"/>
          </w:tcPr>
          <w:p w14:paraId="3C1EC6E5" w14:textId="72E10B2D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3C12147" w14:textId="6AB526E1" w:rsidR="00E57557" w:rsidRPr="00EB1203" w:rsidRDefault="002C6DB4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64B5B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259C22" w14:textId="3E76BC6D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E36F10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02880D2" w14:textId="13E6AD82" w:rsidR="00E57557" w:rsidRPr="00EB1203" w:rsidRDefault="00732DA6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70" w:type="dxa"/>
          </w:tcPr>
          <w:p w14:paraId="4CE2C11E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2178B05" w14:textId="7E337833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7557" w:rsidRPr="00EB1203" w14:paraId="5BF9F6D5" w14:textId="77777777" w:rsidTr="1965FB8A">
        <w:tc>
          <w:tcPr>
            <w:tcW w:w="3960" w:type="dxa"/>
          </w:tcPr>
          <w:p w14:paraId="115E963D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4B651A9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67C6BE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54034B9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3384E9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27EA11C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F76711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39E459" w14:textId="77777777" w:rsidR="00E57557" w:rsidRPr="00EB1203" w:rsidRDefault="00E57557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10"/>
      <w:tr w:rsidR="00273A24" w:rsidRPr="00EB1203" w14:paraId="702A0799" w14:textId="77777777" w:rsidTr="1965FB8A">
        <w:tc>
          <w:tcPr>
            <w:tcW w:w="3960" w:type="dxa"/>
          </w:tcPr>
          <w:p w14:paraId="08711C83" w14:textId="0DC08910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9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</w:tcPr>
          <w:p w14:paraId="765F83F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755C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839208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620B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A1BDD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D6F6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6702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73A24" w:rsidRPr="00EB1203" w14:paraId="5A25439C" w14:textId="77777777" w:rsidTr="006D37B5">
        <w:tc>
          <w:tcPr>
            <w:tcW w:w="3960" w:type="dxa"/>
          </w:tcPr>
          <w:p w14:paraId="6E7D74D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DF9919C" w14:textId="3FCDBE27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3FE9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AB66F" w14:textId="2AD12A5C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15700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78979C" w14:textId="618536CA" w:rsidR="00273A24" w:rsidRPr="00EB1203" w:rsidRDefault="00E57557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70" w:type="dxa"/>
          </w:tcPr>
          <w:p w14:paraId="045D234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1FFC78" w14:textId="07536C42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1,847</w:t>
            </w:r>
          </w:p>
        </w:tc>
      </w:tr>
      <w:tr w:rsidR="00273A24" w:rsidRPr="00EB1203" w14:paraId="1960BB37" w14:textId="77777777" w:rsidTr="1965FB8A">
        <w:tc>
          <w:tcPr>
            <w:tcW w:w="3960" w:type="dxa"/>
          </w:tcPr>
          <w:p w14:paraId="4A36E1FF" w14:textId="53F3200C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688DD23" w14:textId="0039912D" w:rsidR="00273A24" w:rsidRPr="00EB1203" w:rsidRDefault="003F202F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70" w:type="dxa"/>
          </w:tcPr>
          <w:p w14:paraId="3B9857F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7366CF" w14:textId="469156C4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270" w:type="dxa"/>
          </w:tcPr>
          <w:p w14:paraId="0C3C095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FF96B" w14:textId="23FBA47E" w:rsidR="00273A24" w:rsidRPr="00EB1203" w:rsidRDefault="00E57557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0F50666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51985" w14:textId="3A2C41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</w:rPr>
              <w:t>902</w:t>
            </w:r>
          </w:p>
        </w:tc>
      </w:tr>
      <w:tr w:rsidR="00273A24" w:rsidRPr="00EB1203" w14:paraId="65E26B0F" w14:textId="77777777" w:rsidTr="00186AF5">
        <w:tc>
          <w:tcPr>
            <w:tcW w:w="3960" w:type="dxa"/>
          </w:tcPr>
          <w:p w14:paraId="0FFCFC82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76FB3CE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51E8F7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862FA69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2D6E35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1E9957D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1892A9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EBF245A" w14:textId="77777777" w:rsidR="00273A24" w:rsidRPr="00EB1203" w:rsidRDefault="00273A2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42AF9" w:rsidRPr="00EB1203" w14:paraId="3AB94A56" w14:textId="77777777" w:rsidTr="00317E21">
        <w:tc>
          <w:tcPr>
            <w:tcW w:w="3960" w:type="dxa"/>
          </w:tcPr>
          <w:p w14:paraId="667A48B0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C4370AF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46E73B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5218D70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3BD4B5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95C077D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97F0D2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1FE7ACA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42AF9" w:rsidRPr="00EB1203" w14:paraId="0D8FFF19" w14:textId="77777777" w:rsidTr="00317E21">
        <w:tc>
          <w:tcPr>
            <w:tcW w:w="3960" w:type="dxa"/>
          </w:tcPr>
          <w:p w14:paraId="32A56B15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F09D4E1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3883D3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E25DF17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EC39FE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A79876F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4D9614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2832E31" w14:textId="77777777" w:rsidR="00342AF9" w:rsidRPr="00EB1203" w:rsidRDefault="00342AF9" w:rsidP="00E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7717A245" w14:textId="77777777" w:rsidTr="1965FB8A">
        <w:tc>
          <w:tcPr>
            <w:tcW w:w="3960" w:type="dxa"/>
          </w:tcPr>
          <w:p w14:paraId="7396FA9B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60" w:type="dxa"/>
          </w:tcPr>
          <w:p w14:paraId="0218FD7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C0096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5B273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BC43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23A2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EE14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84860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A24" w:rsidRPr="00EB1203" w14:paraId="2BB8C643" w14:textId="77777777" w:rsidTr="1965FB8A">
        <w:tc>
          <w:tcPr>
            <w:tcW w:w="3960" w:type="dxa"/>
          </w:tcPr>
          <w:p w14:paraId="08A37CC3" w14:textId="32FC3212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2F608F4" w14:textId="47AC8095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C23063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72534" w14:textId="4B5DF6C6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EB0133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99DC0B" w14:textId="7467E0FA" w:rsidR="00273A24" w:rsidRPr="00EB1203" w:rsidRDefault="0078242F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1C9B55A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31E8B3" w14:textId="6ED0D861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A24" w:rsidRPr="00EB1203" w14:paraId="709EA784" w14:textId="77777777" w:rsidTr="1965FB8A">
        <w:tc>
          <w:tcPr>
            <w:tcW w:w="3960" w:type="dxa"/>
          </w:tcPr>
          <w:p w14:paraId="60B93371" w14:textId="3A09B3CE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BF75D87" w14:textId="2E15BDA8" w:rsidR="00273A24" w:rsidRPr="00EB1203" w:rsidRDefault="00A847D6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1BCBD7F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8E2FD" w14:textId="1E589CF2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1998EFF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3A6126" w14:textId="0EB8646B" w:rsidR="00273A24" w:rsidRPr="00EB1203" w:rsidRDefault="00AA4BCC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29ADABC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A48568" w14:textId="5A89649B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273A24" w:rsidRPr="00EB1203" w14:paraId="08387F57" w14:textId="77777777" w:rsidTr="1965FB8A">
        <w:tc>
          <w:tcPr>
            <w:tcW w:w="3960" w:type="dxa"/>
          </w:tcPr>
          <w:p w14:paraId="7218CFF8" w14:textId="77777777" w:rsidR="00273A24" w:rsidRPr="00EB1203" w:rsidRDefault="00273A24" w:rsidP="00273A24">
            <w:pPr>
              <w:pStyle w:val="a"/>
              <w:tabs>
                <w:tab w:val="clear" w:pos="1080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3CEF5CEC" w14:textId="7B188BA3" w:rsidR="00273A24" w:rsidRPr="00EB1203" w:rsidRDefault="009A6046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0" w:type="dxa"/>
          </w:tcPr>
          <w:p w14:paraId="45CC9F1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F97D5" w14:textId="62F7C8E1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70" w:type="dxa"/>
          </w:tcPr>
          <w:p w14:paraId="4970B0DA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D794F" w14:textId="2F98E89E" w:rsidR="00273A24" w:rsidRPr="00EB1203" w:rsidRDefault="0078242F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38491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E1A9B6" w14:textId="7688210E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273A24" w:rsidRPr="00775C35" w14:paraId="36FCEBA0" w14:textId="77777777" w:rsidTr="1965FB8A">
        <w:trPr>
          <w:trHeight w:val="155"/>
        </w:trPr>
        <w:tc>
          <w:tcPr>
            <w:tcW w:w="3960" w:type="dxa"/>
          </w:tcPr>
          <w:p w14:paraId="1DE7AB26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B9D8FAB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9D7C2C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2B170CA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40AFD5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8A62591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FC0572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7698AC1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232A6D0B" w14:textId="77777777" w:rsidTr="1965FB8A">
        <w:tc>
          <w:tcPr>
            <w:tcW w:w="3960" w:type="dxa"/>
          </w:tcPr>
          <w:p w14:paraId="1092A8B7" w14:textId="10947281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55F228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BDBCF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8051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8DCCA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AEE2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F0D8F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7F40D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A24" w:rsidRPr="00EB1203" w14:paraId="498240A5" w14:textId="77777777" w:rsidTr="1965FB8A">
        <w:tc>
          <w:tcPr>
            <w:tcW w:w="3960" w:type="dxa"/>
          </w:tcPr>
          <w:p w14:paraId="2DA5FC10" w14:textId="61228960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3C3CD13" w14:textId="52F9793A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9F34E3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BC99EC" w14:textId="40FE2678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9A1B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DBF0D" w14:textId="1820BADC" w:rsidR="00273A24" w:rsidRPr="00EB1203" w:rsidRDefault="0078242F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719D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6DE7C" w14:textId="5C1EB6EC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273A24" w:rsidRPr="00EB1203" w14:paraId="6F72E4E2" w14:textId="77777777" w:rsidTr="1965FB8A">
        <w:tc>
          <w:tcPr>
            <w:tcW w:w="3960" w:type="dxa"/>
          </w:tcPr>
          <w:p w14:paraId="42940E54" w14:textId="5D2568A5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4F68FDF" w14:textId="00D6F922" w:rsidR="00273A24" w:rsidRPr="00EB1203" w:rsidRDefault="00C01B19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41FA324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68C170" w14:textId="0EC1D165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6BD1BD2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173DA" w14:textId="3AAD4C02" w:rsidR="00273A24" w:rsidRPr="00EB1203" w:rsidRDefault="0078242F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D65C8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A82A7E" w14:textId="72596B63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A24" w:rsidRPr="00EB1203" w14:paraId="4164650C" w14:textId="77777777" w:rsidTr="1965FB8A">
        <w:tc>
          <w:tcPr>
            <w:tcW w:w="3960" w:type="dxa"/>
          </w:tcPr>
          <w:p w14:paraId="24F6CEB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2B63FA20" w14:textId="2A75A4E7" w:rsidR="00273A24" w:rsidRPr="00EB1203" w:rsidRDefault="00A97AFE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4,623</w:t>
            </w:r>
          </w:p>
        </w:tc>
        <w:tc>
          <w:tcPr>
            <w:tcW w:w="270" w:type="dxa"/>
          </w:tcPr>
          <w:p w14:paraId="357F5C5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0650B7" w14:textId="30D02CEB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  <w:tc>
          <w:tcPr>
            <w:tcW w:w="270" w:type="dxa"/>
          </w:tcPr>
          <w:p w14:paraId="775377E2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B1F99" w14:textId="2549CA83" w:rsidR="00273A24" w:rsidRPr="00EB1203" w:rsidRDefault="0078242F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680C39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A99FCD" w14:textId="329BD8D2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273A24" w:rsidRPr="00775C35" w14:paraId="625A0C30" w14:textId="77777777" w:rsidTr="1965FB8A">
        <w:tc>
          <w:tcPr>
            <w:tcW w:w="3960" w:type="dxa"/>
          </w:tcPr>
          <w:p w14:paraId="26777412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FAC9D58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1D2BC3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62495CD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93E1FD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851A550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3FD863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F5D1E23" w14:textId="77777777" w:rsidR="00273A24" w:rsidRPr="00775C35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3A24" w:rsidRPr="00EB1203" w14:paraId="2AC032A4" w14:textId="77777777" w:rsidTr="1965FB8A">
        <w:tc>
          <w:tcPr>
            <w:tcW w:w="3960" w:type="dxa"/>
          </w:tcPr>
          <w:p w14:paraId="52D0B221" w14:textId="246B7050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2B4E7814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153C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D8FD0C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708EE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6E9B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E0FB80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D5E8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A24" w:rsidRPr="00EB1203" w14:paraId="70A184AA" w14:textId="77777777" w:rsidTr="1965FB8A">
        <w:tc>
          <w:tcPr>
            <w:tcW w:w="3960" w:type="dxa"/>
          </w:tcPr>
          <w:p w14:paraId="42E75BBB" w14:textId="3C196DD8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0B6F6A4" w14:textId="0DC7A6A2" w:rsidR="00273A24" w:rsidRPr="00EB1203" w:rsidRDefault="00BA22FC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16,864</w:t>
            </w:r>
          </w:p>
        </w:tc>
        <w:tc>
          <w:tcPr>
            <w:tcW w:w="270" w:type="dxa"/>
          </w:tcPr>
          <w:p w14:paraId="4620C606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59A2DA" w14:textId="72E0863D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16,037</w:t>
            </w:r>
          </w:p>
        </w:tc>
        <w:tc>
          <w:tcPr>
            <w:tcW w:w="270" w:type="dxa"/>
          </w:tcPr>
          <w:p w14:paraId="73C97AC1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73E2B" w14:textId="0D80C06D" w:rsidR="00273A24" w:rsidRPr="00EB1203" w:rsidRDefault="00BA22FC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12,174</w:t>
            </w:r>
          </w:p>
        </w:tc>
        <w:tc>
          <w:tcPr>
            <w:tcW w:w="270" w:type="dxa"/>
          </w:tcPr>
          <w:p w14:paraId="6098BB6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B538F" w14:textId="005D2EFA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10,912</w:t>
            </w:r>
          </w:p>
        </w:tc>
      </w:tr>
      <w:tr w:rsidR="00273A24" w:rsidRPr="00EB1203" w14:paraId="5AED6B60" w14:textId="77777777" w:rsidTr="1965FB8A">
        <w:tc>
          <w:tcPr>
            <w:tcW w:w="3960" w:type="dxa"/>
          </w:tcPr>
          <w:p w14:paraId="70870312" w14:textId="3697B98E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68DC76C" w14:textId="2A625EC1" w:rsidR="00273A24" w:rsidRPr="00EB1203" w:rsidRDefault="00BA22FC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70" w:type="dxa"/>
          </w:tcPr>
          <w:p w14:paraId="082833B5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546672" w14:textId="29DA955D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05EAE607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76061" w14:textId="2F650EE7" w:rsidR="00273A24" w:rsidRPr="00EB1203" w:rsidRDefault="002C6DB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70" w:type="dxa"/>
          </w:tcPr>
          <w:p w14:paraId="278927CE" w14:textId="77777777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C8D703" w14:textId="531467A5" w:rsidR="00273A24" w:rsidRPr="00EB1203" w:rsidRDefault="00273A24" w:rsidP="0027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</w:tbl>
    <w:p w14:paraId="2532332E" w14:textId="7DFE5799" w:rsidR="00AF04E9" w:rsidRPr="00EB1203" w:rsidRDefault="00AF04E9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69FEE2A" w14:textId="77777777" w:rsidR="00CF7D55" w:rsidRPr="00EB1203" w:rsidRDefault="002116AF" w:rsidP="00CF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ค่าตอบแทนกรรมการ</w:t>
      </w:r>
    </w:p>
    <w:p w14:paraId="420560CD" w14:textId="77777777" w:rsidR="00CF7D55" w:rsidRPr="00EB1203" w:rsidRDefault="00CF7D55" w:rsidP="00CF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7E8D0FE7" w14:textId="3FAC3945" w:rsidR="00596874" w:rsidRPr="00EB1203" w:rsidRDefault="002116AF" w:rsidP="007A7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="00596874" w:rsidRPr="00EB1203">
        <w:rPr>
          <w:rFonts w:asciiTheme="majorBidi" w:hAnsiTheme="majorBidi" w:cstheme="majorBidi"/>
          <w:sz w:val="28"/>
          <w:szCs w:val="28"/>
        </w:rPr>
        <w:t>90</w:t>
      </w:r>
      <w:r w:rsidR="00C425BB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ของพระราชบัญญัติบริษัทมหาชนโดย</w:t>
      </w:r>
      <w:r w:rsidR="0049122F">
        <w:rPr>
          <w:rFonts w:asciiTheme="majorBidi" w:hAnsiTheme="majorBidi" w:cstheme="majorBidi"/>
          <w:sz w:val="28"/>
          <w:szCs w:val="28"/>
          <w:cs/>
        </w:rPr>
        <w:br/>
      </w:r>
      <w:r w:rsidR="007A7DAD" w:rsidRPr="00EB1203">
        <w:rPr>
          <w:rFonts w:asciiTheme="majorBidi" w:hAnsiTheme="majorBidi" w:cstheme="majorBidi"/>
          <w:sz w:val="28"/>
          <w:szCs w:val="28"/>
          <w:cs/>
        </w:rPr>
        <w:t>ไ</w:t>
      </w:r>
      <w:r w:rsidRPr="00EB1203">
        <w:rPr>
          <w:rFonts w:asciiTheme="majorBidi" w:hAnsiTheme="majorBidi" w:cstheme="majorBidi"/>
          <w:sz w:val="28"/>
          <w:szCs w:val="28"/>
          <w:cs/>
        </w:rPr>
        <w:t>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78DFDD6C" w14:textId="6219470A" w:rsidR="00181CB4" w:rsidRPr="00EB1203" w:rsidRDefault="00181CB4" w:rsidP="0050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E283D3" w14:textId="3220715B" w:rsidR="002116AF" w:rsidRPr="00EB1203" w:rsidRDefault="00D30314" w:rsidP="00C5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2116AF" w:rsidRPr="00EB1203">
        <w:rPr>
          <w:rFonts w:asciiTheme="majorBidi" w:hAnsiTheme="majorBidi" w:cstheme="majorBidi"/>
          <w:sz w:val="28"/>
          <w:szCs w:val="28"/>
          <w:cs/>
        </w:rPr>
        <w:t>บริษัทจ่ายค่าตอบแทนกรรมการสำหรับ</w:t>
      </w:r>
      <w:r w:rsidR="00063DA3" w:rsidRPr="00EB1203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B403D6" w:rsidRPr="00EB1203">
        <w:rPr>
          <w:rFonts w:asciiTheme="majorBidi" w:hAnsiTheme="majorBidi" w:cstheme="majorBidi"/>
          <w:sz w:val="28"/>
          <w:szCs w:val="28"/>
        </w:rPr>
        <w:t xml:space="preserve">31 </w:t>
      </w:r>
      <w:r w:rsidR="00063DA3" w:rsidRPr="00EB1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03D6" w:rsidRPr="00EB1203">
        <w:rPr>
          <w:rFonts w:asciiTheme="majorBidi" w:hAnsiTheme="majorBidi" w:cstheme="majorBidi"/>
          <w:sz w:val="28"/>
          <w:szCs w:val="28"/>
        </w:rPr>
        <w:t>256</w:t>
      </w:r>
      <w:r w:rsidR="00273A24">
        <w:rPr>
          <w:rFonts w:asciiTheme="majorBidi" w:hAnsiTheme="majorBidi" w:cstheme="majorBidi"/>
          <w:sz w:val="28"/>
          <w:szCs w:val="28"/>
        </w:rPr>
        <w:t>5</w:t>
      </w:r>
      <w:r w:rsidR="002116AF" w:rsidRPr="00EB120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B403D6" w:rsidRPr="00EB1203">
        <w:rPr>
          <w:rFonts w:asciiTheme="majorBidi" w:hAnsiTheme="majorBidi" w:cstheme="majorBidi"/>
          <w:sz w:val="28"/>
          <w:szCs w:val="28"/>
        </w:rPr>
        <w:t xml:space="preserve"> 256</w:t>
      </w:r>
      <w:r w:rsidR="00DB56A4">
        <w:rPr>
          <w:rFonts w:asciiTheme="majorBidi" w:hAnsiTheme="majorBidi" w:cstheme="majorBidi"/>
          <w:sz w:val="28"/>
          <w:szCs w:val="28"/>
        </w:rPr>
        <w:t>4</w:t>
      </w:r>
      <w:r w:rsidR="002116AF" w:rsidRPr="00EB1203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6B7B65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860468">
        <w:rPr>
          <w:rFonts w:asciiTheme="majorBidi" w:hAnsiTheme="majorBidi" w:cstheme="majorBidi"/>
          <w:sz w:val="28"/>
          <w:szCs w:val="28"/>
        </w:rPr>
        <w:t>1.20</w:t>
      </w:r>
      <w:r w:rsidR="006B7B65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2116AF" w:rsidRPr="00EB1203">
        <w:rPr>
          <w:rFonts w:asciiTheme="majorBidi" w:hAnsiTheme="majorBidi" w:cstheme="majorBidi"/>
          <w:sz w:val="28"/>
          <w:szCs w:val="28"/>
          <w:cs/>
        </w:rPr>
        <w:t>ล้านบาท แล</w:t>
      </w:r>
      <w:r w:rsidR="00367ACC" w:rsidRPr="00EB1203">
        <w:rPr>
          <w:rFonts w:asciiTheme="majorBidi" w:hAnsiTheme="majorBidi" w:cstheme="majorBidi"/>
          <w:sz w:val="28"/>
          <w:szCs w:val="28"/>
          <w:cs/>
        </w:rPr>
        <w:t>ะ</w:t>
      </w:r>
      <w:r w:rsidR="00367ACC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B403D6" w:rsidRPr="00DB56A4">
        <w:rPr>
          <w:rFonts w:asciiTheme="majorBidi" w:hAnsiTheme="majorBidi" w:cstheme="majorBidi"/>
          <w:sz w:val="28"/>
          <w:szCs w:val="28"/>
        </w:rPr>
        <w:t>1.</w:t>
      </w:r>
      <w:r w:rsidR="00DB56A4" w:rsidRPr="00DB56A4">
        <w:rPr>
          <w:rFonts w:asciiTheme="majorBidi" w:hAnsiTheme="majorBidi" w:cstheme="majorBidi"/>
          <w:sz w:val="28"/>
          <w:szCs w:val="28"/>
        </w:rPr>
        <w:t>38</w:t>
      </w:r>
      <w:r w:rsidR="002116AF" w:rsidRPr="00EB1203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282C1419" w14:textId="01281FD0" w:rsidR="00D145AE" w:rsidRPr="00054BFB" w:rsidRDefault="00D145A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E3DE30" w14:textId="3BA5E780" w:rsidR="004C0F9E" w:rsidRPr="00054BFB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54BFB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Pr="00054BFB">
        <w:rPr>
          <w:rFonts w:asciiTheme="majorBidi" w:hAnsiTheme="majorBidi" w:cstheme="majorBidi"/>
          <w:sz w:val="28"/>
          <w:szCs w:val="28"/>
        </w:rPr>
        <w:t xml:space="preserve">31 </w:t>
      </w:r>
      <w:r w:rsidRPr="00054BF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54BFB">
        <w:rPr>
          <w:rFonts w:asciiTheme="majorBidi" w:hAnsiTheme="majorBidi" w:cstheme="majorBidi"/>
          <w:sz w:val="28"/>
          <w:szCs w:val="28"/>
        </w:rPr>
        <w:t>256</w:t>
      </w:r>
      <w:r w:rsidR="007A7DAD" w:rsidRPr="00054BFB">
        <w:rPr>
          <w:rFonts w:asciiTheme="majorBidi" w:hAnsiTheme="majorBidi" w:cstheme="majorBidi"/>
          <w:sz w:val="28"/>
          <w:szCs w:val="28"/>
        </w:rPr>
        <w:t>5</w:t>
      </w:r>
      <w:r w:rsidRPr="00054BF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54BFB">
        <w:rPr>
          <w:rFonts w:asciiTheme="majorBidi" w:hAnsiTheme="majorBidi" w:cstheme="majorBidi"/>
          <w:sz w:val="28"/>
          <w:szCs w:val="28"/>
        </w:rPr>
        <w:t>256</w:t>
      </w:r>
      <w:r w:rsidR="007A7DAD" w:rsidRPr="00054BFB">
        <w:rPr>
          <w:rFonts w:asciiTheme="majorBidi" w:hAnsiTheme="majorBidi" w:cstheme="majorBidi"/>
          <w:sz w:val="28"/>
          <w:szCs w:val="28"/>
        </w:rPr>
        <w:t>4</w:t>
      </w:r>
      <w:r w:rsidRPr="00054BF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054BFB" w:rsidRDefault="004C0F9E" w:rsidP="004C0F9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EB1203" w14:paraId="11E9E198" w14:textId="77777777" w:rsidTr="1965FB8A">
        <w:trPr>
          <w:tblHeader/>
        </w:trPr>
        <w:tc>
          <w:tcPr>
            <w:tcW w:w="3573" w:type="dxa"/>
          </w:tcPr>
          <w:p w14:paraId="2908398F" w14:textId="77777777" w:rsidR="004C0F9E" w:rsidRPr="00EB1203" w:rsidRDefault="004C0F9E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EB1203" w:rsidRDefault="004C0F9E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EB1203" w:rsidRDefault="004C0F9E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EB1203" w:rsidRDefault="004C0F9E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79CA" w:rsidRPr="00EB1203" w14:paraId="4A057AFC" w14:textId="77777777" w:rsidTr="1965FB8A">
        <w:trPr>
          <w:tblHeader/>
        </w:trPr>
        <w:tc>
          <w:tcPr>
            <w:tcW w:w="3573" w:type="dxa"/>
          </w:tcPr>
          <w:p w14:paraId="58DA9B23" w14:textId="77777777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5EB7B06E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125F86A" w14:textId="77777777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1A7DDC71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2A4661D" w14:textId="77777777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EE2DB8" w14:textId="378A9E94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75CB4C0" w14:textId="77777777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7BCE82B9" w:rsidR="00BE79CA" w:rsidRPr="00EB1203" w:rsidRDefault="00BE79CA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C0F9E" w:rsidRPr="00EB1203" w14:paraId="51166B29" w14:textId="77777777" w:rsidTr="1965FB8A">
        <w:trPr>
          <w:tblHeader/>
        </w:trPr>
        <w:tc>
          <w:tcPr>
            <w:tcW w:w="3573" w:type="dxa"/>
          </w:tcPr>
          <w:p w14:paraId="4F4C0231" w14:textId="77777777" w:rsidR="004C0F9E" w:rsidRPr="00EB1203" w:rsidRDefault="004C0F9E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4C0F9E" w:rsidRPr="00EB1203" w:rsidRDefault="004C0F9E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2C9D" w:rsidRPr="00EB1203" w14:paraId="3B7173A8" w14:textId="77777777" w:rsidTr="1965FB8A">
        <w:tc>
          <w:tcPr>
            <w:tcW w:w="3573" w:type="dxa"/>
          </w:tcPr>
          <w:p w14:paraId="7B04B9DF" w14:textId="0A75DD82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170" w:type="dxa"/>
          </w:tcPr>
          <w:p w14:paraId="7F5BA4EE" w14:textId="77777777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232C9D" w:rsidRPr="00EB1203" w:rsidRDefault="00232C9D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BFB" w:rsidRPr="00EB1203" w14:paraId="2BDC6B90" w14:textId="77777777" w:rsidTr="1965FB8A">
        <w:tc>
          <w:tcPr>
            <w:tcW w:w="3573" w:type="dxa"/>
          </w:tcPr>
          <w:p w14:paraId="349AF7E7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2B657BF0" w:rsidR="00054BFB" w:rsidRPr="00EB1203" w:rsidRDefault="00CE4ABE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5040F1A0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6382DD23" w:rsidR="00054BFB" w:rsidRPr="00EB1203" w:rsidRDefault="006F5633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5EF0BDE0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3C3AB79C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054BFB" w:rsidRPr="00EB1203" w14:paraId="794A924C" w14:textId="77777777" w:rsidTr="1965FB8A">
        <w:tc>
          <w:tcPr>
            <w:tcW w:w="3573" w:type="dxa"/>
          </w:tcPr>
          <w:p w14:paraId="4217412A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  <w:bookmarkStart w:id="11" w:name="_Hlk126243806"/>
          </w:p>
        </w:tc>
        <w:tc>
          <w:tcPr>
            <w:tcW w:w="1170" w:type="dxa"/>
          </w:tcPr>
          <w:p w14:paraId="112BB789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CBCFD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5B14EC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3E6180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12F3514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142857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F5C76E8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11"/>
      <w:tr w:rsidR="00054BFB" w:rsidRPr="00EB1203" w14:paraId="07A8F5C1" w14:textId="77777777" w:rsidTr="1965FB8A">
        <w:tc>
          <w:tcPr>
            <w:tcW w:w="3573" w:type="dxa"/>
          </w:tcPr>
          <w:p w14:paraId="3CDB5CA7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BFB" w:rsidRPr="00EB1203" w14:paraId="6A0A765D" w14:textId="77777777" w:rsidTr="1965FB8A">
        <w:tc>
          <w:tcPr>
            <w:tcW w:w="3573" w:type="dxa"/>
          </w:tcPr>
          <w:p w14:paraId="77E898DE" w14:textId="374CB3A5" w:rsidR="00054BFB" w:rsidRPr="00EB1203" w:rsidRDefault="00DB56A4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054BFB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313D7FD9" w14:textId="37CAF491" w:rsidR="00054BFB" w:rsidRPr="00EB1203" w:rsidRDefault="00C16B78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F5E83C5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4D37BCE2" w:rsidR="00054BFB" w:rsidRPr="00EB1203" w:rsidRDefault="00DB56A4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BEDDB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6FBFF8B2" w:rsidR="00054BFB" w:rsidRPr="00EB1203" w:rsidRDefault="00EE4D30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FEE74" w14:textId="77777777" w:rsidR="00054BFB" w:rsidRPr="00EB1203" w:rsidRDefault="00054BFB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6E560B48" w:rsidR="00054BFB" w:rsidRPr="00EB1203" w:rsidRDefault="00DB56A4" w:rsidP="0005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56A4" w:rsidRPr="00EB1203" w14:paraId="50F6DDD4" w14:textId="77777777" w:rsidTr="1965FB8A">
        <w:tc>
          <w:tcPr>
            <w:tcW w:w="3573" w:type="dxa"/>
          </w:tcPr>
          <w:p w14:paraId="73BFE9E6" w14:textId="07CDDF62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247D14D1" w14:textId="4A650345" w:rsidR="00DB56A4" w:rsidRPr="00EB1203" w:rsidRDefault="00C16B78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6D945DEE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462A7" w14:textId="7FFF638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27A98FCA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EFDFA3F" w14:textId="32B4BE6C" w:rsidR="00DB56A4" w:rsidRPr="00EB1203" w:rsidRDefault="00EE4D30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760FC3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47939E" w14:textId="039A235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56A4" w:rsidRPr="00EB1203" w14:paraId="36843C05" w14:textId="77777777" w:rsidTr="00186AF5">
        <w:tc>
          <w:tcPr>
            <w:tcW w:w="3573" w:type="dxa"/>
          </w:tcPr>
          <w:p w14:paraId="07F44D9D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2522CB1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896607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31C11AD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6DF12B5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76DD8311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FA10CC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663320F" w14:textId="77777777" w:rsidR="00DB56A4" w:rsidRPr="00EB1203" w:rsidRDefault="00DB56A4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56A4" w:rsidRPr="00EB1203" w14:paraId="4022DE6E" w14:textId="77777777" w:rsidTr="1965FB8A">
        <w:tc>
          <w:tcPr>
            <w:tcW w:w="3573" w:type="dxa"/>
          </w:tcPr>
          <w:p w14:paraId="5414A0BF" w14:textId="27EBFD90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170" w:type="dxa"/>
          </w:tcPr>
          <w:p w14:paraId="3667976E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2931D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A6A3856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800014D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33EBA7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83683A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442577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56A4" w:rsidRPr="00EB1203" w14:paraId="711EACC6" w14:textId="77777777" w:rsidTr="1965FB8A">
        <w:tc>
          <w:tcPr>
            <w:tcW w:w="3573" w:type="dxa"/>
          </w:tcPr>
          <w:p w14:paraId="14BBE626" w14:textId="07CC7B26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778FE86" w14:textId="49BE7A45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90F6E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1C402" w14:textId="12F49E20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93A6C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3315D5" w14:textId="2DA73340" w:rsidR="00DB56A4" w:rsidRPr="00EB1203" w:rsidRDefault="00960F01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12,266</w:t>
            </w:r>
          </w:p>
        </w:tc>
        <w:tc>
          <w:tcPr>
            <w:tcW w:w="270" w:type="dxa"/>
          </w:tcPr>
          <w:p w14:paraId="29D942A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DDE173" w14:textId="4DA3F90F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10,289</w:t>
            </w:r>
          </w:p>
        </w:tc>
      </w:tr>
      <w:tr w:rsidR="00DB56A4" w:rsidRPr="00054BFB" w14:paraId="76FC4CBD" w14:textId="77777777" w:rsidTr="1965FB8A">
        <w:tc>
          <w:tcPr>
            <w:tcW w:w="3573" w:type="dxa"/>
          </w:tcPr>
          <w:p w14:paraId="40D72A61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81AE39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057229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EF9643D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0874DBB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1BDC30B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F05B1A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AE3FA0B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56A4" w:rsidRPr="00EB1203" w14:paraId="1101B451" w14:textId="77777777" w:rsidTr="1965FB8A">
        <w:tc>
          <w:tcPr>
            <w:tcW w:w="3573" w:type="dxa"/>
          </w:tcPr>
          <w:p w14:paraId="3ADED724" w14:textId="32E93839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1F0434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2451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31BA67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C8F7F5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2DD3344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4998F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3E554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6A4" w:rsidRPr="00EB1203" w14:paraId="1A1A3A64" w14:textId="77777777" w:rsidTr="1965FB8A">
        <w:tc>
          <w:tcPr>
            <w:tcW w:w="3573" w:type="dxa"/>
          </w:tcPr>
          <w:p w14:paraId="096F3104" w14:textId="4504969D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9B812AA" w14:textId="64CA8E35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B0BDAD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97F59" w14:textId="64E514A9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474995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DEA136" w14:textId="587BBBD7" w:rsidR="00DB56A4" w:rsidRPr="00EB1203" w:rsidRDefault="004127E5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18,865</w:t>
            </w:r>
          </w:p>
        </w:tc>
        <w:tc>
          <w:tcPr>
            <w:tcW w:w="270" w:type="dxa"/>
          </w:tcPr>
          <w:p w14:paraId="2EDB646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A82182" w14:textId="7A3BD2C3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DB56A4" w:rsidRPr="00054BFB" w14:paraId="21F1D8E7" w14:textId="77777777" w:rsidTr="1965FB8A">
        <w:tc>
          <w:tcPr>
            <w:tcW w:w="3573" w:type="dxa"/>
          </w:tcPr>
          <w:p w14:paraId="7B3ED0B6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3D9D3C6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9E1DEF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AEF2CD8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983E34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F96FB4C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338B78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A7A53E8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56A4" w:rsidRPr="00EB1203" w14:paraId="6A566062" w14:textId="77777777" w:rsidTr="1965FB8A">
        <w:tc>
          <w:tcPr>
            <w:tcW w:w="3573" w:type="dxa"/>
          </w:tcPr>
          <w:p w14:paraId="346FF02D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6A4" w:rsidRPr="00EB1203" w14:paraId="652C5FC8" w14:textId="77777777" w:rsidTr="1965FB8A">
        <w:tc>
          <w:tcPr>
            <w:tcW w:w="3573" w:type="dxa"/>
          </w:tcPr>
          <w:p w14:paraId="2D0D5327" w14:textId="12E8ABAD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3BD7BB" w14:textId="77C8935F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D01598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D96161" w14:textId="689BA170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79951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5863F4" w14:textId="7369CE0F" w:rsidR="00DB56A4" w:rsidRPr="00EB1203" w:rsidRDefault="004127E5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11,385</w:t>
            </w:r>
          </w:p>
        </w:tc>
        <w:tc>
          <w:tcPr>
            <w:tcW w:w="270" w:type="dxa"/>
          </w:tcPr>
          <w:p w14:paraId="34FF32A7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46EE2F" w14:textId="0DE01A20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17,875</w:t>
            </w:r>
          </w:p>
        </w:tc>
      </w:tr>
      <w:tr w:rsidR="00DB56A4" w:rsidRPr="00EB1203" w14:paraId="5B5AB02C" w14:textId="77777777" w:rsidTr="1965FB8A">
        <w:tc>
          <w:tcPr>
            <w:tcW w:w="3573" w:type="dxa"/>
          </w:tcPr>
          <w:p w14:paraId="0EBC8AC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19CF1FDA" w:rsidR="00DB56A4" w:rsidRPr="00EB1203" w:rsidRDefault="00960F01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1250D4F2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0515CC2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7ACEF9E5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1C78245A" w:rsidR="00DB56A4" w:rsidRPr="00EB1203" w:rsidRDefault="004127E5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7F44C97E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4B013ADD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DB56A4" w:rsidRPr="00054BFB" w14:paraId="6A184AA2" w14:textId="77777777" w:rsidTr="1965FB8A">
        <w:tc>
          <w:tcPr>
            <w:tcW w:w="3573" w:type="dxa"/>
          </w:tcPr>
          <w:p w14:paraId="412572AF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4AD703A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B733F2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B507A58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9725AFC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319474B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0E89B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8784C69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56A4" w:rsidRPr="00EB1203" w14:paraId="76506809" w14:textId="77777777" w:rsidTr="1965FB8A">
        <w:tc>
          <w:tcPr>
            <w:tcW w:w="3573" w:type="dxa"/>
          </w:tcPr>
          <w:p w14:paraId="40F417AC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6A4" w:rsidRPr="00EB1203" w14:paraId="3F89455E" w14:textId="77777777" w:rsidTr="1965FB8A">
        <w:tc>
          <w:tcPr>
            <w:tcW w:w="3573" w:type="dxa"/>
          </w:tcPr>
          <w:p w14:paraId="0808364B" w14:textId="23CAD75B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E17958A" w14:textId="58134EF3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D0B51D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C0D52E" w14:textId="7DCF78FF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BF0FAA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C8D150" w14:textId="20D0D903" w:rsidR="00DB56A4" w:rsidRPr="00EB1203" w:rsidRDefault="000D136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12BAE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99561C" w14:textId="5DC231CA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DB56A4" w:rsidRPr="00054BFB" w14:paraId="34C3CD8F" w14:textId="77777777" w:rsidTr="1965FB8A">
        <w:tc>
          <w:tcPr>
            <w:tcW w:w="3573" w:type="dxa"/>
          </w:tcPr>
          <w:p w14:paraId="2B8F121B" w14:textId="77777777" w:rsidR="00DB56A4" w:rsidRPr="00054BFB" w:rsidRDefault="00DB56A4" w:rsidP="00DB56A4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bookmarkStart w:id="12" w:name="_Hlk94274140"/>
          </w:p>
        </w:tc>
        <w:tc>
          <w:tcPr>
            <w:tcW w:w="1170" w:type="dxa"/>
          </w:tcPr>
          <w:p w14:paraId="2AB6665C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819504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3E79C5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D240B2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808ED78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8AD149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8BBC4E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12"/>
      <w:tr w:rsidR="00DB56A4" w:rsidRPr="00EB1203" w14:paraId="41F8D519" w14:textId="77777777" w:rsidTr="1965FB8A">
        <w:tc>
          <w:tcPr>
            <w:tcW w:w="3573" w:type="dxa"/>
          </w:tcPr>
          <w:p w14:paraId="56B1BCE4" w14:textId="77777777" w:rsidR="00DB56A4" w:rsidRPr="00EB1203" w:rsidRDefault="00DB56A4" w:rsidP="00DB56A4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6A4" w:rsidRPr="00EB1203" w14:paraId="292C8CF2" w14:textId="77777777" w:rsidTr="1965FB8A">
        <w:tc>
          <w:tcPr>
            <w:tcW w:w="3573" w:type="dxa"/>
          </w:tcPr>
          <w:p w14:paraId="0213E804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18002189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2C22021E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527B87A0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0E99D98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120454F5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DB56A4" w:rsidRPr="00EB1203" w14:paraId="078F6769" w14:textId="77777777" w:rsidTr="1965FB8A">
        <w:tc>
          <w:tcPr>
            <w:tcW w:w="3573" w:type="dxa"/>
          </w:tcPr>
          <w:p w14:paraId="2D27DA82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3A05BE39" w:rsidR="00DB56A4" w:rsidRPr="00EB1203" w:rsidRDefault="00960F01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E7A60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402A3712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8150B64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680EE927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24FB8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56D0E3FD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B56A4" w:rsidRPr="00054BFB" w14:paraId="181B44EC" w14:textId="77777777" w:rsidTr="1965FB8A">
        <w:tc>
          <w:tcPr>
            <w:tcW w:w="3573" w:type="dxa"/>
          </w:tcPr>
          <w:p w14:paraId="0822EA9D" w14:textId="77777777" w:rsidR="00DB56A4" w:rsidRPr="00054BFB" w:rsidRDefault="00DB56A4" w:rsidP="00DB56A4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3E8F3CD0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1CBEBF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1CE6E4B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76A02F9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900C820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0A39E7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95C61A7" w14:textId="77777777" w:rsidR="00DB56A4" w:rsidRPr="00054BFB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56A4" w:rsidRPr="00EB1203" w14:paraId="374082D7" w14:textId="77777777" w:rsidTr="1965FB8A">
        <w:tc>
          <w:tcPr>
            <w:tcW w:w="3573" w:type="dxa"/>
          </w:tcPr>
          <w:p w14:paraId="73CC70E5" w14:textId="6E3FCEBC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0514054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BCAB6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3C985D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DDF2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56E44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80B94B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51629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6A4" w:rsidRPr="00EB1203" w14:paraId="4055283E" w14:textId="77777777" w:rsidTr="1965FB8A">
        <w:tc>
          <w:tcPr>
            <w:tcW w:w="3573" w:type="dxa"/>
          </w:tcPr>
          <w:p w14:paraId="40E8444D" w14:textId="264BB8D1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99121C7" w14:textId="13D9C52D" w:rsidR="00DB56A4" w:rsidRPr="00EB1203" w:rsidRDefault="00C01B19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3FC9A709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19D2A5" w14:textId="5249916B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17B2DDA2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ED5396" w14:textId="1F1369D1" w:rsidR="00DB56A4" w:rsidRPr="00EB1203" w:rsidRDefault="00CE4ABE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AC8321" w14:textId="77777777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2F301A" w14:textId="485E78CC" w:rsidR="00DB56A4" w:rsidRPr="00EB1203" w:rsidRDefault="00DB56A4" w:rsidP="00DB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DB6F144" w14:textId="238D2E15" w:rsidR="00DF6834" w:rsidRPr="00EB1203" w:rsidRDefault="00DF6834" w:rsidP="53451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4ACDB2" w14:textId="4AE0FC5B" w:rsidR="004072A9" w:rsidRPr="00EB1203" w:rsidRDefault="004072A9" w:rsidP="00407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70BEE" w:rsidRPr="00EB1203">
        <w:rPr>
          <w:rFonts w:asciiTheme="majorBidi" w:hAnsiTheme="majorBidi" w:cstheme="majorBidi"/>
          <w:sz w:val="28"/>
          <w:szCs w:val="28"/>
          <w:cs/>
        </w:rPr>
        <w:t>แต่ละปี</w:t>
      </w:r>
      <w:r w:rsidRPr="00EB1203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3</w:t>
      </w:r>
      <w:r w:rsidR="00352CBF" w:rsidRPr="00EB1203">
        <w:rPr>
          <w:rFonts w:asciiTheme="majorBidi" w:eastAsia="Times New Roman" w:hAnsiTheme="majorBidi" w:cstheme="majorBidi"/>
          <w:sz w:val="28"/>
          <w:szCs w:val="28"/>
        </w:rPr>
        <w:t>1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52CBF" w:rsidRPr="00EB120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8C1DE29" w14:textId="77777777" w:rsidR="004072A9" w:rsidRPr="00EB1203" w:rsidRDefault="004072A9" w:rsidP="00407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4072A9" w:rsidRPr="00EB1203" w14:paraId="478C7A50" w14:textId="77777777" w:rsidTr="009B5142">
        <w:trPr>
          <w:tblHeader/>
        </w:trPr>
        <w:tc>
          <w:tcPr>
            <w:tcW w:w="973" w:type="pct"/>
          </w:tcPr>
          <w:p w14:paraId="0074A317" w14:textId="77777777" w:rsidR="004072A9" w:rsidRPr="00EB1203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15A154D1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693F96E3" w14:textId="77777777" w:rsidR="004072A9" w:rsidRPr="00EB1203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2A9" w:rsidRPr="00EB1203" w14:paraId="25503F12" w14:textId="77777777" w:rsidTr="009B5142">
        <w:trPr>
          <w:tblHeader/>
        </w:trPr>
        <w:tc>
          <w:tcPr>
            <w:tcW w:w="973" w:type="pct"/>
          </w:tcPr>
          <w:p w14:paraId="27FCE49C" w14:textId="77777777" w:rsidR="004072A9" w:rsidRPr="00EB1203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40" w:type="pct"/>
          </w:tcPr>
          <w:p w14:paraId="2BDAF0FE" w14:textId="4936FBD3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591" w:type="pct"/>
          </w:tcPr>
          <w:p w14:paraId="095BFC38" w14:textId="6EDBC40F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638" w:type="pct"/>
          </w:tcPr>
          <w:p w14:paraId="28E7AFCF" w14:textId="39B7DA80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5B506C44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37566543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08779F26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7021262E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7" w:type="pct"/>
          </w:tcPr>
          <w:p w14:paraId="42C2A773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09EC09E" w14:textId="6ABD2753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4072A9" w:rsidRPr="00EB1203" w14:paraId="4F2C4F47" w14:textId="77777777" w:rsidTr="009B5142">
        <w:trPr>
          <w:tblHeader/>
        </w:trPr>
        <w:tc>
          <w:tcPr>
            <w:tcW w:w="973" w:type="pct"/>
          </w:tcPr>
          <w:p w14:paraId="12906EEE" w14:textId="77777777" w:rsidR="004072A9" w:rsidRPr="00EB1203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9FC6EB0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742F21B0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72A9" w:rsidRPr="00EB1203" w14:paraId="344DBEE6" w14:textId="77777777" w:rsidTr="009B5142">
        <w:trPr>
          <w:tblHeader/>
        </w:trPr>
        <w:tc>
          <w:tcPr>
            <w:tcW w:w="973" w:type="pct"/>
          </w:tcPr>
          <w:p w14:paraId="71EA37D3" w14:textId="77777777" w:rsidR="004072A9" w:rsidRPr="00EB1203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416C7C1C" w14:textId="530CE710" w:rsidR="004072A9" w:rsidRPr="00EB1203" w:rsidRDefault="00452AE7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9E20BB8" w14:textId="0BF57A4E" w:rsidR="004072A9" w:rsidRPr="00EB1203" w:rsidRDefault="00452AE7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6FE891F8" w14:textId="0AB9CE12" w:rsidR="004072A9" w:rsidRPr="00EB1203" w:rsidRDefault="00452AE7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  <w:tc>
          <w:tcPr>
            <w:tcW w:w="147" w:type="pct"/>
          </w:tcPr>
          <w:p w14:paraId="4834C84F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2BF56A39" w14:textId="78D9392B" w:rsidR="004072A9" w:rsidRPr="00EB1203" w:rsidRDefault="00485BDD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7" w:type="pct"/>
          </w:tcPr>
          <w:p w14:paraId="00F8D94A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5B4916B" w14:textId="5199A991" w:rsidR="004072A9" w:rsidRPr="00EB1203" w:rsidRDefault="00485BDD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(102,000)</w:t>
            </w:r>
          </w:p>
        </w:tc>
        <w:tc>
          <w:tcPr>
            <w:tcW w:w="147" w:type="pct"/>
          </w:tcPr>
          <w:p w14:paraId="5B3BB626" w14:textId="77777777" w:rsidR="004072A9" w:rsidRPr="00EB1203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CC7B3E9" w14:textId="2F59ED4A" w:rsidR="004072A9" w:rsidRPr="00EB1203" w:rsidRDefault="00485BDD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</w:tbl>
    <w:p w14:paraId="09355B8E" w14:textId="77777777" w:rsidR="0059142F" w:rsidRPr="00EB1203" w:rsidRDefault="0059142F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E8C4E0" w14:textId="5452A6BE" w:rsidR="00D87473" w:rsidRPr="00EB1203" w:rsidRDefault="00D87473" w:rsidP="00D8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รายการเคลื่อนไหวของเงินกู้ยืมระยะสั้นจากบุคคลหรือกิจการที่เกี่ยวข้องกันสำหรับ</w:t>
      </w:r>
      <w:r w:rsidR="003B6EDD" w:rsidRPr="00EB1203">
        <w:rPr>
          <w:rFonts w:asciiTheme="majorBidi" w:hAnsiTheme="majorBidi" w:cstheme="majorBidi"/>
          <w:sz w:val="28"/>
          <w:szCs w:val="28"/>
          <w:cs/>
        </w:rPr>
        <w:t>แต่ละปี</w:t>
      </w:r>
      <w:r w:rsidRPr="00EB1203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3</w:t>
      </w:r>
      <w:r w:rsidR="003B6EDD" w:rsidRPr="00EB1203">
        <w:rPr>
          <w:rFonts w:asciiTheme="majorBidi" w:eastAsia="Times New Roman" w:hAnsiTheme="majorBidi" w:cstheme="majorBidi"/>
          <w:sz w:val="28"/>
          <w:szCs w:val="28"/>
        </w:rPr>
        <w:t>1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B6EDD" w:rsidRPr="00EB120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CD59B51" w14:textId="77777777" w:rsidR="00D87473" w:rsidRPr="00EB1203" w:rsidRDefault="00D87473" w:rsidP="00D8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D87473" w:rsidRPr="00EB1203" w14:paraId="1C0B8059" w14:textId="77777777" w:rsidTr="009B5142">
        <w:trPr>
          <w:tblHeader/>
        </w:trPr>
        <w:tc>
          <w:tcPr>
            <w:tcW w:w="973" w:type="pct"/>
          </w:tcPr>
          <w:p w14:paraId="59B45960" w14:textId="77777777" w:rsidR="00D87473" w:rsidRPr="00EB1203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6D5A7E4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7D96C4DE" w14:textId="77777777" w:rsidR="00D87473" w:rsidRPr="00EB1203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473" w:rsidRPr="00EB1203" w14:paraId="40D28837" w14:textId="77777777" w:rsidTr="009B5142">
        <w:trPr>
          <w:tblHeader/>
        </w:trPr>
        <w:tc>
          <w:tcPr>
            <w:tcW w:w="973" w:type="pct"/>
          </w:tcPr>
          <w:p w14:paraId="2B8D2E9A" w14:textId="77777777" w:rsidR="00D87473" w:rsidRPr="00EB1203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62418729" w14:textId="478BC0A0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591" w:type="pct"/>
          </w:tcPr>
          <w:p w14:paraId="06EB1919" w14:textId="0ABFA0FD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638" w:type="pct"/>
          </w:tcPr>
          <w:p w14:paraId="042E8876" w14:textId="4A9D8269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835C913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26F85D8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5B6E5BD3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33C59BDF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3EF99B45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8C67711" w14:textId="1054BCD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D87473" w:rsidRPr="00EB1203" w14:paraId="3B9BE7D4" w14:textId="77777777" w:rsidTr="009B5142">
        <w:trPr>
          <w:tblHeader/>
        </w:trPr>
        <w:tc>
          <w:tcPr>
            <w:tcW w:w="973" w:type="pct"/>
          </w:tcPr>
          <w:p w14:paraId="67C072EE" w14:textId="77777777" w:rsidR="00D87473" w:rsidRPr="00EB1203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5D060334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4AB5CD90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473" w:rsidRPr="00EB1203" w14:paraId="77A0CCD7" w14:textId="77777777" w:rsidTr="009B5142">
        <w:trPr>
          <w:tblHeader/>
        </w:trPr>
        <w:tc>
          <w:tcPr>
            <w:tcW w:w="973" w:type="pct"/>
          </w:tcPr>
          <w:p w14:paraId="671973AC" w14:textId="77777777" w:rsidR="00D87473" w:rsidRPr="00EB1203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56778E83" w14:textId="68B73812" w:rsidR="00D87473" w:rsidRPr="00EB1203" w:rsidRDefault="00605D76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43A30930" w14:textId="5FB49F98" w:rsidR="00D87473" w:rsidRPr="00EB1203" w:rsidRDefault="00605D76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60A448DB" w14:textId="154DB4F7" w:rsidR="00D87473" w:rsidRPr="00EB1203" w:rsidRDefault="00605D76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7" w:type="pct"/>
          </w:tcPr>
          <w:p w14:paraId="198BF245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28DA0C72" w14:textId="7891CFB9" w:rsidR="00D87473" w:rsidRPr="00EB1203" w:rsidRDefault="00605D76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7" w:type="pct"/>
          </w:tcPr>
          <w:p w14:paraId="501C40EA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6F32021" w14:textId="0CDAD902" w:rsidR="00D87473" w:rsidRPr="00EB1203" w:rsidRDefault="00605D76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8248B00" w14:textId="77777777" w:rsidR="00D87473" w:rsidRPr="00EB1203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CF53FE3" w14:textId="0ECA5624" w:rsidR="00D87473" w:rsidRPr="00EB1203" w:rsidRDefault="00605D76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</w:tbl>
    <w:p w14:paraId="480C32CC" w14:textId="77777777" w:rsidR="0059142F" w:rsidRPr="00EB1203" w:rsidRDefault="0059142F" w:rsidP="00D8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77777777" w:rsidR="00F10F18" w:rsidRPr="00EB1203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EB1203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E29C" w14:textId="0C573833" w:rsidR="0049278D" w:rsidRPr="00EB1203" w:rsidRDefault="0049278D" w:rsidP="00BF5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บริษัทลงนามในสัญญาให้บริการพื้นที่สำนักงานกับบริษัทย่อยและกิจการร่วมค้าหลายฉบับ โดยมีระยะเวลาใน</w:t>
      </w:r>
      <w:r w:rsidR="0061766B" w:rsidRPr="00EB1203">
        <w:rPr>
          <w:rFonts w:asciiTheme="majorBidi" w:hAnsiTheme="majorBidi" w:cstheme="majorBidi"/>
          <w:sz w:val="28"/>
          <w:szCs w:val="28"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การให้บริการ </w:t>
      </w:r>
      <w:r w:rsidRPr="00EB1203">
        <w:rPr>
          <w:rFonts w:asciiTheme="majorBidi" w:hAnsiTheme="majorBidi" w:cstheme="majorBidi"/>
          <w:sz w:val="28"/>
          <w:szCs w:val="28"/>
        </w:rPr>
        <w:t>1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</w:rPr>
        <w:t>- 3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EB1203">
        <w:rPr>
          <w:rFonts w:asciiTheme="majorBidi" w:hAnsiTheme="majorBidi" w:cstheme="majorBidi"/>
          <w:sz w:val="28"/>
          <w:szCs w:val="28"/>
        </w:rPr>
        <w:t>1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EB1203">
        <w:rPr>
          <w:rFonts w:asciiTheme="majorBidi" w:hAnsiTheme="majorBidi" w:cstheme="majorBidi"/>
          <w:sz w:val="28"/>
          <w:szCs w:val="28"/>
        </w:rPr>
        <w:t xml:space="preserve">2562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805E44">
        <w:rPr>
          <w:rFonts w:asciiTheme="majorBidi" w:hAnsiTheme="majorBidi" w:cstheme="majorBidi"/>
          <w:sz w:val="28"/>
          <w:szCs w:val="28"/>
        </w:rPr>
        <w:t>3</w:t>
      </w:r>
      <w:r w:rsidR="000C42E5" w:rsidRPr="00805E44">
        <w:rPr>
          <w:rFonts w:asciiTheme="majorBidi" w:hAnsiTheme="majorBidi" w:cstheme="majorBidi"/>
          <w:sz w:val="28"/>
          <w:szCs w:val="28"/>
        </w:rPr>
        <w:t>0</w:t>
      </w:r>
      <w:r w:rsidRPr="00805E44">
        <w:rPr>
          <w:rFonts w:asciiTheme="majorBidi" w:hAnsiTheme="majorBidi" w:cstheme="majorBidi"/>
          <w:sz w:val="28"/>
          <w:szCs w:val="28"/>
        </w:rPr>
        <w:t xml:space="preserve"> </w:t>
      </w:r>
      <w:r w:rsidR="000C42E5" w:rsidRPr="00805E4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805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05E44">
        <w:rPr>
          <w:rFonts w:asciiTheme="majorBidi" w:hAnsiTheme="majorBidi" w:cstheme="majorBidi"/>
          <w:sz w:val="28"/>
          <w:szCs w:val="28"/>
        </w:rPr>
        <w:t>256</w:t>
      </w:r>
      <w:r w:rsidR="000C42E5" w:rsidRPr="00805E44">
        <w:rPr>
          <w:rFonts w:asciiTheme="majorBidi" w:hAnsiTheme="majorBidi" w:cstheme="majorBidi"/>
          <w:sz w:val="28"/>
          <w:szCs w:val="28"/>
        </w:rPr>
        <w:t>6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3453923D" w14:textId="77777777" w:rsidR="002D57EC" w:rsidRPr="00EB1203" w:rsidRDefault="002D57EC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514B" w14:textId="72F1737D" w:rsidR="0049278D" w:rsidRPr="00EB1203" w:rsidRDefault="0049278D" w:rsidP="1965F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บริษัทลงนามในสัญญาให้บริการแก่บริษัทย่อย ขอบเขตการให้บริการประกอบด้วยงานกฎหมาย งานทรัพยากรบุคคล </w:t>
      </w:r>
      <w:r w:rsidR="000C42E5">
        <w:rPr>
          <w:rFonts w:asciiTheme="majorBidi" w:hAnsiTheme="majorBidi" w:cstheme="majorBidi"/>
          <w:sz w:val="28"/>
          <w:szCs w:val="28"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งานเทคโนโลยีสารสนเทศ</w:t>
      </w:r>
      <w:r w:rsidR="7D9300B4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42E5" w:rsidRPr="00165D0D">
        <w:rPr>
          <w:rFonts w:asciiTheme="majorBidi" w:hAnsiTheme="majorBidi" w:cstheme="majorBidi" w:hint="cs"/>
          <w:sz w:val="28"/>
          <w:szCs w:val="28"/>
          <w:cs/>
        </w:rPr>
        <w:t>งานตรวจสอบภายใน งานเลขานุการ</w:t>
      </w:r>
      <w:r w:rsidR="000C42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7D9300B4" w:rsidRPr="00EB1203">
        <w:rPr>
          <w:rFonts w:asciiTheme="majorBidi" w:hAnsiTheme="majorBidi" w:cstheme="majorBidi"/>
          <w:sz w:val="28"/>
          <w:szCs w:val="28"/>
          <w:cs/>
        </w:rPr>
        <w:t>งานแผนการตลาด งาน</w:t>
      </w:r>
      <w:r w:rsidR="5150E554" w:rsidRPr="00EB1203">
        <w:rPr>
          <w:rFonts w:asciiTheme="majorBidi" w:hAnsiTheme="majorBidi" w:cstheme="majorBidi"/>
          <w:sz w:val="28"/>
          <w:szCs w:val="28"/>
          <w:cs/>
        </w:rPr>
        <w:t>รั</w:t>
      </w:r>
      <w:r w:rsidR="7D9300B4" w:rsidRPr="00EB1203">
        <w:rPr>
          <w:rFonts w:asciiTheme="majorBidi" w:hAnsiTheme="majorBidi" w:cstheme="majorBidi"/>
          <w:sz w:val="28"/>
          <w:szCs w:val="28"/>
          <w:cs/>
        </w:rPr>
        <w:t xml:space="preserve">กษาความปลอดภัย </w:t>
      </w:r>
      <w:r w:rsidR="000C42E5">
        <w:rPr>
          <w:rFonts w:asciiTheme="majorBidi" w:hAnsiTheme="majorBidi" w:cstheme="majorBidi"/>
          <w:sz w:val="28"/>
          <w:szCs w:val="28"/>
          <w:cs/>
        </w:rPr>
        <w:br/>
      </w:r>
      <w:r w:rsidR="7D9300B4" w:rsidRPr="00EB1203">
        <w:rPr>
          <w:rFonts w:asciiTheme="majorBidi" w:hAnsiTheme="majorBidi" w:cstheme="majorBidi"/>
          <w:sz w:val="28"/>
          <w:szCs w:val="28"/>
          <w:cs/>
        </w:rPr>
        <w:t>และงาน</w:t>
      </w:r>
      <w:r w:rsidR="3C81E217" w:rsidRPr="00EB1203">
        <w:rPr>
          <w:rFonts w:asciiTheme="majorBidi" w:hAnsiTheme="majorBidi" w:cstheme="majorBidi"/>
          <w:sz w:val="28"/>
          <w:szCs w:val="28"/>
          <w:cs/>
        </w:rPr>
        <w:t>การ</w:t>
      </w:r>
      <w:r w:rsidR="7D9300B4" w:rsidRPr="00EB1203">
        <w:rPr>
          <w:rFonts w:asciiTheme="majorBidi" w:hAnsiTheme="majorBidi" w:cstheme="majorBidi"/>
          <w:sz w:val="28"/>
          <w:szCs w:val="28"/>
          <w:cs/>
        </w:rPr>
        <w:t>ผลิต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โดยมีระยะเวลาในการให้บริการ</w:t>
      </w:r>
      <w:r w:rsidR="00BB4B2B" w:rsidRPr="00EB1203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165D0D">
        <w:rPr>
          <w:rFonts w:asciiTheme="majorBidi" w:hAnsiTheme="majorBidi" w:cstheme="majorBidi"/>
          <w:sz w:val="28"/>
          <w:szCs w:val="28"/>
        </w:rPr>
        <w:t xml:space="preserve">1 </w:t>
      </w:r>
      <w:r w:rsidR="000C42E5" w:rsidRPr="00165D0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5D0D">
        <w:rPr>
          <w:rFonts w:asciiTheme="majorBidi" w:hAnsiTheme="majorBidi" w:cstheme="majorBidi"/>
          <w:sz w:val="28"/>
          <w:szCs w:val="28"/>
        </w:rPr>
        <w:t xml:space="preserve"> 256</w:t>
      </w:r>
      <w:r w:rsidR="006A51F1" w:rsidRPr="00165D0D">
        <w:rPr>
          <w:rFonts w:asciiTheme="majorBidi" w:hAnsiTheme="majorBidi" w:cstheme="majorBidi"/>
          <w:sz w:val="28"/>
          <w:szCs w:val="28"/>
        </w:rPr>
        <w:t>4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EB1203">
        <w:rPr>
          <w:rFonts w:asciiTheme="majorBidi" w:hAnsiTheme="majorBidi" w:cstheme="majorBidi"/>
          <w:sz w:val="28"/>
          <w:szCs w:val="28"/>
        </w:rPr>
        <w:t xml:space="preserve">31 </w:t>
      </w:r>
      <w:proofErr w:type="spellStart"/>
      <w:r w:rsidR="2758703B" w:rsidRPr="00EB1203">
        <w:rPr>
          <w:rFonts w:asciiTheme="majorBidi" w:hAnsiTheme="majorBidi" w:cstheme="majorBidi"/>
          <w:sz w:val="28"/>
          <w:szCs w:val="28"/>
        </w:rPr>
        <w:t>มกราคม</w:t>
      </w:r>
      <w:proofErr w:type="spellEnd"/>
      <w:r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282F2AEF" w:rsidRPr="00EB1203">
        <w:rPr>
          <w:rFonts w:asciiTheme="majorBidi" w:hAnsiTheme="majorBidi" w:cstheme="majorBidi"/>
          <w:sz w:val="28"/>
          <w:szCs w:val="28"/>
        </w:rPr>
        <w:t xml:space="preserve">5 </w:t>
      </w:r>
      <w:r w:rsidR="000C42E5" w:rsidRPr="00165D0D">
        <w:rPr>
          <w:rFonts w:asciiTheme="majorBidi" w:hAnsiTheme="majorBidi" w:cstheme="majorBidi" w:hint="cs"/>
          <w:sz w:val="28"/>
          <w:szCs w:val="28"/>
          <w:cs/>
        </w:rPr>
        <w:t xml:space="preserve">และระหว่างวันที่ </w:t>
      </w:r>
      <w:r w:rsidR="000C42E5" w:rsidRPr="00165D0D">
        <w:rPr>
          <w:rFonts w:asciiTheme="majorBidi" w:hAnsiTheme="majorBidi" w:cstheme="majorBidi"/>
          <w:sz w:val="28"/>
          <w:szCs w:val="28"/>
        </w:rPr>
        <w:t xml:space="preserve">1 </w:t>
      </w:r>
      <w:r w:rsidR="000C42E5" w:rsidRPr="00165D0D">
        <w:rPr>
          <w:rFonts w:asciiTheme="majorBidi" w:hAnsiTheme="majorBidi" w:cstheme="majorBidi" w:hint="cs"/>
          <w:sz w:val="28"/>
          <w:szCs w:val="28"/>
          <w:cs/>
        </w:rPr>
        <w:t xml:space="preserve">มีนาคม ถึงวันที่ </w:t>
      </w:r>
      <w:r w:rsidR="000C42E5" w:rsidRPr="00165D0D">
        <w:rPr>
          <w:rFonts w:asciiTheme="majorBidi" w:hAnsiTheme="majorBidi" w:cstheme="majorBidi"/>
          <w:sz w:val="28"/>
          <w:szCs w:val="28"/>
        </w:rPr>
        <w:t xml:space="preserve">31 </w:t>
      </w:r>
      <w:r w:rsidR="000C42E5" w:rsidRPr="00165D0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0C42E5" w:rsidRPr="00165D0D">
        <w:rPr>
          <w:rFonts w:asciiTheme="majorBidi" w:hAnsiTheme="majorBidi" w:cstheme="majorBidi"/>
          <w:sz w:val="28"/>
          <w:szCs w:val="28"/>
        </w:rPr>
        <w:t>2565</w:t>
      </w:r>
      <w:r w:rsidR="000C42E5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บริษัทได้รับค่าบริการตามที่ได้ระบุในสัญญา</w:t>
      </w:r>
      <w:r w:rsidR="00D145AE" w:rsidRPr="00EB1203">
        <w:rPr>
          <w:rFonts w:asciiTheme="majorBidi" w:hAnsiTheme="majorBidi" w:cstheme="majorBidi"/>
          <w:sz w:val="28"/>
          <w:szCs w:val="28"/>
        </w:rPr>
        <w:t xml:space="preserve"> </w:t>
      </w:r>
    </w:p>
    <w:p w14:paraId="7A0B37B7" w14:textId="77777777" w:rsidR="006A51F1" w:rsidRPr="00EB1203" w:rsidRDefault="006A51F1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4D56E" w14:textId="73AAFAF1" w:rsidR="0049278D" w:rsidRPr="00EB1203" w:rsidRDefault="006A51F1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กลุ่มบริษัทลงนามในสัญญาเช่าอุปกรณ์ อาคารและพื้นที่ส</w:t>
      </w:r>
      <w:r w:rsidR="28EFC068" w:rsidRPr="00EB1203">
        <w:rPr>
          <w:rFonts w:asciiTheme="majorBidi" w:hAnsiTheme="majorBidi" w:cstheme="majorBidi"/>
          <w:sz w:val="28"/>
          <w:szCs w:val="28"/>
          <w:cs/>
        </w:rPr>
        <w:t>ำ</w:t>
      </w:r>
      <w:r w:rsidRPr="00EB1203">
        <w:rPr>
          <w:rFonts w:asciiTheme="majorBidi" w:hAnsiTheme="majorBidi" w:cstheme="majorBidi"/>
          <w:sz w:val="28"/>
          <w:szCs w:val="28"/>
          <w:cs/>
        </w:rPr>
        <w:t>นักงานหลายฉบับกับบุคคลหรือกิจการที่เกี่ยวข้องกัน โดยมีระยะเวลาเช่า</w:t>
      </w:r>
      <w:r w:rsidR="000C42E5" w:rsidRPr="00F8435E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4072D" w:rsidRPr="00EB1203">
        <w:rPr>
          <w:rFonts w:asciiTheme="majorBidi" w:hAnsiTheme="majorBidi" w:cstheme="majorBidi"/>
          <w:sz w:val="28"/>
          <w:szCs w:val="28"/>
        </w:rPr>
        <w:t xml:space="preserve">1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4072D" w:rsidRPr="00EB1203">
        <w:rPr>
          <w:rFonts w:asciiTheme="majorBidi" w:hAnsiTheme="majorBidi" w:cstheme="majorBidi"/>
          <w:sz w:val="28"/>
          <w:szCs w:val="28"/>
        </w:rPr>
        <w:t xml:space="preserve">2564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24072D" w:rsidRPr="00EB1203">
        <w:rPr>
          <w:rFonts w:asciiTheme="majorBidi" w:hAnsiTheme="majorBidi" w:cstheme="majorBidi"/>
          <w:sz w:val="28"/>
          <w:szCs w:val="28"/>
        </w:rPr>
        <w:t>31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24072D" w:rsidRPr="00EB1203">
        <w:rPr>
          <w:rFonts w:asciiTheme="majorBidi" w:hAnsiTheme="majorBidi" w:cstheme="majorBidi"/>
          <w:sz w:val="28"/>
          <w:szCs w:val="28"/>
        </w:rPr>
        <w:t>256</w:t>
      </w:r>
      <w:r w:rsidR="00F8435E">
        <w:rPr>
          <w:rFonts w:asciiTheme="majorBidi" w:hAnsiTheme="majorBidi" w:cstheme="majorBidi"/>
          <w:sz w:val="28"/>
          <w:szCs w:val="28"/>
        </w:rPr>
        <w:t>6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กลุ่มบริษัทมีสิทธิต่อสัญญาเช่าเมื่อสิ้นสุดอายุสัญญา</w:t>
      </w:r>
      <w:r w:rsidR="0024072D" w:rsidRPr="00EB1203">
        <w:rPr>
          <w:rFonts w:asciiTheme="majorBidi" w:hAnsiTheme="majorBidi" w:cstheme="majorBidi"/>
          <w:sz w:val="28"/>
          <w:szCs w:val="28"/>
        </w:rPr>
        <w:t xml:space="preserve"> </w:t>
      </w:r>
    </w:p>
    <w:p w14:paraId="076CC172" w14:textId="77777777" w:rsidR="0049278D" w:rsidRPr="00EB1203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245D5DA" w14:textId="399D3FAD" w:rsidR="0049278D" w:rsidRPr="00EB1203" w:rsidRDefault="006A51F1" w:rsidP="1965F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</w:t>
      </w:r>
      <w:r w:rsidR="5BD020F9" w:rsidRPr="00EB1203">
        <w:rPr>
          <w:rFonts w:asciiTheme="majorBidi" w:hAnsiTheme="majorBidi" w:cstheme="majorBidi"/>
          <w:sz w:val="28"/>
          <w:szCs w:val="28"/>
          <w:cs/>
        </w:rPr>
        <w:t>ำ</w:t>
      </w:r>
      <w:r w:rsidRPr="00EB1203">
        <w:rPr>
          <w:rFonts w:asciiTheme="majorBidi" w:hAnsiTheme="majorBidi" w:cstheme="majorBidi"/>
          <w:sz w:val="28"/>
          <w:szCs w:val="28"/>
          <w:cs/>
        </w:rPr>
        <w:t>หนดช</w:t>
      </w:r>
      <w:r w:rsidR="131677F8" w:rsidRPr="00EB1203">
        <w:rPr>
          <w:rFonts w:asciiTheme="majorBidi" w:hAnsiTheme="majorBidi" w:cstheme="majorBidi"/>
          <w:sz w:val="28"/>
          <w:szCs w:val="28"/>
          <w:cs/>
        </w:rPr>
        <w:t>ำ</w:t>
      </w:r>
      <w:r w:rsidRPr="00EB1203">
        <w:rPr>
          <w:rFonts w:asciiTheme="majorBidi" w:hAnsiTheme="majorBidi" w:cstheme="majorBidi"/>
          <w:sz w:val="28"/>
          <w:szCs w:val="28"/>
          <w:cs/>
        </w:rPr>
        <w:t>ระคืนเมื่อทวงถาม</w:t>
      </w:r>
    </w:p>
    <w:p w14:paraId="261A3831" w14:textId="253EEF32" w:rsidR="00FB7668" w:rsidRPr="00EB1203" w:rsidRDefault="0062205F" w:rsidP="00622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FFBBA3E" w14:textId="201BE748" w:rsidR="00407E49" w:rsidRPr="00EB1203" w:rsidRDefault="003A13BD" w:rsidP="00622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407E49" w:rsidRPr="00EB120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7E49" w:rsidRPr="00EB1203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724AD4B" w14:textId="77777777" w:rsidR="00407E49" w:rsidRPr="00EB1203" w:rsidRDefault="00407E49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190F1C" w14:textId="05FCAD64" w:rsidR="00407E49" w:rsidRPr="00EB1203" w:rsidRDefault="00407E49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วันที่ </w:t>
      </w:r>
      <w:r w:rsidR="0049278D" w:rsidRPr="00EB1203">
        <w:rPr>
          <w:rFonts w:asciiTheme="majorBidi" w:hAnsiTheme="majorBidi" w:cstheme="majorBidi"/>
          <w:sz w:val="28"/>
          <w:szCs w:val="28"/>
        </w:rPr>
        <w:t xml:space="preserve">31 </w:t>
      </w:r>
      <w:r w:rsidR="0049278D" w:rsidRPr="00EB1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9278D" w:rsidRPr="00EB1203">
        <w:rPr>
          <w:rFonts w:asciiTheme="majorBidi" w:hAnsiTheme="majorBidi" w:cstheme="majorBidi"/>
          <w:sz w:val="28"/>
          <w:szCs w:val="28"/>
        </w:rPr>
        <w:t>256</w:t>
      </w:r>
      <w:r w:rsidR="007A7DAD" w:rsidRPr="00EB1203">
        <w:rPr>
          <w:rFonts w:asciiTheme="majorBidi" w:hAnsiTheme="majorBidi" w:cstheme="majorBidi"/>
          <w:sz w:val="28"/>
          <w:szCs w:val="28"/>
        </w:rPr>
        <w:t>5</w:t>
      </w:r>
      <w:r w:rsidR="0049278D" w:rsidRPr="00EB1203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9278D" w:rsidRPr="00EB1203">
        <w:rPr>
          <w:rFonts w:asciiTheme="majorBidi" w:hAnsiTheme="majorBidi" w:cstheme="majorBidi"/>
          <w:sz w:val="28"/>
          <w:szCs w:val="28"/>
        </w:rPr>
        <w:t>256</w:t>
      </w:r>
      <w:r w:rsidR="007A7DAD" w:rsidRPr="00EB1203">
        <w:rPr>
          <w:rFonts w:asciiTheme="majorBidi" w:hAnsiTheme="majorBidi" w:cstheme="majorBidi"/>
          <w:sz w:val="28"/>
          <w:szCs w:val="28"/>
        </w:rPr>
        <w:t>4</w:t>
      </w:r>
      <w:r w:rsidR="0049278D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D655820" w14:textId="77777777" w:rsidR="00407E49" w:rsidRPr="00EB1203" w:rsidRDefault="00407E49" w:rsidP="00E718AE">
      <w:pPr>
        <w:pStyle w:val="block"/>
        <w:spacing w:after="0" w:line="340" w:lineRule="exact"/>
        <w:ind w:left="540" w:hanging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61"/>
        <w:gridCol w:w="236"/>
        <w:gridCol w:w="1204"/>
        <w:gridCol w:w="270"/>
        <w:gridCol w:w="1170"/>
      </w:tblGrid>
      <w:tr w:rsidR="0049278D" w:rsidRPr="00EB1203" w14:paraId="316F8045" w14:textId="77777777" w:rsidTr="00BE79CA">
        <w:trPr>
          <w:trHeight w:val="352"/>
        </w:trPr>
        <w:tc>
          <w:tcPr>
            <w:tcW w:w="3960" w:type="dxa"/>
          </w:tcPr>
          <w:p w14:paraId="56C933C5" w14:textId="77777777" w:rsidR="0049278D" w:rsidRPr="00EB1203" w:rsidRDefault="0049278D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1BA1E9F8" w14:textId="0CA6017E" w:rsidR="0049278D" w:rsidRPr="00EB1203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999B86" w14:textId="77777777" w:rsidR="0049278D" w:rsidRPr="00EB1203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78F03007" w14:textId="77777777" w:rsidR="0049278D" w:rsidRPr="00EB1203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DAD" w:rsidRPr="00EB1203" w14:paraId="35A3E291" w14:textId="77777777" w:rsidTr="00BE79CA">
        <w:trPr>
          <w:trHeight w:val="352"/>
        </w:trPr>
        <w:tc>
          <w:tcPr>
            <w:tcW w:w="3960" w:type="dxa"/>
          </w:tcPr>
          <w:p w14:paraId="1D989722" w14:textId="77777777" w:rsidR="007A7DAD" w:rsidRPr="00EB1203" w:rsidRDefault="007A7DAD" w:rsidP="007A7DAD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EAB272" w14:textId="65860E83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3CC70A5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50A2A61" w14:textId="6B15FFDC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208C42D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5AAC6B" w14:textId="5EAFDCB8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29555F2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0EECEB" w14:textId="4DFE7979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A7DAD" w:rsidRPr="00EB1203" w14:paraId="3229B798" w14:textId="77777777" w:rsidTr="00BE79CA">
        <w:trPr>
          <w:trHeight w:val="352"/>
        </w:trPr>
        <w:tc>
          <w:tcPr>
            <w:tcW w:w="3960" w:type="dxa"/>
          </w:tcPr>
          <w:p w14:paraId="6B379D6E" w14:textId="77777777" w:rsidR="007A7DAD" w:rsidRPr="00EB1203" w:rsidRDefault="007A7DAD" w:rsidP="007A7DAD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7"/>
          </w:tcPr>
          <w:p w14:paraId="4F9F6D1C" w14:textId="77777777" w:rsidR="007A7DAD" w:rsidRPr="00EB1203" w:rsidRDefault="007A7DAD" w:rsidP="007A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5C35" w:rsidRPr="00EB1203" w14:paraId="16032EF0" w14:textId="77777777" w:rsidTr="00BE79CA">
        <w:trPr>
          <w:trHeight w:val="352"/>
        </w:trPr>
        <w:tc>
          <w:tcPr>
            <w:tcW w:w="3960" w:type="dxa"/>
          </w:tcPr>
          <w:p w14:paraId="057515B1" w14:textId="77777777" w:rsidR="00775C35" w:rsidRPr="00EB1203" w:rsidRDefault="00775C35" w:rsidP="00775C35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7CDE81C" w14:textId="06F68B0E" w:rsidR="00775C35" w:rsidRPr="00EB1203" w:rsidRDefault="00F078B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0" w:type="dxa"/>
          </w:tcPr>
          <w:p w14:paraId="314E7EF2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B68DEA9" w14:textId="4FDF0FE6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7132BD94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9FBBD8" w14:textId="03C704F8" w:rsidR="00775C35" w:rsidRPr="00EB1203" w:rsidRDefault="00FC417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04F628A9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82910A" w14:textId="56A5E536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775C35" w:rsidRPr="00EB1203" w14:paraId="08666C27" w14:textId="77777777" w:rsidTr="00BE79CA">
        <w:trPr>
          <w:trHeight w:val="352"/>
        </w:trPr>
        <w:tc>
          <w:tcPr>
            <w:tcW w:w="3960" w:type="dxa"/>
          </w:tcPr>
          <w:p w14:paraId="132C5BDF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27CD33B5" w14:textId="07F47A85" w:rsidR="00775C35" w:rsidRPr="00EB1203" w:rsidRDefault="00F078B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29,19</w:t>
            </w:r>
            <w:r w:rsidR="006C22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6457B5A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299E1F2" w14:textId="19BE4361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70,100</w:t>
            </w:r>
          </w:p>
        </w:tc>
        <w:tc>
          <w:tcPr>
            <w:tcW w:w="236" w:type="dxa"/>
          </w:tcPr>
          <w:p w14:paraId="547DC7DF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69905F" w14:textId="4850DA9A" w:rsidR="00775C35" w:rsidRPr="00EB1203" w:rsidRDefault="00FC417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24,09</w:t>
            </w:r>
            <w:r w:rsidR="00F112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4D48EF7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D5658" w14:textId="6C2AA4A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39,673</w:t>
            </w:r>
          </w:p>
        </w:tc>
      </w:tr>
      <w:tr w:rsidR="00775C35" w:rsidRPr="00EB1203" w14:paraId="42ADB1F9" w14:textId="77777777" w:rsidTr="00BE79CA">
        <w:trPr>
          <w:trHeight w:val="352"/>
        </w:trPr>
        <w:tc>
          <w:tcPr>
            <w:tcW w:w="3960" w:type="dxa"/>
          </w:tcPr>
          <w:p w14:paraId="5C4FC326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เงินฝากธนาคารออมทรัพย์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FE5E5F" w14:textId="27F346B1" w:rsidR="00775C35" w:rsidRPr="00EB1203" w:rsidRDefault="00F078B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2,668</w:t>
            </w:r>
          </w:p>
        </w:tc>
        <w:tc>
          <w:tcPr>
            <w:tcW w:w="270" w:type="dxa"/>
          </w:tcPr>
          <w:p w14:paraId="0B774CFD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AD13DBA" w14:textId="2B559391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5,974</w:t>
            </w:r>
          </w:p>
        </w:tc>
        <w:tc>
          <w:tcPr>
            <w:tcW w:w="236" w:type="dxa"/>
          </w:tcPr>
          <w:p w14:paraId="483A1523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749B042" w14:textId="416D5358" w:rsidR="00775C35" w:rsidRPr="00EB1203" w:rsidRDefault="00FC417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  <w:tc>
          <w:tcPr>
            <w:tcW w:w="270" w:type="dxa"/>
          </w:tcPr>
          <w:p w14:paraId="60FBDE4B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BC913" w14:textId="6200E84A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</w:tr>
      <w:tr w:rsidR="00775C35" w:rsidRPr="00EB1203" w14:paraId="1A975BD8" w14:textId="77777777" w:rsidTr="00BE79CA">
        <w:trPr>
          <w:trHeight w:val="352"/>
        </w:trPr>
        <w:tc>
          <w:tcPr>
            <w:tcW w:w="3960" w:type="dxa"/>
          </w:tcPr>
          <w:p w14:paraId="1C916FA8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753D7A" w14:textId="11D77A13" w:rsidR="00775C35" w:rsidRPr="00EB1203" w:rsidRDefault="00F078B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31,99</w:t>
            </w:r>
            <w:r w:rsidR="006C22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6C422B3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D73FB68" w14:textId="75CDB1BF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76,170</w:t>
            </w:r>
          </w:p>
        </w:tc>
        <w:tc>
          <w:tcPr>
            <w:tcW w:w="236" w:type="dxa"/>
          </w:tcPr>
          <w:p w14:paraId="0580781C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C8C8DE9" w14:textId="6B04117E" w:rsidR="00775C35" w:rsidRPr="00EB1203" w:rsidRDefault="00FC4179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25,48</w:t>
            </w:r>
            <w:r w:rsidR="00F112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72CDEEA" w14:textId="77777777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70847B" w14:textId="3B108DFC" w:rsidR="00775C35" w:rsidRPr="00EB1203" w:rsidRDefault="00775C3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44,914</w:t>
            </w:r>
          </w:p>
        </w:tc>
      </w:tr>
    </w:tbl>
    <w:p w14:paraId="3BAB3C5E" w14:textId="77777777" w:rsidR="00CE3BA2" w:rsidRPr="00775C35" w:rsidRDefault="00CE3BA2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0D7A9" w14:textId="4C7CD874" w:rsidR="002D57EC" w:rsidRPr="00775C35" w:rsidRDefault="00CE3BA2" w:rsidP="009F1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775C35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เงินสดและรายการเทียบเท่าเงินสดทั้งหมดของ</w:t>
      </w:r>
      <w:r w:rsidR="007C33EF" w:rsidRPr="00775C35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775C35">
        <w:rPr>
          <w:rFonts w:asciiTheme="majorBidi" w:hAnsiTheme="majorBidi" w:cstheme="majorBidi"/>
          <w:sz w:val="28"/>
          <w:szCs w:val="28"/>
          <w:cs/>
        </w:rPr>
        <w:t xml:space="preserve">บริษัท ณ วันที่ </w:t>
      </w:r>
      <w:r w:rsidR="0049278D" w:rsidRPr="00775C35">
        <w:rPr>
          <w:rFonts w:asciiTheme="majorBidi" w:hAnsiTheme="majorBidi" w:cstheme="majorBidi"/>
          <w:sz w:val="28"/>
          <w:szCs w:val="28"/>
        </w:rPr>
        <w:t xml:space="preserve">31 </w:t>
      </w:r>
      <w:r w:rsidR="0049278D" w:rsidRPr="00775C3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9278D" w:rsidRPr="00775C35">
        <w:rPr>
          <w:rFonts w:asciiTheme="majorBidi" w:hAnsiTheme="majorBidi" w:cstheme="majorBidi"/>
          <w:sz w:val="28"/>
          <w:szCs w:val="28"/>
        </w:rPr>
        <w:t>256</w:t>
      </w:r>
      <w:r w:rsidR="007A7DAD" w:rsidRPr="00775C35">
        <w:rPr>
          <w:rFonts w:asciiTheme="majorBidi" w:hAnsiTheme="majorBidi" w:cstheme="majorBidi"/>
          <w:sz w:val="28"/>
          <w:szCs w:val="28"/>
        </w:rPr>
        <w:t>5</w:t>
      </w:r>
      <w:r w:rsidR="0049278D" w:rsidRPr="00775C3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9278D" w:rsidRPr="00775C35">
        <w:rPr>
          <w:rFonts w:asciiTheme="majorBidi" w:hAnsiTheme="majorBidi" w:cstheme="majorBidi"/>
          <w:sz w:val="28"/>
          <w:szCs w:val="28"/>
        </w:rPr>
        <w:t>256</w:t>
      </w:r>
      <w:r w:rsidR="007A7DAD" w:rsidRPr="00775C35">
        <w:rPr>
          <w:rFonts w:asciiTheme="majorBidi" w:hAnsiTheme="majorBidi" w:cstheme="majorBidi"/>
          <w:sz w:val="28"/>
          <w:szCs w:val="28"/>
        </w:rPr>
        <w:t>4</w:t>
      </w:r>
      <w:r w:rsidR="0049278D" w:rsidRPr="00775C3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75C35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26402C95" w14:textId="77777777" w:rsidR="00136D25" w:rsidRPr="00775C35" w:rsidRDefault="00136D25" w:rsidP="009F1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37E6E0" w14:textId="77777777" w:rsidR="00B65A30" w:rsidRPr="00775C35" w:rsidRDefault="00B65A30" w:rsidP="009F1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D29A89" w14:textId="497DE096" w:rsidR="00375A14" w:rsidRPr="00775C35" w:rsidRDefault="003A13BD" w:rsidP="009F1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75C35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375A14" w:rsidRPr="00775C35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775C35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775C35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5B445693" w14:textId="77777777" w:rsidR="00CA328A" w:rsidRPr="00775C35" w:rsidRDefault="00CA328A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3CF3C21" w14:textId="746EE8CA" w:rsidR="0046269A" w:rsidRPr="00775C35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75C35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Pr="00775C35">
        <w:rPr>
          <w:rFonts w:asciiTheme="majorBidi" w:hAnsiTheme="majorBidi" w:cstheme="majorBidi"/>
          <w:sz w:val="28"/>
          <w:szCs w:val="28"/>
        </w:rPr>
        <w:t>31</w:t>
      </w:r>
      <w:r w:rsidRPr="00775C3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75C35">
        <w:rPr>
          <w:rFonts w:asciiTheme="majorBidi" w:hAnsiTheme="majorBidi" w:cstheme="majorBidi"/>
          <w:sz w:val="28"/>
          <w:szCs w:val="28"/>
        </w:rPr>
        <w:t>256</w:t>
      </w:r>
      <w:r w:rsidR="007A7DAD" w:rsidRPr="00775C35">
        <w:rPr>
          <w:rFonts w:asciiTheme="majorBidi" w:hAnsiTheme="majorBidi" w:cstheme="majorBidi"/>
          <w:sz w:val="28"/>
          <w:szCs w:val="28"/>
        </w:rPr>
        <w:t>5</w:t>
      </w:r>
      <w:r w:rsidRPr="00775C3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775C35">
        <w:rPr>
          <w:rFonts w:asciiTheme="majorBidi" w:hAnsiTheme="majorBidi" w:cstheme="majorBidi"/>
          <w:sz w:val="28"/>
          <w:szCs w:val="28"/>
        </w:rPr>
        <w:t>256</w:t>
      </w:r>
      <w:r w:rsidR="007A7DAD" w:rsidRPr="00775C35">
        <w:rPr>
          <w:rFonts w:asciiTheme="majorBidi" w:hAnsiTheme="majorBidi" w:cstheme="majorBidi"/>
          <w:sz w:val="28"/>
          <w:szCs w:val="28"/>
        </w:rPr>
        <w:t>4</w:t>
      </w:r>
      <w:r w:rsidRPr="00775C35">
        <w:rPr>
          <w:rFonts w:asciiTheme="majorBidi" w:hAnsiTheme="majorBidi" w:cstheme="majorBidi"/>
          <w:sz w:val="28"/>
          <w:szCs w:val="28"/>
        </w:rPr>
        <w:t xml:space="preserve"> </w:t>
      </w:r>
      <w:r w:rsidRPr="00775C3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775C35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52"/>
        <w:gridCol w:w="1050"/>
        <w:gridCol w:w="1050"/>
        <w:gridCol w:w="1050"/>
        <w:gridCol w:w="1050"/>
        <w:gridCol w:w="1050"/>
        <w:gridCol w:w="1079"/>
      </w:tblGrid>
      <w:tr w:rsidR="0046269A" w:rsidRPr="00EB1203" w14:paraId="29D402A7" w14:textId="77777777" w:rsidTr="00B105DA">
        <w:tc>
          <w:tcPr>
            <w:tcW w:w="2159" w:type="dxa"/>
          </w:tcPr>
          <w:p w14:paraId="3B171484" w14:textId="77777777" w:rsidR="0046269A" w:rsidRPr="00EB1203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bookmarkStart w:id="13" w:name="_Hlk126245254"/>
          </w:p>
        </w:tc>
        <w:tc>
          <w:tcPr>
            <w:tcW w:w="7381" w:type="dxa"/>
            <w:gridSpan w:val="7"/>
            <w:vAlign w:val="bottom"/>
          </w:tcPr>
          <w:p w14:paraId="7F7AEC9B" w14:textId="53B77362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6269A" w:rsidRPr="00EB1203" w14:paraId="16718EE7" w14:textId="77777777" w:rsidTr="00B105DA">
        <w:tc>
          <w:tcPr>
            <w:tcW w:w="2159" w:type="dxa"/>
          </w:tcPr>
          <w:p w14:paraId="45767C63" w14:textId="77777777" w:rsidR="0046269A" w:rsidRPr="00EB1203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1" w:type="dxa"/>
            <w:gridSpan w:val="7"/>
            <w:vAlign w:val="bottom"/>
          </w:tcPr>
          <w:p w14:paraId="6D8EB2E3" w14:textId="23BE2ADB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46269A" w:rsidRPr="00EB1203" w14:paraId="582D3B2B" w14:textId="77777777" w:rsidTr="00B105DA">
        <w:tc>
          <w:tcPr>
            <w:tcW w:w="2159" w:type="dxa"/>
          </w:tcPr>
          <w:p w14:paraId="1D83DEB4" w14:textId="77777777" w:rsidR="0046269A" w:rsidRPr="00EB1203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67036E5D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6C32510D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0" w:type="dxa"/>
            <w:vAlign w:val="bottom"/>
          </w:tcPr>
          <w:p w14:paraId="615C445A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0" w:type="dxa"/>
            <w:vAlign w:val="bottom"/>
          </w:tcPr>
          <w:p w14:paraId="2BB70870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0" w:type="dxa"/>
            <w:vAlign w:val="bottom"/>
          </w:tcPr>
          <w:p w14:paraId="44D66280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0" w:type="dxa"/>
            <w:vAlign w:val="bottom"/>
          </w:tcPr>
          <w:p w14:paraId="2A097937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79" w:type="dxa"/>
            <w:vAlign w:val="bottom"/>
          </w:tcPr>
          <w:p w14:paraId="487C0088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EB1203" w14:paraId="2AF94BA1" w14:textId="77777777" w:rsidTr="00B105DA">
        <w:tc>
          <w:tcPr>
            <w:tcW w:w="2159" w:type="dxa"/>
          </w:tcPr>
          <w:p w14:paraId="5A43D1B0" w14:textId="77777777" w:rsidR="0046269A" w:rsidRPr="00EB1203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1" w:type="dxa"/>
            <w:gridSpan w:val="7"/>
            <w:vAlign w:val="bottom"/>
          </w:tcPr>
          <w:p w14:paraId="76D02A72" w14:textId="77777777" w:rsidR="0046269A" w:rsidRPr="00EB1203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EB1203" w14:paraId="107756C3" w14:textId="77777777" w:rsidTr="00B105DA">
        <w:tc>
          <w:tcPr>
            <w:tcW w:w="2159" w:type="dxa"/>
          </w:tcPr>
          <w:p w14:paraId="38D72ED7" w14:textId="77777777" w:rsidR="0046269A" w:rsidRPr="00EB1203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2" w:type="dxa"/>
          </w:tcPr>
          <w:p w14:paraId="322CAF4B" w14:textId="09023855" w:rsidR="0046269A" w:rsidRPr="00EB1203" w:rsidRDefault="00F73520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</w:t>
            </w:r>
            <w:r w:rsidR="00FF3AA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85E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0" w:type="dxa"/>
          </w:tcPr>
          <w:p w14:paraId="774DAB22" w14:textId="2C2C5742" w:rsidR="0046269A" w:rsidRPr="00EB1203" w:rsidRDefault="0085344C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</w:t>
            </w:r>
            <w:r w:rsidR="00D25389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B02A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50" w:type="dxa"/>
          </w:tcPr>
          <w:p w14:paraId="79AB1DDA" w14:textId="69B515FB" w:rsidR="0046269A" w:rsidRPr="00EB1203" w:rsidRDefault="00AE1D1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269,949</w:t>
            </w:r>
          </w:p>
        </w:tc>
        <w:tc>
          <w:tcPr>
            <w:tcW w:w="1050" w:type="dxa"/>
          </w:tcPr>
          <w:p w14:paraId="34A5209E" w14:textId="43BA828C" w:rsidR="0046269A" w:rsidRPr="00EB1203" w:rsidRDefault="00AE1D1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188,667</w:t>
            </w:r>
          </w:p>
        </w:tc>
        <w:tc>
          <w:tcPr>
            <w:tcW w:w="1050" w:type="dxa"/>
          </w:tcPr>
          <w:p w14:paraId="3DE120F2" w14:textId="03A6F3FD" w:rsidR="0046269A" w:rsidRPr="00EB1203" w:rsidRDefault="00AE1D1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94,267</w:t>
            </w:r>
          </w:p>
        </w:tc>
        <w:tc>
          <w:tcPr>
            <w:tcW w:w="1050" w:type="dxa"/>
          </w:tcPr>
          <w:p w14:paraId="00B9ABB3" w14:textId="57AC0A99" w:rsidR="0046269A" w:rsidRPr="00EB1203" w:rsidRDefault="00523511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29,28</w:t>
            </w:r>
            <w:r w:rsidR="000D58F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79" w:type="dxa"/>
          </w:tcPr>
          <w:p w14:paraId="6DFCA5F3" w14:textId="184F577F" w:rsidR="0046269A" w:rsidRPr="00EB1203" w:rsidRDefault="00523511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1,470,</w:t>
            </w:r>
            <w:r w:rsidR="00082DC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183AD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6269A" w:rsidRPr="00EB1203" w14:paraId="7E5D581C" w14:textId="77777777" w:rsidTr="00B105DA">
        <w:tc>
          <w:tcPr>
            <w:tcW w:w="2159" w:type="dxa"/>
            <w:vAlign w:val="bottom"/>
          </w:tcPr>
          <w:p w14:paraId="4D48430B" w14:textId="77777777" w:rsidR="0046269A" w:rsidRPr="00EB1203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2" w:type="dxa"/>
            <w:vAlign w:val="bottom"/>
          </w:tcPr>
          <w:p w14:paraId="18EF1365" w14:textId="3A304429" w:rsidR="00E718AE" w:rsidRPr="00EB1203" w:rsidRDefault="00F73520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(139,17</w:t>
            </w:r>
            <w:r w:rsidR="00185E5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573B1198" w14:textId="01019652" w:rsidR="00E718AE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94,655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0B15AD21" w14:textId="01DF03ED" w:rsidR="00E718AE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59,108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590AF2A6" w14:textId="2EC607DD" w:rsidR="00E718AE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29,887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1EB04517" w14:textId="0703977C" w:rsidR="00E718AE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10,601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0BDC7B2F" w14:textId="3D6A720B" w:rsidR="00E718AE" w:rsidRPr="00EB1203" w:rsidRDefault="0052351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2,068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vAlign w:val="bottom"/>
          </w:tcPr>
          <w:p w14:paraId="3BFD456E" w14:textId="3EAB8E6E" w:rsidR="00E718AE" w:rsidRPr="00EB1203" w:rsidRDefault="00ED0BD0" w:rsidP="00B105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335,49</w:t>
            </w:r>
            <w:r w:rsidR="00183AD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6269A" w:rsidRPr="00EB1203" w14:paraId="10725534" w14:textId="77777777" w:rsidTr="00B105DA">
        <w:tc>
          <w:tcPr>
            <w:tcW w:w="2159" w:type="dxa"/>
            <w:vAlign w:val="bottom"/>
          </w:tcPr>
          <w:p w14:paraId="5E0A317E" w14:textId="77777777" w:rsidR="0046269A" w:rsidRPr="00EB1203" w:rsidRDefault="0046269A" w:rsidP="00042681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8198A69" w14:textId="4E6FC3E7" w:rsidR="0046269A" w:rsidRPr="00EB1203" w:rsidRDefault="00F73520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</w:t>
            </w:r>
            <w:r w:rsidR="00B141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  <w:r w:rsidR="00185E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0" w:type="dxa"/>
            <w:vAlign w:val="bottom"/>
          </w:tcPr>
          <w:p w14:paraId="16DFBD9B" w14:textId="232CA245" w:rsidR="0046269A" w:rsidRPr="00EB1203" w:rsidRDefault="00AE1D1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244,72</w:t>
            </w:r>
            <w:r w:rsidR="004B02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0" w:type="dxa"/>
            <w:vAlign w:val="bottom"/>
          </w:tcPr>
          <w:p w14:paraId="2079A686" w14:textId="10660561" w:rsidR="0046269A" w:rsidRPr="00EB1203" w:rsidRDefault="00AE1D1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210,841</w:t>
            </w:r>
          </w:p>
        </w:tc>
        <w:tc>
          <w:tcPr>
            <w:tcW w:w="1050" w:type="dxa"/>
            <w:vAlign w:val="bottom"/>
          </w:tcPr>
          <w:p w14:paraId="75F61388" w14:textId="792B3AB2" w:rsidR="0046269A" w:rsidRPr="00EB1203" w:rsidRDefault="00AE1D1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158,780</w:t>
            </w:r>
          </w:p>
        </w:tc>
        <w:tc>
          <w:tcPr>
            <w:tcW w:w="1050" w:type="dxa"/>
            <w:vAlign w:val="bottom"/>
          </w:tcPr>
          <w:p w14:paraId="7C5832BA" w14:textId="0D0C088D" w:rsidR="0046269A" w:rsidRPr="00EB1203" w:rsidRDefault="00AE1D1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83,666</w:t>
            </w:r>
          </w:p>
        </w:tc>
        <w:tc>
          <w:tcPr>
            <w:tcW w:w="1050" w:type="dxa"/>
            <w:vAlign w:val="bottom"/>
          </w:tcPr>
          <w:p w14:paraId="5E9F002E" w14:textId="038D1E31" w:rsidR="0046269A" w:rsidRPr="00EB1203" w:rsidRDefault="00523511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27,21</w:t>
            </w:r>
            <w:r w:rsidR="00A743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79" w:type="dxa"/>
            <w:vAlign w:val="bottom"/>
          </w:tcPr>
          <w:p w14:paraId="14D6D33C" w14:textId="0AC9F450" w:rsidR="0046269A" w:rsidRPr="00EB1203" w:rsidRDefault="00ED0BD0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1,135,</w:t>
            </w:r>
            <w:r w:rsidR="00794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</w:tr>
      <w:tr w:rsidR="0046269A" w:rsidRPr="00EB1203" w14:paraId="7EECEE19" w14:textId="77777777" w:rsidTr="00B105DA">
        <w:tc>
          <w:tcPr>
            <w:tcW w:w="2159" w:type="dxa"/>
            <w:vAlign w:val="bottom"/>
          </w:tcPr>
          <w:p w14:paraId="0D3B6C68" w14:textId="37E3B829" w:rsidR="0046269A" w:rsidRPr="00EB1203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2" w:type="dxa"/>
            <w:vAlign w:val="bottom"/>
          </w:tcPr>
          <w:p w14:paraId="3BBA9451" w14:textId="7AC88BFE" w:rsidR="0046269A" w:rsidRPr="00EB1203" w:rsidRDefault="00F73520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67FDC">
              <w:rPr>
                <w:rFonts w:asciiTheme="majorBidi" w:hAnsiTheme="majorBidi" w:cstheme="majorBidi"/>
                <w:sz w:val="28"/>
                <w:szCs w:val="28"/>
              </w:rPr>
              <w:t>4,912</w:t>
            </w:r>
            <w:r w:rsidR="0085344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7FD8CCA6" w14:textId="50370945" w:rsidR="0046269A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61CB5">
              <w:rPr>
                <w:rFonts w:asciiTheme="majorBidi" w:hAnsiTheme="majorBidi" w:cstheme="majorBidi"/>
                <w:sz w:val="28"/>
                <w:szCs w:val="28"/>
              </w:rPr>
              <w:t>10,30</w:t>
            </w:r>
            <w:r w:rsidR="002753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3B300BB8" w14:textId="68CE5A3B" w:rsidR="0046269A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61CB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B26904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3D3E5ECC" w14:textId="10CDAEC6" w:rsidR="0046269A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26904">
              <w:rPr>
                <w:rFonts w:asciiTheme="majorBidi" w:hAnsiTheme="majorBidi" w:cstheme="majorBidi"/>
                <w:sz w:val="28"/>
                <w:szCs w:val="28"/>
              </w:rPr>
              <w:t>7,463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1CC7807E" w14:textId="0F0FAFE1" w:rsidR="0046269A" w:rsidRPr="00EB1203" w:rsidRDefault="00AE1D1F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4772D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2C992715" w14:textId="4C676069" w:rsidR="0046269A" w:rsidRPr="00EB1203" w:rsidRDefault="0052351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4772D">
              <w:rPr>
                <w:rFonts w:asciiTheme="majorBidi" w:hAnsiTheme="majorBidi" w:cstheme="majorBidi"/>
                <w:sz w:val="28"/>
                <w:szCs w:val="28"/>
              </w:rPr>
              <w:t>1,05</w:t>
            </w:r>
            <w:r w:rsidR="0022110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vAlign w:val="bottom"/>
          </w:tcPr>
          <w:p w14:paraId="0A7D2B25" w14:textId="289DDECA" w:rsidR="0046269A" w:rsidRPr="00EB1203" w:rsidRDefault="00ED0BD0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32E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B70F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32E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0F3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34487" w:rsidRPr="00EB1203" w14:paraId="5DC062B7" w14:textId="77777777" w:rsidTr="00B105DA">
        <w:tc>
          <w:tcPr>
            <w:tcW w:w="2159" w:type="dxa"/>
          </w:tcPr>
          <w:p w14:paraId="6277361B" w14:textId="77777777" w:rsidR="00F34487" w:rsidRPr="00EB1203" w:rsidRDefault="00F34487" w:rsidP="00F34487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2" w:type="dxa"/>
          </w:tcPr>
          <w:p w14:paraId="1263A1EC" w14:textId="6EA739E3" w:rsidR="00F34487" w:rsidRPr="00EB1203" w:rsidRDefault="0085344C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961C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</w:t>
            </w:r>
            <w:r w:rsidR="002753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050" w:type="dxa"/>
          </w:tcPr>
          <w:p w14:paraId="134794BB" w14:textId="4FF39C18" w:rsidR="00F34487" w:rsidRPr="00EB1203" w:rsidRDefault="00AE1D1F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961C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4,416</w:t>
            </w:r>
          </w:p>
        </w:tc>
        <w:tc>
          <w:tcPr>
            <w:tcW w:w="1050" w:type="dxa"/>
          </w:tcPr>
          <w:p w14:paraId="3C21940A" w14:textId="555D967E" w:rsidR="00F34487" w:rsidRPr="00EB1203" w:rsidRDefault="00AE1D1F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26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01,384</w:t>
            </w:r>
          </w:p>
        </w:tc>
        <w:tc>
          <w:tcPr>
            <w:tcW w:w="1050" w:type="dxa"/>
          </w:tcPr>
          <w:p w14:paraId="6F390FC2" w14:textId="26BEB313" w:rsidR="00F34487" w:rsidRPr="00EB1203" w:rsidRDefault="00AE1D1F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B26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477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</w:t>
            </w:r>
          </w:p>
        </w:tc>
        <w:tc>
          <w:tcPr>
            <w:tcW w:w="1050" w:type="dxa"/>
          </w:tcPr>
          <w:p w14:paraId="7B1E744B" w14:textId="243D989D" w:rsidR="00F34487" w:rsidRPr="00EB1203" w:rsidRDefault="00C4772D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79,749</w:t>
            </w:r>
          </w:p>
        </w:tc>
        <w:tc>
          <w:tcPr>
            <w:tcW w:w="1050" w:type="dxa"/>
          </w:tcPr>
          <w:p w14:paraId="5A6053F6" w14:textId="238061EB" w:rsidR="00F34487" w:rsidRPr="00EB1203" w:rsidRDefault="00523511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</w:t>
            </w:r>
            <w:r w:rsidR="00C477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221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79" w:type="dxa"/>
            <w:vAlign w:val="bottom"/>
          </w:tcPr>
          <w:p w14:paraId="3C81E1CE" w14:textId="4B764C84" w:rsidR="00F34487" w:rsidRPr="00EB1203" w:rsidRDefault="00ED0BD0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6279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B70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88,186</w:t>
            </w:r>
          </w:p>
        </w:tc>
      </w:tr>
      <w:bookmarkEnd w:id="13"/>
    </w:tbl>
    <w:p w14:paraId="724BEFC7" w14:textId="4D32700E" w:rsidR="002D57EC" w:rsidRPr="00EB1203" w:rsidRDefault="002D57EC">
      <w:pPr>
        <w:rPr>
          <w:rFonts w:asciiTheme="majorBidi" w:hAnsiTheme="majorBidi" w:cstheme="majorBidi"/>
        </w:rPr>
      </w:pPr>
    </w:p>
    <w:p w14:paraId="75A0414B" w14:textId="0EEC4050" w:rsidR="00775C35" w:rsidRPr="00525624" w:rsidRDefault="00525624" w:rsidP="0052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52"/>
        <w:gridCol w:w="1050"/>
        <w:gridCol w:w="1050"/>
        <w:gridCol w:w="1050"/>
        <w:gridCol w:w="1050"/>
        <w:gridCol w:w="1050"/>
        <w:gridCol w:w="1079"/>
      </w:tblGrid>
      <w:tr w:rsidR="00FB7668" w:rsidRPr="00EB1203" w14:paraId="31C429E3" w14:textId="77777777" w:rsidTr="00B105DA">
        <w:tc>
          <w:tcPr>
            <w:tcW w:w="2159" w:type="dxa"/>
          </w:tcPr>
          <w:p w14:paraId="2B159E35" w14:textId="77777777" w:rsidR="00FB7668" w:rsidRPr="00EB1203" w:rsidRDefault="00FB7668" w:rsidP="00186AF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1" w:type="dxa"/>
            <w:gridSpan w:val="7"/>
            <w:vAlign w:val="bottom"/>
          </w:tcPr>
          <w:p w14:paraId="77632660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FB7668" w:rsidRPr="00EB1203" w14:paraId="2A7E276B" w14:textId="77777777" w:rsidTr="00B105DA">
        <w:tc>
          <w:tcPr>
            <w:tcW w:w="2159" w:type="dxa"/>
          </w:tcPr>
          <w:p w14:paraId="4D87AA6D" w14:textId="77777777" w:rsidR="00FB7668" w:rsidRPr="00EB1203" w:rsidRDefault="00FB7668" w:rsidP="00186AF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1" w:type="dxa"/>
            <w:gridSpan w:val="7"/>
            <w:vAlign w:val="bottom"/>
          </w:tcPr>
          <w:p w14:paraId="68A203F1" w14:textId="7B5B05BF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FB7668" w:rsidRPr="00EB1203" w14:paraId="24FCE937" w14:textId="77777777" w:rsidTr="00B105DA">
        <w:tc>
          <w:tcPr>
            <w:tcW w:w="2159" w:type="dxa"/>
          </w:tcPr>
          <w:p w14:paraId="44BAF8CE" w14:textId="77777777" w:rsidR="00FB7668" w:rsidRPr="00EB1203" w:rsidRDefault="00FB7668" w:rsidP="00186AF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53E7D4DF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FDE4746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0D614796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0" w:type="dxa"/>
            <w:vAlign w:val="bottom"/>
          </w:tcPr>
          <w:p w14:paraId="68040268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0" w:type="dxa"/>
            <w:vAlign w:val="bottom"/>
          </w:tcPr>
          <w:p w14:paraId="7CDD4378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F723DD1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0" w:type="dxa"/>
            <w:vAlign w:val="bottom"/>
          </w:tcPr>
          <w:p w14:paraId="6CBA5211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2EB3988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0" w:type="dxa"/>
            <w:vAlign w:val="bottom"/>
          </w:tcPr>
          <w:p w14:paraId="550AEAD9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79" w:type="dxa"/>
            <w:vAlign w:val="bottom"/>
          </w:tcPr>
          <w:p w14:paraId="1EE07BDF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B7668" w:rsidRPr="00EB1203" w14:paraId="0DF9D212" w14:textId="77777777" w:rsidTr="00B105DA">
        <w:tc>
          <w:tcPr>
            <w:tcW w:w="2159" w:type="dxa"/>
          </w:tcPr>
          <w:p w14:paraId="158B963C" w14:textId="77777777" w:rsidR="00FB7668" w:rsidRPr="00EB1203" w:rsidRDefault="00FB7668" w:rsidP="00186AF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81" w:type="dxa"/>
            <w:gridSpan w:val="7"/>
            <w:vAlign w:val="bottom"/>
          </w:tcPr>
          <w:p w14:paraId="270F3891" w14:textId="77777777" w:rsidR="00FB7668" w:rsidRPr="00EB1203" w:rsidRDefault="00FB7668" w:rsidP="00186AF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01015" w:rsidRPr="00EB1203" w14:paraId="7170CBEA" w14:textId="77777777" w:rsidTr="00B105DA">
        <w:tc>
          <w:tcPr>
            <w:tcW w:w="2159" w:type="dxa"/>
          </w:tcPr>
          <w:p w14:paraId="43FCA347" w14:textId="77777777" w:rsidR="00E01015" w:rsidRPr="00EB1203" w:rsidRDefault="00E01015" w:rsidP="00E01015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2" w:type="dxa"/>
          </w:tcPr>
          <w:p w14:paraId="4E10B11C" w14:textId="0DF88B33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609,544</w:t>
            </w:r>
          </w:p>
        </w:tc>
        <w:tc>
          <w:tcPr>
            <w:tcW w:w="1050" w:type="dxa"/>
          </w:tcPr>
          <w:p w14:paraId="71676299" w14:textId="1300ED69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50" w:type="dxa"/>
          </w:tcPr>
          <w:p w14:paraId="263E8936" w14:textId="25A08C5E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1050" w:type="dxa"/>
          </w:tcPr>
          <w:p w14:paraId="48229962" w14:textId="1B35C6F8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050" w:type="dxa"/>
          </w:tcPr>
          <w:p w14:paraId="72632A5A" w14:textId="791EE33E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1050" w:type="dxa"/>
          </w:tcPr>
          <w:p w14:paraId="615CB228" w14:textId="3100C8D8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1079" w:type="dxa"/>
          </w:tcPr>
          <w:p w14:paraId="3C2BA54A" w14:textId="0625E21C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1,593,383</w:t>
            </w:r>
          </w:p>
        </w:tc>
      </w:tr>
      <w:tr w:rsidR="00E01015" w:rsidRPr="00EB1203" w14:paraId="4F2BA2A9" w14:textId="77777777" w:rsidTr="00B105DA">
        <w:tc>
          <w:tcPr>
            <w:tcW w:w="2159" w:type="dxa"/>
            <w:vAlign w:val="bottom"/>
          </w:tcPr>
          <w:p w14:paraId="0F4BCD84" w14:textId="77777777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2" w:type="dxa"/>
            <w:vAlign w:val="bottom"/>
          </w:tcPr>
          <w:p w14:paraId="6A17FE04" w14:textId="76600544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0" w:type="dxa"/>
            <w:vAlign w:val="bottom"/>
          </w:tcPr>
          <w:p w14:paraId="3578E114" w14:textId="5CB6EB47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50" w:type="dxa"/>
            <w:vAlign w:val="bottom"/>
          </w:tcPr>
          <w:p w14:paraId="795F9F3E" w14:textId="706CDA15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1050" w:type="dxa"/>
            <w:vAlign w:val="bottom"/>
          </w:tcPr>
          <w:p w14:paraId="646D0BB3" w14:textId="1AF748EC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050" w:type="dxa"/>
            <w:vAlign w:val="bottom"/>
          </w:tcPr>
          <w:p w14:paraId="4666CDBC" w14:textId="1BB551CA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1050" w:type="dxa"/>
            <w:vAlign w:val="bottom"/>
          </w:tcPr>
          <w:p w14:paraId="70EF7ADD" w14:textId="160F73DF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1079" w:type="dxa"/>
            <w:vAlign w:val="bottom"/>
          </w:tcPr>
          <w:p w14:paraId="2E495AC2" w14:textId="69DD0268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E01015" w:rsidRPr="00EB1203" w14:paraId="7612E52B" w14:textId="77777777" w:rsidTr="00B105DA">
        <w:tc>
          <w:tcPr>
            <w:tcW w:w="2159" w:type="dxa"/>
            <w:vAlign w:val="bottom"/>
          </w:tcPr>
          <w:p w14:paraId="580C1398" w14:textId="77777777" w:rsidR="00E01015" w:rsidRPr="00EB1203" w:rsidRDefault="00E01015" w:rsidP="00E01015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258A521" w14:textId="5EB24C29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461,438</w:t>
            </w:r>
          </w:p>
        </w:tc>
        <w:tc>
          <w:tcPr>
            <w:tcW w:w="1050" w:type="dxa"/>
            <w:vAlign w:val="bottom"/>
          </w:tcPr>
          <w:p w14:paraId="7DC3C6F0" w14:textId="7920AED0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50" w:type="dxa"/>
            <w:vAlign w:val="bottom"/>
          </w:tcPr>
          <w:p w14:paraId="5AB3F13A" w14:textId="75DF4D4E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1050" w:type="dxa"/>
            <w:vAlign w:val="bottom"/>
          </w:tcPr>
          <w:p w14:paraId="443A2AA4" w14:textId="12A5B155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050" w:type="dxa"/>
            <w:vAlign w:val="bottom"/>
          </w:tcPr>
          <w:p w14:paraId="0682B6FD" w14:textId="7990D76D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1050" w:type="dxa"/>
            <w:vAlign w:val="bottom"/>
          </w:tcPr>
          <w:p w14:paraId="5FB2C07B" w14:textId="44A570BA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079" w:type="dxa"/>
            <w:vAlign w:val="bottom"/>
          </w:tcPr>
          <w:p w14:paraId="678F0DD7" w14:textId="19E25A6D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1,239,031</w:t>
            </w:r>
          </w:p>
        </w:tc>
      </w:tr>
      <w:tr w:rsidR="00E01015" w:rsidRPr="00EB1203" w14:paraId="5AD3829A" w14:textId="77777777" w:rsidTr="00B105DA">
        <w:tc>
          <w:tcPr>
            <w:tcW w:w="2159" w:type="dxa"/>
            <w:vAlign w:val="bottom"/>
          </w:tcPr>
          <w:p w14:paraId="4DEE8A52" w14:textId="77777777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2" w:type="dxa"/>
            <w:vAlign w:val="bottom"/>
          </w:tcPr>
          <w:p w14:paraId="533D549D" w14:textId="7C865DF4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(12,07</w:t>
            </w:r>
            <w:r w:rsidR="006B60C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72E3E94B" w14:textId="05712D78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(8,28</w:t>
            </w:r>
            <w:r w:rsidR="006B60C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2C79CF6B" w14:textId="73DFAA18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1050" w:type="dxa"/>
            <w:vAlign w:val="bottom"/>
          </w:tcPr>
          <w:p w14:paraId="5817085F" w14:textId="668D5A9F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050" w:type="dxa"/>
            <w:vAlign w:val="bottom"/>
          </w:tcPr>
          <w:p w14:paraId="06A90FD0" w14:textId="57DA61FF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1050" w:type="dxa"/>
            <w:vAlign w:val="bottom"/>
          </w:tcPr>
          <w:p w14:paraId="1ED0563D" w14:textId="6FEE647A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1079" w:type="dxa"/>
            <w:vAlign w:val="bottom"/>
          </w:tcPr>
          <w:p w14:paraId="39891410" w14:textId="27918B4A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E01015" w:rsidRPr="00EB1203" w14:paraId="3A59A6EC" w14:textId="77777777" w:rsidTr="00B105DA">
        <w:tc>
          <w:tcPr>
            <w:tcW w:w="2159" w:type="dxa"/>
          </w:tcPr>
          <w:p w14:paraId="7F463126" w14:textId="77777777" w:rsidR="00E01015" w:rsidRPr="00EB1203" w:rsidRDefault="00E01015" w:rsidP="00E01015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2" w:type="dxa"/>
          </w:tcPr>
          <w:p w14:paraId="42D86B87" w14:textId="34855052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449,36</w:t>
            </w:r>
            <w:r w:rsidR="006B6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50" w:type="dxa"/>
          </w:tcPr>
          <w:p w14:paraId="03A1E31A" w14:textId="696FB5C7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</w:t>
            </w:r>
            <w:r w:rsidR="006B6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50" w:type="dxa"/>
          </w:tcPr>
          <w:p w14:paraId="749213BD" w14:textId="20765579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1050" w:type="dxa"/>
          </w:tcPr>
          <w:p w14:paraId="230C3BD0" w14:textId="76B9D36D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050" w:type="dxa"/>
          </w:tcPr>
          <w:p w14:paraId="275F61AC" w14:textId="51F0FFF2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1050" w:type="dxa"/>
          </w:tcPr>
          <w:p w14:paraId="1132C56D" w14:textId="2597D0CA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1079" w:type="dxa"/>
            <w:vAlign w:val="bottom"/>
          </w:tcPr>
          <w:p w14:paraId="63CC9414" w14:textId="4C31A21C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11D018F9" w14:textId="77777777" w:rsidR="00FB7668" w:rsidRDefault="00FB7668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40"/>
        <w:gridCol w:w="1051"/>
        <w:gridCol w:w="1061"/>
        <w:gridCol w:w="989"/>
        <w:gridCol w:w="1169"/>
        <w:gridCol w:w="992"/>
        <w:gridCol w:w="989"/>
      </w:tblGrid>
      <w:tr w:rsidR="00E57764" w:rsidRPr="00EB1203" w14:paraId="1F015CED" w14:textId="77777777" w:rsidTr="00775C35">
        <w:tc>
          <w:tcPr>
            <w:tcW w:w="2159" w:type="dxa"/>
          </w:tcPr>
          <w:p w14:paraId="083EB9B2" w14:textId="4EED0331" w:rsidR="00E57764" w:rsidRPr="00EB1203" w:rsidRDefault="008B3775" w:rsidP="00775C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7291" w:type="dxa"/>
            <w:gridSpan w:val="7"/>
            <w:vAlign w:val="bottom"/>
          </w:tcPr>
          <w:p w14:paraId="69669224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57764" w:rsidRPr="00EB1203" w14:paraId="0073E655" w14:textId="77777777" w:rsidTr="00775C35">
        <w:tc>
          <w:tcPr>
            <w:tcW w:w="2159" w:type="dxa"/>
          </w:tcPr>
          <w:p w14:paraId="1256AE84" w14:textId="77777777" w:rsidR="00E57764" w:rsidRPr="00EB1203" w:rsidRDefault="00E57764" w:rsidP="00775C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271BD32" w14:textId="709D07D2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A7DAD"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E57764" w:rsidRPr="00EB1203" w14:paraId="45AD9854" w14:textId="77777777" w:rsidTr="00775C35">
        <w:tc>
          <w:tcPr>
            <w:tcW w:w="2159" w:type="dxa"/>
          </w:tcPr>
          <w:p w14:paraId="79580312" w14:textId="77777777" w:rsidR="00E57764" w:rsidRPr="00EB1203" w:rsidRDefault="00E57764" w:rsidP="00775C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07AD296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2ED8C0D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2E22941C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61" w:type="dxa"/>
            <w:vAlign w:val="bottom"/>
          </w:tcPr>
          <w:p w14:paraId="7F98B149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89" w:type="dxa"/>
            <w:vAlign w:val="bottom"/>
          </w:tcPr>
          <w:p w14:paraId="1FD649CA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AD97F0E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169" w:type="dxa"/>
            <w:vAlign w:val="bottom"/>
          </w:tcPr>
          <w:p w14:paraId="04EC3087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40E6901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2" w:type="dxa"/>
            <w:vAlign w:val="bottom"/>
          </w:tcPr>
          <w:p w14:paraId="67DF53E1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89" w:type="dxa"/>
            <w:vAlign w:val="bottom"/>
          </w:tcPr>
          <w:p w14:paraId="7DA1DD24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7764" w:rsidRPr="00EB1203" w14:paraId="7E46EB60" w14:textId="77777777" w:rsidTr="00775C35">
        <w:tc>
          <w:tcPr>
            <w:tcW w:w="2159" w:type="dxa"/>
          </w:tcPr>
          <w:p w14:paraId="2FB997DF" w14:textId="77777777" w:rsidR="00E57764" w:rsidRPr="00EB1203" w:rsidRDefault="00E57764" w:rsidP="00775C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7E04192E" w14:textId="77777777" w:rsidR="00E57764" w:rsidRPr="00EB1203" w:rsidRDefault="00E57764" w:rsidP="00775C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7764" w:rsidRPr="00EB1203" w14:paraId="4B3526B4" w14:textId="77777777" w:rsidTr="00CD2141">
        <w:tc>
          <w:tcPr>
            <w:tcW w:w="2159" w:type="dxa"/>
          </w:tcPr>
          <w:p w14:paraId="01C0B0D9" w14:textId="77777777" w:rsidR="00E57764" w:rsidRPr="00EB1203" w:rsidRDefault="00E57764" w:rsidP="00775C35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</w:tcPr>
          <w:p w14:paraId="584D28C2" w14:textId="11D4861B" w:rsidR="00E57764" w:rsidRPr="00EB1203" w:rsidRDefault="007C78D0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</w:t>
            </w:r>
            <w:r w:rsidR="003966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2D53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051" w:type="dxa"/>
          </w:tcPr>
          <w:p w14:paraId="23216F99" w14:textId="68B977F8" w:rsidR="00E57764" w:rsidRPr="00EB1203" w:rsidRDefault="00FE60D3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</w:t>
            </w:r>
            <w:r w:rsidR="003966F2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321A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1" w:type="dxa"/>
          </w:tcPr>
          <w:p w14:paraId="54C3183F" w14:textId="08FC2EA7" w:rsidR="00E57764" w:rsidRPr="00EB1203" w:rsidRDefault="005E448A" w:rsidP="00396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269,949</w:t>
            </w:r>
          </w:p>
        </w:tc>
        <w:tc>
          <w:tcPr>
            <w:tcW w:w="989" w:type="dxa"/>
          </w:tcPr>
          <w:p w14:paraId="5B8616A8" w14:textId="1D5F23E1" w:rsidR="00E57764" w:rsidRPr="00EB1203" w:rsidRDefault="009C2E6A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188,667</w:t>
            </w:r>
          </w:p>
        </w:tc>
        <w:tc>
          <w:tcPr>
            <w:tcW w:w="1169" w:type="dxa"/>
          </w:tcPr>
          <w:p w14:paraId="422008D7" w14:textId="47C230A3" w:rsidR="00E57764" w:rsidRPr="00EB1203" w:rsidRDefault="00764ADC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94,267</w:t>
            </w:r>
          </w:p>
        </w:tc>
        <w:tc>
          <w:tcPr>
            <w:tcW w:w="992" w:type="dxa"/>
          </w:tcPr>
          <w:p w14:paraId="620009D4" w14:textId="03D4F3BB" w:rsidR="00E57764" w:rsidRPr="00EB1203" w:rsidRDefault="0072257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3966F2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989" w:type="dxa"/>
          </w:tcPr>
          <w:p w14:paraId="3685EF2B" w14:textId="211B63F2" w:rsidR="00E57764" w:rsidRPr="00EB1203" w:rsidRDefault="00CF51CB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1,483,</w:t>
            </w:r>
            <w:r w:rsidR="003966F2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F950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57764" w:rsidRPr="00EB1203" w14:paraId="472DE054" w14:textId="77777777" w:rsidTr="00775C35">
        <w:tc>
          <w:tcPr>
            <w:tcW w:w="2159" w:type="dxa"/>
          </w:tcPr>
          <w:p w14:paraId="511A9850" w14:textId="77777777" w:rsidR="00E57764" w:rsidRPr="00EB1203" w:rsidRDefault="00E57764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04521580" w14:textId="0187D0F1" w:rsidR="00E57764" w:rsidRPr="00EB1203" w:rsidRDefault="007C78D0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139,</w:t>
            </w:r>
            <w:r w:rsidR="003966F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E2D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14:paraId="5C0F7A35" w14:textId="74B8CE1E" w:rsidR="00E57764" w:rsidRPr="00EB1203" w:rsidRDefault="00FE60D3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94,655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61" w:type="dxa"/>
            <w:vAlign w:val="bottom"/>
          </w:tcPr>
          <w:p w14:paraId="58D0319F" w14:textId="4E4DB106" w:rsidR="00E57764" w:rsidRPr="00EB1203" w:rsidRDefault="005E448A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59,108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460C8FF5" w14:textId="5E0E57F0" w:rsidR="00E57764" w:rsidRPr="00EB1203" w:rsidRDefault="009C2E6A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29,887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9" w:type="dxa"/>
            <w:vAlign w:val="bottom"/>
          </w:tcPr>
          <w:p w14:paraId="6AFB72C2" w14:textId="1438CF9D" w:rsidR="00E57764" w:rsidRPr="00EB1203" w:rsidRDefault="00764ADC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10,601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B6E64A0" w14:textId="1B5B805E" w:rsidR="00E57764" w:rsidRPr="00EB1203" w:rsidRDefault="00722575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2,068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65173A8B" w14:textId="40FD9BF6" w:rsidR="00E57764" w:rsidRPr="00EB1203" w:rsidRDefault="00CF51CB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335,</w:t>
            </w:r>
            <w:r w:rsidR="003966F2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F950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57764" w:rsidRPr="00EB1203" w14:paraId="16C4ADF3" w14:textId="77777777" w:rsidTr="00775C35">
        <w:tc>
          <w:tcPr>
            <w:tcW w:w="2159" w:type="dxa"/>
          </w:tcPr>
          <w:p w14:paraId="4603DDB1" w14:textId="77777777" w:rsidR="00E57764" w:rsidRPr="00EB1203" w:rsidRDefault="00E57764" w:rsidP="00775C35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D5CADB6" w14:textId="640A8F51" w:rsidR="00E57764" w:rsidRPr="00EB1203" w:rsidRDefault="0084482E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422,</w:t>
            </w:r>
            <w:r w:rsidR="003966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AE2D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51" w:type="dxa"/>
            <w:vAlign w:val="bottom"/>
          </w:tcPr>
          <w:p w14:paraId="0780F3DD" w14:textId="5BEA9599" w:rsidR="00E57764" w:rsidRPr="00EB1203" w:rsidRDefault="0084482E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</w:t>
            </w:r>
            <w:r w:rsidR="003966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A321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61" w:type="dxa"/>
            <w:vAlign w:val="bottom"/>
          </w:tcPr>
          <w:p w14:paraId="79182977" w14:textId="331FF736" w:rsidR="00E57764" w:rsidRPr="00EB1203" w:rsidRDefault="0084482E" w:rsidP="00396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210,841</w:t>
            </w:r>
          </w:p>
        </w:tc>
        <w:tc>
          <w:tcPr>
            <w:tcW w:w="989" w:type="dxa"/>
            <w:vAlign w:val="bottom"/>
          </w:tcPr>
          <w:p w14:paraId="2EFBC5AC" w14:textId="12F9C16E" w:rsidR="00E57764" w:rsidRPr="00EB1203" w:rsidRDefault="009C2E6A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158,780</w:t>
            </w:r>
          </w:p>
        </w:tc>
        <w:tc>
          <w:tcPr>
            <w:tcW w:w="1169" w:type="dxa"/>
            <w:vAlign w:val="bottom"/>
          </w:tcPr>
          <w:p w14:paraId="0BDB32AD" w14:textId="1435A01E" w:rsidR="00E57764" w:rsidRPr="00EB1203" w:rsidRDefault="00764ADC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83,666</w:t>
            </w:r>
          </w:p>
        </w:tc>
        <w:tc>
          <w:tcPr>
            <w:tcW w:w="992" w:type="dxa"/>
            <w:vAlign w:val="bottom"/>
          </w:tcPr>
          <w:p w14:paraId="7333CC7E" w14:textId="55F21CAA" w:rsidR="00E57764" w:rsidRPr="00EB1203" w:rsidRDefault="00722575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</w:t>
            </w:r>
            <w:r w:rsidR="003966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</w:p>
        </w:tc>
        <w:tc>
          <w:tcPr>
            <w:tcW w:w="989" w:type="dxa"/>
            <w:vAlign w:val="bottom"/>
          </w:tcPr>
          <w:p w14:paraId="25390013" w14:textId="453FEC9A" w:rsidR="00E57764" w:rsidRPr="00EB1203" w:rsidRDefault="00CF51CB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1,147,</w:t>
            </w:r>
            <w:r w:rsidR="003966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</w:tr>
      <w:tr w:rsidR="00E57764" w:rsidRPr="00EB1203" w14:paraId="2A014D19" w14:textId="77777777" w:rsidTr="00775C35">
        <w:tc>
          <w:tcPr>
            <w:tcW w:w="2159" w:type="dxa"/>
          </w:tcPr>
          <w:p w14:paraId="1251FCFA" w14:textId="77777777" w:rsidR="00E57764" w:rsidRPr="00EB1203" w:rsidRDefault="00E57764" w:rsidP="0077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6E62B10C" w14:textId="2B336C8A" w:rsidR="00E57764" w:rsidRPr="00EB1203" w:rsidRDefault="003966F2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E2F94">
              <w:rPr>
                <w:rFonts w:asciiTheme="majorBidi" w:hAnsiTheme="majorBidi" w:cstheme="majorBidi"/>
                <w:sz w:val="28"/>
                <w:szCs w:val="28"/>
              </w:rPr>
              <w:t>5,649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14:paraId="5B2F1C55" w14:textId="4C88AC66" w:rsidR="00E57764" w:rsidRPr="00EB1203" w:rsidRDefault="00FE60D3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71CB4">
              <w:rPr>
                <w:rFonts w:asciiTheme="majorBidi" w:hAnsiTheme="majorBidi" w:cstheme="majorBidi"/>
                <w:sz w:val="28"/>
                <w:szCs w:val="28"/>
              </w:rPr>
              <w:t>10,30</w:t>
            </w:r>
            <w:r w:rsidR="00A3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61" w:type="dxa"/>
            <w:vAlign w:val="bottom"/>
          </w:tcPr>
          <w:p w14:paraId="395ED633" w14:textId="65FF392F" w:rsidR="00E57764" w:rsidRPr="00EB1203" w:rsidRDefault="0084482E" w:rsidP="003966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71CB4">
              <w:rPr>
                <w:rFonts w:asciiTheme="majorBidi" w:hAnsiTheme="majorBidi" w:cstheme="majorBidi"/>
                <w:sz w:val="28"/>
                <w:szCs w:val="28"/>
              </w:rPr>
              <w:t>9,457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064C3CE5" w14:textId="105E9AB3" w:rsidR="00E57764" w:rsidRPr="00EB1203" w:rsidRDefault="009C2E6A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71CB4">
              <w:rPr>
                <w:rFonts w:asciiTheme="majorBidi" w:hAnsiTheme="majorBidi" w:cstheme="majorBidi"/>
                <w:sz w:val="28"/>
                <w:szCs w:val="28"/>
              </w:rPr>
              <w:t>7,463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9" w:type="dxa"/>
            <w:vAlign w:val="bottom"/>
          </w:tcPr>
          <w:p w14:paraId="35C8D2EA" w14:textId="5B7DCE8F" w:rsidR="00E57764" w:rsidRPr="00EB1203" w:rsidRDefault="00764ADC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63D8A">
              <w:rPr>
                <w:rFonts w:asciiTheme="majorBidi" w:hAnsiTheme="majorBidi" w:cstheme="majorBidi"/>
                <w:sz w:val="28"/>
                <w:szCs w:val="28"/>
              </w:rPr>
              <w:t>917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4503DE9" w14:textId="744497E8" w:rsidR="00E57764" w:rsidRPr="00EB1203" w:rsidRDefault="00722575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63D8A">
              <w:rPr>
                <w:rFonts w:asciiTheme="majorBidi" w:hAnsiTheme="majorBidi" w:cstheme="majorBidi"/>
                <w:sz w:val="28"/>
                <w:szCs w:val="28"/>
              </w:rPr>
              <w:t>1,05</w:t>
            </w:r>
            <w:r w:rsidR="00F950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45640ADB" w14:textId="4FF7777B" w:rsidR="00E57764" w:rsidRPr="00EB1203" w:rsidRDefault="003966F2" w:rsidP="00775C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63D8A">
              <w:rPr>
                <w:rFonts w:asciiTheme="majorBidi" w:hAnsiTheme="majorBidi" w:cstheme="majorBidi"/>
                <w:sz w:val="28"/>
                <w:szCs w:val="28"/>
              </w:rPr>
              <w:t>47,850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57764" w:rsidRPr="00EB1203" w14:paraId="7D287D93" w14:textId="77777777" w:rsidTr="00CD2141">
        <w:trPr>
          <w:trHeight w:val="272"/>
        </w:trPr>
        <w:tc>
          <w:tcPr>
            <w:tcW w:w="2159" w:type="dxa"/>
          </w:tcPr>
          <w:p w14:paraId="0EF7943F" w14:textId="77777777" w:rsidR="00E57764" w:rsidRPr="00EB1203" w:rsidRDefault="00E57764" w:rsidP="00775C35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</w:tcPr>
          <w:p w14:paraId="4AFEF866" w14:textId="33E9379B" w:rsidR="00E57764" w:rsidRPr="00EB1203" w:rsidRDefault="003966F2" w:rsidP="00396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A7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6,68</w:t>
            </w:r>
            <w:r w:rsidR="00AE2D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51" w:type="dxa"/>
          </w:tcPr>
          <w:p w14:paraId="328C2DC8" w14:textId="10411DDA" w:rsidR="00E57764" w:rsidRPr="00EB1203" w:rsidRDefault="003966F2" w:rsidP="00396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A7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4,416</w:t>
            </w:r>
          </w:p>
        </w:tc>
        <w:tc>
          <w:tcPr>
            <w:tcW w:w="1061" w:type="dxa"/>
          </w:tcPr>
          <w:p w14:paraId="46C52B7F" w14:textId="1C0A9D6E" w:rsidR="00E57764" w:rsidRPr="00EB1203" w:rsidRDefault="0084482E" w:rsidP="00396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A7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1,384</w:t>
            </w:r>
          </w:p>
        </w:tc>
        <w:tc>
          <w:tcPr>
            <w:tcW w:w="989" w:type="dxa"/>
          </w:tcPr>
          <w:p w14:paraId="152278D0" w14:textId="761509A6" w:rsidR="00E57764" w:rsidRPr="00EB1203" w:rsidRDefault="009C2E6A" w:rsidP="00396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A7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1,317</w:t>
            </w:r>
          </w:p>
        </w:tc>
        <w:tc>
          <w:tcPr>
            <w:tcW w:w="1169" w:type="dxa"/>
          </w:tcPr>
          <w:p w14:paraId="66817696" w14:textId="51E6D16D" w:rsidR="00E57764" w:rsidRPr="00EB1203" w:rsidRDefault="00A63D8A" w:rsidP="00396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79,749</w:t>
            </w:r>
          </w:p>
        </w:tc>
        <w:tc>
          <w:tcPr>
            <w:tcW w:w="992" w:type="dxa"/>
          </w:tcPr>
          <w:p w14:paraId="0FAF4D15" w14:textId="78830448" w:rsidR="00E57764" w:rsidRPr="00EB1203" w:rsidRDefault="00722575" w:rsidP="00396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</w:t>
            </w:r>
            <w:r w:rsidR="00A63D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F95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9" w:type="dxa"/>
            <w:vAlign w:val="bottom"/>
          </w:tcPr>
          <w:p w14:paraId="532CEA61" w14:textId="0B50F3EC" w:rsidR="00E57764" w:rsidRPr="00EB1203" w:rsidRDefault="003966F2" w:rsidP="003966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63D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099,715</w:t>
            </w:r>
          </w:p>
        </w:tc>
      </w:tr>
    </w:tbl>
    <w:p w14:paraId="4C7919C8" w14:textId="77777777" w:rsidR="00E01015" w:rsidRPr="00EB1203" w:rsidRDefault="00E01015" w:rsidP="00802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51"/>
        <w:gridCol w:w="1051"/>
        <w:gridCol w:w="1051"/>
        <w:gridCol w:w="1051"/>
        <w:gridCol w:w="1051"/>
        <w:gridCol w:w="1002"/>
      </w:tblGrid>
      <w:tr w:rsidR="008029A3" w:rsidRPr="00EB1203" w14:paraId="6A2F0BA3" w14:textId="77777777" w:rsidTr="00A41E35">
        <w:tc>
          <w:tcPr>
            <w:tcW w:w="2160" w:type="dxa"/>
          </w:tcPr>
          <w:p w14:paraId="470ACA8B" w14:textId="6AA8C3BC" w:rsidR="008029A3" w:rsidRPr="00EB1203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04090C71" w14:textId="237B822A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029A3" w:rsidRPr="00EB1203" w14:paraId="7E617FB8" w14:textId="77777777" w:rsidTr="00A41E35">
        <w:tc>
          <w:tcPr>
            <w:tcW w:w="2160" w:type="dxa"/>
          </w:tcPr>
          <w:p w14:paraId="29DE5C16" w14:textId="77777777" w:rsidR="008029A3" w:rsidRPr="00EB1203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527F72BC" w14:textId="49C90D00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8029A3" w:rsidRPr="00EB1203" w14:paraId="252C1820" w14:textId="77777777" w:rsidTr="00A41E35">
        <w:tc>
          <w:tcPr>
            <w:tcW w:w="2160" w:type="dxa"/>
          </w:tcPr>
          <w:p w14:paraId="7D6DA57C" w14:textId="77777777" w:rsidR="008029A3" w:rsidRPr="00EB1203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727278C2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C8FAE47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1F1DA0C1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vAlign w:val="bottom"/>
          </w:tcPr>
          <w:p w14:paraId="4EACC01D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แต่ไม่เกิน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vAlign w:val="bottom"/>
          </w:tcPr>
          <w:p w14:paraId="5452F49F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เกินสามปี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D7F5AAC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vAlign w:val="bottom"/>
          </w:tcPr>
          <w:p w14:paraId="69C622F7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เกินสี่ปี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1385D8E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vAlign w:val="bottom"/>
          </w:tcPr>
          <w:p w14:paraId="1A6A0C25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ส่วนที่ถึงกำหนดชำระ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vAlign w:val="bottom"/>
          </w:tcPr>
          <w:p w14:paraId="7160AF25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29A3" w:rsidRPr="00EB1203" w14:paraId="670A7B2E" w14:textId="77777777" w:rsidTr="00A41E35">
        <w:tc>
          <w:tcPr>
            <w:tcW w:w="2160" w:type="dxa"/>
          </w:tcPr>
          <w:p w14:paraId="27A65CDE" w14:textId="77777777" w:rsidR="008029A3" w:rsidRPr="00EB1203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344570F0" w14:textId="77777777" w:rsidR="008029A3" w:rsidRPr="00EB1203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01015" w:rsidRPr="00EB1203" w14:paraId="2D703003" w14:textId="77777777" w:rsidTr="00186AF5">
        <w:tc>
          <w:tcPr>
            <w:tcW w:w="2160" w:type="dxa"/>
          </w:tcPr>
          <w:p w14:paraId="1824854E" w14:textId="77777777" w:rsidR="00E01015" w:rsidRPr="00EB1203" w:rsidRDefault="00E01015" w:rsidP="00E01015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  <w:vAlign w:val="bottom"/>
          </w:tcPr>
          <w:p w14:paraId="4C1AC2E6" w14:textId="03915D7F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618,304</w:t>
            </w:r>
          </w:p>
        </w:tc>
        <w:tc>
          <w:tcPr>
            <w:tcW w:w="1051" w:type="dxa"/>
            <w:vAlign w:val="bottom"/>
          </w:tcPr>
          <w:p w14:paraId="39B3C8EC" w14:textId="7ABC9252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51" w:type="dxa"/>
            <w:vAlign w:val="bottom"/>
          </w:tcPr>
          <w:p w14:paraId="412FD7A2" w14:textId="2F46550B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1051" w:type="dxa"/>
            <w:vAlign w:val="bottom"/>
          </w:tcPr>
          <w:p w14:paraId="637029C8" w14:textId="38394736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051" w:type="dxa"/>
            <w:vAlign w:val="bottom"/>
          </w:tcPr>
          <w:p w14:paraId="60FFC5E1" w14:textId="086DAFA6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1051" w:type="dxa"/>
            <w:vAlign w:val="bottom"/>
          </w:tcPr>
          <w:p w14:paraId="4F573BFA" w14:textId="72F81C4A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1002" w:type="dxa"/>
            <w:vAlign w:val="bottom"/>
          </w:tcPr>
          <w:p w14:paraId="60A4CD98" w14:textId="33622A6F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1,602,143</w:t>
            </w:r>
          </w:p>
        </w:tc>
      </w:tr>
      <w:tr w:rsidR="00E01015" w:rsidRPr="00EB1203" w14:paraId="6CFEB660" w14:textId="77777777" w:rsidTr="008029A3">
        <w:tc>
          <w:tcPr>
            <w:tcW w:w="2160" w:type="dxa"/>
            <w:vAlign w:val="bottom"/>
          </w:tcPr>
          <w:p w14:paraId="43EEBD3B" w14:textId="77777777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  <w:vAlign w:val="bottom"/>
          </w:tcPr>
          <w:p w14:paraId="426E414E" w14:textId="5802BF5C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1" w:type="dxa"/>
            <w:vAlign w:val="bottom"/>
          </w:tcPr>
          <w:p w14:paraId="2383AC7B" w14:textId="7C7420DB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51" w:type="dxa"/>
            <w:vAlign w:val="bottom"/>
          </w:tcPr>
          <w:p w14:paraId="039DDC1C" w14:textId="0E1D7C1B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1051" w:type="dxa"/>
            <w:vAlign w:val="bottom"/>
          </w:tcPr>
          <w:p w14:paraId="78C9FD4B" w14:textId="1C2EC5BE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051" w:type="dxa"/>
            <w:vAlign w:val="bottom"/>
          </w:tcPr>
          <w:p w14:paraId="430216A1" w14:textId="4964CAC3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1051" w:type="dxa"/>
            <w:vAlign w:val="bottom"/>
          </w:tcPr>
          <w:p w14:paraId="04660D20" w14:textId="3AC37248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1002" w:type="dxa"/>
            <w:vAlign w:val="bottom"/>
          </w:tcPr>
          <w:p w14:paraId="067260F8" w14:textId="77040D05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E01015" w:rsidRPr="00EB1203" w14:paraId="3A90C06E" w14:textId="77777777" w:rsidTr="008029A3">
        <w:tc>
          <w:tcPr>
            <w:tcW w:w="2160" w:type="dxa"/>
            <w:vAlign w:val="bottom"/>
          </w:tcPr>
          <w:p w14:paraId="02A76821" w14:textId="77777777" w:rsidR="00E01015" w:rsidRPr="00EB1203" w:rsidRDefault="00E01015" w:rsidP="00E01015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B527927" w14:textId="717462FD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470,198</w:t>
            </w:r>
          </w:p>
        </w:tc>
        <w:tc>
          <w:tcPr>
            <w:tcW w:w="1051" w:type="dxa"/>
            <w:vAlign w:val="bottom"/>
          </w:tcPr>
          <w:p w14:paraId="55FEABBB" w14:textId="19066C96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51" w:type="dxa"/>
            <w:vAlign w:val="bottom"/>
          </w:tcPr>
          <w:p w14:paraId="260EF855" w14:textId="268086E4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1051" w:type="dxa"/>
            <w:vAlign w:val="bottom"/>
          </w:tcPr>
          <w:p w14:paraId="27598EBA" w14:textId="2BC3AED9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051" w:type="dxa"/>
            <w:vAlign w:val="bottom"/>
          </w:tcPr>
          <w:p w14:paraId="31C531BD" w14:textId="0D178264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1051" w:type="dxa"/>
            <w:vAlign w:val="bottom"/>
          </w:tcPr>
          <w:p w14:paraId="7511F407" w14:textId="59F1FBB6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002" w:type="dxa"/>
            <w:vAlign w:val="bottom"/>
          </w:tcPr>
          <w:p w14:paraId="4CCB9E9D" w14:textId="3352569A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1,247,791</w:t>
            </w:r>
          </w:p>
        </w:tc>
      </w:tr>
      <w:tr w:rsidR="00E01015" w:rsidRPr="00EB1203" w14:paraId="44B37EFB" w14:textId="77777777" w:rsidTr="008029A3">
        <w:tc>
          <w:tcPr>
            <w:tcW w:w="2160" w:type="dxa"/>
            <w:vAlign w:val="bottom"/>
          </w:tcPr>
          <w:p w14:paraId="5E331C2B" w14:textId="77777777" w:rsidR="00E01015" w:rsidRPr="00EB1203" w:rsidRDefault="00E01015" w:rsidP="00E0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69CC8026" w14:textId="78D1117B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(12,541)</w:t>
            </w:r>
          </w:p>
        </w:tc>
        <w:tc>
          <w:tcPr>
            <w:tcW w:w="1051" w:type="dxa"/>
            <w:vAlign w:val="bottom"/>
          </w:tcPr>
          <w:p w14:paraId="655D2C89" w14:textId="07989D17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(8,287)</w:t>
            </w:r>
          </w:p>
        </w:tc>
        <w:tc>
          <w:tcPr>
            <w:tcW w:w="1051" w:type="dxa"/>
            <w:vAlign w:val="bottom"/>
          </w:tcPr>
          <w:p w14:paraId="428271D7" w14:textId="04CF2325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1051" w:type="dxa"/>
            <w:vAlign w:val="bottom"/>
          </w:tcPr>
          <w:p w14:paraId="2156186E" w14:textId="1984073A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051" w:type="dxa"/>
            <w:vAlign w:val="bottom"/>
          </w:tcPr>
          <w:p w14:paraId="7EF3E6D5" w14:textId="79160C2A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1051" w:type="dxa"/>
            <w:vAlign w:val="bottom"/>
          </w:tcPr>
          <w:p w14:paraId="6DEB8664" w14:textId="5DDDAE21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1002" w:type="dxa"/>
            <w:vAlign w:val="bottom"/>
          </w:tcPr>
          <w:p w14:paraId="7F8FA4D5" w14:textId="1C6E0008" w:rsidR="00E01015" w:rsidRPr="00EB1203" w:rsidRDefault="00E01015" w:rsidP="00E01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E01015" w:rsidRPr="00EB1203" w14:paraId="678FDD54" w14:textId="77777777" w:rsidTr="00186AF5">
        <w:tc>
          <w:tcPr>
            <w:tcW w:w="2160" w:type="dxa"/>
          </w:tcPr>
          <w:p w14:paraId="351B49E9" w14:textId="77777777" w:rsidR="00E01015" w:rsidRPr="00EB1203" w:rsidRDefault="00E01015" w:rsidP="00E01015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  <w:vAlign w:val="bottom"/>
          </w:tcPr>
          <w:p w14:paraId="72EF4A9B" w14:textId="4303F6CB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457,657</w:t>
            </w:r>
          </w:p>
        </w:tc>
        <w:tc>
          <w:tcPr>
            <w:tcW w:w="1051" w:type="dxa"/>
            <w:vAlign w:val="bottom"/>
          </w:tcPr>
          <w:p w14:paraId="610E09C7" w14:textId="0A1F92F4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258,525</w:t>
            </w:r>
          </w:p>
        </w:tc>
        <w:tc>
          <w:tcPr>
            <w:tcW w:w="1051" w:type="dxa"/>
            <w:vAlign w:val="bottom"/>
          </w:tcPr>
          <w:p w14:paraId="7299FFAA" w14:textId="78555FDF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1051" w:type="dxa"/>
            <w:vAlign w:val="bottom"/>
          </w:tcPr>
          <w:p w14:paraId="18F21DF0" w14:textId="7E4BE7EB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051" w:type="dxa"/>
            <w:vAlign w:val="bottom"/>
          </w:tcPr>
          <w:p w14:paraId="1B73395C" w14:textId="410D1097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1051" w:type="dxa"/>
            <w:vAlign w:val="bottom"/>
          </w:tcPr>
          <w:p w14:paraId="2E6C489A" w14:textId="2D425230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1002" w:type="dxa"/>
            <w:vAlign w:val="bottom"/>
          </w:tcPr>
          <w:p w14:paraId="0B2A0F0B" w14:textId="6457D367" w:rsidR="00E01015" w:rsidRPr="00EB1203" w:rsidRDefault="00E01015" w:rsidP="00E01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2A30355D" w14:textId="77777777" w:rsidR="00061018" w:rsidRPr="00EB1203" w:rsidRDefault="00061018" w:rsidP="00DA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14:paraId="3C844F4F" w14:textId="61394303" w:rsidR="00E57764" w:rsidRPr="00EB1203" w:rsidRDefault="00E57764" w:rsidP="00E5776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ลูกหนี้ตามสัญญาเช่าซื้อที่มี</w:t>
      </w:r>
      <w:r w:rsidRPr="00EB1203">
        <w:rPr>
          <w:rFonts w:asciiTheme="majorBidi" w:hAnsiTheme="majorBidi" w:cstheme="majorBidi"/>
          <w:b/>
          <w:sz w:val="28"/>
          <w:szCs w:val="28"/>
        </w:rPr>
        <w:br/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การเปลี่ยนแปลงเงื่อนไขตามแนวทางในการให้ความช่วยเหลือลูกหนี้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>ตามที่ได้อธิบาย</w:t>
      </w:r>
      <w:r w:rsidRPr="00C90476">
        <w:rPr>
          <w:rFonts w:asciiTheme="majorBidi" w:hAnsiTheme="majorBidi" w:cstheme="majorBidi"/>
          <w:b/>
          <w:sz w:val="28"/>
          <w:szCs w:val="28"/>
          <w:cs/>
        </w:rPr>
        <w:t xml:space="preserve">ไว้ในหมายเหตุข้อ </w:t>
      </w:r>
      <w:r w:rsidR="0024072D" w:rsidRPr="00C90476">
        <w:rPr>
          <w:rFonts w:asciiTheme="majorBidi" w:hAnsiTheme="majorBidi" w:cstheme="majorBidi"/>
          <w:bCs/>
          <w:sz w:val="28"/>
          <w:szCs w:val="28"/>
        </w:rPr>
        <w:t>4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 ในระหว่าง</w:t>
      </w:r>
      <w:r w:rsidR="00CF7C7C" w:rsidRPr="00EB1203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7A7DAD" w:rsidRPr="00EB1203">
        <w:rPr>
          <w:rFonts w:asciiTheme="majorBidi" w:hAnsiTheme="majorBidi" w:cstheme="majorBidi"/>
          <w:bCs/>
          <w:sz w:val="28"/>
          <w:szCs w:val="28"/>
        </w:rPr>
        <w:t>5</w:t>
      </w: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73"/>
      </w:tblGrid>
      <w:tr w:rsidR="00E57764" w:rsidRPr="00EB1203" w14:paraId="2390BF9E" w14:textId="77777777" w:rsidTr="00E57764">
        <w:trPr>
          <w:trHeight w:val="426"/>
        </w:trPr>
        <w:tc>
          <w:tcPr>
            <w:tcW w:w="6570" w:type="dxa"/>
          </w:tcPr>
          <w:p w14:paraId="424BA156" w14:textId="77777777" w:rsidR="00E57764" w:rsidRPr="00EB1203" w:rsidRDefault="00E57764" w:rsidP="00E57764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hideMark/>
          </w:tcPr>
          <w:p w14:paraId="6A794013" w14:textId="77777777" w:rsidR="00E57764" w:rsidRPr="00EB1203" w:rsidRDefault="00E57764" w:rsidP="00E57764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  <w:t>งบการเงินเฉพาะกิจการ</w:t>
            </w:r>
          </w:p>
          <w:p w14:paraId="489BFEF4" w14:textId="77777777" w:rsidR="00E57764" w:rsidRPr="00EB1203" w:rsidRDefault="00E57764" w:rsidP="00E57764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57764" w:rsidRPr="00EB1203" w14:paraId="65790EF6" w14:textId="77777777" w:rsidTr="00994D54">
        <w:trPr>
          <w:trHeight w:val="182"/>
        </w:trPr>
        <w:tc>
          <w:tcPr>
            <w:tcW w:w="6570" w:type="dxa"/>
            <w:vAlign w:val="bottom"/>
          </w:tcPr>
          <w:p w14:paraId="0313D63C" w14:textId="03C7BB78" w:rsidR="00E57764" w:rsidRPr="00EB1203" w:rsidRDefault="00E57764" w:rsidP="00E57764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  <w:t>3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US"/>
              </w:rPr>
              <w:t>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  <w:t xml:space="preserve">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ธันวาคม</w:t>
            </w:r>
            <w:r w:rsidRPr="00EB1203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7A7DAD" w:rsidRPr="00EB120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2573" w:type="dxa"/>
            <w:vAlign w:val="bottom"/>
          </w:tcPr>
          <w:p w14:paraId="2B0E7A5D" w14:textId="77777777" w:rsidR="00E57764" w:rsidRPr="00EB1203" w:rsidRDefault="00E57764" w:rsidP="00E57764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57764" w:rsidRPr="00EB1203" w14:paraId="450FCFF7" w14:textId="77777777" w:rsidTr="00E57764">
        <w:trPr>
          <w:trHeight w:val="426"/>
        </w:trPr>
        <w:tc>
          <w:tcPr>
            <w:tcW w:w="6570" w:type="dxa"/>
          </w:tcPr>
          <w:p w14:paraId="703FE7A7" w14:textId="77777777" w:rsidR="00E57764" w:rsidRPr="00EB1203" w:rsidRDefault="00E57764" w:rsidP="00E57764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vAlign w:val="bottom"/>
          </w:tcPr>
          <w:p w14:paraId="5EA6EE46" w14:textId="77777777" w:rsidR="00E57764" w:rsidRPr="00EB1203" w:rsidRDefault="00E57764" w:rsidP="00E57764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57764" w:rsidRPr="00EB1203" w14:paraId="6A746D3F" w14:textId="77777777" w:rsidTr="00E57764">
        <w:trPr>
          <w:trHeight w:val="299"/>
        </w:trPr>
        <w:tc>
          <w:tcPr>
            <w:tcW w:w="6570" w:type="dxa"/>
            <w:hideMark/>
          </w:tcPr>
          <w:p w14:paraId="0AAA1D16" w14:textId="099A0BBF" w:rsidR="00E57764" w:rsidRPr="00EB1203" w:rsidRDefault="00E57764" w:rsidP="00E5776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ลูกหนี้ตามสัญญาเช่าซื้อที่มีการเปลี่ยนแปลงเงื่อนไขในระหว่างปี</w:t>
            </w:r>
          </w:p>
        </w:tc>
        <w:tc>
          <w:tcPr>
            <w:tcW w:w="2573" w:type="dxa"/>
            <w:vAlign w:val="bottom"/>
          </w:tcPr>
          <w:p w14:paraId="3B2A8D1D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57764" w:rsidRPr="00EB1203" w14:paraId="30EA298C" w14:textId="77777777" w:rsidTr="00E57764">
        <w:trPr>
          <w:trHeight w:val="299"/>
        </w:trPr>
        <w:tc>
          <w:tcPr>
            <w:tcW w:w="6570" w:type="dxa"/>
          </w:tcPr>
          <w:p w14:paraId="0F8FF051" w14:textId="77777777" w:rsidR="00E57764" w:rsidRPr="00EB1203" w:rsidRDefault="00E57764" w:rsidP="00E5776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2573" w:type="dxa"/>
            <w:vAlign w:val="bottom"/>
          </w:tcPr>
          <w:p w14:paraId="20031285" w14:textId="41AC360C" w:rsidR="00E57764" w:rsidRPr="00EB1203" w:rsidRDefault="0009741A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1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1,287</w:t>
            </w:r>
            <w:r w:rsidR="00DD2850">
              <w:rPr>
                <w:rFonts w:asciiTheme="majorBidi" w:eastAsia="Angsana New" w:hAnsiTheme="majorBidi" w:cstheme="majorBidi"/>
                <w:sz w:val="28"/>
                <w:szCs w:val="28"/>
              </w:rPr>
              <w:t>,281</w:t>
            </w:r>
          </w:p>
        </w:tc>
      </w:tr>
    </w:tbl>
    <w:p w14:paraId="2248A04D" w14:textId="77777777" w:rsidR="00E57764" w:rsidRPr="00EB1203" w:rsidRDefault="00E57764" w:rsidP="00E57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73A658A" w14:textId="40E2955E" w:rsidR="00E57764" w:rsidRPr="00EB1203" w:rsidRDefault="00E57764" w:rsidP="00CB0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Times New Roman" w:hAnsiTheme="majorBidi" w:cstheme="majorBidi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ณ วันที่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7A7DAD" w:rsidRPr="00EB1203">
        <w:rPr>
          <w:rFonts w:asciiTheme="majorBidi" w:eastAsia="Times New Roman" w:hAnsiTheme="majorBidi" w:cstheme="majorBidi"/>
          <w:sz w:val="28"/>
          <w:szCs w:val="28"/>
        </w:rPr>
        <w:t>5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Pr="00EB120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="00CB0EA6">
        <w:rPr>
          <w:rFonts w:asciiTheme="majorBidi" w:eastAsia="Times New Roman" w:hAnsiTheme="majorBidi" w:cstheme="majorBidi"/>
          <w:b/>
          <w:bCs/>
          <w:sz w:val="28"/>
          <w:szCs w:val="28"/>
        </w:rPr>
        <w:br/>
      </w:r>
      <w:r w:rsidR="00A42D20">
        <w:rPr>
          <w:rFonts w:asciiTheme="majorBidi" w:eastAsia="Times New Roman" w:hAnsiTheme="majorBidi" w:cstheme="majorBidi"/>
          <w:sz w:val="28"/>
          <w:szCs w:val="28"/>
        </w:rPr>
        <w:t>1,011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</w:p>
    <w:p w14:paraId="7656487B" w14:textId="77777777" w:rsidR="00E57764" w:rsidRDefault="00E57764" w:rsidP="00E57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4DBCD1" w14:textId="27EC5076" w:rsidR="00E57764" w:rsidRPr="00EB1203" w:rsidRDefault="00E57764" w:rsidP="007917E9">
      <w:pPr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ตารางต่อไปนี้แสดงข้อมูลเกี่ยวกับคุณภาพของเครดิต ณ วันที่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7A7DAD" w:rsidRPr="00EB1203">
        <w:rPr>
          <w:rFonts w:asciiTheme="majorBidi" w:eastAsia="Times New Roman" w:hAnsiTheme="majorBidi" w:cstheme="majorBidi"/>
          <w:sz w:val="28"/>
          <w:szCs w:val="28"/>
        </w:rPr>
        <w:t>5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7A7DAD" w:rsidRPr="00EB1203">
        <w:rPr>
          <w:rFonts w:asciiTheme="majorBidi" w:eastAsia="Times New Roman" w:hAnsiTheme="majorBidi" w:cstheme="majorBidi"/>
          <w:sz w:val="28"/>
          <w:szCs w:val="28"/>
        </w:rPr>
        <w:t>4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สำหรับลูกหนี้ตามสัญญาเช่าซื้อโดยไม่คำนึงถึงหลักประกันและการปรับเครดิตให้ดีขึ้นด้านอื่น ๆ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1B7F7897" w14:textId="39670670" w:rsidR="00E57764" w:rsidRPr="00525624" w:rsidRDefault="00525624" w:rsidP="0052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E57764" w:rsidRPr="00EB1203" w14:paraId="5A4E1FE7" w14:textId="77777777" w:rsidTr="00E57764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2B999042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D3FF95C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7764" w:rsidRPr="00EB1203" w14:paraId="10490199" w14:textId="77777777" w:rsidTr="00E57764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022AC6D3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E1A4154" w14:textId="2314100B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57764" w:rsidRPr="00EB1203" w14:paraId="38F29B4A" w14:textId="77777777" w:rsidTr="00E57764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5BCEF909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E34BFCA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38AE62FA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1517EC50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1D16438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68FEAA28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0CD2BD5D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BB763CB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7C0F68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67C626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4F297094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03D0B044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06D3A7" w14:textId="77777777" w:rsidR="00E57764" w:rsidRPr="00EB1203" w:rsidDel="00D43E7A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7764" w:rsidRPr="00EB1203" w14:paraId="09E69090" w14:textId="77777777" w:rsidTr="00E57764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4E3C35D5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76E9FEF2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7764" w:rsidRPr="00EB1203" w14:paraId="0CB64649" w14:textId="77777777" w:rsidTr="00E57764">
        <w:trPr>
          <w:trHeight w:val="322"/>
        </w:trPr>
        <w:tc>
          <w:tcPr>
            <w:tcW w:w="3834" w:type="dxa"/>
            <w:shd w:val="clear" w:color="auto" w:fill="auto"/>
          </w:tcPr>
          <w:p w14:paraId="6D44A785" w14:textId="0D8A8C87" w:rsidR="00E57764" w:rsidRPr="00EB1203" w:rsidRDefault="00053381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7DDB96E5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C38B983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731CD33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C9A0C0C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CCCFF21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4F645580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730F866" w14:textId="77777777" w:rsidR="00E57764" w:rsidRPr="00EB1203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D11" w:rsidRPr="00EB1203" w14:paraId="112976C2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47B32135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3E0DBB0E" w14:textId="2301432A" w:rsidR="009B2D11" w:rsidRPr="00EB1203" w:rsidRDefault="00794015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489,857</w:t>
            </w:r>
          </w:p>
        </w:tc>
        <w:tc>
          <w:tcPr>
            <w:tcW w:w="240" w:type="dxa"/>
          </w:tcPr>
          <w:p w14:paraId="2FCDE8E5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96C66BF" w14:textId="155E9C84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AE60CA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2C3F017" w14:textId="3DC1FA47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1DE5980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A1C77B6" w14:textId="74DC6E58" w:rsidR="009B2D11" w:rsidRPr="00EB1203" w:rsidRDefault="00661198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489,857</w:t>
            </w:r>
          </w:p>
        </w:tc>
      </w:tr>
      <w:tr w:rsidR="009B2D11" w:rsidRPr="00EB1203" w14:paraId="42218AAF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7EBDAAB1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4D4A4DAC" w14:textId="7F383E83" w:rsidR="009B2D11" w:rsidRPr="00EB1203" w:rsidRDefault="00DC7D10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582,188</w:t>
            </w:r>
          </w:p>
        </w:tc>
        <w:tc>
          <w:tcPr>
            <w:tcW w:w="240" w:type="dxa"/>
          </w:tcPr>
          <w:p w14:paraId="3692A59D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32E8419E" w14:textId="69A7325E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32A0C1D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F1F7379" w14:textId="55AB4EF5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49DD8FB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699B780" w14:textId="7362415C" w:rsidR="009B2D11" w:rsidRPr="00EB1203" w:rsidRDefault="003822FE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582,188</w:t>
            </w:r>
          </w:p>
        </w:tc>
      </w:tr>
      <w:tr w:rsidR="009B2D11" w:rsidRPr="00EB1203" w14:paraId="1D9864D3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1BD2259B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67F97077" w14:textId="066EAE5B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75C782B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617AFBE3" w14:textId="4C78CC25" w:rsidR="009B2D11" w:rsidRPr="00EB1203" w:rsidRDefault="00585788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14,322</w:t>
            </w:r>
          </w:p>
        </w:tc>
        <w:tc>
          <w:tcPr>
            <w:tcW w:w="244" w:type="dxa"/>
          </w:tcPr>
          <w:p w14:paraId="461E0D61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9F41AE2" w14:textId="2800ECB0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4B7FF01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1BEBE53" w14:textId="6C610011" w:rsidR="009B2D11" w:rsidRPr="00EB1203" w:rsidRDefault="003822FE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14,322</w:t>
            </w:r>
          </w:p>
        </w:tc>
      </w:tr>
      <w:tr w:rsidR="009B2D11" w:rsidRPr="00EB1203" w14:paraId="792DDFF6" w14:textId="77777777" w:rsidTr="00E57764">
        <w:trPr>
          <w:trHeight w:val="305"/>
        </w:trPr>
        <w:tc>
          <w:tcPr>
            <w:tcW w:w="3834" w:type="dxa"/>
            <w:shd w:val="clear" w:color="auto" w:fill="auto"/>
          </w:tcPr>
          <w:p w14:paraId="7A60B0FD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6A72DEE8" w14:textId="5F239560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3DE5401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13498F85" w14:textId="32D700CE" w:rsidR="009B2D11" w:rsidRPr="00EB1203" w:rsidRDefault="00924E4C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</w:t>
            </w:r>
            <w:r w:rsidR="00F141A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44" w:type="dxa"/>
          </w:tcPr>
          <w:p w14:paraId="08139D0A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37C3330" w14:textId="4684F40E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EC4BF3B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CE931F1" w14:textId="67D4E6B7" w:rsidR="009B2D11" w:rsidRPr="00EB1203" w:rsidRDefault="003822FE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</w:t>
            </w:r>
            <w:r w:rsidR="00251A8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9B2D11" w:rsidRPr="00EB1203" w14:paraId="25D4F2A9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6FF5D268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4495CB4E" w14:textId="7326662E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1A53BFD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AFB2BC7" w14:textId="4E4425C0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0CB6D74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32ADDD" w14:textId="3A7C8B8A" w:rsidR="009B2D11" w:rsidRPr="00EB1203" w:rsidRDefault="00661198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</w:t>
            </w:r>
            <w:r w:rsidR="00EC6AF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</w:tcPr>
          <w:p w14:paraId="1E44F65E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6AC2A05" w14:textId="0093A3E5" w:rsidR="009B2D11" w:rsidRPr="00EB1203" w:rsidRDefault="003822FE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</w:t>
            </w:r>
            <w:r w:rsidR="00EC6AF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2D11" w:rsidRPr="00EB1203" w14:paraId="20478BA9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756E05FF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8E90837" w14:textId="232AD88A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ECF422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235E8123" w14:textId="27691C48" w:rsidR="009B2D11" w:rsidRPr="00EB1203" w:rsidRDefault="00374792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B8CEBCF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83F6B11" w14:textId="60895EDF" w:rsidR="009B2D11" w:rsidRPr="00EB1203" w:rsidRDefault="00661198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29,89</w:t>
            </w:r>
            <w:r w:rsidR="00E530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</w:tcPr>
          <w:p w14:paraId="63FB6994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F0E3D04" w14:textId="4355DEBA" w:rsidR="009B2D11" w:rsidRPr="00EB1203" w:rsidRDefault="003822FE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29,89</w:t>
            </w:r>
            <w:r w:rsidR="00E530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B2D11" w:rsidRPr="00EB1203" w14:paraId="654B1B52" w14:textId="77777777" w:rsidTr="00E57764">
        <w:trPr>
          <w:trHeight w:val="629"/>
        </w:trPr>
        <w:tc>
          <w:tcPr>
            <w:tcW w:w="3834" w:type="dxa"/>
            <w:shd w:val="clear" w:color="auto" w:fill="auto"/>
          </w:tcPr>
          <w:p w14:paraId="73C597A0" w14:textId="3E843383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  <w:r w:rsidR="009A70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9A34316" w14:textId="77777777" w:rsidR="000532D3" w:rsidRDefault="000532D3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515420" w14:textId="0A188497" w:rsidR="009B2D11" w:rsidRPr="00EB1203" w:rsidRDefault="00FC7F9D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1,072,045</w:t>
            </w:r>
          </w:p>
        </w:tc>
        <w:tc>
          <w:tcPr>
            <w:tcW w:w="240" w:type="dxa"/>
          </w:tcPr>
          <w:p w14:paraId="421530F5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C992444" w14:textId="77777777" w:rsidR="000532D3" w:rsidRDefault="000532D3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95360" w14:textId="525D1093" w:rsidR="009B2D11" w:rsidRPr="00EB1203" w:rsidRDefault="00FC7F9D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27,77</w:t>
            </w:r>
            <w:r w:rsidR="00251A8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4" w:type="dxa"/>
          </w:tcPr>
          <w:p w14:paraId="33E05734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DE1AB43" w14:textId="77777777" w:rsidR="000532D3" w:rsidRDefault="000532D3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3ADED1" w14:textId="42D58B49" w:rsidR="009B2D11" w:rsidRPr="00EB1203" w:rsidRDefault="009A70AC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35,48</w:t>
            </w:r>
            <w:r w:rsidR="00251A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</w:tcPr>
          <w:p w14:paraId="4482D450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069DBC" w14:textId="77777777" w:rsidR="000532D3" w:rsidRDefault="000532D3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F040C" w14:textId="1DA26053" w:rsidR="009B2D11" w:rsidRPr="00EB1203" w:rsidRDefault="009A70AC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1,135,</w:t>
            </w:r>
            <w:r w:rsidR="00984F24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9B2D11" w:rsidRPr="00EB1203" w14:paraId="76AA62B5" w14:textId="77777777" w:rsidTr="00E57764">
        <w:trPr>
          <w:trHeight w:val="306"/>
        </w:trPr>
        <w:tc>
          <w:tcPr>
            <w:tcW w:w="3834" w:type="dxa"/>
            <w:shd w:val="clear" w:color="auto" w:fill="auto"/>
          </w:tcPr>
          <w:p w14:paraId="0D640643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150FA47" w14:textId="126FE1BF" w:rsidR="009B2D11" w:rsidRPr="00EB1203" w:rsidRDefault="00FC7F9D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F19D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87ACF">
              <w:rPr>
                <w:rFonts w:asciiTheme="majorBidi" w:hAnsiTheme="majorBidi" w:cstheme="majorBidi"/>
                <w:sz w:val="28"/>
                <w:szCs w:val="28"/>
              </w:rPr>
              <w:t>,382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2A9E49A4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57BD5DF" w14:textId="4FDC32C8" w:rsidR="009B2D11" w:rsidRPr="00EB1203" w:rsidRDefault="00777F7F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6068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</w:tcPr>
          <w:p w14:paraId="4AC895D1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C28498C" w14:textId="444CFA81" w:rsidR="009B2D11" w:rsidRPr="00EB1203" w:rsidRDefault="009A70AC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4E1308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1" w:type="dxa"/>
          </w:tcPr>
          <w:p w14:paraId="009A3271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DBD78" w14:textId="51C8F3BA" w:rsidR="009B2D11" w:rsidRPr="00EB1203" w:rsidRDefault="009A70AC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B6BC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4F24">
              <w:rPr>
                <w:rFonts w:asciiTheme="majorBidi" w:hAnsiTheme="majorBidi" w:cstheme="majorBidi"/>
                <w:sz w:val="28"/>
                <w:szCs w:val="28"/>
              </w:rPr>
              <w:t>7,113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B2D11" w:rsidRPr="00EB1203" w14:paraId="541E9860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0199B551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D85C6" w14:textId="795D7599" w:rsidR="009B2D11" w:rsidRPr="00EB1203" w:rsidRDefault="00777F7F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</w:t>
            </w:r>
            <w:r w:rsidR="00687A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0,663</w:t>
            </w:r>
          </w:p>
        </w:tc>
        <w:tc>
          <w:tcPr>
            <w:tcW w:w="240" w:type="dxa"/>
          </w:tcPr>
          <w:p w14:paraId="6791A9E3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4E34" w14:textId="003FCC07" w:rsidR="009B2D11" w:rsidRPr="00EB1203" w:rsidRDefault="00777F7F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</w:t>
            </w:r>
            <w:r w:rsidR="00AE3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51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4" w:type="dxa"/>
          </w:tcPr>
          <w:p w14:paraId="63D7FF39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721D8" w14:textId="749922BA" w:rsidR="009B2D11" w:rsidRPr="00EB1203" w:rsidRDefault="009A70AC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E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251A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1" w:type="dxa"/>
          </w:tcPr>
          <w:p w14:paraId="3F8A4A23" w14:textId="77777777" w:rsidR="009B2D11" w:rsidRPr="00EB1203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B057F" w14:textId="6E8BE932" w:rsidR="009B2D11" w:rsidRPr="00EB1203" w:rsidRDefault="009A70AC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990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88,186</w:t>
            </w:r>
          </w:p>
        </w:tc>
      </w:tr>
    </w:tbl>
    <w:p w14:paraId="769946D1" w14:textId="77777777" w:rsidR="008B3F4C" w:rsidRPr="00EB1203" w:rsidRDefault="008B3F4C" w:rsidP="00E5776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1098"/>
      </w:tblGrid>
      <w:tr w:rsidR="00E01015" w:rsidRPr="005A44F6" w14:paraId="4F26BC12" w14:textId="77777777" w:rsidTr="00186AF5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7535818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20B8086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1015" w:rsidRPr="005A44F6" w14:paraId="0B98C4C4" w14:textId="77777777" w:rsidTr="00186AF5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1C09CCE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3F0706B3" w14:textId="7370345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01015" w:rsidRPr="005A44F6" w:rsidDel="00D43E7A" w14:paraId="2A72182F" w14:textId="77777777" w:rsidTr="00186AF5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7EC14E7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8EC456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7B30864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F9BE1D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A33570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4E9FBA8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60C2E1D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F5E11E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E191E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A618B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3D0FE6B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2614104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AC1DE17" w14:textId="77777777" w:rsidR="00E01015" w:rsidRPr="005A44F6" w:rsidDel="00D43E7A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01015" w:rsidRPr="005A44F6" w14:paraId="2EF6DD61" w14:textId="77777777" w:rsidTr="00186AF5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7616984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46" w:type="dxa"/>
            <w:gridSpan w:val="7"/>
            <w:shd w:val="clear" w:color="auto" w:fill="auto"/>
          </w:tcPr>
          <w:p w14:paraId="5BDC56B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1015" w:rsidRPr="005A44F6" w14:paraId="2DA10D80" w14:textId="77777777" w:rsidTr="00186AF5">
        <w:trPr>
          <w:trHeight w:val="322"/>
        </w:trPr>
        <w:tc>
          <w:tcPr>
            <w:tcW w:w="3834" w:type="dxa"/>
            <w:shd w:val="clear" w:color="auto" w:fill="auto"/>
          </w:tcPr>
          <w:p w14:paraId="4F97AF9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093866D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3CEDD7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211F18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56B615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3833C2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1CA65D7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55C366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015" w:rsidRPr="005A44F6" w14:paraId="17C6BD94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168FC4C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247D325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  <w:tc>
          <w:tcPr>
            <w:tcW w:w="240" w:type="dxa"/>
          </w:tcPr>
          <w:p w14:paraId="72009C2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C7363A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1C1DAD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4F59BF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D6DF4A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E4E956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</w:tr>
      <w:tr w:rsidR="00E01015" w:rsidRPr="005A44F6" w14:paraId="502D978F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3E63A7D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02AAB1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  <w:tc>
          <w:tcPr>
            <w:tcW w:w="240" w:type="dxa"/>
          </w:tcPr>
          <w:p w14:paraId="4FF3405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1F91EE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D236C1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2F5B473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718655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DF3771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</w:tr>
      <w:tr w:rsidR="00E01015" w:rsidRPr="005A44F6" w14:paraId="11729A3F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001C24B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52BA2DB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B77C0A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C25ED3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  <w:tc>
          <w:tcPr>
            <w:tcW w:w="244" w:type="dxa"/>
          </w:tcPr>
          <w:p w14:paraId="6609C26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F72B89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F2038E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23474D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</w:tr>
      <w:tr w:rsidR="00E01015" w:rsidRPr="005A44F6" w14:paraId="63E904E3" w14:textId="77777777" w:rsidTr="00186AF5">
        <w:trPr>
          <w:trHeight w:val="305"/>
        </w:trPr>
        <w:tc>
          <w:tcPr>
            <w:tcW w:w="3834" w:type="dxa"/>
            <w:shd w:val="clear" w:color="auto" w:fill="auto"/>
          </w:tcPr>
          <w:p w14:paraId="7494235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721C091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895540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3C6667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  <w:tc>
          <w:tcPr>
            <w:tcW w:w="244" w:type="dxa"/>
          </w:tcPr>
          <w:p w14:paraId="7D54D03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9C4E603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1B8C9B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91E8BE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</w:tr>
      <w:tr w:rsidR="00E01015" w:rsidRPr="005A44F6" w14:paraId="134372EF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7D6D639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68934E2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6294EE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29C605D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CDAA28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A991EC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  <w:tc>
          <w:tcPr>
            <w:tcW w:w="251" w:type="dxa"/>
          </w:tcPr>
          <w:p w14:paraId="3F3FACE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8D94BF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</w:tr>
      <w:tr w:rsidR="00E01015" w:rsidRPr="005A44F6" w14:paraId="7F8B0D86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1D9D038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B9C4D0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6448F6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2F3DB47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D41EBF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50714D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1" w:type="dxa"/>
          </w:tcPr>
          <w:p w14:paraId="4BB6498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B3085D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E01015" w:rsidRPr="005A44F6" w14:paraId="29D5C2B1" w14:textId="77777777" w:rsidTr="00186AF5">
        <w:trPr>
          <w:trHeight w:val="629"/>
        </w:trPr>
        <w:tc>
          <w:tcPr>
            <w:tcW w:w="3834" w:type="dxa"/>
            <w:shd w:val="clear" w:color="auto" w:fill="auto"/>
          </w:tcPr>
          <w:p w14:paraId="1492C30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5D505BA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D9D2E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1,104,520</w:t>
            </w:r>
          </w:p>
        </w:tc>
        <w:tc>
          <w:tcPr>
            <w:tcW w:w="240" w:type="dxa"/>
          </w:tcPr>
          <w:p w14:paraId="357D376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1FC2F62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6B306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93,324</w:t>
            </w:r>
          </w:p>
        </w:tc>
        <w:tc>
          <w:tcPr>
            <w:tcW w:w="244" w:type="dxa"/>
          </w:tcPr>
          <w:p w14:paraId="4C2CDC9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018AD9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C8F81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41,187</w:t>
            </w:r>
          </w:p>
        </w:tc>
        <w:tc>
          <w:tcPr>
            <w:tcW w:w="251" w:type="dxa"/>
          </w:tcPr>
          <w:p w14:paraId="21E249A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13111B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8094B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1,239,031</w:t>
            </w:r>
          </w:p>
        </w:tc>
      </w:tr>
      <w:tr w:rsidR="00E01015" w:rsidRPr="005A44F6" w14:paraId="497DE64B" w14:textId="77777777" w:rsidTr="00186AF5">
        <w:trPr>
          <w:trHeight w:val="306"/>
        </w:trPr>
        <w:tc>
          <w:tcPr>
            <w:tcW w:w="3834" w:type="dxa"/>
            <w:shd w:val="clear" w:color="auto" w:fill="auto"/>
          </w:tcPr>
          <w:p w14:paraId="089AC49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4738DF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(31,886)</w:t>
            </w:r>
          </w:p>
        </w:tc>
        <w:tc>
          <w:tcPr>
            <w:tcW w:w="240" w:type="dxa"/>
          </w:tcPr>
          <w:p w14:paraId="501B46A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17163E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(1,569)</w:t>
            </w:r>
          </w:p>
        </w:tc>
        <w:tc>
          <w:tcPr>
            <w:tcW w:w="244" w:type="dxa"/>
          </w:tcPr>
          <w:p w14:paraId="361297D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257134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(5,002)</w:t>
            </w:r>
          </w:p>
        </w:tc>
        <w:tc>
          <w:tcPr>
            <w:tcW w:w="251" w:type="dxa"/>
          </w:tcPr>
          <w:p w14:paraId="618B694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2A48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E01015" w:rsidRPr="005A44F6" w14:paraId="3DB48C42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7DF8A7A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3CA4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1,072,634</w:t>
            </w:r>
          </w:p>
        </w:tc>
        <w:tc>
          <w:tcPr>
            <w:tcW w:w="240" w:type="dxa"/>
          </w:tcPr>
          <w:p w14:paraId="0EB3796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64BE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91,755</w:t>
            </w:r>
          </w:p>
        </w:tc>
        <w:tc>
          <w:tcPr>
            <w:tcW w:w="244" w:type="dxa"/>
          </w:tcPr>
          <w:p w14:paraId="21DB8A3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1D53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36,185</w:t>
            </w:r>
          </w:p>
        </w:tc>
        <w:tc>
          <w:tcPr>
            <w:tcW w:w="251" w:type="dxa"/>
          </w:tcPr>
          <w:p w14:paraId="246C8CA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C79A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5F61A097" w14:textId="77777777" w:rsidR="00E01015" w:rsidRPr="00EB1203" w:rsidRDefault="00E01015">
      <w:pPr>
        <w:rPr>
          <w:rFonts w:asciiTheme="majorBidi" w:hAnsiTheme="majorBidi" w:cstheme="majorBidi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1"/>
        <w:gridCol w:w="1193"/>
        <w:gridCol w:w="255"/>
        <w:gridCol w:w="1212"/>
        <w:gridCol w:w="245"/>
        <w:gridCol w:w="1101"/>
        <w:gridCol w:w="252"/>
        <w:gridCol w:w="994"/>
      </w:tblGrid>
      <w:tr w:rsidR="00E57764" w:rsidRPr="00EB1203" w14:paraId="035476AB" w14:textId="77777777" w:rsidTr="0019599B">
        <w:trPr>
          <w:trHeight w:val="327"/>
          <w:tblHeader/>
        </w:trPr>
        <w:tc>
          <w:tcPr>
            <w:tcW w:w="3841" w:type="dxa"/>
            <w:shd w:val="clear" w:color="auto" w:fill="auto"/>
            <w:vAlign w:val="bottom"/>
          </w:tcPr>
          <w:p w14:paraId="1FD4D281" w14:textId="0F1EBF08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429C5ACE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764" w:rsidRPr="00EB1203" w14:paraId="7273B06C" w14:textId="77777777" w:rsidTr="0019599B">
        <w:trPr>
          <w:trHeight w:val="319"/>
          <w:tblHeader/>
        </w:trPr>
        <w:tc>
          <w:tcPr>
            <w:tcW w:w="3841" w:type="dxa"/>
            <w:shd w:val="clear" w:color="auto" w:fill="auto"/>
            <w:vAlign w:val="bottom"/>
          </w:tcPr>
          <w:p w14:paraId="5A592BD3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29F33637" w14:textId="20AA435F" w:rsidR="00E57764" w:rsidRPr="00EB1203" w:rsidRDefault="00BA40F1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7A7DAD"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</w:tr>
      <w:tr w:rsidR="00E57764" w:rsidRPr="00EB1203" w14:paraId="08A0CE3C" w14:textId="77777777" w:rsidTr="0019599B">
        <w:trPr>
          <w:trHeight w:val="366"/>
          <w:tblHeader/>
        </w:trPr>
        <w:tc>
          <w:tcPr>
            <w:tcW w:w="3841" w:type="dxa"/>
            <w:shd w:val="clear" w:color="auto" w:fill="auto"/>
            <w:vAlign w:val="bottom"/>
          </w:tcPr>
          <w:p w14:paraId="5B441445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CA90C7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3F2109D8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71837E5B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C934F8F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A600D60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71EDC8FB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A442C5C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6A3E8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AD6FE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506B4B4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3D4F1C7B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F047247" w14:textId="77777777" w:rsidR="00E57764" w:rsidRPr="00EB1203" w:rsidDel="00D43E7A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7764" w:rsidRPr="00EB1203" w14:paraId="5AC01D06" w14:textId="77777777" w:rsidTr="0019599B">
        <w:trPr>
          <w:trHeight w:val="319"/>
          <w:tblHeader/>
        </w:trPr>
        <w:tc>
          <w:tcPr>
            <w:tcW w:w="3841" w:type="dxa"/>
            <w:shd w:val="clear" w:color="auto" w:fill="auto"/>
          </w:tcPr>
          <w:p w14:paraId="1C148F5E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2" w:type="dxa"/>
            <w:gridSpan w:val="7"/>
            <w:shd w:val="clear" w:color="auto" w:fill="auto"/>
          </w:tcPr>
          <w:p w14:paraId="5BCCCC22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7764" w:rsidRPr="00EB1203" w14:paraId="6DE6BCE1" w14:textId="77777777" w:rsidTr="0019599B">
        <w:trPr>
          <w:trHeight w:val="327"/>
        </w:trPr>
        <w:tc>
          <w:tcPr>
            <w:tcW w:w="3841" w:type="dxa"/>
            <w:shd w:val="clear" w:color="auto" w:fill="auto"/>
          </w:tcPr>
          <w:p w14:paraId="172665DE" w14:textId="2545C1D3" w:rsidR="00E57764" w:rsidRPr="00EB1203" w:rsidRDefault="00053381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371EC4B3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26CD2B5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3DC2EC4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0FAD3D9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19DD99D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FB23534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2AFD0B6" w14:textId="77777777" w:rsidR="00E57764" w:rsidRPr="00EB1203" w:rsidRDefault="00E57764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35C" w:rsidRPr="00EB1203" w14:paraId="489063C8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47E8F554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4F187F71" w14:textId="6775444B" w:rsidR="002D435C" w:rsidRPr="00EB1203" w:rsidRDefault="00800B0E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497,810</w:t>
            </w:r>
          </w:p>
        </w:tc>
        <w:tc>
          <w:tcPr>
            <w:tcW w:w="255" w:type="dxa"/>
          </w:tcPr>
          <w:p w14:paraId="79DDE96A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1507FC4" w14:textId="5FBDF5F7" w:rsidR="002D435C" w:rsidRPr="00EB1203" w:rsidRDefault="00E754D3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8427093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7E5803C" w14:textId="3E9AD2B5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A75468D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0207760" w14:textId="447274D5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497,810</w:t>
            </w:r>
          </w:p>
        </w:tc>
      </w:tr>
      <w:tr w:rsidR="002D435C" w:rsidRPr="00EB1203" w14:paraId="5518D217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6650DB8D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47039FA4" w14:textId="3EA44835" w:rsidR="002D435C" w:rsidRPr="00EB1203" w:rsidRDefault="00800B0E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585,929</w:t>
            </w:r>
          </w:p>
        </w:tc>
        <w:tc>
          <w:tcPr>
            <w:tcW w:w="255" w:type="dxa"/>
          </w:tcPr>
          <w:p w14:paraId="7110343C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5B0E3F3" w14:textId="1591E2EB" w:rsidR="002D435C" w:rsidRPr="00EB1203" w:rsidRDefault="00E754D3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E25A862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5B99FE7" w14:textId="54924F5B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D3834C2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04D007E" w14:textId="7334B8C7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585,929</w:t>
            </w:r>
          </w:p>
        </w:tc>
      </w:tr>
      <w:tr w:rsidR="002D435C" w:rsidRPr="00EB1203" w14:paraId="4306ACC2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3440A0FC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2E6CBB37" w14:textId="614916F2" w:rsidR="002D435C" w:rsidRPr="00EB1203" w:rsidRDefault="00800B0E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C56F464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EEA57C6" w14:textId="2446D1A1" w:rsidR="002D435C" w:rsidRPr="00EB1203" w:rsidRDefault="00E754D3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14,569</w:t>
            </w:r>
          </w:p>
        </w:tc>
        <w:tc>
          <w:tcPr>
            <w:tcW w:w="245" w:type="dxa"/>
          </w:tcPr>
          <w:p w14:paraId="0F3630A8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CF55BD3" w14:textId="0BFB3B97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BD0695E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567326F" w14:textId="00B8F5DD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14,569</w:t>
            </w:r>
          </w:p>
        </w:tc>
      </w:tr>
      <w:tr w:rsidR="002D435C" w:rsidRPr="00EB1203" w14:paraId="46F7712D" w14:textId="77777777" w:rsidTr="0019599B">
        <w:trPr>
          <w:trHeight w:val="310"/>
        </w:trPr>
        <w:tc>
          <w:tcPr>
            <w:tcW w:w="3841" w:type="dxa"/>
            <w:shd w:val="clear" w:color="auto" w:fill="auto"/>
          </w:tcPr>
          <w:p w14:paraId="721E5F8C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2446C3B" w14:textId="4C023095" w:rsidR="002D435C" w:rsidRPr="00EB1203" w:rsidRDefault="00800B0E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5F8DC56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729C555" w14:textId="71B12829" w:rsidR="002D435C" w:rsidRPr="00EB1203" w:rsidRDefault="00E754D3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13,648</w:t>
            </w:r>
          </w:p>
        </w:tc>
        <w:tc>
          <w:tcPr>
            <w:tcW w:w="245" w:type="dxa"/>
          </w:tcPr>
          <w:p w14:paraId="38840B8C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CBBC025" w14:textId="4029C80D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9C70D75" w14:textId="77777777" w:rsidR="002D435C" w:rsidRPr="00EB1203" w:rsidRDefault="002D435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45BF5F4" w14:textId="497D84DD" w:rsidR="002D435C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13,648</w:t>
            </w:r>
          </w:p>
        </w:tc>
      </w:tr>
      <w:tr w:rsidR="009120F7" w:rsidRPr="00EB1203" w14:paraId="7F888BDD" w14:textId="77777777" w:rsidTr="00CA328A">
        <w:trPr>
          <w:trHeight w:val="319"/>
        </w:trPr>
        <w:tc>
          <w:tcPr>
            <w:tcW w:w="3841" w:type="dxa"/>
            <w:shd w:val="clear" w:color="auto" w:fill="auto"/>
          </w:tcPr>
          <w:p w14:paraId="1DBD9587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0D1E2F24" w14:textId="0B0EA8D6" w:rsidR="009120F7" w:rsidRPr="00EB1203" w:rsidRDefault="00800B0E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A033C69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9317B29" w14:textId="1ECD405F" w:rsidR="009120F7" w:rsidRPr="00EB1203" w:rsidRDefault="00EA1550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A4EA6C5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6608300" w14:textId="7E2D066E" w:rsidR="009120F7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5,713</w:t>
            </w:r>
          </w:p>
        </w:tc>
        <w:tc>
          <w:tcPr>
            <w:tcW w:w="252" w:type="dxa"/>
          </w:tcPr>
          <w:p w14:paraId="3F8E49A7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0AC5D6A" w14:textId="3E7B2620" w:rsidR="009120F7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5,713</w:t>
            </w:r>
          </w:p>
        </w:tc>
      </w:tr>
      <w:tr w:rsidR="009120F7" w:rsidRPr="00EB1203" w14:paraId="0C49736C" w14:textId="77777777" w:rsidTr="00CA328A">
        <w:trPr>
          <w:trHeight w:val="319"/>
        </w:trPr>
        <w:tc>
          <w:tcPr>
            <w:tcW w:w="3841" w:type="dxa"/>
            <w:shd w:val="clear" w:color="auto" w:fill="auto"/>
          </w:tcPr>
          <w:p w14:paraId="346A8DC1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76CCF150" w14:textId="724D5591" w:rsidR="009120F7" w:rsidRPr="00EB1203" w:rsidRDefault="00E754D3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F527FDA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AFF965B" w14:textId="2B43B686" w:rsidR="009120F7" w:rsidRPr="00EB1203" w:rsidRDefault="00E754D3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A37D177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A6B82BF" w14:textId="48FC75EC" w:rsidR="009120F7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29,89</w:t>
            </w:r>
            <w:r w:rsidR="000969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29839BED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90191F7" w14:textId="4E32E2E8" w:rsidR="009120F7" w:rsidRPr="00EB1203" w:rsidRDefault="00841A89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29,89</w:t>
            </w:r>
            <w:r w:rsidR="00F84DD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120F7" w:rsidRPr="00EB1203" w14:paraId="76AE9EDA" w14:textId="77777777" w:rsidTr="00CA328A">
        <w:trPr>
          <w:trHeight w:val="145"/>
        </w:trPr>
        <w:tc>
          <w:tcPr>
            <w:tcW w:w="3841" w:type="dxa"/>
            <w:shd w:val="clear" w:color="auto" w:fill="auto"/>
          </w:tcPr>
          <w:p w14:paraId="78DD9CAB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689504B5" w14:textId="77777777" w:rsidR="009120F7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1831CD" w14:textId="63E14A70" w:rsidR="009120F7" w:rsidRPr="00EB1203" w:rsidRDefault="00F7396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1,083,739</w:t>
            </w:r>
          </w:p>
        </w:tc>
        <w:tc>
          <w:tcPr>
            <w:tcW w:w="255" w:type="dxa"/>
          </w:tcPr>
          <w:p w14:paraId="0A3B38E1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6D30D7B5" w14:textId="77777777" w:rsidR="009120F7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6640C6" w14:textId="2C2392B8" w:rsidR="009120F7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28,217</w:t>
            </w:r>
          </w:p>
        </w:tc>
        <w:tc>
          <w:tcPr>
            <w:tcW w:w="245" w:type="dxa"/>
          </w:tcPr>
          <w:p w14:paraId="1ECFE025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14716F40" w14:textId="77777777" w:rsidR="0049608C" w:rsidRDefault="0049608C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C5DF0F" w14:textId="20B95948" w:rsidR="0049608C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</w:t>
            </w:r>
            <w:r w:rsidR="00F84DD1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52" w:type="dxa"/>
          </w:tcPr>
          <w:p w14:paraId="090B47D3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08BBA17" w14:textId="77777777" w:rsidR="00F248D1" w:rsidRDefault="00F248D1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4B773" w14:textId="3EC34C75" w:rsidR="00F248D1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1,147,56</w:t>
            </w:r>
            <w:r w:rsidR="009A1DC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120F7" w:rsidRPr="00EB1203" w14:paraId="231116E0" w14:textId="77777777" w:rsidTr="0019599B">
        <w:trPr>
          <w:trHeight w:val="311"/>
        </w:trPr>
        <w:tc>
          <w:tcPr>
            <w:tcW w:w="3841" w:type="dxa"/>
            <w:shd w:val="clear" w:color="auto" w:fill="auto"/>
          </w:tcPr>
          <w:p w14:paraId="2410F693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9D0361A" w14:textId="77A05A77" w:rsidR="009120F7" w:rsidRPr="00EB1203" w:rsidRDefault="00F7396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227FD">
              <w:rPr>
                <w:rFonts w:asciiTheme="majorBidi" w:hAnsiTheme="majorBidi" w:cstheme="majorBidi"/>
                <w:sz w:val="28"/>
                <w:szCs w:val="28"/>
              </w:rPr>
              <w:t>42,079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5" w:type="dxa"/>
          </w:tcPr>
          <w:p w14:paraId="03B84EFA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0BA83E4" w14:textId="7E1F48BC" w:rsidR="009120F7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B05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5" w:type="dxa"/>
          </w:tcPr>
          <w:p w14:paraId="1E62AF13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AE33F4C" w14:textId="5AF1C03C" w:rsidR="009120F7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AD55D1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</w:tcPr>
          <w:p w14:paraId="0B0026D2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0275" w14:textId="3CE07451" w:rsidR="009120F7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57C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F1A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57C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1A24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120F7" w:rsidRPr="00EB1203" w14:paraId="1D6F3738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61A75714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493F2" w14:textId="7F5582F6" w:rsidR="009120F7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</w:t>
            </w:r>
            <w:r w:rsidR="008227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</w:t>
            </w:r>
            <w:r w:rsidR="002509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55" w:type="dxa"/>
          </w:tcPr>
          <w:p w14:paraId="6F6CAA84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670AE" w14:textId="71E6EFB9" w:rsidR="009120F7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</w:t>
            </w:r>
            <w:r w:rsidR="00B05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D5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5" w:type="dxa"/>
          </w:tcPr>
          <w:p w14:paraId="5BAD9E3F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CCB54" w14:textId="29872C92" w:rsidR="009120F7" w:rsidRPr="00EB1203" w:rsidRDefault="002F567B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177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0,61</w:t>
            </w:r>
            <w:r w:rsidR="00C907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14:paraId="50311355" w14:textId="77777777" w:rsidR="009120F7" w:rsidRPr="00EB1203" w:rsidRDefault="009120F7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81A" w14:textId="3BF7EBA3" w:rsidR="009120F7" w:rsidRPr="00EB1203" w:rsidRDefault="00240E9E" w:rsidP="0081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2F1A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099,715</w:t>
            </w:r>
          </w:p>
        </w:tc>
      </w:tr>
    </w:tbl>
    <w:p w14:paraId="2C393366" w14:textId="77777777" w:rsidR="00775C35" w:rsidRPr="00775C35" w:rsidRDefault="00775C35" w:rsidP="008145E0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14856C4C" w14:textId="77777777" w:rsidR="00E01015" w:rsidRDefault="008145E0">
      <w:r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1"/>
        <w:gridCol w:w="1193"/>
        <w:gridCol w:w="255"/>
        <w:gridCol w:w="1212"/>
        <w:gridCol w:w="245"/>
        <w:gridCol w:w="1101"/>
        <w:gridCol w:w="252"/>
        <w:gridCol w:w="994"/>
      </w:tblGrid>
      <w:tr w:rsidR="00E01015" w:rsidRPr="005A44F6" w14:paraId="7DA4ED7F" w14:textId="77777777" w:rsidTr="00186AF5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5D9861E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39F16B0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015" w:rsidRPr="005A44F6" w14:paraId="6E768796" w14:textId="77777777" w:rsidTr="00186AF5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3B38132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714490DE" w14:textId="063AB3FD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E01015" w:rsidRPr="005A44F6" w:rsidDel="00D43E7A" w14:paraId="00649139" w14:textId="77777777" w:rsidTr="00186AF5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543C77E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ED0E73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1F42B39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5CF1ACA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E799753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59AF336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3152DD1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52F9894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58B7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953AE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301EA3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2B8222B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A7A498E" w14:textId="77777777" w:rsidR="00E01015" w:rsidRPr="005A44F6" w:rsidDel="00D43E7A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01015" w:rsidRPr="005A44F6" w14:paraId="1CA408BC" w14:textId="77777777" w:rsidTr="00186AF5">
        <w:trPr>
          <w:tblHeader/>
        </w:trPr>
        <w:tc>
          <w:tcPr>
            <w:tcW w:w="3841" w:type="dxa"/>
            <w:shd w:val="clear" w:color="auto" w:fill="auto"/>
          </w:tcPr>
          <w:p w14:paraId="2D23F9D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2" w:type="dxa"/>
            <w:gridSpan w:val="7"/>
            <w:shd w:val="clear" w:color="auto" w:fill="auto"/>
          </w:tcPr>
          <w:p w14:paraId="5835A26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1015" w:rsidRPr="005A44F6" w14:paraId="3097FB9C" w14:textId="77777777" w:rsidTr="00186AF5">
        <w:tc>
          <w:tcPr>
            <w:tcW w:w="3841" w:type="dxa"/>
            <w:shd w:val="clear" w:color="auto" w:fill="auto"/>
          </w:tcPr>
          <w:p w14:paraId="5BEFDA6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1B9B886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8CC941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B5AD4F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6A88C3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B18630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19B510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E80DC7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015" w:rsidRPr="005A44F6" w14:paraId="2010082E" w14:textId="77777777" w:rsidTr="00186AF5">
        <w:tc>
          <w:tcPr>
            <w:tcW w:w="3841" w:type="dxa"/>
            <w:shd w:val="clear" w:color="auto" w:fill="auto"/>
          </w:tcPr>
          <w:p w14:paraId="519C52B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751EBF93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  <w:tc>
          <w:tcPr>
            <w:tcW w:w="255" w:type="dxa"/>
          </w:tcPr>
          <w:p w14:paraId="37A85CF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103659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A5D475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786CD9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98AE74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0D7C0E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</w:tr>
      <w:tr w:rsidR="00E01015" w:rsidRPr="005A44F6" w14:paraId="6CFB1BF1" w14:textId="77777777" w:rsidTr="00186AF5">
        <w:tc>
          <w:tcPr>
            <w:tcW w:w="3841" w:type="dxa"/>
            <w:shd w:val="clear" w:color="auto" w:fill="auto"/>
          </w:tcPr>
          <w:p w14:paraId="2216914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56CFE59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  <w:tc>
          <w:tcPr>
            <w:tcW w:w="255" w:type="dxa"/>
          </w:tcPr>
          <w:p w14:paraId="00A8F1A3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6C4AAAC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786160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E0783B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1553C1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DEFA0D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</w:tr>
      <w:tr w:rsidR="00E01015" w:rsidRPr="005A44F6" w14:paraId="5B60616C" w14:textId="77777777" w:rsidTr="00186AF5">
        <w:tc>
          <w:tcPr>
            <w:tcW w:w="3841" w:type="dxa"/>
            <w:shd w:val="clear" w:color="auto" w:fill="auto"/>
          </w:tcPr>
          <w:p w14:paraId="786BEED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5FB6F63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911624C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AF4B2C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  <w:tc>
          <w:tcPr>
            <w:tcW w:w="245" w:type="dxa"/>
          </w:tcPr>
          <w:p w14:paraId="187C87B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C6E58B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04DF59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9D27F0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</w:tr>
      <w:tr w:rsidR="00E01015" w:rsidRPr="005A44F6" w14:paraId="2A229C23" w14:textId="77777777" w:rsidTr="00186AF5">
        <w:tc>
          <w:tcPr>
            <w:tcW w:w="3841" w:type="dxa"/>
            <w:shd w:val="clear" w:color="auto" w:fill="auto"/>
          </w:tcPr>
          <w:p w14:paraId="1B864E5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0A774A5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D6C18C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6FEE84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  <w:tc>
          <w:tcPr>
            <w:tcW w:w="245" w:type="dxa"/>
          </w:tcPr>
          <w:p w14:paraId="0C21B3C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3FB884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3A8E11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0D0178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</w:tr>
      <w:tr w:rsidR="00E01015" w:rsidRPr="005A44F6" w14:paraId="7DB0EE84" w14:textId="77777777" w:rsidTr="00186AF5">
        <w:tc>
          <w:tcPr>
            <w:tcW w:w="3841" w:type="dxa"/>
            <w:shd w:val="clear" w:color="auto" w:fill="auto"/>
          </w:tcPr>
          <w:p w14:paraId="0CCCB04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A44F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2392504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F1F9DF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3AFD1B6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B11EBA2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198960D3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  <w:tc>
          <w:tcPr>
            <w:tcW w:w="252" w:type="dxa"/>
          </w:tcPr>
          <w:p w14:paraId="4654304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6CC10E5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</w:tr>
      <w:tr w:rsidR="00E01015" w:rsidRPr="005A44F6" w14:paraId="609AF11C" w14:textId="77777777" w:rsidTr="00186AF5">
        <w:tc>
          <w:tcPr>
            <w:tcW w:w="3841" w:type="dxa"/>
            <w:shd w:val="clear" w:color="auto" w:fill="auto"/>
          </w:tcPr>
          <w:p w14:paraId="07BB292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2277A7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F92F0C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32B638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294E63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551899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2" w:type="dxa"/>
          </w:tcPr>
          <w:p w14:paraId="6418B1C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26A3C6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E01015" w:rsidRPr="005A44F6" w14:paraId="32EC646A" w14:textId="77777777" w:rsidTr="00186AF5">
        <w:tc>
          <w:tcPr>
            <w:tcW w:w="3841" w:type="dxa"/>
            <w:shd w:val="clear" w:color="auto" w:fill="auto"/>
          </w:tcPr>
          <w:p w14:paraId="3320AEE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07E2340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1AF4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1,112,837</w:t>
            </w:r>
          </w:p>
        </w:tc>
        <w:tc>
          <w:tcPr>
            <w:tcW w:w="255" w:type="dxa"/>
          </w:tcPr>
          <w:p w14:paraId="51DF0BD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4D716E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6217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93,727</w:t>
            </w:r>
          </w:p>
        </w:tc>
        <w:tc>
          <w:tcPr>
            <w:tcW w:w="245" w:type="dxa"/>
          </w:tcPr>
          <w:p w14:paraId="6C8E96CA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353BA504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36580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41,227</w:t>
            </w:r>
          </w:p>
        </w:tc>
        <w:tc>
          <w:tcPr>
            <w:tcW w:w="252" w:type="dxa"/>
          </w:tcPr>
          <w:p w14:paraId="5BDAF82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A6DD4B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8567C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1,247,791</w:t>
            </w:r>
          </w:p>
        </w:tc>
      </w:tr>
      <w:tr w:rsidR="00E01015" w:rsidRPr="005A44F6" w14:paraId="78C93E0D" w14:textId="77777777" w:rsidTr="00186AF5">
        <w:tc>
          <w:tcPr>
            <w:tcW w:w="3841" w:type="dxa"/>
            <w:shd w:val="clear" w:color="auto" w:fill="auto"/>
          </w:tcPr>
          <w:p w14:paraId="31D505C8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44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44BAA3D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(32,332)</w:t>
            </w:r>
          </w:p>
        </w:tc>
        <w:tc>
          <w:tcPr>
            <w:tcW w:w="255" w:type="dxa"/>
          </w:tcPr>
          <w:p w14:paraId="75CEC52B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86EE8C0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(1,581)</w:t>
            </w:r>
          </w:p>
        </w:tc>
        <w:tc>
          <w:tcPr>
            <w:tcW w:w="245" w:type="dxa"/>
          </w:tcPr>
          <w:p w14:paraId="71E3D76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CCB797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(5,011)</w:t>
            </w:r>
          </w:p>
        </w:tc>
        <w:tc>
          <w:tcPr>
            <w:tcW w:w="252" w:type="dxa"/>
          </w:tcPr>
          <w:p w14:paraId="34FF8533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CD7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E01015" w:rsidRPr="005A44F6" w14:paraId="734DA0FA" w14:textId="77777777" w:rsidTr="00186AF5">
        <w:tc>
          <w:tcPr>
            <w:tcW w:w="3841" w:type="dxa"/>
            <w:shd w:val="clear" w:color="auto" w:fill="auto"/>
          </w:tcPr>
          <w:p w14:paraId="5B5E6C6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1E35E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1,080,505</w:t>
            </w:r>
          </w:p>
        </w:tc>
        <w:tc>
          <w:tcPr>
            <w:tcW w:w="255" w:type="dxa"/>
          </w:tcPr>
          <w:p w14:paraId="3C2C6437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6E5F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92,146</w:t>
            </w:r>
          </w:p>
        </w:tc>
        <w:tc>
          <w:tcPr>
            <w:tcW w:w="245" w:type="dxa"/>
          </w:tcPr>
          <w:p w14:paraId="344FE491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04F0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36,216</w:t>
            </w:r>
          </w:p>
        </w:tc>
        <w:tc>
          <w:tcPr>
            <w:tcW w:w="252" w:type="dxa"/>
          </w:tcPr>
          <w:p w14:paraId="3EE50D99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76DD6" w14:textId="77777777" w:rsidR="00E01015" w:rsidRPr="005A44F6" w:rsidRDefault="00E01015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4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30CB27C7" w14:textId="77777777" w:rsidR="00955853" w:rsidRPr="00EB1203" w:rsidRDefault="00955853" w:rsidP="00255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D3593E" w14:textId="7FA60219" w:rsidR="00255B18" w:rsidRPr="00EB1203" w:rsidRDefault="00255B18" w:rsidP="00255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ระหว่างปีสำหรับลูกหนี้ตามสัญญาเช่าซื้อ สรุปได้ดังนี้</w:t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255B18" w:rsidRPr="00EB1203" w14:paraId="5C17694A" w14:textId="77777777" w:rsidTr="005E0F51">
        <w:trPr>
          <w:tblHeader/>
        </w:trPr>
        <w:tc>
          <w:tcPr>
            <w:tcW w:w="3672" w:type="dxa"/>
          </w:tcPr>
          <w:p w14:paraId="32483B78" w14:textId="1E6924CA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bookmarkStart w:id="14" w:name="_Hlk93409316"/>
          </w:p>
        </w:tc>
        <w:tc>
          <w:tcPr>
            <w:tcW w:w="5762" w:type="dxa"/>
            <w:gridSpan w:val="4"/>
            <w:vAlign w:val="bottom"/>
          </w:tcPr>
          <w:p w14:paraId="181E43B0" w14:textId="3A85969C" w:rsidR="00255B18" w:rsidRPr="00EB1203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255B18" w:rsidRPr="00EB1203" w14:paraId="69AA6CA0" w14:textId="77777777" w:rsidTr="005E0F51">
        <w:trPr>
          <w:tblHeader/>
        </w:trPr>
        <w:tc>
          <w:tcPr>
            <w:tcW w:w="3672" w:type="dxa"/>
          </w:tcPr>
          <w:p w14:paraId="092F1820" w14:textId="454E7764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EBD27BD" w14:textId="615DFF8B" w:rsidR="00255B18" w:rsidRPr="00EB1203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55B18" w:rsidRPr="00EB1203" w14:paraId="374F8249" w14:textId="77777777" w:rsidTr="005E0F51">
        <w:trPr>
          <w:tblHeader/>
        </w:trPr>
        <w:tc>
          <w:tcPr>
            <w:tcW w:w="3672" w:type="dxa"/>
          </w:tcPr>
          <w:p w14:paraId="4A1636C7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51404569" w14:textId="77777777" w:rsidR="00255B18" w:rsidRPr="00EB1203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29B3B42C" w14:textId="77777777" w:rsidR="00255B18" w:rsidRPr="00EB1203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E13CC74" w14:textId="77777777" w:rsidR="00255B18" w:rsidRPr="00EB1203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0897817E" w14:textId="77777777" w:rsidR="00255B18" w:rsidRPr="00EB1203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55B18" w:rsidRPr="00EB1203" w14:paraId="6887823E" w14:textId="77777777" w:rsidTr="005E0F51">
        <w:trPr>
          <w:tblHeader/>
        </w:trPr>
        <w:tc>
          <w:tcPr>
            <w:tcW w:w="3672" w:type="dxa"/>
          </w:tcPr>
          <w:p w14:paraId="0045F740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72B05BB" w14:textId="77777777" w:rsidR="00255B18" w:rsidRPr="00EB1203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5B18" w:rsidRPr="00EB1203" w14:paraId="6A7FBEC2" w14:textId="77777777" w:rsidTr="005E0F51">
        <w:tc>
          <w:tcPr>
            <w:tcW w:w="3672" w:type="dxa"/>
            <w:vAlign w:val="bottom"/>
          </w:tcPr>
          <w:p w14:paraId="319C6C48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58F2D774" w14:textId="77777777" w:rsidR="00255B18" w:rsidRPr="00EB1203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405A0C" w14:textId="77777777" w:rsidR="00255B18" w:rsidRPr="00EB1203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ACB878D" w14:textId="77777777" w:rsidR="00255B18" w:rsidRPr="00EB1203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D1C1C8A" w14:textId="77777777" w:rsidR="00255B18" w:rsidRPr="00EB1203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55B18" w:rsidRPr="00EB1203" w14:paraId="44F544B6" w14:textId="77777777" w:rsidTr="005E0F51">
        <w:tc>
          <w:tcPr>
            <w:tcW w:w="3672" w:type="dxa"/>
          </w:tcPr>
          <w:p w14:paraId="41C61695" w14:textId="1CB6AC8A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675D2080" w14:textId="0A73667E" w:rsidR="00255B18" w:rsidRPr="00F01E3F" w:rsidRDefault="00F01E3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E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31,886</w:t>
            </w:r>
          </w:p>
        </w:tc>
        <w:tc>
          <w:tcPr>
            <w:tcW w:w="1440" w:type="dxa"/>
          </w:tcPr>
          <w:p w14:paraId="7AB4CE8D" w14:textId="7EDE4CA4" w:rsidR="00255B18" w:rsidRPr="00EB1203" w:rsidRDefault="004C7A83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1,569</w:t>
            </w:r>
          </w:p>
        </w:tc>
        <w:tc>
          <w:tcPr>
            <w:tcW w:w="1440" w:type="dxa"/>
          </w:tcPr>
          <w:p w14:paraId="0564E153" w14:textId="4C581025" w:rsidR="00255B18" w:rsidRPr="00EB1203" w:rsidRDefault="00A421E6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5,002</w:t>
            </w:r>
          </w:p>
        </w:tc>
        <w:tc>
          <w:tcPr>
            <w:tcW w:w="1440" w:type="dxa"/>
            <w:vAlign w:val="bottom"/>
          </w:tcPr>
          <w:p w14:paraId="0A24E86D" w14:textId="469110B6" w:rsidR="00255B18" w:rsidRPr="00EB1203" w:rsidRDefault="00A421E6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38,457</w:t>
            </w:r>
          </w:p>
        </w:tc>
      </w:tr>
      <w:tr w:rsidR="00255B18" w:rsidRPr="00EB1203" w14:paraId="282C495C" w14:textId="77777777" w:rsidTr="005E0F51">
        <w:tc>
          <w:tcPr>
            <w:tcW w:w="3672" w:type="dxa"/>
          </w:tcPr>
          <w:p w14:paraId="1059CCEB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6016FBD5" w14:textId="6C557EF0" w:rsidR="00255B18" w:rsidRPr="00EB1203" w:rsidRDefault="00A421E6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1440" w:type="dxa"/>
          </w:tcPr>
          <w:p w14:paraId="6CC7F783" w14:textId="0F0FFD9F" w:rsidR="00255B18" w:rsidRPr="00EB1203" w:rsidRDefault="00646CA2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(454)</w:t>
            </w:r>
          </w:p>
        </w:tc>
        <w:tc>
          <w:tcPr>
            <w:tcW w:w="1440" w:type="dxa"/>
          </w:tcPr>
          <w:p w14:paraId="4E6F5453" w14:textId="44854A31" w:rsidR="00255B18" w:rsidRPr="00EB1203" w:rsidRDefault="00646CA2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(740)</w:t>
            </w:r>
          </w:p>
        </w:tc>
        <w:tc>
          <w:tcPr>
            <w:tcW w:w="1440" w:type="dxa"/>
            <w:vAlign w:val="bottom"/>
          </w:tcPr>
          <w:p w14:paraId="2002D82F" w14:textId="6379A9A7" w:rsidR="00255B18" w:rsidRPr="00EB1203" w:rsidRDefault="00646CA2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35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35"/>
                <w:lang w:bidi="th-TH"/>
              </w:rPr>
              <w:t>-</w:t>
            </w:r>
          </w:p>
        </w:tc>
      </w:tr>
      <w:tr w:rsidR="00255B18" w:rsidRPr="00EB1203" w14:paraId="65161286" w14:textId="77777777" w:rsidTr="005E0F51">
        <w:tc>
          <w:tcPr>
            <w:tcW w:w="3672" w:type="dxa"/>
            <w:vAlign w:val="bottom"/>
          </w:tcPr>
          <w:p w14:paraId="4607106F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180E4D24" w14:textId="4D78EFC7" w:rsidR="00255B18" w:rsidRPr="00EB1203" w:rsidRDefault="00646CA2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(7,957)</w:t>
            </w:r>
          </w:p>
        </w:tc>
        <w:tc>
          <w:tcPr>
            <w:tcW w:w="1440" w:type="dxa"/>
            <w:vAlign w:val="bottom"/>
          </w:tcPr>
          <w:p w14:paraId="77B2173F" w14:textId="078172B4" w:rsidR="00255B18" w:rsidRPr="00EB1203" w:rsidRDefault="00646CA2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(674)</w:t>
            </w:r>
          </w:p>
        </w:tc>
        <w:tc>
          <w:tcPr>
            <w:tcW w:w="1440" w:type="dxa"/>
            <w:vAlign w:val="bottom"/>
          </w:tcPr>
          <w:p w14:paraId="0632BC6F" w14:textId="364564E4" w:rsidR="00255B18" w:rsidRPr="00EB1203" w:rsidRDefault="00646CA2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1440" w:type="dxa"/>
            <w:vAlign w:val="bottom"/>
          </w:tcPr>
          <w:p w14:paraId="63739B34" w14:textId="3D06B7EC" w:rsidR="00255B18" w:rsidRPr="00EB1203" w:rsidRDefault="00646CA2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(8,50</w:t>
            </w:r>
            <w:r w:rsidR="00A853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55B18" w:rsidRPr="00EB1203" w14:paraId="0DBDAF08" w14:textId="77777777" w:rsidTr="005E0F51">
        <w:tc>
          <w:tcPr>
            <w:tcW w:w="3672" w:type="dxa"/>
            <w:vAlign w:val="bottom"/>
          </w:tcPr>
          <w:p w14:paraId="1AD18975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lastRenderedPageBreak/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7392FAC2" w14:textId="154B75A3" w:rsidR="00255B18" w:rsidRPr="00EB1203" w:rsidRDefault="007848DC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20,268</w:t>
            </w:r>
          </w:p>
        </w:tc>
        <w:tc>
          <w:tcPr>
            <w:tcW w:w="1440" w:type="dxa"/>
            <w:vAlign w:val="bottom"/>
          </w:tcPr>
          <w:p w14:paraId="68AAD996" w14:textId="7DAD21C5" w:rsidR="00255B18" w:rsidRPr="00EB1203" w:rsidRDefault="00F10303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440" w:type="dxa"/>
            <w:vAlign w:val="bottom"/>
          </w:tcPr>
          <w:p w14:paraId="7D6A4C18" w14:textId="159F162E" w:rsidR="00255B18" w:rsidRPr="00EB1203" w:rsidRDefault="00F10303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1440" w:type="dxa"/>
            <w:vAlign w:val="bottom"/>
          </w:tcPr>
          <w:p w14:paraId="71F6378A" w14:textId="3A1813CA" w:rsidR="00255B18" w:rsidRPr="00EB1203" w:rsidRDefault="00F10303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21,661</w:t>
            </w:r>
          </w:p>
        </w:tc>
      </w:tr>
      <w:tr w:rsidR="00255B18" w:rsidRPr="00EB1203" w14:paraId="712BC049" w14:textId="77777777" w:rsidTr="005E0F51">
        <w:tc>
          <w:tcPr>
            <w:tcW w:w="3672" w:type="dxa"/>
            <w:vAlign w:val="bottom"/>
          </w:tcPr>
          <w:p w14:paraId="40F09029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67D74EF5" w14:textId="3546AA56" w:rsidR="00255B18" w:rsidRPr="00EB1203" w:rsidRDefault="00D21D4A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(4,009)</w:t>
            </w:r>
          </w:p>
        </w:tc>
        <w:tc>
          <w:tcPr>
            <w:tcW w:w="1440" w:type="dxa"/>
            <w:vAlign w:val="bottom"/>
          </w:tcPr>
          <w:p w14:paraId="49FCF395" w14:textId="3FFFCB93" w:rsidR="00255B18" w:rsidRPr="00EB1203" w:rsidRDefault="00D21D4A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(305)</w:t>
            </w:r>
          </w:p>
        </w:tc>
        <w:tc>
          <w:tcPr>
            <w:tcW w:w="1440" w:type="dxa"/>
            <w:vAlign w:val="bottom"/>
          </w:tcPr>
          <w:p w14:paraId="08196829" w14:textId="4E1DF3A3" w:rsidR="00255B18" w:rsidRPr="00EB1203" w:rsidRDefault="00D21D4A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</w:t>
            </w:r>
            <w:r w:rsidR="00D662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1BD95E1" w14:textId="59AA2127" w:rsidR="00255B18" w:rsidRPr="00EB1203" w:rsidRDefault="00D21D4A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(4,496)</w:t>
            </w:r>
          </w:p>
        </w:tc>
      </w:tr>
      <w:tr w:rsidR="00255B18" w:rsidRPr="00EB1203" w14:paraId="7389EC55" w14:textId="77777777" w:rsidTr="00D83EC1">
        <w:tc>
          <w:tcPr>
            <w:tcW w:w="3672" w:type="dxa"/>
            <w:vAlign w:val="bottom"/>
          </w:tcPr>
          <w:p w14:paraId="367CB1C6" w14:textId="77777777" w:rsidR="00255B18" w:rsidRPr="00EB1203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68BCB924" w14:textId="00D8A233" w:rsidR="00255B18" w:rsidRPr="0054799D" w:rsidRDefault="0054799D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41,382</w:t>
            </w:r>
          </w:p>
        </w:tc>
        <w:tc>
          <w:tcPr>
            <w:tcW w:w="1440" w:type="dxa"/>
          </w:tcPr>
          <w:p w14:paraId="2B178D78" w14:textId="1E298610" w:rsidR="00255B18" w:rsidRPr="00EB1203" w:rsidRDefault="00CE387E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</w:p>
        </w:tc>
        <w:tc>
          <w:tcPr>
            <w:tcW w:w="1440" w:type="dxa"/>
          </w:tcPr>
          <w:p w14:paraId="419B03F1" w14:textId="0767F03A" w:rsidR="00255B18" w:rsidRPr="00F01E3F" w:rsidRDefault="0029759C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4,970</w:t>
            </w:r>
          </w:p>
        </w:tc>
        <w:tc>
          <w:tcPr>
            <w:tcW w:w="1440" w:type="dxa"/>
            <w:vAlign w:val="bottom"/>
          </w:tcPr>
          <w:p w14:paraId="72F31C19" w14:textId="1B6D5BCE" w:rsidR="00255B18" w:rsidRPr="00EB1203" w:rsidRDefault="00AA5AE7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47,113</w:t>
            </w:r>
          </w:p>
        </w:tc>
      </w:tr>
    </w:tbl>
    <w:p w14:paraId="523544C1" w14:textId="77777777" w:rsidR="00030AA3" w:rsidRDefault="00030AA3"/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030AA3" w:rsidRPr="00CA328A" w14:paraId="25B92743" w14:textId="77777777" w:rsidTr="00186AF5">
        <w:trPr>
          <w:tblHeader/>
        </w:trPr>
        <w:tc>
          <w:tcPr>
            <w:tcW w:w="3672" w:type="dxa"/>
          </w:tcPr>
          <w:p w14:paraId="1CE08FD0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DF9DDA6" w14:textId="77777777" w:rsidR="00030AA3" w:rsidRPr="00CA328A" w:rsidRDefault="00030AA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030AA3" w:rsidRPr="00CA328A" w14:paraId="14B39EF3" w14:textId="77777777" w:rsidTr="00186AF5">
        <w:trPr>
          <w:tblHeader/>
        </w:trPr>
        <w:tc>
          <w:tcPr>
            <w:tcW w:w="3672" w:type="dxa"/>
          </w:tcPr>
          <w:p w14:paraId="4B23F5DA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D9B9518" w14:textId="77777777" w:rsidR="00030AA3" w:rsidRPr="00CA328A" w:rsidRDefault="00030AA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030AA3" w:rsidRPr="00CA328A" w14:paraId="4ADDB8B0" w14:textId="77777777" w:rsidTr="00186AF5">
        <w:trPr>
          <w:tblHeader/>
        </w:trPr>
        <w:tc>
          <w:tcPr>
            <w:tcW w:w="3672" w:type="dxa"/>
          </w:tcPr>
          <w:p w14:paraId="49E592F7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0743DA89" w14:textId="77777777" w:rsidR="00030AA3" w:rsidRPr="00CA328A" w:rsidRDefault="00030AA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51237436" w14:textId="77777777" w:rsidR="00030AA3" w:rsidRPr="00CA328A" w:rsidRDefault="00030AA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582E2F88" w14:textId="77777777" w:rsidR="00030AA3" w:rsidRPr="00CA328A" w:rsidRDefault="00030AA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7EE24E2B" w14:textId="77777777" w:rsidR="00030AA3" w:rsidRPr="00CA328A" w:rsidRDefault="00030AA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030AA3" w:rsidRPr="00CA328A" w14:paraId="7B971BA6" w14:textId="77777777" w:rsidTr="00030AA3">
        <w:trPr>
          <w:trHeight w:val="272"/>
          <w:tblHeader/>
        </w:trPr>
        <w:tc>
          <w:tcPr>
            <w:tcW w:w="3672" w:type="dxa"/>
          </w:tcPr>
          <w:p w14:paraId="37031586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C5D8A81" w14:textId="77777777" w:rsidR="00030AA3" w:rsidRPr="00CA328A" w:rsidRDefault="00030AA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030AA3" w:rsidRPr="00CA328A" w14:paraId="37DABB69" w14:textId="77777777" w:rsidTr="00186AF5">
        <w:tc>
          <w:tcPr>
            <w:tcW w:w="3672" w:type="dxa"/>
            <w:vAlign w:val="bottom"/>
          </w:tcPr>
          <w:p w14:paraId="6F0CB69F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55C6F3C3" w14:textId="77777777" w:rsidR="00030AA3" w:rsidRPr="00CA328A" w:rsidRDefault="00030AA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825F5F" w14:textId="77777777" w:rsidR="00030AA3" w:rsidRPr="00CA328A" w:rsidRDefault="00030AA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091B00E" w14:textId="77777777" w:rsidR="00030AA3" w:rsidRPr="00CA328A" w:rsidRDefault="00030AA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1BDC2F" w14:textId="77777777" w:rsidR="00030AA3" w:rsidRPr="00CA328A" w:rsidRDefault="00030AA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30AA3" w:rsidRPr="00036C2B" w14:paraId="6F3E22C4" w14:textId="77777777" w:rsidTr="00186AF5">
        <w:tc>
          <w:tcPr>
            <w:tcW w:w="3672" w:type="dxa"/>
          </w:tcPr>
          <w:p w14:paraId="5D5477CB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0C849FFC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lang w:val="en-US" w:bidi="th-TH"/>
              </w:rPr>
            </w:pPr>
            <w:r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25,261</w:t>
            </w:r>
          </w:p>
        </w:tc>
        <w:tc>
          <w:tcPr>
            <w:tcW w:w="1440" w:type="dxa"/>
          </w:tcPr>
          <w:p w14:paraId="56FA35FA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  <w:tc>
          <w:tcPr>
            <w:tcW w:w="1440" w:type="dxa"/>
          </w:tcPr>
          <w:p w14:paraId="57F590D6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3,003</w:t>
            </w:r>
          </w:p>
        </w:tc>
        <w:tc>
          <w:tcPr>
            <w:tcW w:w="1440" w:type="dxa"/>
            <w:vAlign w:val="bottom"/>
          </w:tcPr>
          <w:p w14:paraId="02C2337E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32,715</w:t>
            </w:r>
          </w:p>
        </w:tc>
      </w:tr>
      <w:tr w:rsidR="00030AA3" w:rsidRPr="005D6E7C" w14:paraId="740A3E15" w14:textId="77777777" w:rsidTr="00186AF5">
        <w:tc>
          <w:tcPr>
            <w:tcW w:w="3672" w:type="dxa"/>
          </w:tcPr>
          <w:p w14:paraId="3DC8A9AC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56220E9D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40" w:type="dxa"/>
          </w:tcPr>
          <w:p w14:paraId="739782C9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(1,299)</w:t>
            </w:r>
          </w:p>
        </w:tc>
        <w:tc>
          <w:tcPr>
            <w:tcW w:w="1440" w:type="dxa"/>
          </w:tcPr>
          <w:p w14:paraId="16814C7D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440" w:type="dxa"/>
            <w:vAlign w:val="bottom"/>
          </w:tcPr>
          <w:p w14:paraId="79600770" w14:textId="77777777" w:rsidR="00030AA3" w:rsidRPr="005D6E7C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0AA3" w:rsidRPr="00036C2B" w14:paraId="487CE3EF" w14:textId="77777777" w:rsidTr="00186AF5">
        <w:tc>
          <w:tcPr>
            <w:tcW w:w="3672" w:type="dxa"/>
            <w:vAlign w:val="bottom"/>
          </w:tcPr>
          <w:p w14:paraId="47FCA922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42F160C8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(4,405)</w:t>
            </w:r>
          </w:p>
        </w:tc>
        <w:tc>
          <w:tcPr>
            <w:tcW w:w="1440" w:type="dxa"/>
            <w:vAlign w:val="bottom"/>
          </w:tcPr>
          <w:p w14:paraId="411AB3EB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(19)</w:t>
            </w:r>
          </w:p>
        </w:tc>
        <w:tc>
          <w:tcPr>
            <w:tcW w:w="1440" w:type="dxa"/>
            <w:vAlign w:val="bottom"/>
          </w:tcPr>
          <w:p w14:paraId="3875215A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2,029</w:t>
            </w:r>
          </w:p>
        </w:tc>
        <w:tc>
          <w:tcPr>
            <w:tcW w:w="1440" w:type="dxa"/>
            <w:vAlign w:val="bottom"/>
          </w:tcPr>
          <w:p w14:paraId="008D5184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(2,395)</w:t>
            </w:r>
          </w:p>
        </w:tc>
      </w:tr>
      <w:tr w:rsidR="00030AA3" w:rsidRPr="00036C2B" w14:paraId="49E169A8" w14:textId="77777777" w:rsidTr="00186AF5">
        <w:tc>
          <w:tcPr>
            <w:tcW w:w="3672" w:type="dxa"/>
            <w:vAlign w:val="bottom"/>
          </w:tcPr>
          <w:p w14:paraId="7A411D64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2F117B44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17,977</w:t>
            </w:r>
          </w:p>
        </w:tc>
        <w:tc>
          <w:tcPr>
            <w:tcW w:w="1440" w:type="dxa"/>
            <w:vAlign w:val="bottom"/>
          </w:tcPr>
          <w:p w14:paraId="4CB2B5F2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440" w:type="dxa"/>
            <w:vAlign w:val="bottom"/>
          </w:tcPr>
          <w:p w14:paraId="7EFAE15F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1440" w:type="dxa"/>
            <w:vAlign w:val="bottom"/>
          </w:tcPr>
          <w:p w14:paraId="79A4FF41" w14:textId="77777777" w:rsidR="00030AA3" w:rsidRPr="00036C2B" w:rsidRDefault="00030AA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19,439</w:t>
            </w:r>
          </w:p>
        </w:tc>
      </w:tr>
      <w:tr w:rsidR="00030AA3" w:rsidRPr="00036C2B" w14:paraId="5E0B21C9" w14:textId="77777777" w:rsidTr="00186AF5">
        <w:tc>
          <w:tcPr>
            <w:tcW w:w="3672" w:type="dxa"/>
            <w:vAlign w:val="bottom"/>
          </w:tcPr>
          <w:p w14:paraId="679F3469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61AA8CF0" w14:textId="77777777" w:rsidR="00030AA3" w:rsidRPr="00036C2B" w:rsidRDefault="00030AA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(7,546)</w:t>
            </w:r>
          </w:p>
        </w:tc>
        <w:tc>
          <w:tcPr>
            <w:tcW w:w="1440" w:type="dxa"/>
            <w:vAlign w:val="bottom"/>
          </w:tcPr>
          <w:p w14:paraId="66EDC97F" w14:textId="77777777" w:rsidR="00030AA3" w:rsidRPr="00036C2B" w:rsidRDefault="00030AA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(2,089)</w:t>
            </w:r>
          </w:p>
        </w:tc>
        <w:tc>
          <w:tcPr>
            <w:tcW w:w="1440" w:type="dxa"/>
            <w:vAlign w:val="bottom"/>
          </w:tcPr>
          <w:p w14:paraId="4B580612" w14:textId="77777777" w:rsidR="00030AA3" w:rsidRPr="00036C2B" w:rsidRDefault="00030AA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(1,667)</w:t>
            </w:r>
          </w:p>
        </w:tc>
        <w:tc>
          <w:tcPr>
            <w:tcW w:w="1440" w:type="dxa"/>
            <w:vAlign w:val="bottom"/>
          </w:tcPr>
          <w:p w14:paraId="0AEDC0D3" w14:textId="77777777" w:rsidR="00030AA3" w:rsidRPr="00036C2B" w:rsidRDefault="00030AA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(11,302)</w:t>
            </w:r>
          </w:p>
        </w:tc>
      </w:tr>
      <w:tr w:rsidR="00030AA3" w:rsidRPr="00036C2B" w14:paraId="135129A9" w14:textId="77777777" w:rsidTr="00186AF5">
        <w:tc>
          <w:tcPr>
            <w:tcW w:w="3672" w:type="dxa"/>
            <w:vAlign w:val="bottom"/>
          </w:tcPr>
          <w:p w14:paraId="6C1C12A1" w14:textId="77777777" w:rsidR="00030AA3" w:rsidRPr="00CA328A" w:rsidRDefault="00030AA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0C0398F0" w14:textId="77777777" w:rsidR="00030AA3" w:rsidRPr="00036C2B" w:rsidRDefault="00030AA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31,886</w:t>
            </w:r>
          </w:p>
        </w:tc>
        <w:tc>
          <w:tcPr>
            <w:tcW w:w="1440" w:type="dxa"/>
          </w:tcPr>
          <w:p w14:paraId="010ED8C7" w14:textId="77777777" w:rsidR="00030AA3" w:rsidRPr="00036C2B" w:rsidRDefault="00030AA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1,569</w:t>
            </w:r>
          </w:p>
        </w:tc>
        <w:tc>
          <w:tcPr>
            <w:tcW w:w="1440" w:type="dxa"/>
          </w:tcPr>
          <w:p w14:paraId="319EF680" w14:textId="77777777" w:rsidR="00030AA3" w:rsidRPr="00036C2B" w:rsidRDefault="00030AA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5,002</w:t>
            </w:r>
          </w:p>
        </w:tc>
        <w:tc>
          <w:tcPr>
            <w:tcW w:w="1440" w:type="dxa"/>
            <w:vAlign w:val="bottom"/>
          </w:tcPr>
          <w:p w14:paraId="3A636CC9" w14:textId="77777777" w:rsidR="00030AA3" w:rsidRPr="00036C2B" w:rsidRDefault="00030AA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38,457</w:t>
            </w:r>
          </w:p>
        </w:tc>
      </w:tr>
    </w:tbl>
    <w:p w14:paraId="02C3D7B5" w14:textId="77777777" w:rsidR="00030AA3" w:rsidRDefault="00030AA3"/>
    <w:bookmarkEnd w:id="14"/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557BEA" w:rsidRPr="00EB1203" w14:paraId="3C780C9A" w14:textId="77777777" w:rsidTr="005E0F51">
        <w:trPr>
          <w:tblHeader/>
        </w:trPr>
        <w:tc>
          <w:tcPr>
            <w:tcW w:w="3672" w:type="dxa"/>
          </w:tcPr>
          <w:p w14:paraId="1BF8C17D" w14:textId="1182A1DC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12390D5" w14:textId="7F14C2BA" w:rsidR="00557BEA" w:rsidRPr="00EB1203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57BEA" w:rsidRPr="00EB1203" w14:paraId="76F95E5F" w14:textId="77777777" w:rsidTr="005E0F51">
        <w:trPr>
          <w:tblHeader/>
        </w:trPr>
        <w:tc>
          <w:tcPr>
            <w:tcW w:w="3672" w:type="dxa"/>
          </w:tcPr>
          <w:p w14:paraId="648845E3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AEDFC6A" w14:textId="5962489F" w:rsidR="00557BEA" w:rsidRPr="00EB1203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A7DAD"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57BEA" w:rsidRPr="00EB1203" w14:paraId="310521D0" w14:textId="77777777" w:rsidTr="0014325B">
        <w:trPr>
          <w:tblHeader/>
        </w:trPr>
        <w:tc>
          <w:tcPr>
            <w:tcW w:w="3672" w:type="dxa"/>
          </w:tcPr>
          <w:p w14:paraId="57A669FB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263CAB9C" w14:textId="77777777" w:rsidR="00557BEA" w:rsidRPr="00EB1203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009048F5" w14:textId="77777777" w:rsidR="00557BEA" w:rsidRPr="00EB1203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A4B84D8" w14:textId="77777777" w:rsidR="00557BEA" w:rsidRPr="00EB1203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7E3421E4" w14:textId="22811B51" w:rsidR="00557BEA" w:rsidRPr="00EB1203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557BEA" w:rsidRPr="00EB1203" w14:paraId="1F6742EE" w14:textId="77777777" w:rsidTr="005E0F51">
        <w:trPr>
          <w:tblHeader/>
        </w:trPr>
        <w:tc>
          <w:tcPr>
            <w:tcW w:w="3672" w:type="dxa"/>
          </w:tcPr>
          <w:p w14:paraId="2CEEF750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6928E3A" w14:textId="77777777" w:rsidR="00557BEA" w:rsidRPr="00EB1203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7BEA" w:rsidRPr="00EB1203" w14:paraId="137C5520" w14:textId="77777777" w:rsidTr="005E0F51">
        <w:tc>
          <w:tcPr>
            <w:tcW w:w="3672" w:type="dxa"/>
            <w:vAlign w:val="bottom"/>
          </w:tcPr>
          <w:p w14:paraId="577F619A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4CD0332D" w14:textId="77777777" w:rsidR="00557BEA" w:rsidRPr="00EB1203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A482434" w14:textId="77777777" w:rsidR="00557BEA" w:rsidRPr="00EB1203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A1DD71" w14:textId="77777777" w:rsidR="00557BEA" w:rsidRPr="00EB1203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8B9303D" w14:textId="77777777" w:rsidR="00557BEA" w:rsidRPr="00EB1203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57BEA" w:rsidRPr="00EB1203" w14:paraId="337092F8" w14:textId="77777777" w:rsidTr="005E0F51">
        <w:tc>
          <w:tcPr>
            <w:tcW w:w="3672" w:type="dxa"/>
          </w:tcPr>
          <w:p w14:paraId="23DA729C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0E6B972D" w14:textId="14F4AD61" w:rsidR="00557BEA" w:rsidRPr="00EB1203" w:rsidRDefault="009972B1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32,332</w:t>
            </w:r>
          </w:p>
        </w:tc>
        <w:tc>
          <w:tcPr>
            <w:tcW w:w="1440" w:type="dxa"/>
          </w:tcPr>
          <w:p w14:paraId="50935E48" w14:textId="430A4563" w:rsidR="00557BEA" w:rsidRPr="00EB1203" w:rsidRDefault="009972B1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1,581</w:t>
            </w:r>
          </w:p>
        </w:tc>
        <w:tc>
          <w:tcPr>
            <w:tcW w:w="1440" w:type="dxa"/>
          </w:tcPr>
          <w:p w14:paraId="4094CE31" w14:textId="479DB50C" w:rsidR="00557BEA" w:rsidRPr="00EB1203" w:rsidRDefault="009972B1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5,011</w:t>
            </w:r>
          </w:p>
        </w:tc>
        <w:tc>
          <w:tcPr>
            <w:tcW w:w="1440" w:type="dxa"/>
            <w:vAlign w:val="bottom"/>
          </w:tcPr>
          <w:p w14:paraId="27B70611" w14:textId="57117324" w:rsidR="00557BEA" w:rsidRPr="00EB1203" w:rsidRDefault="00121AFD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38,924</w:t>
            </w:r>
          </w:p>
        </w:tc>
      </w:tr>
      <w:tr w:rsidR="00557BEA" w:rsidRPr="00EB1203" w14:paraId="6D1B83D1" w14:textId="77777777" w:rsidTr="005E0F51">
        <w:tc>
          <w:tcPr>
            <w:tcW w:w="3672" w:type="dxa"/>
          </w:tcPr>
          <w:p w14:paraId="00C2F0F1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51A1ED8B" w14:textId="41DF0AF0" w:rsidR="00557BEA" w:rsidRPr="00EB1203" w:rsidRDefault="00055C3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1440" w:type="dxa"/>
          </w:tcPr>
          <w:p w14:paraId="4C22DCD7" w14:textId="7E46FAED" w:rsidR="00557BEA" w:rsidRPr="00EB1203" w:rsidRDefault="00055C3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(454)</w:t>
            </w:r>
          </w:p>
        </w:tc>
        <w:tc>
          <w:tcPr>
            <w:tcW w:w="1440" w:type="dxa"/>
          </w:tcPr>
          <w:p w14:paraId="707F0642" w14:textId="32C506C9" w:rsidR="00557BEA" w:rsidRPr="00EB1203" w:rsidRDefault="00055C3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(740)</w:t>
            </w:r>
          </w:p>
        </w:tc>
        <w:tc>
          <w:tcPr>
            <w:tcW w:w="1440" w:type="dxa"/>
            <w:vAlign w:val="bottom"/>
          </w:tcPr>
          <w:p w14:paraId="5420103B" w14:textId="4BA22C1A" w:rsidR="00557BEA" w:rsidRPr="00EB1203" w:rsidRDefault="00055C3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  <w:t>-</w:t>
            </w:r>
          </w:p>
        </w:tc>
      </w:tr>
      <w:tr w:rsidR="00557BEA" w:rsidRPr="00EB1203" w14:paraId="76AB0D55" w14:textId="77777777" w:rsidTr="005E0F51">
        <w:tc>
          <w:tcPr>
            <w:tcW w:w="3672" w:type="dxa"/>
            <w:vAlign w:val="bottom"/>
          </w:tcPr>
          <w:p w14:paraId="539CE7B4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4571CB1E" w14:textId="4DBA38ED" w:rsidR="00557BEA" w:rsidRPr="00EB1203" w:rsidRDefault="00592F0A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(7,705)</w:t>
            </w:r>
          </w:p>
        </w:tc>
        <w:tc>
          <w:tcPr>
            <w:tcW w:w="1440" w:type="dxa"/>
            <w:vAlign w:val="bottom"/>
          </w:tcPr>
          <w:p w14:paraId="398A18DD" w14:textId="480AF641" w:rsidR="00557BEA" w:rsidRPr="00EB1203" w:rsidRDefault="00592F0A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(674)</w:t>
            </w:r>
          </w:p>
        </w:tc>
        <w:tc>
          <w:tcPr>
            <w:tcW w:w="1440" w:type="dxa"/>
            <w:vAlign w:val="bottom"/>
          </w:tcPr>
          <w:p w14:paraId="01E89D65" w14:textId="1B78ECD1" w:rsidR="00557BEA" w:rsidRPr="00EB1203" w:rsidRDefault="00270343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E85D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40" w:type="dxa"/>
            <w:vAlign w:val="bottom"/>
          </w:tcPr>
          <w:p w14:paraId="53EAEDA1" w14:textId="75A8A5DE" w:rsidR="00557BEA" w:rsidRPr="00EB1203" w:rsidRDefault="00EC242D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</w:t>
            </w:r>
            <w:r w:rsidR="00817B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,23</w:t>
            </w:r>
            <w:r w:rsidR="0055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817B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57BEA" w:rsidRPr="00EB1203" w14:paraId="1FA732BE" w14:textId="77777777" w:rsidTr="005E0F51">
        <w:tc>
          <w:tcPr>
            <w:tcW w:w="3672" w:type="dxa"/>
            <w:vAlign w:val="bottom"/>
          </w:tcPr>
          <w:p w14:paraId="1B2B708A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6C891EF2" w14:textId="59A18ACD" w:rsidR="00557BEA" w:rsidRPr="00EB1203" w:rsidRDefault="00817B7B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20,268</w:t>
            </w:r>
          </w:p>
        </w:tc>
        <w:tc>
          <w:tcPr>
            <w:tcW w:w="1440" w:type="dxa"/>
            <w:vAlign w:val="bottom"/>
          </w:tcPr>
          <w:p w14:paraId="63750852" w14:textId="4392998D" w:rsidR="00557BEA" w:rsidRPr="00EB1203" w:rsidRDefault="00152D3E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440" w:type="dxa"/>
            <w:vAlign w:val="bottom"/>
          </w:tcPr>
          <w:p w14:paraId="1BCD2CE6" w14:textId="5F1F0147" w:rsidR="00557BEA" w:rsidRPr="00EB1203" w:rsidRDefault="003E28F1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1440" w:type="dxa"/>
            <w:vAlign w:val="bottom"/>
          </w:tcPr>
          <w:p w14:paraId="294037BE" w14:textId="7AE2EE07" w:rsidR="00557BEA" w:rsidRPr="00EB1203" w:rsidRDefault="003E28F1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21,661</w:t>
            </w:r>
          </w:p>
        </w:tc>
      </w:tr>
      <w:tr w:rsidR="00557BEA" w:rsidRPr="00EB1203" w14:paraId="3A32CB1E" w14:textId="77777777" w:rsidTr="005E0F51">
        <w:tc>
          <w:tcPr>
            <w:tcW w:w="3672" w:type="dxa"/>
            <w:vAlign w:val="bottom"/>
          </w:tcPr>
          <w:p w14:paraId="6C5257C5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2DFE1BFA" w14:textId="205499F5" w:rsidR="00557BEA" w:rsidRPr="00EB1203" w:rsidRDefault="003E28F1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(4,009)</w:t>
            </w:r>
          </w:p>
        </w:tc>
        <w:tc>
          <w:tcPr>
            <w:tcW w:w="1440" w:type="dxa"/>
            <w:vAlign w:val="bottom"/>
          </w:tcPr>
          <w:p w14:paraId="0883FF98" w14:textId="50E15326" w:rsidR="00557BEA" w:rsidRPr="00EB1203" w:rsidRDefault="003E28F1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(305)</w:t>
            </w:r>
          </w:p>
        </w:tc>
        <w:tc>
          <w:tcPr>
            <w:tcW w:w="1440" w:type="dxa"/>
            <w:vAlign w:val="bottom"/>
          </w:tcPr>
          <w:p w14:paraId="4AF11F6B" w14:textId="0800AD78" w:rsidR="00557BEA" w:rsidRPr="00EB1203" w:rsidRDefault="003E28F1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</w:t>
            </w:r>
            <w:r w:rsidR="00165A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F4F245D" w14:textId="33F73BBC" w:rsidR="00557BEA" w:rsidRPr="00EB1203" w:rsidRDefault="00165A02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(4,496)</w:t>
            </w:r>
          </w:p>
        </w:tc>
      </w:tr>
      <w:tr w:rsidR="00557BEA" w:rsidRPr="00EB1203" w14:paraId="11F746B9" w14:textId="77777777" w:rsidTr="005E0F51">
        <w:tc>
          <w:tcPr>
            <w:tcW w:w="3672" w:type="dxa"/>
            <w:vAlign w:val="bottom"/>
          </w:tcPr>
          <w:p w14:paraId="49A714BD" w14:textId="77777777" w:rsidR="00557BEA" w:rsidRPr="00EB1203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29D38482" w14:textId="50582551" w:rsidR="00557BEA" w:rsidRPr="00EB1203" w:rsidRDefault="00C436C8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</w:t>
            </w:r>
            <w:r w:rsidR="009B4D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40" w:type="dxa"/>
          </w:tcPr>
          <w:p w14:paraId="328F2DA5" w14:textId="56F59C1B" w:rsidR="00557BEA" w:rsidRPr="00EB1203" w:rsidRDefault="00FD2AD8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1440" w:type="dxa"/>
          </w:tcPr>
          <w:p w14:paraId="39D6D22E" w14:textId="4BB47970" w:rsidR="00557BEA" w:rsidRPr="00EB1203" w:rsidRDefault="00FD2AD8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</w:t>
            </w:r>
            <w:r w:rsidR="0045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14A143E" w14:textId="40431057" w:rsidR="00557BEA" w:rsidRPr="00EB1203" w:rsidRDefault="00FD2AD8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47,850</w:t>
            </w:r>
          </w:p>
        </w:tc>
      </w:tr>
    </w:tbl>
    <w:p w14:paraId="58932409" w14:textId="1147D180" w:rsidR="00030AA3" w:rsidRDefault="00030AA3"/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25253" w:rsidRPr="00036C2B" w14:paraId="5A798492" w14:textId="77777777" w:rsidTr="00186AF5">
        <w:trPr>
          <w:tblHeader/>
        </w:trPr>
        <w:tc>
          <w:tcPr>
            <w:tcW w:w="3672" w:type="dxa"/>
          </w:tcPr>
          <w:p w14:paraId="19391EE6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F632B1B" w14:textId="77777777" w:rsidR="00E25253" w:rsidRPr="00036C2B" w:rsidRDefault="00E2525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036C2B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</w:t>
            </w:r>
            <w:r w:rsidRPr="00036C2B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เฉพาะกิจการ</w:t>
            </w:r>
          </w:p>
        </w:tc>
      </w:tr>
      <w:tr w:rsidR="00E25253" w:rsidRPr="00CA328A" w14:paraId="23B432A5" w14:textId="77777777" w:rsidTr="00186AF5">
        <w:trPr>
          <w:tblHeader/>
        </w:trPr>
        <w:tc>
          <w:tcPr>
            <w:tcW w:w="3672" w:type="dxa"/>
          </w:tcPr>
          <w:p w14:paraId="02DFC61C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DBFD751" w14:textId="77777777" w:rsidR="00E25253" w:rsidRPr="00CA328A" w:rsidRDefault="00E2525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E25253" w:rsidRPr="00CA328A" w14:paraId="569F1988" w14:textId="77777777" w:rsidTr="00186AF5">
        <w:trPr>
          <w:tblHeader/>
        </w:trPr>
        <w:tc>
          <w:tcPr>
            <w:tcW w:w="3672" w:type="dxa"/>
          </w:tcPr>
          <w:p w14:paraId="5307A3DB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6725E013" w14:textId="77777777" w:rsidR="00E25253" w:rsidRPr="00CA328A" w:rsidRDefault="00E2525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331218BD" w14:textId="77777777" w:rsidR="00E25253" w:rsidRPr="00CA328A" w:rsidRDefault="00E2525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584BCA59" w14:textId="77777777" w:rsidR="00E25253" w:rsidRPr="00CA328A" w:rsidRDefault="00E2525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6E9EA14E" w14:textId="77777777" w:rsidR="00E25253" w:rsidRPr="00CA328A" w:rsidRDefault="00E2525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25253" w:rsidRPr="00CA328A" w14:paraId="73034927" w14:textId="77777777" w:rsidTr="00186AF5">
        <w:trPr>
          <w:tblHeader/>
        </w:trPr>
        <w:tc>
          <w:tcPr>
            <w:tcW w:w="3672" w:type="dxa"/>
          </w:tcPr>
          <w:p w14:paraId="30A35B56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5F3BF6C" w14:textId="77777777" w:rsidR="00E25253" w:rsidRPr="00CA328A" w:rsidRDefault="00E25253" w:rsidP="00186AF5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5253" w:rsidRPr="00036C2B" w14:paraId="499E11E8" w14:textId="77777777" w:rsidTr="00186AF5">
        <w:tc>
          <w:tcPr>
            <w:tcW w:w="3672" w:type="dxa"/>
            <w:vAlign w:val="bottom"/>
          </w:tcPr>
          <w:p w14:paraId="601A62D7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6F4EADBD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86C317C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9B32569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8AEEBEF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25253" w:rsidRPr="00036C2B" w14:paraId="2458AAD7" w14:textId="77777777" w:rsidTr="00186AF5">
        <w:tc>
          <w:tcPr>
            <w:tcW w:w="3672" w:type="dxa"/>
          </w:tcPr>
          <w:p w14:paraId="5021C234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3A242553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25,261</w:t>
            </w:r>
          </w:p>
        </w:tc>
        <w:tc>
          <w:tcPr>
            <w:tcW w:w="1440" w:type="dxa"/>
          </w:tcPr>
          <w:p w14:paraId="17B8B23A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  <w:tc>
          <w:tcPr>
            <w:tcW w:w="1440" w:type="dxa"/>
          </w:tcPr>
          <w:p w14:paraId="239A2314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3,003</w:t>
            </w:r>
          </w:p>
        </w:tc>
        <w:tc>
          <w:tcPr>
            <w:tcW w:w="1440" w:type="dxa"/>
            <w:vAlign w:val="bottom"/>
          </w:tcPr>
          <w:p w14:paraId="6B407F18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32,715</w:t>
            </w:r>
          </w:p>
        </w:tc>
      </w:tr>
      <w:tr w:rsidR="00E25253" w:rsidRPr="00324378" w14:paraId="21934C48" w14:textId="77777777" w:rsidTr="00186AF5">
        <w:tc>
          <w:tcPr>
            <w:tcW w:w="3672" w:type="dxa"/>
          </w:tcPr>
          <w:p w14:paraId="789EBBF7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7C9DE5F8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40" w:type="dxa"/>
          </w:tcPr>
          <w:p w14:paraId="508C4305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(1,299)</w:t>
            </w:r>
          </w:p>
        </w:tc>
        <w:tc>
          <w:tcPr>
            <w:tcW w:w="1440" w:type="dxa"/>
          </w:tcPr>
          <w:p w14:paraId="2FF3EE42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440" w:type="dxa"/>
            <w:vAlign w:val="bottom"/>
          </w:tcPr>
          <w:p w14:paraId="3C0832D8" w14:textId="77777777" w:rsidR="00E25253" w:rsidRPr="00324378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bidi="th-TH"/>
              </w:rPr>
              <w:t>-</w:t>
            </w:r>
          </w:p>
        </w:tc>
      </w:tr>
      <w:tr w:rsidR="00E25253" w:rsidRPr="00036C2B" w14:paraId="604E248C" w14:textId="77777777" w:rsidTr="00186AF5">
        <w:tc>
          <w:tcPr>
            <w:tcW w:w="3672" w:type="dxa"/>
            <w:vAlign w:val="bottom"/>
          </w:tcPr>
          <w:p w14:paraId="2AE22865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4134740C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(4,405)</w:t>
            </w:r>
          </w:p>
        </w:tc>
        <w:tc>
          <w:tcPr>
            <w:tcW w:w="1440" w:type="dxa"/>
            <w:vAlign w:val="bottom"/>
          </w:tcPr>
          <w:p w14:paraId="1454C388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(19)</w:t>
            </w:r>
          </w:p>
        </w:tc>
        <w:tc>
          <w:tcPr>
            <w:tcW w:w="1440" w:type="dxa"/>
            <w:vAlign w:val="bottom"/>
          </w:tcPr>
          <w:p w14:paraId="12DE03B6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2,029</w:t>
            </w:r>
          </w:p>
        </w:tc>
        <w:tc>
          <w:tcPr>
            <w:tcW w:w="1440" w:type="dxa"/>
            <w:vAlign w:val="bottom"/>
          </w:tcPr>
          <w:p w14:paraId="6A4125A5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(2,395)</w:t>
            </w:r>
          </w:p>
        </w:tc>
      </w:tr>
      <w:tr w:rsidR="00E25253" w:rsidRPr="00036C2B" w14:paraId="2D9D2124" w14:textId="77777777" w:rsidTr="00186AF5">
        <w:tc>
          <w:tcPr>
            <w:tcW w:w="3672" w:type="dxa"/>
            <w:vAlign w:val="bottom"/>
          </w:tcPr>
          <w:p w14:paraId="30DD077F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2A75578C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18,423</w:t>
            </w:r>
          </w:p>
        </w:tc>
        <w:tc>
          <w:tcPr>
            <w:tcW w:w="1440" w:type="dxa"/>
            <w:vAlign w:val="bottom"/>
          </w:tcPr>
          <w:p w14:paraId="72AC697A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5B57626F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1440" w:type="dxa"/>
            <w:vAlign w:val="bottom"/>
          </w:tcPr>
          <w:p w14:paraId="42681291" w14:textId="77777777" w:rsidR="00E25253" w:rsidRPr="00036C2B" w:rsidRDefault="00E25253" w:rsidP="00186AF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19,906</w:t>
            </w:r>
          </w:p>
        </w:tc>
      </w:tr>
      <w:tr w:rsidR="00E25253" w:rsidRPr="00036C2B" w14:paraId="2900B34D" w14:textId="77777777" w:rsidTr="00186AF5">
        <w:tc>
          <w:tcPr>
            <w:tcW w:w="3672" w:type="dxa"/>
            <w:vAlign w:val="bottom"/>
          </w:tcPr>
          <w:p w14:paraId="000D1B1A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11D570B1" w14:textId="77777777" w:rsidR="00E25253" w:rsidRPr="00036C2B" w:rsidRDefault="00E2525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(7,546)</w:t>
            </w:r>
          </w:p>
        </w:tc>
        <w:tc>
          <w:tcPr>
            <w:tcW w:w="1440" w:type="dxa"/>
            <w:vAlign w:val="bottom"/>
          </w:tcPr>
          <w:p w14:paraId="4450EB47" w14:textId="77777777" w:rsidR="00E25253" w:rsidRPr="00036C2B" w:rsidRDefault="00E2525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(2,089)</w:t>
            </w:r>
          </w:p>
        </w:tc>
        <w:tc>
          <w:tcPr>
            <w:tcW w:w="1440" w:type="dxa"/>
            <w:vAlign w:val="bottom"/>
          </w:tcPr>
          <w:p w14:paraId="6F5ED408" w14:textId="77777777" w:rsidR="00E25253" w:rsidRPr="00036C2B" w:rsidRDefault="00E2525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(1,667)</w:t>
            </w:r>
          </w:p>
        </w:tc>
        <w:tc>
          <w:tcPr>
            <w:tcW w:w="1440" w:type="dxa"/>
            <w:vAlign w:val="bottom"/>
          </w:tcPr>
          <w:p w14:paraId="23F92B59" w14:textId="77777777" w:rsidR="00E25253" w:rsidRPr="00036C2B" w:rsidRDefault="00E2525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(11,302)</w:t>
            </w:r>
          </w:p>
        </w:tc>
      </w:tr>
      <w:tr w:rsidR="00E25253" w:rsidRPr="00036C2B" w14:paraId="2CEFCA16" w14:textId="77777777" w:rsidTr="00186AF5">
        <w:tc>
          <w:tcPr>
            <w:tcW w:w="3672" w:type="dxa"/>
            <w:vAlign w:val="bottom"/>
          </w:tcPr>
          <w:p w14:paraId="1AEB4CC5" w14:textId="77777777" w:rsidR="00E25253" w:rsidRPr="00CA328A" w:rsidRDefault="00E2525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4FECD318" w14:textId="77777777" w:rsidR="00E25253" w:rsidRPr="00036C2B" w:rsidRDefault="00E2525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32,332</w:t>
            </w:r>
          </w:p>
        </w:tc>
        <w:tc>
          <w:tcPr>
            <w:tcW w:w="1440" w:type="dxa"/>
          </w:tcPr>
          <w:p w14:paraId="4B6B1C08" w14:textId="77777777" w:rsidR="00E25253" w:rsidRPr="00036C2B" w:rsidRDefault="00E2525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1,581</w:t>
            </w:r>
          </w:p>
        </w:tc>
        <w:tc>
          <w:tcPr>
            <w:tcW w:w="1440" w:type="dxa"/>
          </w:tcPr>
          <w:p w14:paraId="671F305A" w14:textId="77777777" w:rsidR="00E25253" w:rsidRPr="00036C2B" w:rsidRDefault="00E2525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5,01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328ED78B" w14:textId="77777777" w:rsidR="00E25253" w:rsidRPr="00036C2B" w:rsidRDefault="00E2525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38,924</w:t>
            </w:r>
          </w:p>
        </w:tc>
      </w:tr>
    </w:tbl>
    <w:p w14:paraId="0B3CDE57" w14:textId="043AD00E" w:rsidR="00E25253" w:rsidRDefault="00E25253"/>
    <w:p w14:paraId="6AFE395F" w14:textId="19708C5C" w:rsidR="00880F55" w:rsidRPr="00EB1203" w:rsidRDefault="00880F55" w:rsidP="00EB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EB1203" w:rsidRPr="00EB1203">
        <w:rPr>
          <w:rFonts w:asciiTheme="majorBidi" w:eastAsia="Times New Roman" w:hAnsiTheme="majorBidi" w:cstheme="majorBidi"/>
          <w:sz w:val="28"/>
          <w:szCs w:val="28"/>
        </w:rPr>
        <w:t>5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ระยะเวลาปกติของการให้สินเชื่อแก่ลูกค้าของกลุ่มบริษัทคือ </w:t>
      </w:r>
      <w:r w:rsidR="00343785">
        <w:rPr>
          <w:rFonts w:asciiTheme="majorBidi" w:eastAsia="Times New Roman" w:hAnsiTheme="majorBidi" w:cstheme="majorBidi"/>
          <w:sz w:val="28"/>
          <w:szCs w:val="28"/>
        </w:rPr>
        <w:t>1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- </w:t>
      </w:r>
      <w:r w:rsidR="00343785">
        <w:rPr>
          <w:rFonts w:asciiTheme="majorBidi" w:eastAsia="Times New Roman" w:hAnsiTheme="majorBidi" w:cstheme="majorBidi"/>
          <w:sz w:val="28"/>
          <w:szCs w:val="28"/>
        </w:rPr>
        <w:t>7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ปี (</w:t>
      </w:r>
      <w:r w:rsidRPr="00E25253">
        <w:rPr>
          <w:rFonts w:asciiTheme="majorBidi" w:eastAsia="Times New Roman" w:hAnsiTheme="majorBidi" w:cstheme="majorBidi"/>
          <w:i/>
          <w:iCs/>
          <w:sz w:val="28"/>
          <w:szCs w:val="28"/>
        </w:rPr>
        <w:t>256</w:t>
      </w:r>
      <w:r w:rsidR="00E25253" w:rsidRPr="00E25253">
        <w:rPr>
          <w:rFonts w:asciiTheme="majorBidi" w:eastAsia="Times New Roman" w:hAnsiTheme="majorBidi" w:cstheme="majorBidi"/>
          <w:i/>
          <w:iCs/>
          <w:sz w:val="28"/>
          <w:szCs w:val="28"/>
        </w:rPr>
        <w:t>4</w:t>
      </w:r>
      <w:r w:rsidRPr="00E25253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: 1 - 7 </w:t>
      </w:r>
      <w:r w:rsidRPr="00E2525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ปี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)</w:t>
      </w:r>
    </w:p>
    <w:p w14:paraId="1D20F232" w14:textId="77777777" w:rsidR="00880F55" w:rsidRPr="00EB1203" w:rsidRDefault="00880F55" w:rsidP="00EB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20355DF" w14:textId="483029A7" w:rsidR="00880F55" w:rsidRPr="00EB1203" w:rsidRDefault="00880F55" w:rsidP="00EB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both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ลูกหนี้ตามสัญญาเช่าซื้อของกลุ่มบริษัท ณ</w:t>
      </w:r>
      <w:r w:rsidR="000C1195"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วันที่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EB1203" w:rsidRPr="00EB1203">
        <w:rPr>
          <w:rFonts w:asciiTheme="majorBidi" w:eastAsia="Times New Roman" w:hAnsiTheme="majorBidi" w:cstheme="majorBidi"/>
          <w:sz w:val="28"/>
          <w:szCs w:val="28"/>
        </w:rPr>
        <w:t>5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EB1203" w:rsidRPr="00EB1203">
        <w:rPr>
          <w:rFonts w:asciiTheme="majorBidi" w:eastAsia="Times New Roman" w:hAnsiTheme="majorBidi" w:cstheme="majorBidi"/>
          <w:sz w:val="28"/>
          <w:szCs w:val="28"/>
        </w:rPr>
        <w:t>4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เป็นสกุลเงินบาท</w:t>
      </w:r>
    </w:p>
    <w:p w14:paraId="3F4AFE77" w14:textId="62A0AAC2" w:rsidR="003A13BD" w:rsidRPr="00EB1203" w:rsidRDefault="003A13BD" w:rsidP="00EB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both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2EEA8B9D" w14:textId="3AE133B8" w:rsidR="00CF4477" w:rsidRPr="00EB1203" w:rsidRDefault="003A13BD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CF4477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bookmarkStart w:id="15" w:name="_Hlk93410436"/>
      <w:r w:rsidR="00CF4477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ลูกหนี้จากการซื้อสิทธิเรียกร้อง</w:t>
      </w:r>
      <w:bookmarkEnd w:id="15"/>
    </w:p>
    <w:p w14:paraId="76FAE318" w14:textId="77777777" w:rsidR="00CF4477" w:rsidRPr="00EB1203" w:rsidRDefault="00CF4477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E7007D" w14:textId="751FDDB3" w:rsidR="00D52195" w:rsidRPr="00EB1203" w:rsidRDefault="00663008" w:rsidP="0064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ลูกหนี้จากการซื้อสิทธิเรียกร้อง </w:t>
      </w:r>
      <w:r w:rsidR="00CF4477" w:rsidRPr="00EB1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C05D5" w:rsidRPr="00EB1203">
        <w:rPr>
          <w:rFonts w:asciiTheme="majorBidi" w:hAnsiTheme="majorBidi" w:cstheme="majorBidi"/>
          <w:sz w:val="28"/>
          <w:szCs w:val="28"/>
        </w:rPr>
        <w:t>31</w:t>
      </w:r>
      <w:r w:rsidR="001C05D5" w:rsidRPr="00EB120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C05D5" w:rsidRPr="00EB1203">
        <w:rPr>
          <w:rFonts w:asciiTheme="majorBidi" w:hAnsiTheme="majorBidi" w:cstheme="majorBidi"/>
          <w:sz w:val="28"/>
          <w:szCs w:val="28"/>
        </w:rPr>
        <w:t>256</w:t>
      </w:r>
      <w:r w:rsidR="00EB1203" w:rsidRPr="00EB1203">
        <w:rPr>
          <w:rFonts w:asciiTheme="majorBidi" w:hAnsiTheme="majorBidi" w:cstheme="majorBidi"/>
          <w:sz w:val="28"/>
          <w:szCs w:val="28"/>
        </w:rPr>
        <w:t>5</w:t>
      </w:r>
      <w:r w:rsidR="001C05D5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1C05D5" w:rsidRPr="00EB1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C05D5" w:rsidRPr="00EB1203">
        <w:rPr>
          <w:rFonts w:asciiTheme="majorBidi" w:hAnsiTheme="majorBidi" w:cstheme="majorBidi"/>
          <w:sz w:val="28"/>
          <w:szCs w:val="28"/>
        </w:rPr>
        <w:t>256</w:t>
      </w:r>
      <w:r w:rsidR="00EB1203" w:rsidRPr="00EB1203">
        <w:rPr>
          <w:rFonts w:asciiTheme="majorBidi" w:hAnsiTheme="majorBidi" w:cstheme="majorBidi"/>
          <w:sz w:val="28"/>
          <w:szCs w:val="28"/>
        </w:rPr>
        <w:t>4</w:t>
      </w:r>
      <w:r w:rsidR="001C05D5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FE1" w:rsidRPr="00EB1203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60ACDC6" w14:textId="77777777" w:rsidR="001C05D5" w:rsidRPr="00EB1203" w:rsidRDefault="001C05D5" w:rsidP="0064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07"/>
      </w:tblGrid>
      <w:tr w:rsidR="001C05D5" w:rsidRPr="00EB1203" w14:paraId="5DD0EE11" w14:textId="77777777" w:rsidTr="008145E0">
        <w:tc>
          <w:tcPr>
            <w:tcW w:w="5490" w:type="dxa"/>
          </w:tcPr>
          <w:p w14:paraId="08BCFAE9" w14:textId="77777777" w:rsidR="001C05D5" w:rsidRPr="00EB1203" w:rsidRDefault="001C05D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3"/>
          </w:tcPr>
          <w:p w14:paraId="6C8FA59A" w14:textId="22C31CBA" w:rsidR="001C05D5" w:rsidRPr="00EB1203" w:rsidRDefault="001C05D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52195" w:rsidRPr="00EB1203" w14:paraId="4911F95F" w14:textId="77777777" w:rsidTr="008145E0">
        <w:tc>
          <w:tcPr>
            <w:tcW w:w="5490" w:type="dxa"/>
          </w:tcPr>
          <w:p w14:paraId="3349FC63" w14:textId="77777777" w:rsidR="00D52195" w:rsidRPr="00EB1203" w:rsidRDefault="00D5219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641F42" w14:textId="3E27368C" w:rsidR="00D52195" w:rsidRPr="00EB1203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203" w:rsidRPr="00EB1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40FF0C7" w14:textId="77777777" w:rsidR="00D52195" w:rsidRPr="00EB1203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7" w:type="dxa"/>
          </w:tcPr>
          <w:p w14:paraId="2294FF47" w14:textId="04E77655" w:rsidR="00D52195" w:rsidRPr="00EB1203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203"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F2841" w:rsidRPr="00EB1203" w14:paraId="2A584484" w14:textId="77777777" w:rsidTr="008145E0">
        <w:tc>
          <w:tcPr>
            <w:tcW w:w="5490" w:type="dxa"/>
          </w:tcPr>
          <w:p w14:paraId="51987C4A" w14:textId="77777777" w:rsidR="009F2841" w:rsidRPr="00EB1203" w:rsidRDefault="009F2841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7" w:type="dxa"/>
            <w:gridSpan w:val="3"/>
          </w:tcPr>
          <w:p w14:paraId="61E5075C" w14:textId="77777777" w:rsidR="009F2841" w:rsidRPr="00EB1203" w:rsidRDefault="007942A4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203" w:rsidRPr="00EB1203" w14:paraId="46287C1E" w14:textId="77777777" w:rsidTr="008145E0">
        <w:trPr>
          <w:trHeight w:val="352"/>
        </w:trPr>
        <w:tc>
          <w:tcPr>
            <w:tcW w:w="5490" w:type="dxa"/>
          </w:tcPr>
          <w:p w14:paraId="17494B9B" w14:textId="77777777" w:rsidR="00EB1203" w:rsidRPr="00EB1203" w:rsidRDefault="00EB1203" w:rsidP="00EB1203">
            <w:pPr>
              <w:pStyle w:val="a1"/>
              <w:tabs>
                <w:tab w:val="clear" w:pos="1080"/>
              </w:tabs>
              <w:ind w:left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</w:tcPr>
          <w:p w14:paraId="71E63001" w14:textId="4844A6C9" w:rsidR="00EB1203" w:rsidRPr="00EB1203" w:rsidRDefault="004847C4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8,083</w:t>
            </w:r>
          </w:p>
        </w:tc>
        <w:tc>
          <w:tcPr>
            <w:tcW w:w="270" w:type="dxa"/>
          </w:tcPr>
          <w:p w14:paraId="26CC8722" w14:textId="77777777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F68E511" w14:textId="2B325BA4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</w:tr>
      <w:tr w:rsidR="00EB1203" w:rsidRPr="00EB1203" w14:paraId="4129C03E" w14:textId="77777777" w:rsidTr="008145E0">
        <w:trPr>
          <w:trHeight w:val="352"/>
        </w:trPr>
        <w:tc>
          <w:tcPr>
            <w:tcW w:w="5490" w:type="dxa"/>
          </w:tcPr>
          <w:p w14:paraId="1A2E548E" w14:textId="61E04905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บวก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6E9443" w14:textId="0CBF3B53" w:rsidR="00EB1203" w:rsidRPr="00EB1203" w:rsidRDefault="004847C4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33AD5E2" w14:textId="77777777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32C2F92" w14:textId="7EE1917A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203" w:rsidRPr="00EB1203" w14:paraId="69C48318" w14:textId="77777777" w:rsidTr="008145E0">
        <w:trPr>
          <w:trHeight w:val="352"/>
        </w:trPr>
        <w:tc>
          <w:tcPr>
            <w:tcW w:w="5490" w:type="dxa"/>
          </w:tcPr>
          <w:p w14:paraId="79C0D9F2" w14:textId="77777777" w:rsidR="00EB1203" w:rsidRPr="00EB1203" w:rsidRDefault="00EB1203" w:rsidP="00EB1203">
            <w:pPr>
              <w:pStyle w:val="a1"/>
              <w:tabs>
                <w:tab w:val="clear" w:pos="1080"/>
              </w:tabs>
              <w:ind w:left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676076E" w14:textId="1A7DDF16" w:rsidR="00EB1203" w:rsidRPr="00EB1203" w:rsidRDefault="004847C4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  <w:tc>
          <w:tcPr>
            <w:tcW w:w="270" w:type="dxa"/>
          </w:tcPr>
          <w:p w14:paraId="2908042B" w14:textId="77777777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3394AD2E" w14:textId="6E563E72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</w:tr>
      <w:tr w:rsidR="00EB1203" w:rsidRPr="00EB1203" w14:paraId="694FC885" w14:textId="77777777" w:rsidTr="008145E0">
        <w:trPr>
          <w:trHeight w:val="352"/>
        </w:trPr>
        <w:tc>
          <w:tcPr>
            <w:tcW w:w="5490" w:type="dxa"/>
          </w:tcPr>
          <w:p w14:paraId="6C4B22DF" w14:textId="3E5A51C1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85B3D5" w14:textId="69198412" w:rsidR="00EB1203" w:rsidRPr="00EB1203" w:rsidRDefault="004847C4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270" w:type="dxa"/>
          </w:tcPr>
          <w:p w14:paraId="3950BEBB" w14:textId="77777777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9B1E94B" w14:textId="77995D03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</w:tr>
      <w:tr w:rsidR="00EB1203" w:rsidRPr="00EB1203" w14:paraId="6A83BD2C" w14:textId="77777777" w:rsidTr="008145E0">
        <w:trPr>
          <w:trHeight w:val="235"/>
        </w:trPr>
        <w:tc>
          <w:tcPr>
            <w:tcW w:w="5490" w:type="dxa"/>
          </w:tcPr>
          <w:p w14:paraId="124E3AAB" w14:textId="77777777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2D6A9E" w14:textId="3A98294A" w:rsidR="00EB1203" w:rsidRPr="00EB1203" w:rsidRDefault="004847C4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7,962</w:t>
            </w:r>
          </w:p>
        </w:tc>
        <w:tc>
          <w:tcPr>
            <w:tcW w:w="270" w:type="dxa"/>
          </w:tcPr>
          <w:p w14:paraId="0F600798" w14:textId="77777777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720FFDAD" w14:textId="7208DC06" w:rsidR="00EB1203" w:rsidRPr="00EB1203" w:rsidRDefault="00EB1203" w:rsidP="00EB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11,747</w:t>
            </w:r>
          </w:p>
        </w:tc>
      </w:tr>
    </w:tbl>
    <w:p w14:paraId="08E68609" w14:textId="77777777" w:rsidR="00EB1203" w:rsidRPr="00EB1203" w:rsidRDefault="00EB1203" w:rsidP="00E8179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415D544" w14:textId="6CD6DFC3" w:rsidR="00E8179B" w:rsidRPr="00EB1203" w:rsidRDefault="00E8179B" w:rsidP="00E8179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ตารางต่อไปนี้แสดงข้อมูลเกี่ยวกับคุณภาพของเครดิต ณ วันที่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EB1203" w:rsidRPr="00EB1203">
        <w:rPr>
          <w:rFonts w:asciiTheme="majorBidi" w:eastAsia="Times New Roman" w:hAnsiTheme="majorBidi" w:cstheme="majorBidi"/>
          <w:sz w:val="28"/>
          <w:szCs w:val="28"/>
        </w:rPr>
        <w:t>5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256</w:t>
      </w:r>
      <w:r w:rsidR="00EB1203" w:rsidRPr="00EB1203">
        <w:rPr>
          <w:rFonts w:asciiTheme="majorBidi" w:eastAsia="Times New Roman" w:hAnsiTheme="majorBidi" w:cstheme="majorBidi"/>
          <w:sz w:val="28"/>
          <w:szCs w:val="28"/>
        </w:rPr>
        <w:t>4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สำหรับลูกหนี้จากการซื้อสิทธิเรียกร้อง โดยไม่คำนึงถึงหลักประกันและการปรับเครดิตให้ดีขึ้นด้านอื่น ๆ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24A34362" w14:textId="544612DB" w:rsidR="00E8179B" w:rsidRPr="00EB1203" w:rsidRDefault="00E8179B" w:rsidP="00E8179B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EB1203" w:rsidRPr="00EB1203" w14:paraId="17B03201" w14:textId="77777777" w:rsidTr="00186AF5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5C2D89E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A0F4AA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B1203" w:rsidRPr="00EB1203" w14:paraId="3149C5DB" w14:textId="77777777" w:rsidTr="00186AF5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5D7B067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3B3BC40" w14:textId="2DF904D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B1203" w:rsidRPr="00EB1203" w:rsidDel="00D43E7A" w14:paraId="0AF266F0" w14:textId="77777777" w:rsidTr="00186AF5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76383DE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6AB642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582D8CE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66841D6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5684F2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3DB0A1F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3C42800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E36A40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4044D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9DB5D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4255A264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6A43B36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45CDBB" w14:textId="77777777" w:rsidR="00EB1203" w:rsidRPr="00EB1203" w:rsidDel="00D43E7A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B1203" w:rsidRPr="00EB1203" w14:paraId="44CCDDCA" w14:textId="77777777" w:rsidTr="00186AF5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1063BD2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5D5C9BA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203" w:rsidRPr="00EB1203" w14:paraId="038B6300" w14:textId="77777777" w:rsidTr="00186AF5">
        <w:trPr>
          <w:trHeight w:val="322"/>
        </w:trPr>
        <w:tc>
          <w:tcPr>
            <w:tcW w:w="3834" w:type="dxa"/>
            <w:shd w:val="clear" w:color="auto" w:fill="auto"/>
          </w:tcPr>
          <w:p w14:paraId="0265731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06" w:type="dxa"/>
            <w:shd w:val="clear" w:color="auto" w:fill="auto"/>
          </w:tcPr>
          <w:p w14:paraId="08FCF1A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ACE70C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CC9511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2396D2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01E0E3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C136C8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36709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203" w:rsidRPr="00EB1203" w14:paraId="41ADFB1A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1561A54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E0F84EA" w14:textId="39E1747D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  <w:tc>
          <w:tcPr>
            <w:tcW w:w="240" w:type="dxa"/>
          </w:tcPr>
          <w:p w14:paraId="146AEE3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654141FD" w14:textId="52E02C6E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38D85D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7545768" w14:textId="591BD7EC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9AA038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5533B8" w14:textId="7B166035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</w:tr>
      <w:tr w:rsidR="00EB1203" w:rsidRPr="00EB1203" w14:paraId="463AB284" w14:textId="77777777" w:rsidTr="00186AF5">
        <w:trPr>
          <w:trHeight w:val="60"/>
        </w:trPr>
        <w:tc>
          <w:tcPr>
            <w:tcW w:w="3834" w:type="dxa"/>
            <w:shd w:val="clear" w:color="auto" w:fill="auto"/>
          </w:tcPr>
          <w:p w14:paraId="4A86E57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41D0774" w14:textId="7AA9DA47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  <w:tc>
          <w:tcPr>
            <w:tcW w:w="240" w:type="dxa"/>
          </w:tcPr>
          <w:p w14:paraId="58B3BA1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01F6F31B" w14:textId="7D156CEC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9D8F1C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2BF53A2" w14:textId="0A361DA4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0F8223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45E3A2" w14:textId="761842B1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8,085</w:t>
            </w:r>
          </w:p>
        </w:tc>
      </w:tr>
      <w:tr w:rsidR="00EB1203" w:rsidRPr="00EB1203" w14:paraId="212747AB" w14:textId="77777777" w:rsidTr="00186AF5">
        <w:trPr>
          <w:trHeight w:val="306"/>
        </w:trPr>
        <w:tc>
          <w:tcPr>
            <w:tcW w:w="3834" w:type="dxa"/>
            <w:shd w:val="clear" w:color="auto" w:fill="auto"/>
          </w:tcPr>
          <w:p w14:paraId="54DF44A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45A68B5" w14:textId="581FC6A4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240" w:type="dxa"/>
          </w:tcPr>
          <w:p w14:paraId="6B6FA2A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4BF8B4E" w14:textId="3A008854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34FF07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CC83FB3" w14:textId="1C374D2E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9407A4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2E91" w14:textId="03164483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EB1203" w:rsidRPr="00EB1203" w14:paraId="58F8CD7F" w14:textId="77777777" w:rsidTr="00186AF5">
        <w:trPr>
          <w:trHeight w:val="314"/>
        </w:trPr>
        <w:tc>
          <w:tcPr>
            <w:tcW w:w="3834" w:type="dxa"/>
            <w:shd w:val="clear" w:color="auto" w:fill="auto"/>
          </w:tcPr>
          <w:p w14:paraId="7AF5408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9CAAC" w14:textId="378D4853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7,962</w:t>
            </w:r>
          </w:p>
        </w:tc>
        <w:tc>
          <w:tcPr>
            <w:tcW w:w="240" w:type="dxa"/>
          </w:tcPr>
          <w:p w14:paraId="4BA0E88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6284F" w14:textId="417ADC40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2455CA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0598B" w14:textId="21606602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A781264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691EB" w14:textId="7641BC42" w:rsidR="00EB1203" w:rsidRPr="00EB1203" w:rsidRDefault="007A5B6D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7,962</w:t>
            </w:r>
          </w:p>
        </w:tc>
      </w:tr>
    </w:tbl>
    <w:p w14:paraId="24DA0CE6" w14:textId="77777777" w:rsidR="00EB1203" w:rsidRPr="00EB1203" w:rsidRDefault="00EB1203" w:rsidP="00E8179B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E8179B" w:rsidRPr="00EB1203" w14:paraId="792C00A1" w14:textId="77777777" w:rsidTr="005E0F51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265CCA7D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0D0E69D" w14:textId="7262289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179B" w:rsidRPr="00EB1203" w14:paraId="76F105E6" w14:textId="77777777" w:rsidTr="005E0F51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28211A66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18FE82EA" w14:textId="5A9D7FDD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8179B" w:rsidRPr="00EB1203" w14:paraId="175EBA43" w14:textId="77777777" w:rsidTr="005E0F51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177C3FEB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ACDB7D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466CF7F7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5D71A95A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C7ACDBD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3E33C904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63B373F2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673EE6A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E611A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300161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1B1C565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4BEEA7C1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A67EE4" w14:textId="77777777" w:rsidR="00E8179B" w:rsidRPr="00EB1203" w:rsidDel="00D43E7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179B" w:rsidRPr="00EB1203" w14:paraId="16052C89" w14:textId="77777777" w:rsidTr="005E0F51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281C501E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613A5614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179B" w:rsidRPr="00EB1203" w14:paraId="47935EAA" w14:textId="77777777" w:rsidTr="005E0F51">
        <w:trPr>
          <w:trHeight w:val="322"/>
        </w:trPr>
        <w:tc>
          <w:tcPr>
            <w:tcW w:w="3834" w:type="dxa"/>
            <w:shd w:val="clear" w:color="auto" w:fill="auto"/>
          </w:tcPr>
          <w:p w14:paraId="5F8A537E" w14:textId="3629A1BF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06" w:type="dxa"/>
            <w:shd w:val="clear" w:color="auto" w:fill="auto"/>
          </w:tcPr>
          <w:p w14:paraId="58B1ECCD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CD6611F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758A447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EA2EC3E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B4DE60E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767F97B3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EBAE88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79B" w:rsidRPr="00EB1203" w14:paraId="579CFAD9" w14:textId="77777777" w:rsidTr="005E0F51">
        <w:trPr>
          <w:trHeight w:val="314"/>
        </w:trPr>
        <w:tc>
          <w:tcPr>
            <w:tcW w:w="3834" w:type="dxa"/>
            <w:shd w:val="clear" w:color="auto" w:fill="auto"/>
          </w:tcPr>
          <w:p w14:paraId="0D9174BD" w14:textId="50035CBE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03840D7" w14:textId="6DAA0363" w:rsidR="00E8179B" w:rsidRPr="00EB1203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240" w:type="dxa"/>
          </w:tcPr>
          <w:p w14:paraId="291C4B34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D7DCE3A" w14:textId="03589607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5D53B9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D61B313" w14:textId="210A10BE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81FDC0F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4A0489" w14:textId="4914769A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</w:tr>
      <w:tr w:rsidR="00E8179B" w:rsidRPr="00EB1203" w14:paraId="1B114966" w14:textId="77777777" w:rsidTr="00384A47">
        <w:trPr>
          <w:trHeight w:val="60"/>
        </w:trPr>
        <w:tc>
          <w:tcPr>
            <w:tcW w:w="3834" w:type="dxa"/>
            <w:shd w:val="clear" w:color="auto" w:fill="auto"/>
          </w:tcPr>
          <w:p w14:paraId="3C503312" w14:textId="43CDBB00" w:rsidR="00E8179B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BC40404" w14:textId="47A2F65F" w:rsidR="00E8179B" w:rsidRPr="00EB1203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240" w:type="dxa"/>
          </w:tcPr>
          <w:p w14:paraId="59DAFC6C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1129586" w14:textId="78802EE1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0FF0ACD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34E1B23" w14:textId="1A310365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673DE30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1FBFE3" w14:textId="6B66565B" w:rsidR="00E8179B" w:rsidRPr="00EB1203" w:rsidRDefault="00BB6AD7" w:rsidP="0038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</w:tr>
      <w:tr w:rsidR="00E8179B" w:rsidRPr="00EB1203" w14:paraId="588754EE" w14:textId="77777777" w:rsidTr="005E0F51">
        <w:trPr>
          <w:trHeight w:val="306"/>
        </w:trPr>
        <w:tc>
          <w:tcPr>
            <w:tcW w:w="3834" w:type="dxa"/>
            <w:shd w:val="clear" w:color="auto" w:fill="auto"/>
          </w:tcPr>
          <w:p w14:paraId="0139910B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87E154F" w14:textId="39BCD7C4" w:rsidR="00E8179B" w:rsidRPr="00EB1203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240" w:type="dxa"/>
          </w:tcPr>
          <w:p w14:paraId="38044806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74BE8BC" w14:textId="6893719C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62C284C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712C7B1" w14:textId="655C0046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683DA92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4E3E3" w14:textId="58FFB542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</w:tr>
      <w:tr w:rsidR="00E8179B" w:rsidRPr="00EB1203" w14:paraId="12684D63" w14:textId="77777777" w:rsidTr="005E0F51">
        <w:trPr>
          <w:trHeight w:val="314"/>
        </w:trPr>
        <w:tc>
          <w:tcPr>
            <w:tcW w:w="3834" w:type="dxa"/>
            <w:shd w:val="clear" w:color="auto" w:fill="auto"/>
          </w:tcPr>
          <w:p w14:paraId="5AD203A7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30BAA" w14:textId="6ED3CF66" w:rsidR="00E8179B" w:rsidRPr="00EB1203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11,747</w:t>
            </w:r>
          </w:p>
        </w:tc>
        <w:tc>
          <w:tcPr>
            <w:tcW w:w="240" w:type="dxa"/>
          </w:tcPr>
          <w:p w14:paraId="3243451C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F2088" w14:textId="7B7A61E2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44FE7B0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7FC17" w14:textId="15835B51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E0EDE31" w14:textId="77777777" w:rsidR="00E8179B" w:rsidRPr="00EB1203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EBD7D" w14:textId="67EC5BC7" w:rsidR="00E8179B" w:rsidRPr="00EB1203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11,747</w:t>
            </w:r>
          </w:p>
        </w:tc>
      </w:tr>
    </w:tbl>
    <w:p w14:paraId="3A5AD2CA" w14:textId="6911C4F7" w:rsidR="007F67E7" w:rsidRPr="00EB1203" w:rsidRDefault="007F67E7" w:rsidP="0081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63D47E6" w14:textId="4774A2FC" w:rsidR="00384A47" w:rsidRPr="00EB1203" w:rsidRDefault="00384A47" w:rsidP="0038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ระหว่างปีสำหรับลูกหนี้จากการซื้อสิทธิเรียกร้อง</w:t>
      </w:r>
      <w:r w:rsidRPr="00EB1203">
        <w:rPr>
          <w:rFonts w:asciiTheme="majorBidi" w:hAnsiTheme="majorBidi" w:cstheme="majorBidi"/>
          <w:sz w:val="28"/>
          <w:szCs w:val="28"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7FC083D" w14:textId="637102F0" w:rsidR="00384A47" w:rsidRPr="00EB1203" w:rsidRDefault="00384A47" w:rsidP="0021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bookmarkStart w:id="16" w:name="_Hlk95731117"/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B1203" w:rsidRPr="00EB1203" w14:paraId="7A68525D" w14:textId="77777777" w:rsidTr="00186AF5">
        <w:trPr>
          <w:tblHeader/>
        </w:trPr>
        <w:tc>
          <w:tcPr>
            <w:tcW w:w="3672" w:type="dxa"/>
          </w:tcPr>
          <w:p w14:paraId="613419E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26D2A749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B1203" w:rsidRPr="00EB1203" w14:paraId="5C87F793" w14:textId="77777777" w:rsidTr="00186AF5">
        <w:trPr>
          <w:tblHeader/>
        </w:trPr>
        <w:tc>
          <w:tcPr>
            <w:tcW w:w="3672" w:type="dxa"/>
          </w:tcPr>
          <w:p w14:paraId="0F2CB87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1AE733E" w14:textId="1DFA5A0E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B1203" w:rsidRPr="00EB1203" w14:paraId="54225765" w14:textId="77777777" w:rsidTr="00186AF5">
        <w:trPr>
          <w:tblHeader/>
        </w:trPr>
        <w:tc>
          <w:tcPr>
            <w:tcW w:w="3672" w:type="dxa"/>
          </w:tcPr>
          <w:p w14:paraId="6731AB6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77886E12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47F38D78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58701D8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075E9FBA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B1203" w:rsidRPr="00EB1203" w14:paraId="0553ED7D" w14:textId="77777777" w:rsidTr="00186AF5">
        <w:trPr>
          <w:tblHeader/>
        </w:trPr>
        <w:tc>
          <w:tcPr>
            <w:tcW w:w="3672" w:type="dxa"/>
          </w:tcPr>
          <w:p w14:paraId="447F99B4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E386A53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203" w:rsidRPr="00EB1203" w14:paraId="2A56FF50" w14:textId="77777777" w:rsidTr="00186AF5">
        <w:tc>
          <w:tcPr>
            <w:tcW w:w="3672" w:type="dxa"/>
            <w:vAlign w:val="bottom"/>
          </w:tcPr>
          <w:p w14:paraId="7FCA874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ลูกหนี้จากการซื้อสิทธิเรียกร้อง</w:t>
            </w:r>
          </w:p>
        </w:tc>
        <w:tc>
          <w:tcPr>
            <w:tcW w:w="1442" w:type="dxa"/>
            <w:vAlign w:val="bottom"/>
          </w:tcPr>
          <w:p w14:paraId="17B4E22D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1558622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9077928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EBFACDA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B1203" w:rsidRPr="00EB1203" w14:paraId="25F92E93" w14:textId="77777777" w:rsidTr="00186AF5">
        <w:tc>
          <w:tcPr>
            <w:tcW w:w="3672" w:type="dxa"/>
          </w:tcPr>
          <w:p w14:paraId="668D6AE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5A4B7E74" w14:textId="1C2E9ED4" w:rsidR="00EB1203" w:rsidRPr="00EB1203" w:rsidRDefault="003D4CA6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440" w:type="dxa"/>
          </w:tcPr>
          <w:p w14:paraId="1D3F141D" w14:textId="438FEC34" w:rsidR="00EB1203" w:rsidRPr="00EB1203" w:rsidRDefault="003D4CA6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7F36C90" w14:textId="036561C8" w:rsidR="00EB1203" w:rsidRPr="00EB1203" w:rsidRDefault="003D4CA6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98837C" w14:textId="47079A17" w:rsidR="00EB1203" w:rsidRPr="00EB1203" w:rsidRDefault="003D4CA6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EB1203" w:rsidRPr="00EB1203" w14:paraId="4AAC2519" w14:textId="77777777" w:rsidTr="00186AF5">
        <w:tc>
          <w:tcPr>
            <w:tcW w:w="3672" w:type="dxa"/>
            <w:vAlign w:val="bottom"/>
          </w:tcPr>
          <w:p w14:paraId="637C811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3A701D7A" w14:textId="68829CB4" w:rsidR="00EB1203" w:rsidRPr="00EB1203" w:rsidRDefault="00FB482F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440" w:type="dxa"/>
            <w:vAlign w:val="bottom"/>
          </w:tcPr>
          <w:p w14:paraId="7A27A2EA" w14:textId="1DFE911C" w:rsidR="00EB1203" w:rsidRPr="00EB1203" w:rsidRDefault="00FB482F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DA1E3CA" w14:textId="4A11993E" w:rsidR="00EB1203" w:rsidRPr="00EB1203" w:rsidRDefault="00FB482F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6ACB518" w14:textId="0D4DA074" w:rsidR="00EB1203" w:rsidRPr="00EB1203" w:rsidRDefault="00FB482F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</w:tr>
      <w:tr w:rsidR="00EB1203" w:rsidRPr="00EB1203" w14:paraId="532E6367" w14:textId="77777777" w:rsidTr="00186AF5">
        <w:tc>
          <w:tcPr>
            <w:tcW w:w="3672" w:type="dxa"/>
            <w:vAlign w:val="bottom"/>
          </w:tcPr>
          <w:p w14:paraId="4917FF9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38B4C641" w14:textId="69207319" w:rsidR="00EB1203" w:rsidRPr="00EB1203" w:rsidRDefault="00FB482F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(181)</w:t>
            </w:r>
          </w:p>
        </w:tc>
        <w:tc>
          <w:tcPr>
            <w:tcW w:w="1440" w:type="dxa"/>
            <w:vAlign w:val="bottom"/>
          </w:tcPr>
          <w:p w14:paraId="0A267E43" w14:textId="2A947FFB" w:rsidR="00EB1203" w:rsidRPr="00EB1203" w:rsidRDefault="00FB482F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C6913B" w14:textId="2030B099" w:rsidR="00EB1203" w:rsidRPr="00EB1203" w:rsidRDefault="00FB482F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9BE4373" w14:textId="22429B77" w:rsidR="00EB1203" w:rsidRPr="00EB1203" w:rsidRDefault="00FB482F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(181)</w:t>
            </w:r>
          </w:p>
        </w:tc>
      </w:tr>
      <w:tr w:rsidR="00EB1203" w:rsidRPr="00EB1203" w14:paraId="095BECF5" w14:textId="77777777" w:rsidTr="00186AF5">
        <w:tc>
          <w:tcPr>
            <w:tcW w:w="3672" w:type="dxa"/>
            <w:vAlign w:val="bottom"/>
          </w:tcPr>
          <w:p w14:paraId="35A841F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12F812AD" w14:textId="7B6ABF73" w:rsidR="00EB1203" w:rsidRPr="00EB1203" w:rsidRDefault="00FB482F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1440" w:type="dxa"/>
          </w:tcPr>
          <w:p w14:paraId="51F13E2E" w14:textId="493FAB1E" w:rsidR="00EB1203" w:rsidRPr="00EB1203" w:rsidRDefault="00FB482F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EEB418E" w14:textId="06F3A598" w:rsidR="00EB1203" w:rsidRPr="00EB1203" w:rsidRDefault="00FB482F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23EAC12" w14:textId="16F58087" w:rsidR="00EB1203" w:rsidRPr="00EB1203" w:rsidRDefault="00FB482F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</w:tr>
    </w:tbl>
    <w:p w14:paraId="526996FE" w14:textId="77777777" w:rsidR="00EB1203" w:rsidRPr="00EB1203" w:rsidRDefault="00EB1203" w:rsidP="0021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bookmarkEnd w:id="16"/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384A47" w:rsidRPr="00EB1203" w14:paraId="01044605" w14:textId="77777777" w:rsidTr="005E0F51">
        <w:trPr>
          <w:tblHeader/>
        </w:trPr>
        <w:tc>
          <w:tcPr>
            <w:tcW w:w="3672" w:type="dxa"/>
          </w:tcPr>
          <w:p w14:paraId="1AD4FA26" w14:textId="5FDED31A" w:rsidR="00384A47" w:rsidRPr="00EB1203" w:rsidRDefault="00384A47" w:rsidP="00EB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778D4105" w14:textId="68AE6215" w:rsidR="00384A47" w:rsidRPr="00EB1203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84A47" w:rsidRPr="00EB1203" w14:paraId="3689D1F3" w14:textId="77777777" w:rsidTr="005E0F51">
        <w:trPr>
          <w:tblHeader/>
        </w:trPr>
        <w:tc>
          <w:tcPr>
            <w:tcW w:w="3672" w:type="dxa"/>
          </w:tcPr>
          <w:p w14:paraId="1BFEE232" w14:textId="7777777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C384A5F" w14:textId="7F325D38" w:rsidR="00384A47" w:rsidRPr="00EB1203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384A47" w:rsidRPr="00EB1203" w14:paraId="6D7C4E30" w14:textId="77777777" w:rsidTr="005E0F51">
        <w:trPr>
          <w:tblHeader/>
        </w:trPr>
        <w:tc>
          <w:tcPr>
            <w:tcW w:w="3672" w:type="dxa"/>
          </w:tcPr>
          <w:p w14:paraId="604838A5" w14:textId="7777777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4DB20089" w14:textId="77777777" w:rsidR="00384A47" w:rsidRPr="00EB1203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40CB6581" w14:textId="77777777" w:rsidR="00384A47" w:rsidRPr="00EB1203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5601E89E" w14:textId="77777777" w:rsidR="00384A47" w:rsidRPr="00EB1203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2245DEAD" w14:textId="77777777" w:rsidR="00384A47" w:rsidRPr="00EB1203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384A47" w:rsidRPr="00EB1203" w14:paraId="45443862" w14:textId="77777777" w:rsidTr="005E0F51">
        <w:trPr>
          <w:tblHeader/>
        </w:trPr>
        <w:tc>
          <w:tcPr>
            <w:tcW w:w="3672" w:type="dxa"/>
          </w:tcPr>
          <w:p w14:paraId="54D0823E" w14:textId="7777777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E2179A3" w14:textId="77777777" w:rsidR="00384A47" w:rsidRPr="00EB1203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4A47" w:rsidRPr="00EB1203" w14:paraId="2C957E0C" w14:textId="77777777" w:rsidTr="005E0F51">
        <w:tc>
          <w:tcPr>
            <w:tcW w:w="3672" w:type="dxa"/>
            <w:vAlign w:val="bottom"/>
          </w:tcPr>
          <w:p w14:paraId="6533DD18" w14:textId="09F27C3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ลูกหนี้จากการซื้อสิทธิเรียกร้อง</w:t>
            </w:r>
          </w:p>
        </w:tc>
        <w:tc>
          <w:tcPr>
            <w:tcW w:w="1442" w:type="dxa"/>
            <w:vAlign w:val="bottom"/>
          </w:tcPr>
          <w:p w14:paraId="11B5C53A" w14:textId="77777777" w:rsidR="00384A47" w:rsidRPr="00EB1203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55BFDF1" w14:textId="77777777" w:rsidR="00384A47" w:rsidRPr="00EB1203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529BF0C" w14:textId="77777777" w:rsidR="00384A47" w:rsidRPr="00EB1203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D93078D" w14:textId="77777777" w:rsidR="00384A47" w:rsidRPr="00EB1203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84A47" w:rsidRPr="00EB1203" w14:paraId="6CDCD993" w14:textId="77777777" w:rsidTr="005E0F51">
        <w:tc>
          <w:tcPr>
            <w:tcW w:w="3672" w:type="dxa"/>
          </w:tcPr>
          <w:p w14:paraId="7E115352" w14:textId="7777777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79B65D22" w14:textId="5A07008A" w:rsidR="00384A47" w:rsidRPr="00EB1203" w:rsidRDefault="347D44B3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</w:tcPr>
          <w:p w14:paraId="641FD45D" w14:textId="5583B382" w:rsidR="00384A47" w:rsidRPr="00EB1203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422ED18" w14:textId="388A7564" w:rsidR="00384A47" w:rsidRPr="00EB1203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EE8E7B" w14:textId="03253FEA" w:rsidR="00384A47" w:rsidRPr="00EB1203" w:rsidRDefault="25AF1D4D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84A47" w:rsidRPr="00EB1203" w14:paraId="40EFB103" w14:textId="77777777" w:rsidTr="005E0F51">
        <w:tc>
          <w:tcPr>
            <w:tcW w:w="3672" w:type="dxa"/>
            <w:vAlign w:val="bottom"/>
          </w:tcPr>
          <w:p w14:paraId="0871FF61" w14:textId="7777777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185EE8A2" w14:textId="6AA56D41" w:rsidR="00384A47" w:rsidRPr="00EB1203" w:rsidRDefault="5647FB7B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7C22C55A"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0C0F51C4" w14:textId="11933478" w:rsidR="00384A47" w:rsidRPr="00EB1203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2C0878C" w14:textId="4CA7C2DC" w:rsidR="00384A47" w:rsidRPr="00EB1203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1CDA4D" w14:textId="7DF6F34A" w:rsidR="00384A47" w:rsidRPr="00EB1203" w:rsidRDefault="4E270144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384A47" w:rsidRPr="00EB1203" w14:paraId="593AA770" w14:textId="77777777" w:rsidTr="005E0F51">
        <w:tc>
          <w:tcPr>
            <w:tcW w:w="3672" w:type="dxa"/>
            <w:vAlign w:val="bottom"/>
          </w:tcPr>
          <w:p w14:paraId="46668F70" w14:textId="7777777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6799A33C" w14:textId="42550281" w:rsidR="00384A47" w:rsidRPr="00EB1203" w:rsidRDefault="787152AE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333B4057"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C18360D" w14:textId="5750AA72" w:rsidR="00384A47" w:rsidRPr="00EB1203" w:rsidRDefault="003A2391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7DE50DD" w14:textId="5AEB5DE4" w:rsidR="00384A47" w:rsidRPr="00EB1203" w:rsidRDefault="003A2391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6D0F458" w14:textId="36216773" w:rsidR="00384A47" w:rsidRPr="00EB1203" w:rsidRDefault="4B68C05C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11EC8CC2"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84A47" w:rsidRPr="00EB1203" w14:paraId="726D6467" w14:textId="77777777" w:rsidTr="005E0F51">
        <w:tc>
          <w:tcPr>
            <w:tcW w:w="3672" w:type="dxa"/>
            <w:vAlign w:val="bottom"/>
          </w:tcPr>
          <w:p w14:paraId="3A365ADD" w14:textId="77777777" w:rsidR="00384A47" w:rsidRPr="00EB1203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5248AEB2" w14:textId="1279DFD2" w:rsidR="00384A47" w:rsidRPr="00EB1203" w:rsidRDefault="686452E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1440" w:type="dxa"/>
          </w:tcPr>
          <w:p w14:paraId="4962B768" w14:textId="127DEA38" w:rsidR="00384A47" w:rsidRPr="00EB1203" w:rsidRDefault="003A2391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22FB54" w14:textId="038F1986" w:rsidR="00384A47" w:rsidRPr="00EB1203" w:rsidRDefault="003A2391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810AA98" w14:textId="4BD5DB49" w:rsidR="00384A47" w:rsidRPr="00EB1203" w:rsidRDefault="3652649E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</w:p>
        </w:tc>
      </w:tr>
    </w:tbl>
    <w:p w14:paraId="0254B1FF" w14:textId="77777777" w:rsidR="00384A47" w:rsidRPr="00EB1203" w:rsidRDefault="00384A47" w:rsidP="00EB739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75C2A11" w14:textId="16698C76" w:rsidR="006479B1" w:rsidRPr="00EB1203" w:rsidRDefault="009A57F6" w:rsidP="007F67E7">
      <w:pPr>
        <w:pStyle w:val="block"/>
        <w:spacing w:after="0" w:line="240" w:lineRule="auto"/>
        <w:ind w:left="0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EB1203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EB1203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B1203" w:rsidRPr="00EB1203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ระยะเวลาปกติของการให้สินเชื่อแก่ลูกค้าของกลุ่มบริษัทคือ </w:t>
      </w:r>
      <w:r w:rsidR="007A5B6D">
        <w:rPr>
          <w:rFonts w:asciiTheme="majorBidi" w:hAnsiTheme="majorBidi" w:cstheme="majorBidi"/>
          <w:sz w:val="28"/>
          <w:szCs w:val="28"/>
          <w:lang w:val="en-US" w:bidi="th-TH"/>
        </w:rPr>
        <w:t>90</w:t>
      </w:r>
      <w:r w:rsidR="007F67E7"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BC16F7" w:rsidRPr="00EB1203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7F67E7"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7A5B6D">
        <w:rPr>
          <w:rFonts w:asciiTheme="majorBidi" w:hAnsiTheme="majorBidi" w:cstheme="majorBidi"/>
          <w:sz w:val="28"/>
          <w:szCs w:val="28"/>
          <w:lang w:val="en-US" w:bidi="th-TH"/>
        </w:rPr>
        <w:t>180</w:t>
      </w:r>
      <w:r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วัน 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EB1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EB1203" w:rsidRPr="00EB1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</w:t>
      </w:r>
      <w:r w:rsidRPr="00EB1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D7466B" w:rsidRPr="00EB1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90 - 180</w:t>
      </w:r>
      <w:r w:rsidR="00C23864" w:rsidRPr="00EB1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วัน</w:t>
      </w:r>
      <w:r w:rsidR="00716497" w:rsidRPr="00EB1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</w:p>
    <w:p w14:paraId="1D274775" w14:textId="77777777" w:rsidR="00516C6F" w:rsidRPr="00EB1203" w:rsidRDefault="00516C6F" w:rsidP="00EA6B3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382616C" w14:textId="1E465530" w:rsidR="00B67631" w:rsidRPr="00EB1203" w:rsidRDefault="00716497" w:rsidP="00811A1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>ลูกหนี้จากการซื้อสิทธิเรียกร้องของ</w:t>
      </w:r>
      <w:r w:rsidR="007C33EF"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="00B23329"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 ณ วันที่ </w:t>
      </w:r>
      <w:r w:rsidR="00B23329" w:rsidRPr="00EB1203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B23329"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="00B23329" w:rsidRPr="00EB1203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B1203" w:rsidRPr="00EB1203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B23329" w:rsidRPr="00EB120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23329"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23329" w:rsidRPr="00EB1203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EB1203" w:rsidRPr="00EB1203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="00B23329" w:rsidRPr="00EB120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เป็นสกุลเงินบาท</w:t>
      </w:r>
    </w:p>
    <w:p w14:paraId="04691A98" w14:textId="77777777" w:rsidR="00EB1203" w:rsidRPr="00EB1203" w:rsidRDefault="00EB1203" w:rsidP="00B6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1A7BB93" w14:textId="4C0C1026" w:rsidR="00B67631" w:rsidRPr="00EB1203" w:rsidRDefault="00852774" w:rsidP="00B6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B67631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  <w:t>ลูกหนี้เงินให้สินเชื่ออื่น</w:t>
      </w:r>
    </w:p>
    <w:p w14:paraId="4500513D" w14:textId="383963A8" w:rsidR="005E0F51" w:rsidRPr="00EB1203" w:rsidRDefault="005E0F51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4D1420D" w14:textId="2C5BBA7D" w:rsidR="005E0F51" w:rsidRPr="00EB1203" w:rsidRDefault="005E0F51" w:rsidP="005E0F51">
      <w:pPr>
        <w:tabs>
          <w:tab w:val="clear" w:pos="680"/>
          <w:tab w:val="left" w:pos="720"/>
        </w:tabs>
        <w:ind w:left="540" w:right="378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รายย่อย ณ วันที่</w:t>
      </w:r>
      <w:r w:rsidRPr="00EB1203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EB1203" w:rsidRPr="00EB1203">
        <w:rPr>
          <w:rFonts w:asciiTheme="majorBidi" w:hAnsiTheme="majorBidi" w:cstheme="majorBidi"/>
          <w:bCs/>
          <w:sz w:val="28"/>
          <w:szCs w:val="28"/>
        </w:rPr>
        <w:t>5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EB1203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EB1203" w:rsidRPr="00EB1203">
        <w:rPr>
          <w:rFonts w:asciiTheme="majorBidi" w:hAnsiTheme="majorBidi" w:cstheme="majorBidi"/>
          <w:bCs/>
          <w:sz w:val="28"/>
          <w:szCs w:val="28"/>
        </w:rPr>
        <w:t>4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7ADFC8A8" w14:textId="77777777" w:rsidR="005E0F51" w:rsidRPr="00EB1203" w:rsidRDefault="005E0F51" w:rsidP="005E0F51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167"/>
        <w:gridCol w:w="269"/>
        <w:gridCol w:w="1258"/>
        <w:gridCol w:w="236"/>
        <w:gridCol w:w="1201"/>
        <w:gridCol w:w="269"/>
        <w:gridCol w:w="1170"/>
      </w:tblGrid>
      <w:tr w:rsidR="005E0F51" w:rsidRPr="00EB1203" w14:paraId="5A46E3FE" w14:textId="77777777" w:rsidTr="00950CEF">
        <w:trPr>
          <w:tblHeader/>
        </w:trPr>
        <w:tc>
          <w:tcPr>
            <w:tcW w:w="3564" w:type="dxa"/>
          </w:tcPr>
          <w:p w14:paraId="7621D05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0A435907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BB21E8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14:paraId="2A109C3F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0F51" w:rsidRPr="00EB1203" w14:paraId="76C6DD8D" w14:textId="77777777" w:rsidTr="00950CEF">
        <w:trPr>
          <w:tblHeader/>
        </w:trPr>
        <w:tc>
          <w:tcPr>
            <w:tcW w:w="3564" w:type="dxa"/>
          </w:tcPr>
          <w:p w14:paraId="374BCC8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1F1A6B6" w14:textId="760AAAAE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203" w:rsidRPr="00EB1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E958E40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A7F0A16" w14:textId="2866DC3D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203"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6B2C9D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3F6A48E" w14:textId="02C1B59E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203" w:rsidRPr="00EB1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813DF29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65003D" w14:textId="13101A90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203" w:rsidRPr="00EB1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E0F51" w:rsidRPr="00EB1203" w14:paraId="646F69AC" w14:textId="77777777" w:rsidTr="00950CEF">
        <w:trPr>
          <w:tblHeader/>
        </w:trPr>
        <w:tc>
          <w:tcPr>
            <w:tcW w:w="3564" w:type="dxa"/>
          </w:tcPr>
          <w:p w14:paraId="462E6FAB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70" w:type="dxa"/>
            <w:gridSpan w:val="7"/>
          </w:tcPr>
          <w:p w14:paraId="7E7EE04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EB1203" w14:paraId="29029152" w14:textId="77777777" w:rsidTr="00950CEF">
        <w:tc>
          <w:tcPr>
            <w:tcW w:w="3564" w:type="dxa"/>
          </w:tcPr>
          <w:p w14:paraId="2135CFD1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67" w:type="dxa"/>
          </w:tcPr>
          <w:p w14:paraId="287240B8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29AAB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387CA9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74941F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2632DBF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1DED2F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08B7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203" w:rsidRPr="00EB1203" w14:paraId="20C26847" w14:textId="77777777" w:rsidTr="00950CEF">
        <w:tc>
          <w:tcPr>
            <w:tcW w:w="3564" w:type="dxa"/>
          </w:tcPr>
          <w:p w14:paraId="628DC8C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ลูกหนี้ผ่อนชำระค่าเบี้ยประกัน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</w:tcPr>
          <w:p w14:paraId="745BAFBD" w14:textId="2BEE06B3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269" w:type="dxa"/>
          </w:tcPr>
          <w:p w14:paraId="7C71C9C3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4563175" w14:textId="0A2CFEEF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69B4137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C5BC4C0" w14:textId="669A7D59" w:rsidR="00EB1203" w:rsidRPr="00EB1203" w:rsidRDefault="00AB6E3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269" w:type="dxa"/>
          </w:tcPr>
          <w:p w14:paraId="2797D1A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25CE5" w14:textId="3155279D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EB1203" w:rsidRPr="00EB1203" w14:paraId="5A646B00" w14:textId="77777777" w:rsidTr="00950CEF">
        <w:tc>
          <w:tcPr>
            <w:tcW w:w="3564" w:type="dxa"/>
          </w:tcPr>
          <w:p w14:paraId="5D27304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Pr="00EB120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373EE62" w14:textId="4CFE008C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360,53</w:t>
            </w:r>
            <w:r w:rsidR="004904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518CF03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6E8DDFA" w14:textId="641E952E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170,192</w:t>
            </w:r>
          </w:p>
        </w:tc>
        <w:tc>
          <w:tcPr>
            <w:tcW w:w="236" w:type="dxa"/>
          </w:tcPr>
          <w:p w14:paraId="4E9891C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E1DE7A5" w14:textId="2FFF8B7B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C4C890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25E9C" w14:textId="0F772B9F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203" w:rsidRPr="00EB1203" w14:paraId="34444BB7" w14:textId="77777777" w:rsidTr="00950CEF">
        <w:tc>
          <w:tcPr>
            <w:tcW w:w="3564" w:type="dxa"/>
          </w:tcPr>
          <w:p w14:paraId="5969C12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923F36C" w14:textId="52ED073F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364,526</w:t>
            </w:r>
          </w:p>
        </w:tc>
        <w:tc>
          <w:tcPr>
            <w:tcW w:w="269" w:type="dxa"/>
          </w:tcPr>
          <w:p w14:paraId="033E528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8F1964F" w14:textId="3D9F5233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174,085</w:t>
            </w:r>
          </w:p>
        </w:tc>
        <w:tc>
          <w:tcPr>
            <w:tcW w:w="236" w:type="dxa"/>
          </w:tcPr>
          <w:p w14:paraId="3720193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57311A7" w14:textId="29CD7A15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269" w:type="dxa"/>
          </w:tcPr>
          <w:p w14:paraId="0A7932A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99C5C0" w14:textId="1758C7F9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EB1203" w:rsidRPr="00EB1203" w14:paraId="68CEA340" w14:textId="77777777" w:rsidTr="00950CEF">
        <w:tc>
          <w:tcPr>
            <w:tcW w:w="3564" w:type="dxa"/>
          </w:tcPr>
          <w:p w14:paraId="3B1973B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5A78EAD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15D468E" w14:textId="4F8E38BE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81F4E">
              <w:rPr>
                <w:rFonts w:asciiTheme="majorBidi" w:hAnsiTheme="majorBidi" w:cstheme="majorBidi"/>
                <w:sz w:val="28"/>
                <w:szCs w:val="28"/>
              </w:rPr>
              <w:t>(4,652)</w:t>
            </w:r>
          </w:p>
        </w:tc>
        <w:tc>
          <w:tcPr>
            <w:tcW w:w="269" w:type="dxa"/>
          </w:tcPr>
          <w:p w14:paraId="1268710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D6395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7B2D9" w14:textId="0E61BDA8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(2,951)</w:t>
            </w:r>
          </w:p>
        </w:tc>
        <w:tc>
          <w:tcPr>
            <w:tcW w:w="236" w:type="dxa"/>
          </w:tcPr>
          <w:p w14:paraId="7A14FE6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864ACFA" w14:textId="68E15097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904FD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  <w:tc>
          <w:tcPr>
            <w:tcW w:w="269" w:type="dxa"/>
          </w:tcPr>
          <w:p w14:paraId="194CBB0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DF9C4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ADCE43" w14:textId="747C25B0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EB1203" w:rsidRPr="00EB1203" w14:paraId="1D5A23BD" w14:textId="77777777" w:rsidTr="00950CEF">
        <w:tc>
          <w:tcPr>
            <w:tcW w:w="3564" w:type="dxa"/>
          </w:tcPr>
          <w:p w14:paraId="5A59AFF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3DC01E73" w14:textId="797CDBE7" w:rsidR="00EB1203" w:rsidRPr="00EB1203" w:rsidRDefault="00781F4E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359,874</w:t>
            </w:r>
          </w:p>
        </w:tc>
        <w:tc>
          <w:tcPr>
            <w:tcW w:w="269" w:type="dxa"/>
          </w:tcPr>
          <w:p w14:paraId="0E5CF07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E816158" w14:textId="0FB097A6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171,134</w:t>
            </w:r>
          </w:p>
        </w:tc>
        <w:tc>
          <w:tcPr>
            <w:tcW w:w="236" w:type="dxa"/>
          </w:tcPr>
          <w:p w14:paraId="6480203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260E77A" w14:textId="42231DC7" w:rsidR="00EB1203" w:rsidRPr="00EB1203" w:rsidRDefault="004904FD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3,844</w:t>
            </w:r>
          </w:p>
        </w:tc>
        <w:tc>
          <w:tcPr>
            <w:tcW w:w="269" w:type="dxa"/>
          </w:tcPr>
          <w:p w14:paraId="7A9CF2B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17FD37" w14:textId="076A4F6A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  <w:tr w:rsidR="00EB1203" w:rsidRPr="00EB1203" w14:paraId="3A8A868E" w14:textId="77777777" w:rsidTr="00950CEF">
        <w:tc>
          <w:tcPr>
            <w:tcW w:w="3564" w:type="dxa"/>
          </w:tcPr>
          <w:p w14:paraId="2619CDC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6F7DCA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DD9B81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477D24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B913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38DC7A3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3092F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82733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203" w:rsidRPr="00EB1203" w14:paraId="246C8935" w14:textId="77777777" w:rsidTr="00950CEF">
        <w:tc>
          <w:tcPr>
            <w:tcW w:w="3564" w:type="dxa"/>
          </w:tcPr>
          <w:p w14:paraId="6F58C84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ที่ถึงกำหนดชำระเกินหนึ่งปี</w:t>
            </w:r>
          </w:p>
        </w:tc>
        <w:tc>
          <w:tcPr>
            <w:tcW w:w="1167" w:type="dxa"/>
          </w:tcPr>
          <w:p w14:paraId="3C09468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AE496E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E7E8D5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0FF8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957850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D96629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0EBA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203" w:rsidRPr="00EB1203" w14:paraId="4698C54A" w14:textId="77777777" w:rsidTr="00950CEF">
        <w:tc>
          <w:tcPr>
            <w:tcW w:w="3564" w:type="dxa"/>
          </w:tcPr>
          <w:p w14:paraId="72D88AB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</w:tcPr>
          <w:p w14:paraId="784DC3B3" w14:textId="30769D58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12,182</w:t>
            </w:r>
          </w:p>
        </w:tc>
        <w:tc>
          <w:tcPr>
            <w:tcW w:w="269" w:type="dxa"/>
          </w:tcPr>
          <w:p w14:paraId="5A599FB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B51FD49" w14:textId="66D0144C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36" w:type="dxa"/>
          </w:tcPr>
          <w:p w14:paraId="536EBB6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A173441" w14:textId="199776C0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73C8E69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2217" w14:textId="71FC6309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203" w:rsidRPr="00EB1203" w14:paraId="0EEED2F6" w14:textId="77777777" w:rsidTr="00950CEF">
        <w:tc>
          <w:tcPr>
            <w:tcW w:w="3564" w:type="dxa"/>
          </w:tcPr>
          <w:p w14:paraId="6DD5885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3DB5C8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26D9DCD" w14:textId="71324EB4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(416)</w:t>
            </w:r>
          </w:p>
        </w:tc>
        <w:tc>
          <w:tcPr>
            <w:tcW w:w="269" w:type="dxa"/>
          </w:tcPr>
          <w:p w14:paraId="424B81F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DAC85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CE4D4" w14:textId="4545754C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(336)</w:t>
            </w:r>
          </w:p>
        </w:tc>
        <w:tc>
          <w:tcPr>
            <w:tcW w:w="236" w:type="dxa"/>
          </w:tcPr>
          <w:p w14:paraId="36F3557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35844AF" w14:textId="0763D4F3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69" w:type="dxa"/>
          </w:tcPr>
          <w:p w14:paraId="7C4FC26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C66F6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9AA80" w14:textId="17AC6CE8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203" w:rsidRPr="00EB1203" w14:paraId="31E0F408" w14:textId="77777777" w:rsidTr="00950CEF">
        <w:tc>
          <w:tcPr>
            <w:tcW w:w="3564" w:type="dxa"/>
          </w:tcPr>
          <w:p w14:paraId="7B1FCE6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E3E379D" w14:textId="6AA69430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11,766</w:t>
            </w:r>
          </w:p>
        </w:tc>
        <w:tc>
          <w:tcPr>
            <w:tcW w:w="269" w:type="dxa"/>
          </w:tcPr>
          <w:p w14:paraId="03E82E9F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D514028" w14:textId="00182825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13,856</w:t>
            </w:r>
          </w:p>
        </w:tc>
        <w:tc>
          <w:tcPr>
            <w:tcW w:w="236" w:type="dxa"/>
          </w:tcPr>
          <w:p w14:paraId="311739C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310CC94" w14:textId="1BED22F4" w:rsidR="00EB1203" w:rsidRPr="00EB1203" w:rsidRDefault="001E33E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852D93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3211C9" w14:textId="7D208BCB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B1203" w:rsidRPr="00EB1203" w14:paraId="7B1B9238" w14:textId="77777777" w:rsidTr="00950CEF">
        <w:tc>
          <w:tcPr>
            <w:tcW w:w="3564" w:type="dxa"/>
          </w:tcPr>
          <w:p w14:paraId="1DFEB099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EC9A151" w14:textId="6E37D2B6" w:rsidR="00EB1203" w:rsidRPr="00EB1203" w:rsidRDefault="00781F4E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371,640</w:t>
            </w:r>
          </w:p>
        </w:tc>
        <w:tc>
          <w:tcPr>
            <w:tcW w:w="269" w:type="dxa"/>
          </w:tcPr>
          <w:p w14:paraId="283E820F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11046EE" w14:textId="6786AB6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184,990</w:t>
            </w:r>
          </w:p>
        </w:tc>
        <w:tc>
          <w:tcPr>
            <w:tcW w:w="236" w:type="dxa"/>
          </w:tcPr>
          <w:p w14:paraId="687DC4E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BF75405" w14:textId="53BE0F1C" w:rsidR="00EB1203" w:rsidRPr="00EB1203" w:rsidRDefault="00781F4E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3,844</w:t>
            </w:r>
          </w:p>
        </w:tc>
        <w:tc>
          <w:tcPr>
            <w:tcW w:w="269" w:type="dxa"/>
          </w:tcPr>
          <w:p w14:paraId="1A5F060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781071" w14:textId="634ABD60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464FED22" w14:textId="0349154F" w:rsidR="00B8327D" w:rsidRPr="00EB1203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E892A3" w14:textId="72852FEE" w:rsidR="005E0F51" w:rsidRPr="00EB1203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EB1203" w:rsidRPr="00EB1203">
        <w:rPr>
          <w:rFonts w:asciiTheme="majorBidi" w:hAnsiTheme="majorBidi" w:cstheme="majorBidi"/>
          <w:sz w:val="28"/>
          <w:szCs w:val="28"/>
        </w:rPr>
        <w:t>5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EB1203" w:rsidRPr="00EB1203">
        <w:rPr>
          <w:rFonts w:asciiTheme="majorBidi" w:hAnsiTheme="majorBidi" w:cstheme="majorBidi"/>
          <w:sz w:val="28"/>
          <w:szCs w:val="28"/>
        </w:rPr>
        <w:t>4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ลูกหนี้เงินให้สินเชื่ออื่น </w:t>
      </w:r>
      <w:r w:rsidRPr="00EB1203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014E776C" w14:textId="77777777" w:rsidR="005E0F51" w:rsidRPr="00EB1203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5E0F51" w:rsidRPr="00EB1203" w14:paraId="09789E0C" w14:textId="77777777" w:rsidTr="005E0F51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3A48159E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A722EC1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E0F51" w:rsidRPr="00EB1203" w14:paraId="79A9A78D" w14:textId="77777777" w:rsidTr="005E0F51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7353F69E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728F771" w14:textId="5A675EB5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1203" w:rsidRPr="00EB1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E0F51" w:rsidRPr="00EB1203" w14:paraId="0B7F7296" w14:textId="77777777" w:rsidTr="005E0F51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7C8DD60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832C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1AA15969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3AEFC572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1B76780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AE6DD8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5CCBCEF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4A790E91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30A05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36D36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01A16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7B991499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</w:t>
            </w:r>
          </w:p>
          <w:p w14:paraId="3AB83648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48073602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AFBA00" w14:textId="77777777" w:rsidR="005E0F51" w:rsidRPr="00EB1203" w:rsidDel="00D43E7A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0F51" w:rsidRPr="00EB1203" w14:paraId="3AF3810D" w14:textId="77777777" w:rsidTr="005E0F51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335B9D2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5CA82DD7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EB1203" w14:paraId="4FAEF75C" w14:textId="77777777" w:rsidTr="005E0F51">
        <w:trPr>
          <w:trHeight w:val="380"/>
        </w:trPr>
        <w:tc>
          <w:tcPr>
            <w:tcW w:w="3330" w:type="dxa"/>
            <w:shd w:val="clear" w:color="auto" w:fill="auto"/>
          </w:tcPr>
          <w:p w14:paraId="2AAA9170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350" w:type="dxa"/>
            <w:shd w:val="clear" w:color="auto" w:fill="auto"/>
          </w:tcPr>
          <w:p w14:paraId="6C9A34A0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2E1CE2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BAE2A32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95A86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F69D13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8B9FA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C792C8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EB1203" w14:paraId="69C1A976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0654720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0A7DFDE" w14:textId="2899B25A" w:rsidR="005E0F51" w:rsidRPr="00EB1203" w:rsidRDefault="005E4B9F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3,625</w:t>
            </w:r>
          </w:p>
        </w:tc>
        <w:tc>
          <w:tcPr>
            <w:tcW w:w="240" w:type="dxa"/>
          </w:tcPr>
          <w:p w14:paraId="7344399D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B632084" w14:textId="1793197B" w:rsidR="005E0F51" w:rsidRPr="00EB1203" w:rsidRDefault="00F244B6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E331C2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AF8B618" w14:textId="57A63039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26E8FA9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68A112D" w14:textId="3C00F758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3,625</w:t>
            </w:r>
          </w:p>
        </w:tc>
      </w:tr>
      <w:tr w:rsidR="005E0F51" w:rsidRPr="00EB1203" w14:paraId="18329537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458F03F6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A97C405" w14:textId="0E5D6C9F" w:rsidR="005E0F51" w:rsidRPr="00EB1203" w:rsidRDefault="005E4B9F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40" w:type="dxa"/>
          </w:tcPr>
          <w:p w14:paraId="4B47AA8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765545C" w14:textId="01454121" w:rsidR="005E0F51" w:rsidRPr="00EB1203" w:rsidRDefault="00F244B6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620F10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DE890C9" w14:textId="1D94CCFB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E073CC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6B4266B" w14:textId="569D4BA9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5E0F51" w:rsidRPr="00EB1203" w14:paraId="56028B11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67931740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0EFDBE7" w14:textId="311CDB4B" w:rsidR="005E0F51" w:rsidRPr="00EB1203" w:rsidRDefault="005E4B9F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CD3E4BD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7FB0CDD" w14:textId="2E122487" w:rsidR="005E0F51" w:rsidRPr="00EB1203" w:rsidRDefault="00F244B6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05294AD6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C28B156" w14:textId="70887D97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027EF8E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71E0714" w14:textId="3D805D6E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5E0F51" w:rsidRPr="00EB1203" w14:paraId="5D3FC2F8" w14:textId="77777777" w:rsidTr="005E0F51">
        <w:trPr>
          <w:trHeight w:val="349"/>
        </w:trPr>
        <w:tc>
          <w:tcPr>
            <w:tcW w:w="3330" w:type="dxa"/>
            <w:shd w:val="clear" w:color="auto" w:fill="auto"/>
          </w:tcPr>
          <w:p w14:paraId="69D4929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082264" w14:textId="16535FE9" w:rsidR="005E0F51" w:rsidRPr="00EB1203" w:rsidRDefault="00F244B6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21C1C0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B6B7615" w14:textId="09100DD6" w:rsidR="005E0F51" w:rsidRPr="00EB1203" w:rsidRDefault="00F244B6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DD90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469C7DE5" w14:textId="026530BB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38" w:type="dxa"/>
          </w:tcPr>
          <w:p w14:paraId="7C96A08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999D2FB" w14:textId="4D1D22D4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5E0F51" w:rsidRPr="00EB1203" w14:paraId="5E6AEC07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7227917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30549BD" w14:textId="27A21589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25977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240" w:type="dxa"/>
          </w:tcPr>
          <w:p w14:paraId="2CEAD611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8230E23" w14:textId="07DF7813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03E224E4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15ADFFF2" w14:textId="5CC75391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38" w:type="dxa"/>
          </w:tcPr>
          <w:p w14:paraId="4F409478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B8CAA37" w14:textId="705FB18D" w:rsidR="005E0F51" w:rsidRPr="00EB1203" w:rsidRDefault="00B629C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</w:tr>
      <w:tr w:rsidR="005E0F51" w:rsidRPr="00EB1203" w14:paraId="6F824355" w14:textId="77777777" w:rsidTr="005E0F51">
        <w:trPr>
          <w:trHeight w:val="718"/>
        </w:trPr>
        <w:tc>
          <w:tcPr>
            <w:tcW w:w="3330" w:type="dxa"/>
            <w:shd w:val="clear" w:color="auto" w:fill="auto"/>
          </w:tcPr>
          <w:p w14:paraId="46ED9FAF" w14:textId="0E250E8F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="00A75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3DFEE" w14:textId="175ADD0A" w:rsidR="00572256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240" w:type="dxa"/>
            <w:vAlign w:val="bottom"/>
          </w:tcPr>
          <w:p w14:paraId="068281C2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8B037" w14:textId="4472BEDC" w:rsidR="005E0F51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  <w:vAlign w:val="bottom"/>
          </w:tcPr>
          <w:p w14:paraId="634D056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D91A" w14:textId="5D8DC578" w:rsidR="005E0F51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38" w:type="dxa"/>
            <w:vAlign w:val="bottom"/>
          </w:tcPr>
          <w:p w14:paraId="52F67E41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6C36" w14:textId="391A5D75" w:rsidR="005E0F51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</w:tr>
      <w:tr w:rsidR="005E0F51" w:rsidRPr="00EB1203" w14:paraId="4B636DE6" w14:textId="77777777" w:rsidTr="005E0F51">
        <w:trPr>
          <w:trHeight w:val="368"/>
        </w:trPr>
        <w:tc>
          <w:tcPr>
            <w:tcW w:w="3330" w:type="dxa"/>
            <w:shd w:val="clear" w:color="auto" w:fill="auto"/>
          </w:tcPr>
          <w:p w14:paraId="735E0D69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66F5" w14:textId="3AA85989" w:rsidR="005E0F51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3,643</w:t>
            </w:r>
          </w:p>
        </w:tc>
        <w:tc>
          <w:tcPr>
            <w:tcW w:w="240" w:type="dxa"/>
          </w:tcPr>
          <w:p w14:paraId="6DBBC1E8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AD9B1" w14:textId="00208F46" w:rsidR="005E0F51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564E313E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3FE7A" w14:textId="75229113" w:rsidR="005E0F51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238" w:type="dxa"/>
          </w:tcPr>
          <w:p w14:paraId="4A0657D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41AC2" w14:textId="487DE954" w:rsidR="005E0F51" w:rsidRPr="00EB1203" w:rsidRDefault="00F739DB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3,844</w:t>
            </w:r>
          </w:p>
        </w:tc>
      </w:tr>
    </w:tbl>
    <w:p w14:paraId="0769B203" w14:textId="29AAE455" w:rsidR="005E0F51" w:rsidRPr="00EB1203" w:rsidRDefault="005E0F51" w:rsidP="00A86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F62767" w14:textId="77777777" w:rsidR="00950CEF" w:rsidRDefault="00950CEF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0"/>
        <w:gridCol w:w="1118"/>
        <w:gridCol w:w="232"/>
        <w:gridCol w:w="98"/>
        <w:gridCol w:w="142"/>
        <w:gridCol w:w="1083"/>
        <w:gridCol w:w="207"/>
        <w:gridCol w:w="106"/>
        <w:gridCol w:w="130"/>
        <w:gridCol w:w="1098"/>
        <w:gridCol w:w="183"/>
        <w:gridCol w:w="147"/>
        <w:gridCol w:w="91"/>
        <w:gridCol w:w="1205"/>
        <w:gridCol w:w="28"/>
      </w:tblGrid>
      <w:tr w:rsidR="00EB1203" w:rsidRPr="00EB1203" w14:paraId="2B5A4C5F" w14:textId="77777777" w:rsidTr="00BC58C4">
        <w:trPr>
          <w:gridAfter w:val="1"/>
          <w:wAfter w:w="28" w:type="dxa"/>
          <w:trHeight w:val="182"/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7EB56FCB" w14:textId="68536929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13"/>
          </w:tcPr>
          <w:p w14:paraId="118EB8F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B1203" w:rsidRPr="00EB1203" w14:paraId="759AFAC4" w14:textId="77777777" w:rsidTr="00BC58C4">
        <w:trPr>
          <w:gridAfter w:val="1"/>
          <w:wAfter w:w="28" w:type="dxa"/>
          <w:trHeight w:val="64"/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4230A949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13"/>
          </w:tcPr>
          <w:p w14:paraId="5FDB280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B1203" w:rsidRPr="00EB1203" w:rsidDel="00D43E7A" w14:paraId="4EC1A0D9" w14:textId="77777777" w:rsidTr="00676A93">
        <w:trPr>
          <w:gridAfter w:val="1"/>
          <w:wAfter w:w="28" w:type="dxa"/>
          <w:trHeight w:val="60"/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55931ED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12549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42446A8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55B72A3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  <w:gridSpan w:val="2"/>
          </w:tcPr>
          <w:p w14:paraId="6EDC294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0F2918D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36AB781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gridSpan w:val="2"/>
          </w:tcPr>
          <w:p w14:paraId="6B2A6E0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55CC0FC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8654A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6990B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48E06E8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</w:t>
            </w:r>
          </w:p>
          <w:p w14:paraId="64FC180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  <w:gridSpan w:val="2"/>
          </w:tcPr>
          <w:p w14:paraId="363314E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B65AAE" w14:textId="77777777" w:rsidR="00EB1203" w:rsidRPr="00EB1203" w:rsidDel="00D43E7A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B1203" w:rsidRPr="00EB1203" w14:paraId="271603CC" w14:textId="77777777" w:rsidTr="000A72EC">
        <w:trPr>
          <w:gridAfter w:val="1"/>
          <w:wAfter w:w="28" w:type="dxa"/>
          <w:trHeight w:val="64"/>
          <w:tblHeader/>
        </w:trPr>
        <w:tc>
          <w:tcPr>
            <w:tcW w:w="3330" w:type="dxa"/>
            <w:gridSpan w:val="2"/>
            <w:shd w:val="clear" w:color="auto" w:fill="auto"/>
          </w:tcPr>
          <w:p w14:paraId="7544844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13"/>
            <w:shd w:val="clear" w:color="auto" w:fill="auto"/>
          </w:tcPr>
          <w:p w14:paraId="6093F47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203" w:rsidRPr="00EB1203" w14:paraId="34404539" w14:textId="77777777" w:rsidTr="000A72EC">
        <w:trPr>
          <w:gridAfter w:val="1"/>
          <w:wAfter w:w="28" w:type="dxa"/>
          <w:trHeight w:val="155"/>
        </w:trPr>
        <w:tc>
          <w:tcPr>
            <w:tcW w:w="3330" w:type="dxa"/>
            <w:gridSpan w:val="2"/>
            <w:shd w:val="clear" w:color="auto" w:fill="auto"/>
          </w:tcPr>
          <w:p w14:paraId="129C740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71C6FB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38F5746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3B8049FF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A391A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7517A19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269EE33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8807CC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203" w:rsidRPr="00EB1203" w14:paraId="608AC0C0" w14:textId="77777777" w:rsidTr="000A72EC">
        <w:trPr>
          <w:gridAfter w:val="1"/>
          <w:wAfter w:w="28" w:type="dxa"/>
          <w:trHeight w:val="64"/>
        </w:trPr>
        <w:tc>
          <w:tcPr>
            <w:tcW w:w="3330" w:type="dxa"/>
            <w:gridSpan w:val="2"/>
            <w:shd w:val="clear" w:color="auto" w:fill="auto"/>
          </w:tcPr>
          <w:p w14:paraId="20AC6E8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21819B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40" w:type="dxa"/>
            <w:gridSpan w:val="2"/>
          </w:tcPr>
          <w:p w14:paraId="419E5213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1BF744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8DC854F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1EF3067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6C4C944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0E0F10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</w:tr>
      <w:tr w:rsidR="00EB1203" w:rsidRPr="00EB1203" w14:paraId="008DAE27" w14:textId="77777777" w:rsidTr="000A72EC">
        <w:trPr>
          <w:gridAfter w:val="1"/>
          <w:wAfter w:w="28" w:type="dxa"/>
          <w:trHeight w:val="64"/>
        </w:trPr>
        <w:tc>
          <w:tcPr>
            <w:tcW w:w="3330" w:type="dxa"/>
            <w:gridSpan w:val="2"/>
            <w:shd w:val="clear" w:color="auto" w:fill="auto"/>
          </w:tcPr>
          <w:p w14:paraId="46117C9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7E5637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40" w:type="dxa"/>
            <w:gridSpan w:val="2"/>
          </w:tcPr>
          <w:p w14:paraId="2626291F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2104500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D7EADC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3FDD7C9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2F0189C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90F070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EB1203" w:rsidRPr="00EB1203" w14:paraId="4034E89C" w14:textId="77777777" w:rsidTr="000A72EC">
        <w:trPr>
          <w:gridAfter w:val="1"/>
          <w:wAfter w:w="28" w:type="dxa"/>
          <w:trHeight w:val="182"/>
        </w:trPr>
        <w:tc>
          <w:tcPr>
            <w:tcW w:w="3330" w:type="dxa"/>
            <w:gridSpan w:val="2"/>
            <w:shd w:val="clear" w:color="auto" w:fill="auto"/>
          </w:tcPr>
          <w:p w14:paraId="565EC56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CC7622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580D226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0AEE622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gridSpan w:val="2"/>
          </w:tcPr>
          <w:p w14:paraId="7639232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0905671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2F51409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B289DA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EB1203" w:rsidRPr="00EB1203" w14:paraId="4EA85D57" w14:textId="77777777" w:rsidTr="000A72EC">
        <w:trPr>
          <w:gridAfter w:val="1"/>
          <w:wAfter w:w="28" w:type="dxa"/>
          <w:trHeight w:val="191"/>
        </w:trPr>
        <w:tc>
          <w:tcPr>
            <w:tcW w:w="3330" w:type="dxa"/>
            <w:gridSpan w:val="2"/>
            <w:shd w:val="clear" w:color="auto" w:fill="auto"/>
          </w:tcPr>
          <w:p w14:paraId="48CC7373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75E74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543598B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2730276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7D64777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1248741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009A581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C31697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B1203" w:rsidRPr="00EB1203" w14:paraId="7CCB78C1" w14:textId="77777777" w:rsidTr="000A72EC">
        <w:trPr>
          <w:gridAfter w:val="1"/>
          <w:wAfter w:w="28" w:type="dxa"/>
          <w:trHeight w:val="64"/>
        </w:trPr>
        <w:tc>
          <w:tcPr>
            <w:tcW w:w="3330" w:type="dxa"/>
            <w:gridSpan w:val="2"/>
            <w:shd w:val="clear" w:color="auto" w:fill="auto"/>
          </w:tcPr>
          <w:p w14:paraId="2C11A6C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6ECE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</w:tcPr>
          <w:p w14:paraId="222BACB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CDA6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6A405B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C75A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  <w:gridSpan w:val="2"/>
          </w:tcPr>
          <w:p w14:paraId="3ABA7F1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FAAF6D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EB1203" w:rsidRPr="00EB1203" w14:paraId="70477CAD" w14:textId="77777777" w:rsidTr="000A72EC">
        <w:trPr>
          <w:gridAfter w:val="1"/>
          <w:wAfter w:w="28" w:type="dxa"/>
          <w:trHeight w:val="100"/>
        </w:trPr>
        <w:tc>
          <w:tcPr>
            <w:tcW w:w="3330" w:type="dxa"/>
            <w:gridSpan w:val="2"/>
            <w:shd w:val="clear" w:color="auto" w:fill="auto"/>
          </w:tcPr>
          <w:p w14:paraId="24E4733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2586A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3,615</w:t>
            </w:r>
          </w:p>
        </w:tc>
        <w:tc>
          <w:tcPr>
            <w:tcW w:w="240" w:type="dxa"/>
            <w:gridSpan w:val="2"/>
          </w:tcPr>
          <w:p w14:paraId="19ABCE46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1514F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  <w:gridSpan w:val="2"/>
          </w:tcPr>
          <w:p w14:paraId="16D32BA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E04A0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  <w:gridSpan w:val="2"/>
          </w:tcPr>
          <w:p w14:paraId="6C4443F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11F14742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EB1203" w:rsidRPr="00EB1203" w14:paraId="1699B19A" w14:textId="77777777" w:rsidTr="000A72EC">
        <w:trPr>
          <w:gridAfter w:val="1"/>
          <w:wAfter w:w="28" w:type="dxa"/>
          <w:trHeight w:val="452"/>
        </w:trPr>
        <w:tc>
          <w:tcPr>
            <w:tcW w:w="3330" w:type="dxa"/>
            <w:gridSpan w:val="2"/>
            <w:shd w:val="clear" w:color="auto" w:fill="auto"/>
          </w:tcPr>
          <w:p w14:paraId="0186E08D" w14:textId="4D150CD3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="00A75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143AF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6E6ED5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(902)</w:t>
            </w:r>
          </w:p>
        </w:tc>
        <w:tc>
          <w:tcPr>
            <w:tcW w:w="240" w:type="dxa"/>
            <w:gridSpan w:val="2"/>
            <w:vAlign w:val="bottom"/>
          </w:tcPr>
          <w:p w14:paraId="7B9EDA0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FFFD7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  <w:gridSpan w:val="2"/>
            <w:vAlign w:val="bottom"/>
          </w:tcPr>
          <w:p w14:paraId="1EA689CA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0C413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38" w:type="dxa"/>
            <w:gridSpan w:val="2"/>
            <w:vAlign w:val="bottom"/>
          </w:tcPr>
          <w:p w14:paraId="166F07DD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D5F9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EB1203" w:rsidRPr="00EB1203" w14:paraId="2C12A60D" w14:textId="77777777" w:rsidTr="00BC58C4">
        <w:trPr>
          <w:gridAfter w:val="1"/>
          <w:wAfter w:w="28" w:type="dxa"/>
          <w:trHeight w:val="208"/>
        </w:trPr>
        <w:tc>
          <w:tcPr>
            <w:tcW w:w="3330" w:type="dxa"/>
            <w:gridSpan w:val="2"/>
            <w:shd w:val="clear" w:color="auto" w:fill="auto"/>
          </w:tcPr>
          <w:p w14:paraId="213F10D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54B1E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2,713</w:t>
            </w:r>
          </w:p>
        </w:tc>
        <w:tc>
          <w:tcPr>
            <w:tcW w:w="240" w:type="dxa"/>
            <w:gridSpan w:val="2"/>
          </w:tcPr>
          <w:p w14:paraId="2DCF76EC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1F7F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" w:type="dxa"/>
            <w:gridSpan w:val="2"/>
          </w:tcPr>
          <w:p w14:paraId="4B630D28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CA17B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8" w:type="dxa"/>
            <w:gridSpan w:val="2"/>
          </w:tcPr>
          <w:p w14:paraId="43CBBF61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9C1F4" w14:textId="77777777" w:rsidR="00EB1203" w:rsidRPr="00EB1203" w:rsidRDefault="00EB1203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  <w:tr w:rsidR="00BC58C4" w:rsidRPr="00EB1203" w14:paraId="4212FAF2" w14:textId="77777777" w:rsidTr="00894F2F">
        <w:trPr>
          <w:trHeight w:val="224"/>
        </w:trPr>
        <w:tc>
          <w:tcPr>
            <w:tcW w:w="3240" w:type="dxa"/>
            <w:shd w:val="clear" w:color="auto" w:fill="auto"/>
            <w:vAlign w:val="bottom"/>
          </w:tcPr>
          <w:p w14:paraId="153FC46D" w14:textId="77777777" w:rsidR="00BC58C4" w:rsidRPr="00BC58C4" w:rsidRDefault="00BC58C4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958" w:type="dxa"/>
            <w:gridSpan w:val="15"/>
            <w:shd w:val="clear" w:color="auto" w:fill="auto"/>
          </w:tcPr>
          <w:p w14:paraId="4A5F38CD" w14:textId="77777777" w:rsidR="00BC58C4" w:rsidRPr="00BC58C4" w:rsidRDefault="00BC58C4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</w:tr>
      <w:tr w:rsidR="005E0F51" w:rsidRPr="00EB1203" w14:paraId="62A19E4F" w14:textId="77777777" w:rsidTr="00BC58C4">
        <w:trPr>
          <w:trHeight w:val="64"/>
        </w:trPr>
        <w:tc>
          <w:tcPr>
            <w:tcW w:w="3240" w:type="dxa"/>
            <w:shd w:val="clear" w:color="auto" w:fill="auto"/>
            <w:vAlign w:val="bottom"/>
          </w:tcPr>
          <w:p w14:paraId="5B0B8CF8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15"/>
            <w:shd w:val="clear" w:color="auto" w:fill="auto"/>
          </w:tcPr>
          <w:p w14:paraId="652BF6A2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0F51" w:rsidRPr="00EB1203" w14:paraId="15FE32B4" w14:textId="77777777" w:rsidTr="00BC58C4">
        <w:trPr>
          <w:trHeight w:val="64"/>
        </w:trPr>
        <w:tc>
          <w:tcPr>
            <w:tcW w:w="3240" w:type="dxa"/>
            <w:shd w:val="clear" w:color="auto" w:fill="auto"/>
            <w:vAlign w:val="bottom"/>
          </w:tcPr>
          <w:p w14:paraId="6D432765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15"/>
            <w:shd w:val="clear" w:color="auto" w:fill="auto"/>
          </w:tcPr>
          <w:p w14:paraId="444B40B5" w14:textId="7B02D91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EB120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</w:tr>
      <w:tr w:rsidR="005E0F51" w:rsidRPr="00EB1203" w14:paraId="7E3079DC" w14:textId="77777777" w:rsidTr="00EB1203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14:paraId="53EBD9C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1A0EEF47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49FE48E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3B4015D8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  <w:gridSpan w:val="2"/>
          </w:tcPr>
          <w:p w14:paraId="2492DB55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30F519E1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45EEA9F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  <w:gridSpan w:val="2"/>
          </w:tcPr>
          <w:p w14:paraId="6FFAA79D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7DFD3827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035C3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B74F2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40C2528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  <w:gridSpan w:val="2"/>
          </w:tcPr>
          <w:p w14:paraId="79E53DD0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shd w:val="clear" w:color="auto" w:fill="auto"/>
            <w:vAlign w:val="bottom"/>
          </w:tcPr>
          <w:p w14:paraId="6A8151EA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0F51" w:rsidRPr="00EB1203" w14:paraId="7EF1B6E4" w14:textId="77777777" w:rsidTr="000A72EC">
        <w:trPr>
          <w:trHeight w:val="64"/>
        </w:trPr>
        <w:tc>
          <w:tcPr>
            <w:tcW w:w="3240" w:type="dxa"/>
            <w:shd w:val="clear" w:color="auto" w:fill="auto"/>
          </w:tcPr>
          <w:p w14:paraId="24BFF6CB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15"/>
            <w:shd w:val="clear" w:color="auto" w:fill="auto"/>
          </w:tcPr>
          <w:p w14:paraId="736B859C" w14:textId="77777777" w:rsidR="005E0F51" w:rsidRPr="00EB1203" w:rsidRDefault="005E0F51" w:rsidP="0095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EB1203" w14:paraId="7D5002F0" w14:textId="77777777" w:rsidTr="000A72EC">
        <w:trPr>
          <w:trHeight w:val="110"/>
        </w:trPr>
        <w:tc>
          <w:tcPr>
            <w:tcW w:w="3240" w:type="dxa"/>
            <w:shd w:val="clear" w:color="auto" w:fill="auto"/>
          </w:tcPr>
          <w:p w14:paraId="1A024789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ลูกหนี้เงินให้สินเชื่อ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647F0C3D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14:paraId="79056636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5F2F0E97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  <w:gridSpan w:val="2"/>
          </w:tcPr>
          <w:p w14:paraId="2B4FA321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2931EE86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  <w:gridSpan w:val="2"/>
          </w:tcPr>
          <w:p w14:paraId="7B9853BB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1DD130F6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EB1203" w14:paraId="08F5D097" w14:textId="77777777" w:rsidTr="000A72EC">
        <w:trPr>
          <w:trHeight w:val="227"/>
        </w:trPr>
        <w:tc>
          <w:tcPr>
            <w:tcW w:w="3240" w:type="dxa"/>
            <w:shd w:val="clear" w:color="auto" w:fill="auto"/>
          </w:tcPr>
          <w:p w14:paraId="018DAC86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3320438F" w14:textId="02DDA601" w:rsidR="005E0F51" w:rsidRPr="00EB1203" w:rsidRDefault="00121C3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304,276</w:t>
            </w:r>
          </w:p>
        </w:tc>
        <w:tc>
          <w:tcPr>
            <w:tcW w:w="330" w:type="dxa"/>
            <w:gridSpan w:val="2"/>
          </w:tcPr>
          <w:p w14:paraId="77CC853C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7C2054A7" w14:textId="5148AB5D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  <w:gridSpan w:val="2"/>
          </w:tcPr>
          <w:p w14:paraId="7F5C8B04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1C4E1E81" w14:textId="6F6E02F4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7BF4ECB0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7E29141E" w14:textId="0D19C487" w:rsidR="005E0F51" w:rsidRPr="00EB1203" w:rsidRDefault="00D03AB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304,276</w:t>
            </w:r>
          </w:p>
        </w:tc>
      </w:tr>
      <w:tr w:rsidR="005E0F51" w:rsidRPr="00EB1203" w14:paraId="10E2F6A7" w14:textId="77777777" w:rsidTr="00EB1203">
        <w:trPr>
          <w:trHeight w:val="353"/>
        </w:trPr>
        <w:tc>
          <w:tcPr>
            <w:tcW w:w="3240" w:type="dxa"/>
            <w:shd w:val="clear" w:color="auto" w:fill="auto"/>
          </w:tcPr>
          <w:p w14:paraId="594FF6EA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6BC0427A" w14:textId="2DCFD40F" w:rsidR="005E0F51" w:rsidRPr="00EB1203" w:rsidRDefault="00121C3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55,496</w:t>
            </w:r>
          </w:p>
        </w:tc>
        <w:tc>
          <w:tcPr>
            <w:tcW w:w="330" w:type="dxa"/>
            <w:gridSpan w:val="2"/>
          </w:tcPr>
          <w:p w14:paraId="49C3297F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5F1BCB9F" w14:textId="6BE2F369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  <w:gridSpan w:val="2"/>
          </w:tcPr>
          <w:p w14:paraId="485F6E79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101DFE63" w14:textId="6A742FA4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69B4DB0D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5A447FAD" w14:textId="30951974" w:rsidR="005E0F51" w:rsidRPr="00EB1203" w:rsidRDefault="00D03AB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55,496</w:t>
            </w:r>
          </w:p>
        </w:tc>
      </w:tr>
      <w:tr w:rsidR="005E0F51" w:rsidRPr="00EB1203" w14:paraId="0E9D2AD7" w14:textId="77777777" w:rsidTr="000A72EC">
        <w:trPr>
          <w:trHeight w:val="74"/>
        </w:trPr>
        <w:tc>
          <w:tcPr>
            <w:tcW w:w="3240" w:type="dxa"/>
            <w:shd w:val="clear" w:color="auto" w:fill="auto"/>
          </w:tcPr>
          <w:p w14:paraId="6E1D203C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6E6A8725" w14:textId="19071054" w:rsidR="005E0F51" w:rsidRPr="00EB1203" w:rsidRDefault="00121C3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07CF7F45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3E52320A" w14:textId="4C677DF4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6,488</w:t>
            </w:r>
          </w:p>
        </w:tc>
        <w:tc>
          <w:tcPr>
            <w:tcW w:w="313" w:type="dxa"/>
            <w:gridSpan w:val="2"/>
          </w:tcPr>
          <w:p w14:paraId="72567768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7A2FBF72" w14:textId="0654A117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14D0838F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1E53C444" w14:textId="2F14A517" w:rsidR="005E0F51" w:rsidRPr="00EB1203" w:rsidRDefault="00D03AB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6,488</w:t>
            </w:r>
          </w:p>
        </w:tc>
      </w:tr>
      <w:tr w:rsidR="005E0F51" w:rsidRPr="00EB1203" w14:paraId="2AD8986D" w14:textId="77777777" w:rsidTr="000A72EC">
        <w:trPr>
          <w:trHeight w:val="173"/>
        </w:trPr>
        <w:tc>
          <w:tcPr>
            <w:tcW w:w="3240" w:type="dxa"/>
            <w:shd w:val="clear" w:color="auto" w:fill="auto"/>
          </w:tcPr>
          <w:p w14:paraId="3E812E2E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7CD57DC3" w14:textId="3F0A27EE" w:rsidR="005E0F51" w:rsidRPr="00EB1203" w:rsidRDefault="00121C3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2546A6FD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22810936" w14:textId="0DD3D51C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313" w:type="dxa"/>
            <w:gridSpan w:val="2"/>
          </w:tcPr>
          <w:p w14:paraId="4B4B132A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1A2B1517" w14:textId="77B4A227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01D4DD3D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5E382461" w14:textId="460E28F7" w:rsidR="005E0F51" w:rsidRPr="00EB1203" w:rsidRDefault="00D03AB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</w:tr>
      <w:tr w:rsidR="00AA0A91" w:rsidRPr="00EB1203" w14:paraId="7E720610" w14:textId="77777777" w:rsidTr="000A72EC">
        <w:trPr>
          <w:trHeight w:val="64"/>
        </w:trPr>
        <w:tc>
          <w:tcPr>
            <w:tcW w:w="3240" w:type="dxa"/>
            <w:shd w:val="clear" w:color="auto" w:fill="auto"/>
          </w:tcPr>
          <w:p w14:paraId="564FDAD2" w14:textId="1439DC1E" w:rsidR="00AA0A91" w:rsidRPr="00EB1203" w:rsidRDefault="00AA0A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508A9789" w14:textId="64594F6B" w:rsidR="00AA0A91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6FE4362A" w14:textId="77777777" w:rsidR="00AA0A91" w:rsidRPr="00EB1203" w:rsidRDefault="00AA0A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20FEC978" w14:textId="12A33BDC" w:rsidR="00AA0A9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  <w:gridSpan w:val="2"/>
          </w:tcPr>
          <w:p w14:paraId="6983BCC2" w14:textId="77777777" w:rsidR="00AA0A91" w:rsidRPr="00EB1203" w:rsidRDefault="00AA0A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14:paraId="7DED5935" w14:textId="6A55A84E" w:rsidR="00AA0A91" w:rsidRPr="00EB1203" w:rsidRDefault="006F328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4,460</w:t>
            </w:r>
          </w:p>
        </w:tc>
        <w:tc>
          <w:tcPr>
            <w:tcW w:w="330" w:type="dxa"/>
            <w:gridSpan w:val="2"/>
          </w:tcPr>
          <w:p w14:paraId="15843454" w14:textId="77777777" w:rsidR="00AA0A91" w:rsidRPr="00EB1203" w:rsidRDefault="00AA0A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14:paraId="0BD8278D" w14:textId="49580856" w:rsidR="00AA0A91" w:rsidRPr="00EB1203" w:rsidRDefault="00D03AB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4,460</w:t>
            </w:r>
          </w:p>
        </w:tc>
      </w:tr>
      <w:tr w:rsidR="005E0F51" w:rsidRPr="00EB1203" w14:paraId="1472FD6A" w14:textId="77777777" w:rsidTr="000A72EC">
        <w:trPr>
          <w:trHeight w:val="128"/>
        </w:trPr>
        <w:tc>
          <w:tcPr>
            <w:tcW w:w="3240" w:type="dxa"/>
            <w:shd w:val="clear" w:color="auto" w:fill="auto"/>
          </w:tcPr>
          <w:p w14:paraId="525C4964" w14:textId="01406B82" w:rsidR="005E0F51" w:rsidRPr="00EB1203" w:rsidRDefault="00AA0A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85938" w14:textId="03AA9EE5" w:rsidR="005E0F51" w:rsidRPr="00EB1203" w:rsidRDefault="00121C3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  <w:gridSpan w:val="2"/>
          </w:tcPr>
          <w:p w14:paraId="590395A7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11F7A" w14:textId="1B3C329A" w:rsidR="005E0F51" w:rsidRPr="00EB1203" w:rsidRDefault="00DE25F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  <w:gridSpan w:val="2"/>
          </w:tcPr>
          <w:p w14:paraId="4F71762B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F2A5C" w14:textId="58B64A2C" w:rsidR="005E0F51" w:rsidRPr="00EB1203" w:rsidRDefault="006F328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330" w:type="dxa"/>
            <w:gridSpan w:val="2"/>
          </w:tcPr>
          <w:p w14:paraId="7C98E3FC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F2F37" w14:textId="51449C50" w:rsidR="005E0F51" w:rsidRPr="00EB1203" w:rsidRDefault="00D03AB9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5E0F51" w:rsidRPr="00EB1203" w14:paraId="77640B68" w14:textId="77777777" w:rsidTr="000A72EC">
        <w:trPr>
          <w:trHeight w:val="136"/>
        </w:trPr>
        <w:tc>
          <w:tcPr>
            <w:tcW w:w="3240" w:type="dxa"/>
            <w:shd w:val="clear" w:color="auto" w:fill="auto"/>
          </w:tcPr>
          <w:p w14:paraId="1A709A56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DD8C03" w14:textId="6DECADAE" w:rsidR="005E0F51" w:rsidRPr="00EB1203" w:rsidRDefault="00D27F20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1389A">
              <w:rPr>
                <w:rFonts w:asciiTheme="majorBidi" w:hAnsiTheme="majorBidi" w:cstheme="majorBidi"/>
                <w:sz w:val="28"/>
                <w:szCs w:val="28"/>
              </w:rPr>
              <w:t>59,772</w:t>
            </w:r>
          </w:p>
        </w:tc>
        <w:tc>
          <w:tcPr>
            <w:tcW w:w="330" w:type="dxa"/>
            <w:gridSpan w:val="2"/>
          </w:tcPr>
          <w:p w14:paraId="0A5146D4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16F0AE" w14:textId="4E27B294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8,364</w:t>
            </w:r>
          </w:p>
        </w:tc>
        <w:tc>
          <w:tcPr>
            <w:tcW w:w="313" w:type="dxa"/>
            <w:gridSpan w:val="2"/>
          </w:tcPr>
          <w:p w14:paraId="6A1C2FDB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64CD15" w14:textId="5C3CFCFF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4,579</w:t>
            </w:r>
          </w:p>
        </w:tc>
        <w:tc>
          <w:tcPr>
            <w:tcW w:w="330" w:type="dxa"/>
            <w:gridSpan w:val="2"/>
          </w:tcPr>
          <w:p w14:paraId="741C8760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826B89" w14:textId="1DE3B319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372,715</w:t>
            </w:r>
          </w:p>
        </w:tc>
      </w:tr>
      <w:tr w:rsidR="005E0F51" w:rsidRPr="00EB1203" w14:paraId="7D2AEE26" w14:textId="77777777" w:rsidTr="000A72EC">
        <w:trPr>
          <w:trHeight w:val="344"/>
        </w:trPr>
        <w:tc>
          <w:tcPr>
            <w:tcW w:w="3240" w:type="dxa"/>
            <w:shd w:val="clear" w:color="auto" w:fill="auto"/>
            <w:vAlign w:val="bottom"/>
          </w:tcPr>
          <w:p w14:paraId="54168E2A" w14:textId="3463AD2F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</w:t>
            </w:r>
            <w:r w:rsidR="00A75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C4FE" w14:textId="2C36AD7A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(3,509)</w:t>
            </w:r>
          </w:p>
        </w:tc>
        <w:tc>
          <w:tcPr>
            <w:tcW w:w="330" w:type="dxa"/>
            <w:gridSpan w:val="2"/>
            <w:vAlign w:val="bottom"/>
          </w:tcPr>
          <w:p w14:paraId="6889EEAE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68213" w14:textId="2B957FF2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(397)</w:t>
            </w:r>
          </w:p>
        </w:tc>
        <w:tc>
          <w:tcPr>
            <w:tcW w:w="313" w:type="dxa"/>
            <w:gridSpan w:val="2"/>
            <w:vAlign w:val="bottom"/>
          </w:tcPr>
          <w:p w14:paraId="3F08D43D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310FC" w14:textId="5CBA3AF3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(1,013)</w:t>
            </w:r>
          </w:p>
        </w:tc>
        <w:tc>
          <w:tcPr>
            <w:tcW w:w="330" w:type="dxa"/>
            <w:gridSpan w:val="2"/>
            <w:vAlign w:val="bottom"/>
          </w:tcPr>
          <w:p w14:paraId="666F71CE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DD901" w14:textId="62EB9435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(4,919)</w:t>
            </w:r>
          </w:p>
        </w:tc>
      </w:tr>
      <w:tr w:rsidR="005E0F51" w:rsidRPr="00EB1203" w14:paraId="49E8B675" w14:textId="77777777" w:rsidTr="00EB1203">
        <w:trPr>
          <w:trHeight w:val="363"/>
        </w:trPr>
        <w:tc>
          <w:tcPr>
            <w:tcW w:w="3240" w:type="dxa"/>
            <w:shd w:val="clear" w:color="auto" w:fill="auto"/>
          </w:tcPr>
          <w:p w14:paraId="72FF327F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1145E" w14:textId="76E0F7FA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356,263</w:t>
            </w:r>
          </w:p>
        </w:tc>
        <w:tc>
          <w:tcPr>
            <w:tcW w:w="330" w:type="dxa"/>
            <w:gridSpan w:val="2"/>
          </w:tcPr>
          <w:p w14:paraId="32B73915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5B9CA" w14:textId="1B202628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7,967</w:t>
            </w:r>
          </w:p>
        </w:tc>
        <w:tc>
          <w:tcPr>
            <w:tcW w:w="313" w:type="dxa"/>
            <w:gridSpan w:val="2"/>
          </w:tcPr>
          <w:p w14:paraId="6E854815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B3555" w14:textId="056BA6CE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3,566</w:t>
            </w:r>
          </w:p>
        </w:tc>
        <w:tc>
          <w:tcPr>
            <w:tcW w:w="330" w:type="dxa"/>
            <w:gridSpan w:val="2"/>
          </w:tcPr>
          <w:p w14:paraId="36A9C057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4A7DE" w14:textId="7C0F4D8E" w:rsidR="005E0F51" w:rsidRPr="00EB1203" w:rsidRDefault="00D1389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367,796</w:t>
            </w:r>
          </w:p>
        </w:tc>
      </w:tr>
    </w:tbl>
    <w:p w14:paraId="421BBC8D" w14:textId="77777777" w:rsidR="00676A93" w:rsidRDefault="00676A93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EB1203" w:rsidRPr="00EB1203" w14:paraId="5C5E22FA" w14:textId="77777777" w:rsidTr="00676A93">
        <w:trPr>
          <w:trHeight w:val="70"/>
        </w:trPr>
        <w:tc>
          <w:tcPr>
            <w:tcW w:w="3240" w:type="dxa"/>
            <w:shd w:val="clear" w:color="auto" w:fill="auto"/>
            <w:vAlign w:val="bottom"/>
          </w:tcPr>
          <w:p w14:paraId="5719ABC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EE0AD1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1203" w:rsidRPr="00EB1203" w14:paraId="0BED245A" w14:textId="77777777" w:rsidTr="00676A93">
        <w:trPr>
          <w:trHeight w:val="146"/>
        </w:trPr>
        <w:tc>
          <w:tcPr>
            <w:tcW w:w="3240" w:type="dxa"/>
            <w:shd w:val="clear" w:color="auto" w:fill="auto"/>
            <w:vAlign w:val="bottom"/>
          </w:tcPr>
          <w:p w14:paraId="2270AAD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5755A6C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EB1203" w:rsidRPr="00EB1203" w14:paraId="581CE69C" w14:textId="77777777" w:rsidTr="00186AF5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14:paraId="2398394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DB506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</w:t>
            </w:r>
          </w:p>
          <w:p w14:paraId="75A8954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5F73830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6D77AE3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3625C2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0F77043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63E8771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82E468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5D08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E09E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E3E1572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4EC970E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0FE555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B1203" w:rsidRPr="00EB1203" w14:paraId="2A1AFE4A" w14:textId="77777777" w:rsidTr="00676A93">
        <w:trPr>
          <w:trHeight w:val="70"/>
        </w:trPr>
        <w:tc>
          <w:tcPr>
            <w:tcW w:w="3240" w:type="dxa"/>
            <w:shd w:val="clear" w:color="auto" w:fill="auto"/>
          </w:tcPr>
          <w:p w14:paraId="67C7E01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79ED928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203" w:rsidRPr="00EB1203" w14:paraId="00D26922" w14:textId="77777777" w:rsidTr="00186AF5">
        <w:trPr>
          <w:trHeight w:val="363"/>
        </w:trPr>
        <w:tc>
          <w:tcPr>
            <w:tcW w:w="3240" w:type="dxa"/>
            <w:shd w:val="clear" w:color="auto" w:fill="auto"/>
          </w:tcPr>
          <w:p w14:paraId="689A2E0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ลูกหนี้เงินให้สินเชื่อ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7DE4B7E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4A6F1DC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23D77DC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1D00B3C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EFE930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475AEE9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6803DE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203" w:rsidRPr="00EB1203" w14:paraId="3B952994" w14:textId="77777777" w:rsidTr="00186AF5">
        <w:trPr>
          <w:trHeight w:val="353"/>
        </w:trPr>
        <w:tc>
          <w:tcPr>
            <w:tcW w:w="3240" w:type="dxa"/>
            <w:shd w:val="clear" w:color="auto" w:fill="auto"/>
          </w:tcPr>
          <w:p w14:paraId="2317FE04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6A78AFE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  <w:tc>
          <w:tcPr>
            <w:tcW w:w="330" w:type="dxa"/>
          </w:tcPr>
          <w:p w14:paraId="3301FF9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EB6EF9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7B1336D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B2CE4F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458135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71EA10D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</w:tr>
      <w:tr w:rsidR="00EB1203" w:rsidRPr="00EB1203" w14:paraId="3A0AD421" w14:textId="77777777" w:rsidTr="00186AF5">
        <w:trPr>
          <w:trHeight w:val="353"/>
        </w:trPr>
        <w:tc>
          <w:tcPr>
            <w:tcW w:w="3240" w:type="dxa"/>
            <w:shd w:val="clear" w:color="auto" w:fill="auto"/>
          </w:tcPr>
          <w:p w14:paraId="6468D70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50DED3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330" w:type="dxa"/>
          </w:tcPr>
          <w:p w14:paraId="2252A11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6F9B83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451D8BF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98F8F7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37EE6E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66CE14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</w:tr>
      <w:tr w:rsidR="00EB1203" w:rsidRPr="00EB1203" w14:paraId="173285B7" w14:textId="77777777" w:rsidTr="00186AF5">
        <w:trPr>
          <w:trHeight w:val="353"/>
        </w:trPr>
        <w:tc>
          <w:tcPr>
            <w:tcW w:w="3240" w:type="dxa"/>
            <w:shd w:val="clear" w:color="auto" w:fill="auto"/>
          </w:tcPr>
          <w:p w14:paraId="4C78DB7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538755A4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9ED5B62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1D77A2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  <w:tc>
          <w:tcPr>
            <w:tcW w:w="313" w:type="dxa"/>
          </w:tcPr>
          <w:p w14:paraId="7276ACF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DD68EE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B35ABB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5090C8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</w:tr>
      <w:tr w:rsidR="00EB1203" w:rsidRPr="00EB1203" w14:paraId="3AABAF44" w14:textId="77777777" w:rsidTr="00186AF5">
        <w:trPr>
          <w:trHeight w:val="353"/>
        </w:trPr>
        <w:tc>
          <w:tcPr>
            <w:tcW w:w="3240" w:type="dxa"/>
            <w:shd w:val="clear" w:color="auto" w:fill="auto"/>
          </w:tcPr>
          <w:p w14:paraId="08407BD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CDB05E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97F1862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4BD745C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313" w:type="dxa"/>
          </w:tcPr>
          <w:p w14:paraId="1C9D163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16A594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7EEF69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575FE5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</w:tr>
      <w:tr w:rsidR="00EB1203" w:rsidRPr="00EB1203" w14:paraId="5F23CA6C" w14:textId="77777777" w:rsidTr="00186AF5">
        <w:trPr>
          <w:trHeight w:val="344"/>
        </w:trPr>
        <w:tc>
          <w:tcPr>
            <w:tcW w:w="3240" w:type="dxa"/>
            <w:shd w:val="clear" w:color="auto" w:fill="auto"/>
          </w:tcPr>
          <w:p w14:paraId="676FA51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411E021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743A4F8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91C8BC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72BD27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735483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22212A6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D65380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</w:tr>
      <w:tr w:rsidR="00EB1203" w:rsidRPr="00EB1203" w14:paraId="1AF14F88" w14:textId="77777777" w:rsidTr="00186AF5">
        <w:trPr>
          <w:trHeight w:val="353"/>
        </w:trPr>
        <w:tc>
          <w:tcPr>
            <w:tcW w:w="3240" w:type="dxa"/>
            <w:shd w:val="clear" w:color="auto" w:fill="auto"/>
          </w:tcPr>
          <w:p w14:paraId="7B19758F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1ABFF77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174,348</w:t>
            </w:r>
          </w:p>
        </w:tc>
        <w:tc>
          <w:tcPr>
            <w:tcW w:w="330" w:type="dxa"/>
          </w:tcPr>
          <w:p w14:paraId="51858EA2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BBDC71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7,441</w:t>
            </w:r>
          </w:p>
        </w:tc>
        <w:tc>
          <w:tcPr>
            <w:tcW w:w="313" w:type="dxa"/>
          </w:tcPr>
          <w:p w14:paraId="0A8BF9A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36F540E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79C7B17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7CEFEA02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184,384</w:t>
            </w:r>
          </w:p>
        </w:tc>
      </w:tr>
      <w:tr w:rsidR="00EB1203" w:rsidRPr="00EB1203" w14:paraId="68C4787C" w14:textId="77777777" w:rsidTr="00186AF5">
        <w:trPr>
          <w:trHeight w:val="707"/>
        </w:trPr>
        <w:tc>
          <w:tcPr>
            <w:tcW w:w="3240" w:type="dxa"/>
            <w:shd w:val="clear" w:color="auto" w:fill="auto"/>
            <w:vAlign w:val="bottom"/>
          </w:tcPr>
          <w:p w14:paraId="3684D12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96ABD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(1,630)</w:t>
            </w:r>
          </w:p>
        </w:tc>
        <w:tc>
          <w:tcPr>
            <w:tcW w:w="330" w:type="dxa"/>
            <w:vAlign w:val="bottom"/>
          </w:tcPr>
          <w:p w14:paraId="2160A1C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A8C2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(429)</w:t>
            </w:r>
          </w:p>
        </w:tc>
        <w:tc>
          <w:tcPr>
            <w:tcW w:w="313" w:type="dxa"/>
            <w:vAlign w:val="bottom"/>
          </w:tcPr>
          <w:p w14:paraId="624FBDF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61A2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330" w:type="dxa"/>
            <w:vAlign w:val="bottom"/>
          </w:tcPr>
          <w:p w14:paraId="6FA9407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136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(2,316)</w:t>
            </w:r>
          </w:p>
        </w:tc>
      </w:tr>
      <w:tr w:rsidR="00EB1203" w:rsidRPr="00EB1203" w14:paraId="5738C670" w14:textId="77777777" w:rsidTr="00186AF5">
        <w:trPr>
          <w:trHeight w:val="363"/>
        </w:trPr>
        <w:tc>
          <w:tcPr>
            <w:tcW w:w="3240" w:type="dxa"/>
            <w:shd w:val="clear" w:color="auto" w:fill="auto"/>
          </w:tcPr>
          <w:p w14:paraId="544F28F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3E94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172,718</w:t>
            </w:r>
          </w:p>
        </w:tc>
        <w:tc>
          <w:tcPr>
            <w:tcW w:w="330" w:type="dxa"/>
          </w:tcPr>
          <w:p w14:paraId="7179C05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5424A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7,012</w:t>
            </w:r>
          </w:p>
        </w:tc>
        <w:tc>
          <w:tcPr>
            <w:tcW w:w="313" w:type="dxa"/>
          </w:tcPr>
          <w:p w14:paraId="1E5D0BF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1D37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2,338</w:t>
            </w:r>
          </w:p>
        </w:tc>
        <w:tc>
          <w:tcPr>
            <w:tcW w:w="330" w:type="dxa"/>
          </w:tcPr>
          <w:p w14:paraId="453A149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47351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182,068</w:t>
            </w:r>
          </w:p>
        </w:tc>
      </w:tr>
    </w:tbl>
    <w:p w14:paraId="71F13AC0" w14:textId="77777777" w:rsidR="00DC258C" w:rsidRPr="001B3A11" w:rsidRDefault="00DC258C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14BA5A21" w14:textId="2F851971" w:rsidR="00EB1203" w:rsidRDefault="005E0F51" w:rsidP="00717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ระหว่างปีสำหรับลูกหนี้เงินให้สินเชื่ออื่นสรุปได้ดังนี้</w:t>
      </w:r>
    </w:p>
    <w:p w14:paraId="0B311A01" w14:textId="77777777" w:rsidR="00CC4CDE" w:rsidRPr="00D83121" w:rsidRDefault="00CC4CDE" w:rsidP="00717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5E0F51" w:rsidRPr="00EB1203" w14:paraId="33FA2B3D" w14:textId="77777777" w:rsidTr="00676A93">
        <w:trPr>
          <w:trHeight w:val="83"/>
          <w:tblHeader/>
        </w:trPr>
        <w:tc>
          <w:tcPr>
            <w:tcW w:w="3672" w:type="dxa"/>
          </w:tcPr>
          <w:p w14:paraId="0729B913" w14:textId="502C482F" w:rsidR="005E0F51" w:rsidRPr="00EB1203" w:rsidRDefault="005E0F51" w:rsidP="001B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6ADC8B8" w14:textId="7656EC30" w:rsidR="005E0F51" w:rsidRPr="00EB1203" w:rsidRDefault="005E0F51" w:rsidP="001B3A11">
            <w:pPr>
              <w:pStyle w:val="a"/>
              <w:tabs>
                <w:tab w:val="left" w:pos="540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5E0F51" w:rsidRPr="00EB1203" w14:paraId="5B2FA80D" w14:textId="77777777" w:rsidTr="00676A93">
        <w:trPr>
          <w:trHeight w:val="70"/>
          <w:tblHeader/>
        </w:trPr>
        <w:tc>
          <w:tcPr>
            <w:tcW w:w="3672" w:type="dxa"/>
          </w:tcPr>
          <w:p w14:paraId="1F598852" w14:textId="77777777" w:rsidR="005E0F51" w:rsidRPr="00EB1203" w:rsidRDefault="005E0F51" w:rsidP="001B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8CF7E5E" w14:textId="0B096588" w:rsidR="005E0F51" w:rsidRPr="00EB1203" w:rsidRDefault="005E0F51" w:rsidP="001B3A11">
            <w:pPr>
              <w:pStyle w:val="a"/>
              <w:tabs>
                <w:tab w:val="left" w:pos="540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E0F51" w:rsidRPr="00EB1203" w14:paraId="12B6C13A" w14:textId="77777777" w:rsidTr="42F0AB60">
        <w:trPr>
          <w:tblHeader/>
        </w:trPr>
        <w:tc>
          <w:tcPr>
            <w:tcW w:w="3672" w:type="dxa"/>
          </w:tcPr>
          <w:p w14:paraId="4E4ED4A3" w14:textId="77777777" w:rsidR="005E0F51" w:rsidRPr="00EB1203" w:rsidRDefault="005E0F51" w:rsidP="001B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414049DB" w14:textId="77777777" w:rsidR="005E0F51" w:rsidRPr="00EB1203" w:rsidRDefault="005E0F51" w:rsidP="001B3A11">
            <w:pPr>
              <w:pStyle w:val="a"/>
              <w:tabs>
                <w:tab w:val="left" w:pos="540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5A5E2BD3" w14:textId="77777777" w:rsidR="005E0F51" w:rsidRPr="00EB1203" w:rsidRDefault="005E0F51" w:rsidP="001B3A11">
            <w:pPr>
              <w:pStyle w:val="a"/>
              <w:tabs>
                <w:tab w:val="left" w:pos="540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9C4329D" w14:textId="77777777" w:rsidR="005E0F51" w:rsidRPr="00EB1203" w:rsidRDefault="005E0F51" w:rsidP="001B3A11">
            <w:pPr>
              <w:pStyle w:val="a"/>
              <w:tabs>
                <w:tab w:val="left" w:pos="540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26D69FA2" w14:textId="77777777" w:rsidR="005E0F51" w:rsidRPr="00EB1203" w:rsidRDefault="005E0F51" w:rsidP="001B3A11">
            <w:pPr>
              <w:pStyle w:val="a"/>
              <w:tabs>
                <w:tab w:val="left" w:pos="540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5E0F51" w:rsidRPr="00EB1203" w14:paraId="1F64D8C9" w14:textId="77777777" w:rsidTr="42F0AB60">
        <w:trPr>
          <w:tblHeader/>
        </w:trPr>
        <w:tc>
          <w:tcPr>
            <w:tcW w:w="3672" w:type="dxa"/>
          </w:tcPr>
          <w:p w14:paraId="081F8A77" w14:textId="77777777" w:rsidR="005E0F51" w:rsidRPr="00EB1203" w:rsidRDefault="005E0F51" w:rsidP="001B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D0FBA24" w14:textId="77777777" w:rsidR="005E0F51" w:rsidRPr="00EB1203" w:rsidRDefault="005E0F51" w:rsidP="001B3A11">
            <w:pPr>
              <w:pStyle w:val="a"/>
              <w:tabs>
                <w:tab w:val="left" w:pos="540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EB1203" w14:paraId="769CCFD1" w14:textId="77777777" w:rsidTr="42F0AB60">
        <w:tc>
          <w:tcPr>
            <w:tcW w:w="3672" w:type="dxa"/>
            <w:vAlign w:val="bottom"/>
          </w:tcPr>
          <w:p w14:paraId="7ADD6B76" w14:textId="531E7DD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442" w:type="dxa"/>
            <w:vAlign w:val="bottom"/>
          </w:tcPr>
          <w:p w14:paraId="1B7082E8" w14:textId="77777777" w:rsidR="005E0F51" w:rsidRPr="00EB1203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5ACDA1" w14:textId="77777777" w:rsidR="005E0F51" w:rsidRPr="00EB1203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48F810B" w14:textId="77777777" w:rsidR="005E0F51" w:rsidRPr="00EB1203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563786" w14:textId="77777777" w:rsidR="005E0F51" w:rsidRPr="00EB1203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E0F51" w:rsidRPr="00EB1203" w14:paraId="2E1A98D4" w14:textId="77777777" w:rsidTr="42F0AB60">
        <w:tc>
          <w:tcPr>
            <w:tcW w:w="3672" w:type="dxa"/>
          </w:tcPr>
          <w:p w14:paraId="78DD7158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625236E0" w14:textId="61E9D157" w:rsidR="005E0F51" w:rsidRPr="00EB1203" w:rsidRDefault="00EC386E" w:rsidP="42F0AB6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1440" w:type="dxa"/>
          </w:tcPr>
          <w:p w14:paraId="07101D99" w14:textId="6210F0BD" w:rsidR="005E0F51" w:rsidRPr="00EB1203" w:rsidRDefault="00EC386E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104C317B" w14:textId="2686A742" w:rsidR="005E0F51" w:rsidRPr="00EB1203" w:rsidRDefault="00EC386E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40" w:type="dxa"/>
            <w:vAlign w:val="bottom"/>
          </w:tcPr>
          <w:p w14:paraId="5612E651" w14:textId="03A74B39" w:rsidR="005E0F51" w:rsidRPr="00EB1203" w:rsidRDefault="00EC386E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  <w:tr w:rsidR="005E0F51" w:rsidRPr="00EB1203" w14:paraId="221FCF83" w14:textId="77777777" w:rsidTr="42F0AB60">
        <w:tc>
          <w:tcPr>
            <w:tcW w:w="3672" w:type="dxa"/>
            <w:vAlign w:val="bottom"/>
          </w:tcPr>
          <w:p w14:paraId="6B2CD910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32903399" w14:textId="289B4331" w:rsidR="005E0F51" w:rsidRPr="00EB1203" w:rsidRDefault="004C554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(274)</w:t>
            </w:r>
          </w:p>
        </w:tc>
        <w:tc>
          <w:tcPr>
            <w:tcW w:w="1440" w:type="dxa"/>
            <w:vAlign w:val="bottom"/>
          </w:tcPr>
          <w:p w14:paraId="611846ED" w14:textId="2D0EA3E2" w:rsidR="005E0F51" w:rsidRPr="00EB1203" w:rsidRDefault="004C554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440" w:type="dxa"/>
            <w:vAlign w:val="bottom"/>
          </w:tcPr>
          <w:p w14:paraId="7B65E3D6" w14:textId="1196CB66" w:rsidR="005E0F51" w:rsidRPr="00EB1203" w:rsidRDefault="004C554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(47)</w:t>
            </w:r>
          </w:p>
        </w:tc>
        <w:tc>
          <w:tcPr>
            <w:tcW w:w="1440" w:type="dxa"/>
            <w:vAlign w:val="bottom"/>
          </w:tcPr>
          <w:p w14:paraId="0EE27E9C" w14:textId="32E12671" w:rsidR="005E0F51" w:rsidRPr="00EB1203" w:rsidRDefault="004C554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(325)</w:t>
            </w:r>
          </w:p>
        </w:tc>
      </w:tr>
      <w:tr w:rsidR="005E0F51" w:rsidRPr="00EB1203" w14:paraId="16F673CF" w14:textId="77777777" w:rsidTr="42F0AB60">
        <w:tc>
          <w:tcPr>
            <w:tcW w:w="3672" w:type="dxa"/>
            <w:vAlign w:val="bottom"/>
          </w:tcPr>
          <w:p w14:paraId="396887D7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7A30263B" w14:textId="3047D1D5" w:rsidR="005E0F51" w:rsidRPr="00EB1203" w:rsidRDefault="004C554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440" w:type="dxa"/>
            <w:vAlign w:val="bottom"/>
          </w:tcPr>
          <w:p w14:paraId="2437B18D" w14:textId="4E49AEB2" w:rsidR="005E0F51" w:rsidRPr="00EB1203" w:rsidRDefault="004C554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07A33B7A" w14:textId="48D41947" w:rsidR="005E0F51" w:rsidRPr="00EB1203" w:rsidRDefault="00113483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C2D7537" w14:textId="1743A422" w:rsidR="005E0F51" w:rsidRPr="00EB1203" w:rsidRDefault="00113483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</w:tr>
      <w:tr w:rsidR="005E0F51" w:rsidRPr="00EB1203" w14:paraId="0121C875" w14:textId="77777777" w:rsidTr="42F0AB60">
        <w:tc>
          <w:tcPr>
            <w:tcW w:w="3672" w:type="dxa"/>
            <w:vAlign w:val="bottom"/>
          </w:tcPr>
          <w:p w14:paraId="07C581DA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3F133DC5" w14:textId="69247FE7" w:rsidR="005E0F51" w:rsidRPr="00EB1203" w:rsidRDefault="00113483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(628)</w:t>
            </w:r>
          </w:p>
        </w:tc>
        <w:tc>
          <w:tcPr>
            <w:tcW w:w="1440" w:type="dxa"/>
            <w:vAlign w:val="bottom"/>
          </w:tcPr>
          <w:p w14:paraId="60358389" w14:textId="3DF6159F" w:rsidR="005E0F51" w:rsidRPr="00EB1203" w:rsidRDefault="00431E65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440" w:type="dxa"/>
            <w:vAlign w:val="bottom"/>
          </w:tcPr>
          <w:p w14:paraId="0003F7DD" w14:textId="5A640E2C" w:rsidR="005E0F51" w:rsidRPr="00EB1203" w:rsidRDefault="00840662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1440" w:type="dxa"/>
            <w:vAlign w:val="bottom"/>
          </w:tcPr>
          <w:p w14:paraId="33488BA3" w14:textId="1E961E23" w:rsidR="005E0F51" w:rsidRPr="00EB1203" w:rsidRDefault="00840662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</w:t>
            </w:r>
            <w:r w:rsidR="00C916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E0F51" w:rsidRPr="00EB1203" w14:paraId="6D6AE7B2" w14:textId="77777777" w:rsidTr="00676A93">
        <w:trPr>
          <w:trHeight w:val="254"/>
        </w:trPr>
        <w:tc>
          <w:tcPr>
            <w:tcW w:w="3672" w:type="dxa"/>
            <w:vAlign w:val="bottom"/>
          </w:tcPr>
          <w:p w14:paraId="0813E273" w14:textId="77777777" w:rsidR="005E0F51" w:rsidRPr="00EB1203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7DE2F881" w14:textId="3B46C437" w:rsidR="005E0F51" w:rsidRPr="00EB1203" w:rsidRDefault="001558D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440" w:type="dxa"/>
          </w:tcPr>
          <w:p w14:paraId="07646CB2" w14:textId="24E255B6" w:rsidR="005E0F51" w:rsidRPr="00EB1203" w:rsidRDefault="001558D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2AA97A5" w14:textId="39897D5E" w:rsidR="005E0F51" w:rsidRPr="00EB1203" w:rsidRDefault="00300050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5886A82" w14:textId="3048F122" w:rsidR="005E0F51" w:rsidRPr="00EB1203" w:rsidRDefault="00840662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</w:tr>
    </w:tbl>
    <w:p w14:paraId="0955B8E2" w14:textId="77777777" w:rsidR="00E25253" w:rsidRDefault="00E25253"/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B1203" w:rsidRPr="00EB1203" w14:paraId="2EEE5663" w14:textId="77777777" w:rsidTr="00186AF5">
        <w:trPr>
          <w:tblHeader/>
        </w:trPr>
        <w:tc>
          <w:tcPr>
            <w:tcW w:w="3672" w:type="dxa"/>
          </w:tcPr>
          <w:p w14:paraId="3B0A46E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44ED281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B1203" w:rsidRPr="00EB1203" w14:paraId="14F6BA40" w14:textId="77777777" w:rsidTr="00186AF5">
        <w:trPr>
          <w:tblHeader/>
        </w:trPr>
        <w:tc>
          <w:tcPr>
            <w:tcW w:w="3672" w:type="dxa"/>
          </w:tcPr>
          <w:p w14:paraId="0874DE4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680C448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EB1203" w:rsidRPr="00EB1203" w14:paraId="53C01292" w14:textId="77777777" w:rsidTr="00186AF5">
        <w:trPr>
          <w:tblHeader/>
        </w:trPr>
        <w:tc>
          <w:tcPr>
            <w:tcW w:w="3672" w:type="dxa"/>
          </w:tcPr>
          <w:p w14:paraId="5853F6A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282A307F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75934B14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2EB44164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543D6E5F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B1203" w:rsidRPr="00EB1203" w14:paraId="7A7FCA2F" w14:textId="77777777" w:rsidTr="00186AF5">
        <w:trPr>
          <w:tblHeader/>
        </w:trPr>
        <w:tc>
          <w:tcPr>
            <w:tcW w:w="3672" w:type="dxa"/>
          </w:tcPr>
          <w:p w14:paraId="0A953FA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AB70677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203" w:rsidRPr="00EB1203" w14:paraId="1D1FA6B1" w14:textId="77777777" w:rsidTr="00186AF5">
        <w:tc>
          <w:tcPr>
            <w:tcW w:w="3672" w:type="dxa"/>
            <w:vAlign w:val="bottom"/>
          </w:tcPr>
          <w:p w14:paraId="137C6DC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442" w:type="dxa"/>
            <w:vAlign w:val="bottom"/>
          </w:tcPr>
          <w:p w14:paraId="278D2DB6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E1F6998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22DB30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3F9ABA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B1203" w:rsidRPr="00EB1203" w14:paraId="2EA1CBD8" w14:textId="77777777" w:rsidTr="00186AF5">
        <w:tc>
          <w:tcPr>
            <w:tcW w:w="3672" w:type="dxa"/>
          </w:tcPr>
          <w:p w14:paraId="624A94F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62419834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440" w:type="dxa"/>
          </w:tcPr>
          <w:p w14:paraId="0978DFE1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40" w:type="dxa"/>
          </w:tcPr>
          <w:p w14:paraId="7D317E2C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440" w:type="dxa"/>
            <w:vAlign w:val="bottom"/>
          </w:tcPr>
          <w:p w14:paraId="6EC24A1A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EB1203" w:rsidRPr="00EB1203" w14:paraId="6204B303" w14:textId="77777777" w:rsidTr="00186AF5">
        <w:tc>
          <w:tcPr>
            <w:tcW w:w="3672" w:type="dxa"/>
          </w:tcPr>
          <w:p w14:paraId="1015F5D0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3583E5F5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440" w:type="dxa"/>
          </w:tcPr>
          <w:p w14:paraId="2019C717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440" w:type="dxa"/>
          </w:tcPr>
          <w:p w14:paraId="17F78417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0D932BD1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1203" w:rsidRPr="00EB1203" w14:paraId="422C2480" w14:textId="77777777" w:rsidTr="00186AF5">
        <w:tc>
          <w:tcPr>
            <w:tcW w:w="3672" w:type="dxa"/>
            <w:vAlign w:val="bottom"/>
          </w:tcPr>
          <w:p w14:paraId="69545BDE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6455556C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1440" w:type="dxa"/>
            <w:vAlign w:val="bottom"/>
          </w:tcPr>
          <w:p w14:paraId="38BB0127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92804BD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440" w:type="dxa"/>
            <w:vAlign w:val="bottom"/>
          </w:tcPr>
          <w:p w14:paraId="0F4AC31F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</w:tr>
      <w:tr w:rsidR="00EB1203" w:rsidRPr="00EB1203" w14:paraId="53F88A67" w14:textId="77777777" w:rsidTr="00186AF5">
        <w:tc>
          <w:tcPr>
            <w:tcW w:w="3672" w:type="dxa"/>
            <w:vAlign w:val="bottom"/>
          </w:tcPr>
          <w:p w14:paraId="32810ABB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1B8585AC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1440" w:type="dxa"/>
            <w:vAlign w:val="bottom"/>
          </w:tcPr>
          <w:p w14:paraId="6C65D3E0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197E21A7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16DDBF17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918</w:t>
            </w:r>
          </w:p>
        </w:tc>
      </w:tr>
      <w:tr w:rsidR="00EB1203" w:rsidRPr="00EB1203" w14:paraId="58DAB68B" w14:textId="77777777" w:rsidTr="00186AF5">
        <w:tc>
          <w:tcPr>
            <w:tcW w:w="3672" w:type="dxa"/>
            <w:vAlign w:val="bottom"/>
          </w:tcPr>
          <w:p w14:paraId="00E2825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0CAEECD2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(464)</w:t>
            </w:r>
          </w:p>
        </w:tc>
        <w:tc>
          <w:tcPr>
            <w:tcW w:w="1440" w:type="dxa"/>
            <w:vAlign w:val="bottom"/>
          </w:tcPr>
          <w:p w14:paraId="2DBFE405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(59)</w:t>
            </w:r>
          </w:p>
        </w:tc>
        <w:tc>
          <w:tcPr>
            <w:tcW w:w="1440" w:type="dxa"/>
            <w:vAlign w:val="bottom"/>
          </w:tcPr>
          <w:p w14:paraId="359B6DD8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(216)</w:t>
            </w:r>
          </w:p>
        </w:tc>
        <w:tc>
          <w:tcPr>
            <w:tcW w:w="1440" w:type="dxa"/>
            <w:vAlign w:val="bottom"/>
          </w:tcPr>
          <w:p w14:paraId="26D1C762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(739)</w:t>
            </w:r>
          </w:p>
        </w:tc>
      </w:tr>
      <w:tr w:rsidR="00EB1203" w:rsidRPr="00EB1203" w14:paraId="2971838B" w14:textId="77777777" w:rsidTr="00186AF5">
        <w:tc>
          <w:tcPr>
            <w:tcW w:w="3672" w:type="dxa"/>
            <w:vAlign w:val="bottom"/>
          </w:tcPr>
          <w:p w14:paraId="5999D85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7E0CBC38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1440" w:type="dxa"/>
          </w:tcPr>
          <w:p w14:paraId="499DA8E7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406589CC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440" w:type="dxa"/>
            <w:vAlign w:val="bottom"/>
          </w:tcPr>
          <w:p w14:paraId="126435D2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971</w:t>
            </w:r>
          </w:p>
        </w:tc>
      </w:tr>
    </w:tbl>
    <w:p w14:paraId="50DCFCA1" w14:textId="48D47E89" w:rsidR="00EB1203" w:rsidRDefault="00EB120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83E7F" w:rsidRPr="00EB1203" w14:paraId="15133BE8" w14:textId="77777777" w:rsidTr="42F0AB60">
        <w:trPr>
          <w:tblHeader/>
        </w:trPr>
        <w:tc>
          <w:tcPr>
            <w:tcW w:w="3672" w:type="dxa"/>
          </w:tcPr>
          <w:p w14:paraId="4A68DF70" w14:textId="23596A91" w:rsidR="00E83E7F" w:rsidRPr="00EB1203" w:rsidRDefault="00E83E7F" w:rsidP="00EF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450A694" w14:textId="4601511F" w:rsidR="00E83E7F" w:rsidRPr="00EB1203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83E7F" w:rsidRPr="00EB1203" w14:paraId="41F08A14" w14:textId="77777777" w:rsidTr="42F0AB60">
        <w:trPr>
          <w:tblHeader/>
        </w:trPr>
        <w:tc>
          <w:tcPr>
            <w:tcW w:w="3672" w:type="dxa"/>
          </w:tcPr>
          <w:p w14:paraId="1DEDF957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D835213" w14:textId="1C81A72D" w:rsidR="00E83E7F" w:rsidRPr="00EB1203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E83E7F" w:rsidRPr="00EB1203" w14:paraId="4CCD324B" w14:textId="77777777" w:rsidTr="42F0AB60">
        <w:trPr>
          <w:tblHeader/>
        </w:trPr>
        <w:tc>
          <w:tcPr>
            <w:tcW w:w="3672" w:type="dxa"/>
          </w:tcPr>
          <w:p w14:paraId="43EDFFAD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1C766498" w14:textId="77777777" w:rsidR="00E83E7F" w:rsidRPr="00EB1203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04FDDF68" w14:textId="77777777" w:rsidR="00E83E7F" w:rsidRPr="00EB1203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1A705780" w14:textId="77777777" w:rsidR="00E83E7F" w:rsidRPr="00EB1203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2D97E3F" w14:textId="77777777" w:rsidR="00E83E7F" w:rsidRPr="00EB1203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83E7F" w:rsidRPr="00EB1203" w14:paraId="521A3A25" w14:textId="77777777" w:rsidTr="42F0AB60">
        <w:trPr>
          <w:tblHeader/>
        </w:trPr>
        <w:tc>
          <w:tcPr>
            <w:tcW w:w="3672" w:type="dxa"/>
          </w:tcPr>
          <w:p w14:paraId="770F474D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202F4FEF" w14:textId="77777777" w:rsidR="00E83E7F" w:rsidRPr="00EB1203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3E7F" w:rsidRPr="00EB1203" w14:paraId="596684A2" w14:textId="77777777" w:rsidTr="42F0AB60">
        <w:tc>
          <w:tcPr>
            <w:tcW w:w="3672" w:type="dxa"/>
            <w:vAlign w:val="bottom"/>
          </w:tcPr>
          <w:p w14:paraId="533591BB" w14:textId="11977B30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ลูกหนี้อื่น - ลูกหนี้เงินให้สินเชื่อ</w:t>
            </w:r>
          </w:p>
        </w:tc>
        <w:tc>
          <w:tcPr>
            <w:tcW w:w="1442" w:type="dxa"/>
            <w:vAlign w:val="bottom"/>
          </w:tcPr>
          <w:p w14:paraId="4924892D" w14:textId="77777777" w:rsidR="00E83E7F" w:rsidRPr="00EB1203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9AF5FD0" w14:textId="77777777" w:rsidR="00E83E7F" w:rsidRPr="00EB1203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FB6794" w14:textId="77777777" w:rsidR="00E83E7F" w:rsidRPr="00EB1203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2C1A1BD" w14:textId="7EE8A181" w:rsidR="00E83E7F" w:rsidRPr="00EB1203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83E7F" w:rsidRPr="00EB1203" w14:paraId="47129009" w14:textId="77777777" w:rsidTr="42F0AB60">
        <w:tc>
          <w:tcPr>
            <w:tcW w:w="3672" w:type="dxa"/>
          </w:tcPr>
          <w:p w14:paraId="4CFB24CD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59BFB72B" w14:textId="1771A246" w:rsidR="00E83E7F" w:rsidRPr="00EB1203" w:rsidRDefault="00E0087E" w:rsidP="42F0AB6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1,630</w:t>
            </w:r>
          </w:p>
        </w:tc>
        <w:tc>
          <w:tcPr>
            <w:tcW w:w="1440" w:type="dxa"/>
          </w:tcPr>
          <w:p w14:paraId="2AE2DFA3" w14:textId="7D6B0D3A" w:rsidR="00E83E7F" w:rsidRPr="00EB1203" w:rsidRDefault="00E0087E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440" w:type="dxa"/>
          </w:tcPr>
          <w:p w14:paraId="5CAA4316" w14:textId="0EE753F3" w:rsidR="00E83E7F" w:rsidRPr="00EB1203" w:rsidRDefault="00E0087E" w:rsidP="004C256E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90" w:right="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440" w:type="dxa"/>
            <w:vAlign w:val="bottom"/>
          </w:tcPr>
          <w:p w14:paraId="0ADC78CA" w14:textId="5B8C37B7" w:rsidR="00E83E7F" w:rsidRPr="00EB1203" w:rsidRDefault="00E0087E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2,316</w:t>
            </w:r>
          </w:p>
        </w:tc>
      </w:tr>
      <w:tr w:rsidR="42F0AB60" w:rsidRPr="00EB1203" w14:paraId="2C556086" w14:textId="77777777" w:rsidTr="42F0AB60">
        <w:tc>
          <w:tcPr>
            <w:tcW w:w="3672" w:type="dxa"/>
          </w:tcPr>
          <w:p w14:paraId="656E4826" w14:textId="09CAAE3C" w:rsidR="49D6D79C" w:rsidRPr="00EB1203" w:rsidRDefault="49D6D79C" w:rsidP="42F0AB60">
            <w:pPr>
              <w:spacing w:line="240" w:lineRule="auto"/>
              <w:rPr>
                <w:rFonts w:asciiTheme="majorBidi" w:eastAsia="Angsana New" w:hAnsiTheme="majorBidi" w:cstheme="majorBidi"/>
                <w:lang w:eastAsia="en-GB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  <w:lang w:eastAsia="en-GB"/>
              </w:rPr>
              <w:t xml:space="preserve">  </w:t>
            </w:r>
            <w:proofErr w:type="spellStart"/>
            <w:r w:rsidRPr="00EB1203">
              <w:rPr>
                <w:rFonts w:asciiTheme="majorBidi" w:eastAsia="Angsana New" w:hAnsiTheme="majorBidi" w:cstheme="majorBidi"/>
                <w:sz w:val="28"/>
                <w:szCs w:val="28"/>
                <w:lang w:eastAsia="en-GB"/>
              </w:rPr>
              <w:t>การเปลี่ยนแปลงที่เกิดจากการเปลี่ยนการจัดชั้น</w:t>
            </w:r>
            <w:proofErr w:type="spellEnd"/>
          </w:p>
        </w:tc>
        <w:tc>
          <w:tcPr>
            <w:tcW w:w="1442" w:type="dxa"/>
            <w:vAlign w:val="bottom"/>
          </w:tcPr>
          <w:p w14:paraId="4146F801" w14:textId="6B32F7AE" w:rsidR="49D6D79C" w:rsidRPr="00EB1203" w:rsidRDefault="00E62AEE" w:rsidP="004C256E">
            <w:pPr>
              <w:pStyle w:val="acctfourfigures"/>
              <w:spacing w:line="240" w:lineRule="auto"/>
              <w:ind w:right="-17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bidi="th-TH"/>
              </w:rPr>
              <w:t>(282)</w:t>
            </w:r>
          </w:p>
        </w:tc>
        <w:tc>
          <w:tcPr>
            <w:tcW w:w="1440" w:type="dxa"/>
          </w:tcPr>
          <w:p w14:paraId="0952FC5E" w14:textId="54DF3F89" w:rsidR="49D6D79C" w:rsidRPr="00EB1203" w:rsidRDefault="00E62AEE" w:rsidP="004C256E">
            <w:pPr>
              <w:pStyle w:val="acctfourfigures"/>
              <w:spacing w:line="240" w:lineRule="auto"/>
              <w:ind w:right="-17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40" w:type="dxa"/>
          </w:tcPr>
          <w:p w14:paraId="60A0097F" w14:textId="7C4F2D69" w:rsidR="49D6D79C" w:rsidRPr="00EB1203" w:rsidRDefault="00E62AEE" w:rsidP="004C256E">
            <w:pPr>
              <w:pStyle w:val="acctfourfigures"/>
              <w:spacing w:line="240" w:lineRule="auto"/>
              <w:ind w:right="-17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440" w:type="dxa"/>
            <w:vAlign w:val="bottom"/>
          </w:tcPr>
          <w:p w14:paraId="604B7535" w14:textId="048E0F0F" w:rsidR="04770E59" w:rsidRPr="00EB1203" w:rsidRDefault="00E62AEE" w:rsidP="004C256E">
            <w:pPr>
              <w:pStyle w:val="acctfourfigures"/>
              <w:spacing w:line="240" w:lineRule="auto"/>
              <w:ind w:right="-8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E83E7F" w:rsidRPr="00EB1203" w14:paraId="63EF8063" w14:textId="77777777" w:rsidTr="42F0AB60">
        <w:tc>
          <w:tcPr>
            <w:tcW w:w="3672" w:type="dxa"/>
            <w:vAlign w:val="bottom"/>
          </w:tcPr>
          <w:p w14:paraId="5CC9D580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461081D7" w14:textId="0B384733" w:rsidR="00E83E7F" w:rsidRPr="00EB1203" w:rsidRDefault="00E62AEE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440" w:type="dxa"/>
            <w:vAlign w:val="bottom"/>
          </w:tcPr>
          <w:p w14:paraId="0251F5FE" w14:textId="1A4E8931" w:rsidR="00E83E7F" w:rsidRPr="00EB1203" w:rsidRDefault="00E62AEE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(179)</w:t>
            </w:r>
          </w:p>
        </w:tc>
        <w:tc>
          <w:tcPr>
            <w:tcW w:w="1440" w:type="dxa"/>
            <w:vAlign w:val="bottom"/>
          </w:tcPr>
          <w:p w14:paraId="1D56BF6F" w14:textId="4D60D91F" w:rsidR="00E83E7F" w:rsidRPr="00EB1203" w:rsidRDefault="00E62AEE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440" w:type="dxa"/>
            <w:vAlign w:val="bottom"/>
          </w:tcPr>
          <w:p w14:paraId="23FAB49C" w14:textId="010449A9" w:rsidR="00E83E7F" w:rsidRPr="00EB1203" w:rsidRDefault="00E62AEE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</w:tr>
      <w:tr w:rsidR="00E83E7F" w:rsidRPr="00EB1203" w14:paraId="19C98527" w14:textId="77777777" w:rsidTr="42F0AB60">
        <w:tc>
          <w:tcPr>
            <w:tcW w:w="3672" w:type="dxa"/>
            <w:vAlign w:val="bottom"/>
          </w:tcPr>
          <w:p w14:paraId="761D4D3F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5D2970AE" w14:textId="7E5BBFC3" w:rsidR="00E83E7F" w:rsidRPr="00EB1203" w:rsidRDefault="00BE4B68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2,492</w:t>
            </w:r>
          </w:p>
        </w:tc>
        <w:tc>
          <w:tcPr>
            <w:tcW w:w="1440" w:type="dxa"/>
            <w:vAlign w:val="bottom"/>
          </w:tcPr>
          <w:p w14:paraId="19D4BAB9" w14:textId="277CCD12" w:rsidR="00E83E7F" w:rsidRPr="00EB1203" w:rsidRDefault="00770DBB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440" w:type="dxa"/>
            <w:vAlign w:val="bottom"/>
          </w:tcPr>
          <w:p w14:paraId="110C1A2F" w14:textId="2420B86B" w:rsidR="00E83E7F" w:rsidRPr="00EB1203" w:rsidRDefault="00770DBB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FE7C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185541C9" w14:textId="522BD5F0" w:rsidR="00E83E7F" w:rsidRPr="00EB1203" w:rsidRDefault="00770DBB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3,085</w:t>
            </w:r>
          </w:p>
        </w:tc>
      </w:tr>
      <w:tr w:rsidR="00E83E7F" w:rsidRPr="00EB1203" w14:paraId="5CC4722D" w14:textId="77777777" w:rsidTr="42F0AB60">
        <w:tc>
          <w:tcPr>
            <w:tcW w:w="3672" w:type="dxa"/>
            <w:vAlign w:val="bottom"/>
          </w:tcPr>
          <w:p w14:paraId="6305E76E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748C64FD" w14:textId="09431B26" w:rsidR="00E83E7F" w:rsidRPr="00EB1203" w:rsidRDefault="004F1EFB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(611)</w:t>
            </w:r>
          </w:p>
        </w:tc>
        <w:tc>
          <w:tcPr>
            <w:tcW w:w="1440" w:type="dxa"/>
            <w:vAlign w:val="bottom"/>
          </w:tcPr>
          <w:p w14:paraId="490B2BAE" w14:textId="559B0509" w:rsidR="00E83E7F" w:rsidRPr="00EB1203" w:rsidRDefault="004F1EFB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(130)</w:t>
            </w:r>
          </w:p>
        </w:tc>
        <w:tc>
          <w:tcPr>
            <w:tcW w:w="1440" w:type="dxa"/>
            <w:vAlign w:val="bottom"/>
          </w:tcPr>
          <w:p w14:paraId="4C979018" w14:textId="44BBDFF2" w:rsidR="00E83E7F" w:rsidRPr="00EB1203" w:rsidRDefault="004F1EFB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(33)</w:t>
            </w:r>
          </w:p>
        </w:tc>
        <w:tc>
          <w:tcPr>
            <w:tcW w:w="1440" w:type="dxa"/>
            <w:vAlign w:val="bottom"/>
          </w:tcPr>
          <w:p w14:paraId="6D7FD969" w14:textId="79685CB2" w:rsidR="00E83E7F" w:rsidRPr="00EB1203" w:rsidRDefault="004F1EFB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</w:t>
            </w:r>
            <w:r w:rsidR="00511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83E7F" w:rsidRPr="00EB1203" w14:paraId="2DA12CFF" w14:textId="77777777" w:rsidTr="42F0AB60">
        <w:tc>
          <w:tcPr>
            <w:tcW w:w="3672" w:type="dxa"/>
            <w:vAlign w:val="bottom"/>
          </w:tcPr>
          <w:p w14:paraId="775D0AE0" w14:textId="77777777" w:rsidR="00E83E7F" w:rsidRPr="00EB1203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47772E1C" w14:textId="5396B1AE" w:rsidR="00E83E7F" w:rsidRPr="00EB1203" w:rsidRDefault="002D49B1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3,509</w:t>
            </w:r>
          </w:p>
        </w:tc>
        <w:tc>
          <w:tcPr>
            <w:tcW w:w="1440" w:type="dxa"/>
          </w:tcPr>
          <w:p w14:paraId="4230B007" w14:textId="3C2F0042" w:rsidR="00E83E7F" w:rsidRPr="00EB1203" w:rsidRDefault="002D49B1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875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0DDDDCC" w14:textId="785AD631" w:rsidR="00E83E7F" w:rsidRPr="00EB1203" w:rsidRDefault="002D49B1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</w:t>
            </w:r>
            <w:r w:rsidR="00E74E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A92D279" w14:textId="734F258D" w:rsidR="00E83E7F" w:rsidRPr="00EB1203" w:rsidRDefault="00DC36F4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4,919</w:t>
            </w:r>
          </w:p>
        </w:tc>
      </w:tr>
    </w:tbl>
    <w:p w14:paraId="6BE6957F" w14:textId="53F077D6" w:rsidR="00EB1203" w:rsidRPr="00554426" w:rsidRDefault="00EB1203">
      <w:pPr>
        <w:rPr>
          <w:sz w:val="20"/>
          <w:szCs w:val="20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B1203" w:rsidRPr="00EB1203" w14:paraId="3994397C" w14:textId="77777777" w:rsidTr="00186AF5">
        <w:trPr>
          <w:tblHeader/>
        </w:trPr>
        <w:tc>
          <w:tcPr>
            <w:tcW w:w="3672" w:type="dxa"/>
          </w:tcPr>
          <w:p w14:paraId="2B73A7EC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EFDCC53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B1203" w:rsidRPr="00EB1203" w14:paraId="3709911E" w14:textId="77777777" w:rsidTr="00186AF5">
        <w:trPr>
          <w:tblHeader/>
        </w:trPr>
        <w:tc>
          <w:tcPr>
            <w:tcW w:w="3672" w:type="dxa"/>
          </w:tcPr>
          <w:p w14:paraId="066E1FC5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9C57440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EB1203" w:rsidRPr="00EB1203" w14:paraId="10D2E933" w14:textId="77777777" w:rsidTr="00186AF5">
        <w:trPr>
          <w:tblHeader/>
        </w:trPr>
        <w:tc>
          <w:tcPr>
            <w:tcW w:w="3672" w:type="dxa"/>
          </w:tcPr>
          <w:p w14:paraId="05110BE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7A01AAB9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2CFF824E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136B0FE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0A30E521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B1203" w:rsidRPr="00EB1203" w14:paraId="7273B69D" w14:textId="77777777" w:rsidTr="00186AF5">
        <w:trPr>
          <w:tblHeader/>
        </w:trPr>
        <w:tc>
          <w:tcPr>
            <w:tcW w:w="3672" w:type="dxa"/>
          </w:tcPr>
          <w:p w14:paraId="06490493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A4133F9" w14:textId="77777777" w:rsidR="00EB1203" w:rsidRPr="00EB1203" w:rsidRDefault="00EB1203" w:rsidP="00186AF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203" w:rsidRPr="00EB1203" w14:paraId="2F0B3B01" w14:textId="77777777" w:rsidTr="00186AF5">
        <w:tc>
          <w:tcPr>
            <w:tcW w:w="3672" w:type="dxa"/>
            <w:vAlign w:val="bottom"/>
          </w:tcPr>
          <w:p w14:paraId="5C319919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ลูกหนี้อื่น - ลูกหนี้เงินให้สินเชื่อ</w:t>
            </w:r>
          </w:p>
        </w:tc>
        <w:tc>
          <w:tcPr>
            <w:tcW w:w="1442" w:type="dxa"/>
            <w:vAlign w:val="bottom"/>
          </w:tcPr>
          <w:p w14:paraId="75CB3BDB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0C4305B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17FC6D5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DFBC6ED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B1203" w:rsidRPr="00EB1203" w14:paraId="7CFEE6C6" w14:textId="77777777" w:rsidTr="00186AF5">
        <w:tc>
          <w:tcPr>
            <w:tcW w:w="3672" w:type="dxa"/>
          </w:tcPr>
          <w:p w14:paraId="5CE3651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442" w:type="dxa"/>
            <w:vAlign w:val="bottom"/>
          </w:tcPr>
          <w:p w14:paraId="1AA9E106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440" w:type="dxa"/>
          </w:tcPr>
          <w:p w14:paraId="022A6977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40" w:type="dxa"/>
          </w:tcPr>
          <w:p w14:paraId="301CBC3E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90"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96E7156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EB1203" w:rsidRPr="00EB1203" w14:paraId="487B26D2" w14:textId="77777777" w:rsidTr="00186AF5">
        <w:tc>
          <w:tcPr>
            <w:tcW w:w="3672" w:type="dxa"/>
          </w:tcPr>
          <w:p w14:paraId="59E847C5" w14:textId="77777777" w:rsidR="00EB1203" w:rsidRPr="00EB1203" w:rsidRDefault="00EB1203" w:rsidP="00186AF5">
            <w:pPr>
              <w:spacing w:line="240" w:lineRule="auto"/>
              <w:rPr>
                <w:rFonts w:asciiTheme="majorBidi" w:eastAsia="Angsana New" w:hAnsiTheme="majorBidi" w:cstheme="majorBidi"/>
                <w:lang w:eastAsia="en-GB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  <w:lang w:eastAsia="en-GB"/>
              </w:rPr>
              <w:t xml:space="preserve">  </w:t>
            </w:r>
            <w:proofErr w:type="spellStart"/>
            <w:r w:rsidRPr="00EB1203">
              <w:rPr>
                <w:rFonts w:asciiTheme="majorBidi" w:eastAsia="Angsana New" w:hAnsiTheme="majorBidi" w:cstheme="majorBidi"/>
                <w:sz w:val="28"/>
                <w:szCs w:val="28"/>
                <w:lang w:eastAsia="en-GB"/>
              </w:rPr>
              <w:t>การเปลี่ยนแปลงที่เกิดจากการเปลี่ยนการจัดชั้น</w:t>
            </w:r>
            <w:proofErr w:type="spellEnd"/>
          </w:p>
        </w:tc>
        <w:tc>
          <w:tcPr>
            <w:tcW w:w="1442" w:type="dxa"/>
            <w:vAlign w:val="bottom"/>
          </w:tcPr>
          <w:p w14:paraId="3F162490" w14:textId="77777777" w:rsidR="00EB1203" w:rsidRPr="00EB1203" w:rsidRDefault="00EB1203" w:rsidP="00186AF5">
            <w:pPr>
              <w:pStyle w:val="acctfourfigures"/>
              <w:spacing w:line="240" w:lineRule="auto"/>
              <w:ind w:right="-17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  <w:lang w:val="en-US" w:bidi="th-TH"/>
              </w:rPr>
              <w:t>(35)</w:t>
            </w:r>
          </w:p>
        </w:tc>
        <w:tc>
          <w:tcPr>
            <w:tcW w:w="1440" w:type="dxa"/>
          </w:tcPr>
          <w:p w14:paraId="4F85738A" w14:textId="77777777" w:rsidR="00EB1203" w:rsidRPr="00EB1203" w:rsidRDefault="00EB1203" w:rsidP="00186AF5">
            <w:pPr>
              <w:pStyle w:val="acctfourfigures"/>
              <w:spacing w:line="240" w:lineRule="auto"/>
              <w:ind w:right="-17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40" w:type="dxa"/>
          </w:tcPr>
          <w:p w14:paraId="4DAE5D0F" w14:textId="77777777" w:rsidR="00EB1203" w:rsidRPr="00EB1203" w:rsidRDefault="00EB1203" w:rsidP="00186AF5">
            <w:pPr>
              <w:pStyle w:val="acctfourfigures"/>
              <w:spacing w:line="240" w:lineRule="auto"/>
              <w:ind w:right="-17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40" w:type="dxa"/>
            <w:vAlign w:val="bottom"/>
          </w:tcPr>
          <w:p w14:paraId="3534DFD1" w14:textId="77777777" w:rsidR="00EB1203" w:rsidRPr="00EB1203" w:rsidRDefault="00EB1203" w:rsidP="00186AF5">
            <w:pPr>
              <w:pStyle w:val="acctfourfigures"/>
              <w:spacing w:line="240" w:lineRule="auto"/>
              <w:ind w:right="-8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EB1203" w:rsidRPr="00EB1203" w14:paraId="5B164903" w14:textId="77777777" w:rsidTr="00186AF5">
        <w:tc>
          <w:tcPr>
            <w:tcW w:w="3672" w:type="dxa"/>
            <w:vAlign w:val="bottom"/>
          </w:tcPr>
          <w:p w14:paraId="378D3496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3F27205B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(49)</w:t>
            </w:r>
          </w:p>
        </w:tc>
        <w:tc>
          <w:tcPr>
            <w:tcW w:w="1440" w:type="dxa"/>
            <w:vAlign w:val="bottom"/>
          </w:tcPr>
          <w:p w14:paraId="5B110FEF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389D2B9A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440" w:type="dxa"/>
            <w:vAlign w:val="bottom"/>
          </w:tcPr>
          <w:p w14:paraId="009E7C61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EB1203" w:rsidRPr="00EB1203" w14:paraId="11B0D377" w14:textId="77777777" w:rsidTr="00186AF5">
        <w:tc>
          <w:tcPr>
            <w:tcW w:w="3672" w:type="dxa"/>
            <w:vAlign w:val="bottom"/>
          </w:tcPr>
          <w:p w14:paraId="00FBE5A4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5AA57295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1,590</w:t>
            </w:r>
          </w:p>
        </w:tc>
        <w:tc>
          <w:tcPr>
            <w:tcW w:w="1440" w:type="dxa"/>
            <w:vAlign w:val="bottom"/>
          </w:tcPr>
          <w:p w14:paraId="1829AC34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1440" w:type="dxa"/>
            <w:vAlign w:val="bottom"/>
          </w:tcPr>
          <w:p w14:paraId="11BFFF51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440" w:type="dxa"/>
            <w:vAlign w:val="bottom"/>
          </w:tcPr>
          <w:p w14:paraId="0DB2714A" w14:textId="77777777" w:rsidR="00EB1203" w:rsidRPr="00EB1203" w:rsidRDefault="00EB1203" w:rsidP="00186AF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2,103</w:t>
            </w:r>
          </w:p>
        </w:tc>
      </w:tr>
      <w:tr w:rsidR="00EB1203" w:rsidRPr="00EB1203" w14:paraId="47AAA812" w14:textId="77777777" w:rsidTr="00186AF5">
        <w:tc>
          <w:tcPr>
            <w:tcW w:w="3672" w:type="dxa"/>
            <w:vAlign w:val="bottom"/>
          </w:tcPr>
          <w:p w14:paraId="47AD3CD2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5C030DCB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(461)</w:t>
            </w:r>
          </w:p>
        </w:tc>
        <w:tc>
          <w:tcPr>
            <w:tcW w:w="1440" w:type="dxa"/>
            <w:vAlign w:val="bottom"/>
          </w:tcPr>
          <w:p w14:paraId="7C3505DA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(110)</w:t>
            </w:r>
          </w:p>
        </w:tc>
        <w:tc>
          <w:tcPr>
            <w:tcW w:w="1440" w:type="dxa"/>
            <w:vAlign w:val="bottom"/>
          </w:tcPr>
          <w:p w14:paraId="192E659F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1440" w:type="dxa"/>
            <w:vAlign w:val="bottom"/>
          </w:tcPr>
          <w:p w14:paraId="23FD4E1E" w14:textId="77777777" w:rsidR="00EB1203" w:rsidRPr="00EB1203" w:rsidRDefault="00EB1203" w:rsidP="00186A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(579)</w:t>
            </w:r>
          </w:p>
        </w:tc>
      </w:tr>
      <w:tr w:rsidR="00EB1203" w:rsidRPr="00EB1203" w14:paraId="7371DB07" w14:textId="77777777" w:rsidTr="00186AF5">
        <w:tc>
          <w:tcPr>
            <w:tcW w:w="3672" w:type="dxa"/>
            <w:vAlign w:val="bottom"/>
          </w:tcPr>
          <w:p w14:paraId="78FE85D7" w14:textId="77777777" w:rsidR="00EB1203" w:rsidRPr="00EB1203" w:rsidRDefault="00EB1203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B120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57617800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1,630</w:t>
            </w:r>
          </w:p>
        </w:tc>
        <w:tc>
          <w:tcPr>
            <w:tcW w:w="1440" w:type="dxa"/>
          </w:tcPr>
          <w:p w14:paraId="51456B3F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1440" w:type="dxa"/>
          </w:tcPr>
          <w:p w14:paraId="6F302228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1440" w:type="dxa"/>
            <w:vAlign w:val="bottom"/>
          </w:tcPr>
          <w:p w14:paraId="249B434E" w14:textId="77777777" w:rsidR="00EB1203" w:rsidRPr="00EB1203" w:rsidRDefault="00EB1203" w:rsidP="00186AF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5DFA6A57" w14:textId="6ACE7F38" w:rsidR="00EB1203" w:rsidRPr="006A5F70" w:rsidRDefault="00EB1203">
      <w:pPr>
        <w:rPr>
          <w:rFonts w:asciiTheme="majorBidi" w:hAnsiTheme="majorBidi" w:cstheme="majorBidi"/>
          <w:sz w:val="20"/>
          <w:szCs w:val="20"/>
        </w:rPr>
      </w:pPr>
    </w:p>
    <w:p w14:paraId="5D7529FA" w14:textId="01687918" w:rsidR="005E0F51" w:rsidRPr="00EB1203" w:rsidRDefault="005E0F51" w:rsidP="00C618EF">
      <w:pPr>
        <w:ind w:left="6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B1203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3</w:t>
      </w:r>
      <w:r w:rsidR="0019599B" w:rsidRPr="00EB1203">
        <w:rPr>
          <w:rFonts w:asciiTheme="majorBidi" w:eastAsia="Times New Roman" w:hAnsiTheme="majorBidi" w:cstheme="majorBidi"/>
          <w:sz w:val="28"/>
          <w:szCs w:val="28"/>
        </w:rPr>
        <w:t>1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19599B" w:rsidRPr="00EB120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EB1203">
        <w:rPr>
          <w:rFonts w:asciiTheme="majorBidi" w:hAnsiTheme="majorBidi" w:cstheme="majorBidi"/>
          <w:bCs/>
          <w:sz w:val="28"/>
          <w:szCs w:val="28"/>
        </w:rPr>
        <w:t>5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</w:t>
      </w:r>
      <w:r w:rsidR="009B261D" w:rsidRPr="00EB1203">
        <w:rPr>
          <w:rFonts w:asciiTheme="majorBidi" w:hAnsiTheme="majorBidi" w:cstheme="majorBidi"/>
          <w:b/>
          <w:sz w:val="28"/>
          <w:szCs w:val="28"/>
          <w:cs/>
        </w:rPr>
        <w:t>อยู่ระหว่าง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89010F" w:rsidRPr="00D65C35">
        <w:rPr>
          <w:rFonts w:asciiTheme="majorBidi" w:hAnsiTheme="majorBidi" w:cstheme="majorBidi"/>
          <w:sz w:val="28"/>
          <w:szCs w:val="28"/>
        </w:rPr>
        <w:t>2</w:t>
      </w:r>
      <w:r w:rsidRPr="00EB1203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เดือน ถึง </w:t>
      </w:r>
      <w:r w:rsidR="00D65C35" w:rsidRPr="00D65C35">
        <w:rPr>
          <w:rFonts w:asciiTheme="majorBidi" w:hAnsiTheme="majorBidi" w:cstheme="majorBidi"/>
          <w:sz w:val="28"/>
          <w:szCs w:val="28"/>
        </w:rPr>
        <w:t>4</w:t>
      </w:r>
      <w:r w:rsidRPr="00EB1203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ปี </w:t>
      </w:r>
      <w:r w:rsidRPr="00EB1203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EB1203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076098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EB1203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EB1203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C618EF" w:rsidRPr="00EB1203">
        <w:rPr>
          <w:rFonts w:asciiTheme="majorBidi" w:hAnsiTheme="majorBidi" w:cstheme="majorBidi"/>
          <w:b/>
          <w:i/>
          <w:iCs/>
          <w:sz w:val="28"/>
          <w:szCs w:val="28"/>
          <w:cs/>
        </w:rPr>
        <w:br/>
      </w:r>
      <w:r w:rsidR="00F3325E" w:rsidRPr="00EB1203">
        <w:rPr>
          <w:rFonts w:asciiTheme="majorBidi" w:hAnsiTheme="majorBidi" w:cstheme="majorBidi"/>
          <w:i/>
          <w:iCs/>
          <w:sz w:val="28"/>
          <w:szCs w:val="28"/>
          <w:cs/>
        </w:rPr>
        <w:t>ระหว่าง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76098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เดือน ถึง </w:t>
      </w:r>
      <w:r w:rsidR="0007609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EB1203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5148AD98" w14:textId="77777777" w:rsidR="005E0F51" w:rsidRPr="005072AF" w:rsidRDefault="005E0F51" w:rsidP="00C87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68BBEAB" w14:textId="78FB0701" w:rsidR="0019599B" w:rsidRPr="00EB1203" w:rsidRDefault="00644FE9" w:rsidP="00F3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52774" w:rsidRPr="00EB1203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6E73B0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  <w:t>สินค้าคงเหลือ</w:t>
      </w:r>
    </w:p>
    <w:p w14:paraId="3CB23302" w14:textId="77777777" w:rsidR="00F3325E" w:rsidRPr="006A5F70" w:rsidRDefault="00F3325E" w:rsidP="00F3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080"/>
        <w:gridCol w:w="270"/>
        <w:gridCol w:w="990"/>
      </w:tblGrid>
      <w:tr w:rsidR="00554426" w:rsidRPr="00EB1203" w14:paraId="7C212662" w14:textId="77777777" w:rsidTr="00554426">
        <w:tc>
          <w:tcPr>
            <w:tcW w:w="6840" w:type="dxa"/>
          </w:tcPr>
          <w:p w14:paraId="7488A057" w14:textId="77777777" w:rsidR="00554426" w:rsidRPr="00EB1203" w:rsidRDefault="00554426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87C1AF9" w14:textId="77777777" w:rsidR="00554426" w:rsidRPr="00EB1203" w:rsidRDefault="00554426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4426" w:rsidRPr="00EB1203" w14:paraId="108791A1" w14:textId="77777777" w:rsidTr="00554426">
        <w:tc>
          <w:tcPr>
            <w:tcW w:w="6840" w:type="dxa"/>
          </w:tcPr>
          <w:p w14:paraId="1ECA76D7" w14:textId="77777777" w:rsidR="00554426" w:rsidRPr="00EB1203" w:rsidRDefault="00554426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583DC5AF" w14:textId="44CADA0E" w:rsidR="00554426" w:rsidRPr="00EB1203" w:rsidRDefault="00554426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4D5B186" w14:textId="77777777" w:rsidR="00554426" w:rsidRPr="00EB1203" w:rsidRDefault="00554426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08518D" w14:textId="168769D4" w:rsidR="00554426" w:rsidRPr="00EB1203" w:rsidRDefault="00554426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4426" w:rsidRPr="00EB1203" w14:paraId="2792AB1A" w14:textId="77777777" w:rsidTr="00186AF5">
        <w:trPr>
          <w:trHeight w:val="119"/>
        </w:trPr>
        <w:tc>
          <w:tcPr>
            <w:tcW w:w="6840" w:type="dxa"/>
          </w:tcPr>
          <w:p w14:paraId="640CC8D6" w14:textId="77777777" w:rsidR="00554426" w:rsidRPr="00EB1203" w:rsidRDefault="00554426" w:rsidP="00495CD0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050CF80" w14:textId="08D30268" w:rsidR="00554426" w:rsidRPr="00EB1203" w:rsidRDefault="00554426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4426" w:rsidRPr="00EB1203" w14:paraId="2324BEDC" w14:textId="77777777" w:rsidTr="00554426">
        <w:trPr>
          <w:trHeight w:val="119"/>
        </w:trPr>
        <w:tc>
          <w:tcPr>
            <w:tcW w:w="6840" w:type="dxa"/>
          </w:tcPr>
          <w:p w14:paraId="245E3064" w14:textId="0CF8B0D7" w:rsidR="00554426" w:rsidRPr="00EB1203" w:rsidRDefault="00554426" w:rsidP="00495CD0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C732B31" w14:textId="77777777" w:rsidR="00554426" w:rsidRPr="00EB1203" w:rsidRDefault="00554426" w:rsidP="00495C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4CDFD9" w14:textId="77777777" w:rsidR="00554426" w:rsidRPr="00EB1203" w:rsidRDefault="00554426" w:rsidP="00495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347B00" w14:textId="77777777" w:rsidR="00554426" w:rsidRPr="00EB1203" w:rsidRDefault="00554426" w:rsidP="00495C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54426" w:rsidRPr="00EB1203" w14:paraId="6B4DF0B8" w14:textId="77777777" w:rsidTr="00554426">
        <w:tc>
          <w:tcPr>
            <w:tcW w:w="6840" w:type="dxa"/>
          </w:tcPr>
          <w:p w14:paraId="53BAB332" w14:textId="3C890BD2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รถยนต์ใหม่</w:t>
            </w:r>
          </w:p>
        </w:tc>
        <w:tc>
          <w:tcPr>
            <w:tcW w:w="1080" w:type="dxa"/>
          </w:tcPr>
          <w:p w14:paraId="3C7964A0" w14:textId="1A01940E" w:rsidR="00554426" w:rsidRPr="00EB1203" w:rsidRDefault="008B71E0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1,503</w:t>
            </w:r>
          </w:p>
        </w:tc>
        <w:tc>
          <w:tcPr>
            <w:tcW w:w="270" w:type="dxa"/>
          </w:tcPr>
          <w:p w14:paraId="18161157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A3E776" w14:textId="75F8CC5C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54426" w:rsidRPr="00EB1203" w14:paraId="54C8AFFB" w14:textId="77777777" w:rsidTr="00554426">
        <w:tc>
          <w:tcPr>
            <w:tcW w:w="6840" w:type="dxa"/>
          </w:tcPr>
          <w:p w14:paraId="56110356" w14:textId="70975552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รถยนต์มือสอง</w:t>
            </w:r>
          </w:p>
        </w:tc>
        <w:tc>
          <w:tcPr>
            <w:tcW w:w="1080" w:type="dxa"/>
          </w:tcPr>
          <w:p w14:paraId="65B9E4CA" w14:textId="24C2EAE4" w:rsidR="00554426" w:rsidRPr="00EB1203" w:rsidRDefault="008B71E0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14,715</w:t>
            </w:r>
          </w:p>
        </w:tc>
        <w:tc>
          <w:tcPr>
            <w:tcW w:w="270" w:type="dxa"/>
          </w:tcPr>
          <w:p w14:paraId="278AFE77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50CFFC" w14:textId="707BFEF0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30,849</w:t>
            </w:r>
          </w:p>
        </w:tc>
      </w:tr>
      <w:tr w:rsidR="00554426" w:rsidRPr="00EB1203" w14:paraId="7BBF6E0F" w14:textId="77777777" w:rsidTr="00554426">
        <w:tc>
          <w:tcPr>
            <w:tcW w:w="6840" w:type="dxa"/>
          </w:tcPr>
          <w:p w14:paraId="35BA6AC9" w14:textId="78B1296A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สินค้าระหว่างปรับปรุง</w:t>
            </w:r>
          </w:p>
        </w:tc>
        <w:tc>
          <w:tcPr>
            <w:tcW w:w="1080" w:type="dxa"/>
          </w:tcPr>
          <w:p w14:paraId="4B9F60EF" w14:textId="77777777" w:rsidR="00554426" w:rsidRPr="00EB1203" w:rsidRDefault="00554426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568857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95170" w14:textId="77777777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54426" w:rsidRPr="00EB1203" w14:paraId="28626DC2" w14:textId="77777777" w:rsidTr="00554426">
        <w:tc>
          <w:tcPr>
            <w:tcW w:w="6840" w:type="dxa"/>
          </w:tcPr>
          <w:p w14:paraId="0F1AC69C" w14:textId="3F8EC6D0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รถยนต์ใหม่</w:t>
            </w:r>
          </w:p>
        </w:tc>
        <w:tc>
          <w:tcPr>
            <w:tcW w:w="1080" w:type="dxa"/>
          </w:tcPr>
          <w:p w14:paraId="11420D9D" w14:textId="737B6A9B" w:rsidR="00554426" w:rsidRPr="00EB1203" w:rsidRDefault="00093EDA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1109B1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AD93FB" w14:textId="1DCC1E86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54426" w:rsidRPr="00EB1203" w14:paraId="53227BAD" w14:textId="77777777" w:rsidTr="00554426">
        <w:tc>
          <w:tcPr>
            <w:tcW w:w="6840" w:type="dxa"/>
          </w:tcPr>
          <w:p w14:paraId="2276BFF7" w14:textId="636DE46A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รถยนต์มือสอง</w:t>
            </w:r>
          </w:p>
        </w:tc>
        <w:tc>
          <w:tcPr>
            <w:tcW w:w="1080" w:type="dxa"/>
          </w:tcPr>
          <w:p w14:paraId="40AF1E2D" w14:textId="647F0F30" w:rsidR="00554426" w:rsidRPr="00EB1203" w:rsidRDefault="007C30C4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10,997</w:t>
            </w:r>
          </w:p>
        </w:tc>
        <w:tc>
          <w:tcPr>
            <w:tcW w:w="270" w:type="dxa"/>
          </w:tcPr>
          <w:p w14:paraId="19258E13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C82DB1" w14:textId="4FCF86C7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</w:tr>
      <w:tr w:rsidR="00554426" w:rsidRPr="00EB1203" w14:paraId="007CF3FE" w14:textId="77777777" w:rsidTr="00554426">
        <w:tc>
          <w:tcPr>
            <w:tcW w:w="6840" w:type="dxa"/>
          </w:tcPr>
          <w:p w14:paraId="53ED2CD9" w14:textId="09E0A1F5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อุปกรณ์รถยนต์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E738C" w14:textId="0BE7917A" w:rsidR="00554426" w:rsidRPr="00EB1203" w:rsidRDefault="007C30C4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11,823</w:t>
            </w:r>
          </w:p>
        </w:tc>
        <w:tc>
          <w:tcPr>
            <w:tcW w:w="270" w:type="dxa"/>
          </w:tcPr>
          <w:p w14:paraId="0D039F39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000D9F" w14:textId="284F03A8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</w:tr>
      <w:tr w:rsidR="00554426" w:rsidRPr="00EB1203" w14:paraId="20C8EEF8" w14:textId="77777777" w:rsidTr="00554426">
        <w:tc>
          <w:tcPr>
            <w:tcW w:w="6840" w:type="dxa"/>
          </w:tcPr>
          <w:p w14:paraId="354A7750" w14:textId="77777777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D00697" w14:textId="3DBCA776" w:rsidR="00554426" w:rsidRPr="00EB1203" w:rsidRDefault="00905A91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39,038</w:t>
            </w:r>
          </w:p>
        </w:tc>
        <w:tc>
          <w:tcPr>
            <w:tcW w:w="270" w:type="dxa"/>
          </w:tcPr>
          <w:p w14:paraId="3B99901E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3AB0C2" w14:textId="5143124D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32,399</w:t>
            </w:r>
          </w:p>
        </w:tc>
      </w:tr>
      <w:tr w:rsidR="00554426" w:rsidRPr="00EB1203" w14:paraId="70F8C936" w14:textId="77777777" w:rsidTr="00554426">
        <w:tc>
          <w:tcPr>
            <w:tcW w:w="6840" w:type="dxa"/>
          </w:tcPr>
          <w:p w14:paraId="56BD04F0" w14:textId="09B1F99E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34E8B" w14:textId="5EE84F02" w:rsidR="00554426" w:rsidRPr="00EB1203" w:rsidRDefault="00905A91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(97)</w:t>
            </w:r>
          </w:p>
        </w:tc>
        <w:tc>
          <w:tcPr>
            <w:tcW w:w="270" w:type="dxa"/>
          </w:tcPr>
          <w:p w14:paraId="5E98FECA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73727C" w14:textId="51F7D2DF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(888)</w:t>
            </w:r>
          </w:p>
        </w:tc>
      </w:tr>
      <w:tr w:rsidR="00554426" w:rsidRPr="00EB1203" w14:paraId="507E4892" w14:textId="77777777" w:rsidTr="00186AF5">
        <w:tc>
          <w:tcPr>
            <w:tcW w:w="6840" w:type="dxa"/>
          </w:tcPr>
          <w:p w14:paraId="2818AEE4" w14:textId="24BE34FE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FA37F8" w14:textId="494169D1" w:rsidR="00554426" w:rsidRPr="00EB1203" w:rsidRDefault="00905A91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38,941</w:t>
            </w:r>
          </w:p>
        </w:tc>
        <w:tc>
          <w:tcPr>
            <w:tcW w:w="270" w:type="dxa"/>
          </w:tcPr>
          <w:p w14:paraId="7B420872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4AF813" w14:textId="59D185EF" w:rsidR="00554426" w:rsidRPr="00EB1203" w:rsidRDefault="00554426" w:rsidP="0055442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31,511</w:t>
            </w:r>
          </w:p>
        </w:tc>
      </w:tr>
      <w:tr w:rsidR="00375A48" w:rsidRPr="00EB1203" w14:paraId="55ED8B2F" w14:textId="77777777" w:rsidTr="00A00D53">
        <w:tc>
          <w:tcPr>
            <w:tcW w:w="6840" w:type="dxa"/>
          </w:tcPr>
          <w:p w14:paraId="364E2776" w14:textId="77777777" w:rsidR="00375A48" w:rsidRPr="00EB1203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F4CA9D0" w14:textId="77777777" w:rsidR="00375A48" w:rsidRPr="00EB1203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5A48" w:rsidRPr="00EB1203" w14:paraId="4FBF7A64" w14:textId="77777777" w:rsidTr="00A00D53">
        <w:tc>
          <w:tcPr>
            <w:tcW w:w="6840" w:type="dxa"/>
          </w:tcPr>
          <w:p w14:paraId="15017F6A" w14:textId="77777777" w:rsidR="00375A48" w:rsidRPr="00EB1203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7581CA37" w14:textId="31C1CECD" w:rsidR="00375A48" w:rsidRPr="00EB1203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378F7A" w14:textId="77777777" w:rsidR="00375A48" w:rsidRPr="00EB1203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87F996" w14:textId="4752D3D5" w:rsidR="00375A48" w:rsidRPr="00EB1203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75A48" w:rsidRPr="00EB1203" w14:paraId="39A050CE" w14:textId="77777777" w:rsidTr="00A00D53">
        <w:trPr>
          <w:trHeight w:val="119"/>
        </w:trPr>
        <w:tc>
          <w:tcPr>
            <w:tcW w:w="6840" w:type="dxa"/>
          </w:tcPr>
          <w:p w14:paraId="2FC8770F" w14:textId="77777777" w:rsidR="00375A48" w:rsidRPr="00EB1203" w:rsidRDefault="00375A48" w:rsidP="00124DC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A1462C6" w14:textId="6F66E1B3" w:rsidR="00375A48" w:rsidRPr="00EB1203" w:rsidRDefault="00375A48" w:rsidP="00375A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75A48" w:rsidRPr="00EB1203" w14:paraId="3080ED96" w14:textId="77777777" w:rsidTr="00A00D53">
        <w:trPr>
          <w:trHeight w:val="119"/>
        </w:trPr>
        <w:tc>
          <w:tcPr>
            <w:tcW w:w="6840" w:type="dxa"/>
          </w:tcPr>
          <w:p w14:paraId="76AE12BE" w14:textId="1DA638E7" w:rsidR="00375A48" w:rsidRPr="00EB1203" w:rsidRDefault="00375A48" w:rsidP="00124DC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080" w:type="dxa"/>
          </w:tcPr>
          <w:p w14:paraId="0F11F165" w14:textId="77777777" w:rsidR="00375A48" w:rsidRPr="00EB1203" w:rsidRDefault="00375A48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667899" w14:textId="77777777" w:rsidR="00375A48" w:rsidRPr="00EB1203" w:rsidRDefault="00375A48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D554D" w14:textId="77777777" w:rsidR="00375A48" w:rsidRPr="00EB1203" w:rsidRDefault="00375A48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54426" w:rsidRPr="00EB1203" w14:paraId="23690A8F" w14:textId="77777777" w:rsidTr="00A00D53">
        <w:trPr>
          <w:trHeight w:val="119"/>
        </w:trPr>
        <w:tc>
          <w:tcPr>
            <w:tcW w:w="6840" w:type="dxa"/>
          </w:tcPr>
          <w:p w14:paraId="65A903B9" w14:textId="0CE1B563" w:rsidR="00554426" w:rsidRPr="00EB1203" w:rsidRDefault="00554426" w:rsidP="0055442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ต้นทุนขาย</w:t>
            </w:r>
          </w:p>
        </w:tc>
        <w:tc>
          <w:tcPr>
            <w:tcW w:w="1080" w:type="dxa"/>
          </w:tcPr>
          <w:p w14:paraId="2000CB04" w14:textId="614552AA" w:rsidR="00554426" w:rsidRPr="00EB1203" w:rsidRDefault="00905A91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236,656</w:t>
            </w:r>
          </w:p>
        </w:tc>
        <w:tc>
          <w:tcPr>
            <w:tcW w:w="270" w:type="dxa"/>
          </w:tcPr>
          <w:p w14:paraId="59792720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7DEEC31" w14:textId="55259B12" w:rsidR="00554426" w:rsidRPr="00EB1203" w:rsidRDefault="00554426" w:rsidP="00554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332,266</w:t>
            </w:r>
          </w:p>
        </w:tc>
      </w:tr>
      <w:tr w:rsidR="00554426" w:rsidRPr="00EB1203" w14:paraId="1C8A047F" w14:textId="77777777" w:rsidTr="00186AF5">
        <w:tc>
          <w:tcPr>
            <w:tcW w:w="6840" w:type="dxa"/>
          </w:tcPr>
          <w:p w14:paraId="62E7EDB5" w14:textId="16976B13" w:rsidR="00554426" w:rsidRPr="00EB1203" w:rsidRDefault="00554426" w:rsidP="00554426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71BBB" w14:textId="2B9BE734" w:rsidR="00554426" w:rsidRPr="00EB1203" w:rsidRDefault="00905A91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(791)</w:t>
            </w:r>
          </w:p>
        </w:tc>
        <w:tc>
          <w:tcPr>
            <w:tcW w:w="270" w:type="dxa"/>
          </w:tcPr>
          <w:p w14:paraId="1E0FD31D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22D4E0" w14:textId="0090601D" w:rsidR="00554426" w:rsidRPr="00EB1203" w:rsidRDefault="00554426" w:rsidP="00554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(1,204)</w:t>
            </w:r>
          </w:p>
        </w:tc>
      </w:tr>
      <w:tr w:rsidR="00554426" w:rsidRPr="00EB1203" w14:paraId="5C1B6EB1" w14:textId="77777777" w:rsidTr="00186AF5">
        <w:tc>
          <w:tcPr>
            <w:tcW w:w="6840" w:type="dxa"/>
          </w:tcPr>
          <w:p w14:paraId="75DB3980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39DAA2" w14:textId="1718E3DD" w:rsidR="00554426" w:rsidRPr="00EB1203" w:rsidRDefault="00905A91" w:rsidP="0055442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235,865</w:t>
            </w:r>
          </w:p>
        </w:tc>
        <w:tc>
          <w:tcPr>
            <w:tcW w:w="270" w:type="dxa"/>
          </w:tcPr>
          <w:p w14:paraId="248571DD" w14:textId="77777777" w:rsidR="00554426" w:rsidRPr="00EB1203" w:rsidRDefault="00554426" w:rsidP="0055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6DEC40" w14:textId="1E8194F1" w:rsidR="00554426" w:rsidRPr="00EB1203" w:rsidRDefault="00554426" w:rsidP="00554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331,062</w:t>
            </w:r>
          </w:p>
        </w:tc>
      </w:tr>
    </w:tbl>
    <w:p w14:paraId="6889EB36" w14:textId="77777777" w:rsidR="002D57EC" w:rsidRPr="00EB1203" w:rsidRDefault="002D57EC">
      <w:pPr>
        <w:rPr>
          <w:rFonts w:asciiTheme="majorBidi" w:hAnsiTheme="majorBidi" w:cstheme="majorBidi"/>
          <w:sz w:val="28"/>
          <w:szCs w:val="28"/>
        </w:rPr>
      </w:pPr>
    </w:p>
    <w:p w14:paraId="488BCC43" w14:textId="77777777" w:rsidR="00BD3293" w:rsidRPr="00852774" w:rsidRDefault="00BD3293" w:rsidP="00BD329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85277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การขายทรัพย์สิน</w:t>
      </w:r>
    </w:p>
    <w:p w14:paraId="3628086C" w14:textId="77777777" w:rsidR="00BD3293" w:rsidRPr="00852774" w:rsidRDefault="00BD3293" w:rsidP="00BD3293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8D7E828" w14:textId="77777777" w:rsidR="00BD3293" w:rsidRPr="00BB6DE6" w:rsidRDefault="00BD3293" w:rsidP="00BD3293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9789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9789F">
        <w:rPr>
          <w:rFonts w:asciiTheme="majorBidi" w:hAnsiTheme="majorBidi" w:cstheme="majorBidi"/>
          <w:sz w:val="28"/>
          <w:szCs w:val="28"/>
        </w:rPr>
        <w:t xml:space="preserve">30 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29789F">
        <w:rPr>
          <w:rFonts w:asciiTheme="majorBidi" w:hAnsiTheme="majorBidi" w:cstheme="majorBidi"/>
          <w:sz w:val="28"/>
          <w:szCs w:val="28"/>
        </w:rPr>
        <w:t xml:space="preserve">2564 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 xml:space="preserve">บริษัทลงนามในสัญญาขายทรัพย์สินกับบริษัท เบสท์ คาร์ เซ็นเตอร์ จำกัด </w:t>
      </w:r>
      <w:r w:rsidRPr="0029789F">
        <w:rPr>
          <w:rFonts w:asciiTheme="majorBidi" w:hAnsiTheme="majorBidi" w:cstheme="majorBidi"/>
          <w:sz w:val="28"/>
          <w:szCs w:val="28"/>
        </w:rPr>
        <w:t>(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29789F">
        <w:rPr>
          <w:rFonts w:asciiTheme="majorBidi" w:hAnsiTheme="majorBidi" w:cstheme="majorBidi"/>
          <w:sz w:val="28"/>
          <w:szCs w:val="28"/>
        </w:rPr>
        <w:t xml:space="preserve">) 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>รายการทรัพย์สินประกอบด้วย รถยนต์มือสองและอุปกรณ์รถยนต์ ทั้งนี้ บริษัทได้ส่งมอบทรัพย์สินและได้รับชำระเงิน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29789F">
        <w:rPr>
          <w:rFonts w:asciiTheme="majorBidi" w:hAnsiTheme="majorBidi" w:cstheme="majorBidi" w:hint="cs"/>
          <w:sz w:val="28"/>
          <w:szCs w:val="28"/>
          <w:cs/>
        </w:rPr>
        <w:t>ทั้ง</w:t>
      </w:r>
      <w:r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>แล้ว</w:t>
      </w:r>
    </w:p>
    <w:p w14:paraId="492B49F6" w14:textId="1AD38200" w:rsidR="005303A1" w:rsidRPr="00EB1203" w:rsidRDefault="005303A1" w:rsidP="00EB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  <w:sectPr w:rsidR="005303A1" w:rsidRPr="00EB1203" w:rsidSect="007421D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09" w:bottom="576" w:left="1152" w:header="720" w:footer="720" w:gutter="0"/>
          <w:pgNumType w:start="18"/>
          <w:cols w:space="720"/>
          <w:titlePg/>
          <w:docGrid w:linePitch="245"/>
        </w:sectPr>
      </w:pPr>
    </w:p>
    <w:p w14:paraId="61580BF4" w14:textId="50D9EB29" w:rsidR="00064C05" w:rsidRPr="00EB1203" w:rsidRDefault="00064C05" w:rsidP="00461677">
      <w:pPr>
        <w:pStyle w:val="block"/>
        <w:spacing w:after="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bookmarkStart w:id="17" w:name="_Hlk32065985"/>
      <w:r w:rsidRPr="00EB1203"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</w:t>
      </w:r>
      <w:r w:rsidR="00AF4CD5" w:rsidRPr="00EB120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1</w:t>
      </w:r>
      <w:r w:rsidRPr="00EB120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</w:t>
      </w:r>
    </w:p>
    <w:bookmarkEnd w:id="17"/>
    <w:p w14:paraId="09CF8D13" w14:textId="77777777" w:rsidR="00064C05" w:rsidRPr="00EB1203" w:rsidRDefault="00064C05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rPr>
          <w:rFonts w:asciiTheme="majorBidi" w:hAnsiTheme="majorBidi" w:cstheme="majorBidi"/>
          <w:sz w:val="16"/>
          <w:szCs w:val="16"/>
        </w:rPr>
      </w:pPr>
    </w:p>
    <w:p w14:paraId="7A63C7EC" w14:textId="013DC953" w:rsidR="00064C05" w:rsidRPr="00EB1203" w:rsidRDefault="00064C05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EB1203">
        <w:rPr>
          <w:rFonts w:asciiTheme="majorBidi" w:hAnsiTheme="majorBidi" w:cstheme="majorBidi"/>
          <w:sz w:val="28"/>
          <w:szCs w:val="28"/>
        </w:rPr>
        <w:t>31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076098">
        <w:rPr>
          <w:rFonts w:asciiTheme="majorBidi" w:hAnsiTheme="majorBidi" w:cstheme="majorBidi"/>
          <w:sz w:val="28"/>
          <w:szCs w:val="28"/>
        </w:rPr>
        <w:t>5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076098">
        <w:rPr>
          <w:rFonts w:asciiTheme="majorBidi" w:hAnsiTheme="majorBidi" w:cstheme="majorBidi"/>
          <w:sz w:val="28"/>
          <w:szCs w:val="28"/>
        </w:rPr>
        <w:t>4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และเงินปันผลรับจากเงินลงทุนสำหรับแต่ละปีมีดังนี้</w:t>
      </w:r>
    </w:p>
    <w:p w14:paraId="2B01AD2C" w14:textId="77777777" w:rsidR="00D63F90" w:rsidRPr="00EB1203" w:rsidRDefault="00D63F90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1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2790"/>
        <w:gridCol w:w="1350"/>
        <w:gridCol w:w="985"/>
        <w:gridCol w:w="990"/>
        <w:gridCol w:w="900"/>
        <w:gridCol w:w="900"/>
        <w:gridCol w:w="900"/>
        <w:gridCol w:w="900"/>
        <w:gridCol w:w="900"/>
        <w:gridCol w:w="900"/>
      </w:tblGrid>
      <w:tr w:rsidR="00461677" w:rsidRPr="00EB1203" w14:paraId="0E237535" w14:textId="77777777" w:rsidTr="00A6647F">
        <w:trPr>
          <w:cantSplit/>
        </w:trPr>
        <w:tc>
          <w:tcPr>
            <w:tcW w:w="2610" w:type="dxa"/>
          </w:tcPr>
          <w:p w14:paraId="649C3351" w14:textId="77777777" w:rsidR="00461677" w:rsidRPr="00EB1203" w:rsidRDefault="00461677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57698563" w14:textId="77777777" w:rsidR="00461677" w:rsidRPr="00EB1203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62F1470" w14:textId="15344FED" w:rsidR="00461677" w:rsidRPr="00EB1203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572FCEA0" w14:textId="006DF3F3" w:rsidR="00461677" w:rsidRPr="00EB1203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14:paraId="6016A3F8" w14:textId="77777777" w:rsidR="00461677" w:rsidRPr="00EB1203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F63438E" w14:textId="77A07F45" w:rsidR="00461677" w:rsidRPr="00EB1203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60A" w:rsidRPr="00EB1203" w14:paraId="3B0F7C10" w14:textId="77777777" w:rsidTr="00A6647F">
        <w:trPr>
          <w:cantSplit/>
        </w:trPr>
        <w:tc>
          <w:tcPr>
            <w:tcW w:w="2610" w:type="dxa"/>
          </w:tcPr>
          <w:p w14:paraId="187AE6FE" w14:textId="77777777" w:rsidR="0043260A" w:rsidRPr="00EB1203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3DFC6CF3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7EC757B" w14:textId="103CF6E2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</w:p>
        </w:tc>
        <w:tc>
          <w:tcPr>
            <w:tcW w:w="1975" w:type="dxa"/>
            <w:gridSpan w:val="2"/>
          </w:tcPr>
          <w:p w14:paraId="6563A2EF" w14:textId="0DD7F25B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3A6E8DF4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E48AF65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14:paraId="057D82CC" w14:textId="307944A8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43260A" w:rsidRPr="00EB1203" w14:paraId="69D437C1" w14:textId="77777777" w:rsidTr="00A6647F">
        <w:trPr>
          <w:cantSplit/>
        </w:trPr>
        <w:tc>
          <w:tcPr>
            <w:tcW w:w="2610" w:type="dxa"/>
          </w:tcPr>
          <w:p w14:paraId="015424D6" w14:textId="6996C41F" w:rsidR="0043260A" w:rsidRPr="00EB1203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90" w:type="dxa"/>
          </w:tcPr>
          <w:p w14:paraId="1415CA29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22F94503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</w:t>
            </w:r>
          </w:p>
        </w:tc>
        <w:tc>
          <w:tcPr>
            <w:tcW w:w="1975" w:type="dxa"/>
            <w:gridSpan w:val="2"/>
          </w:tcPr>
          <w:p w14:paraId="4FD95952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00" w:type="dxa"/>
            <w:gridSpan w:val="2"/>
          </w:tcPr>
          <w:p w14:paraId="60447D16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14:paraId="3E7F9281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F242CB7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43260A" w:rsidRPr="00EB1203" w14:paraId="1E4A3BE5" w14:textId="77777777" w:rsidTr="00A6647F">
        <w:trPr>
          <w:cantSplit/>
        </w:trPr>
        <w:tc>
          <w:tcPr>
            <w:tcW w:w="2610" w:type="dxa"/>
          </w:tcPr>
          <w:p w14:paraId="0D6BC7B3" w14:textId="77777777" w:rsidR="0043260A" w:rsidRPr="00EB1203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7AD8D6AB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BB06A9C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</w:tcPr>
          <w:p w14:paraId="69F6D2B0" w14:textId="3CFBB32E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3CFD990F" w14:textId="1E5485E9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67E5963C" w14:textId="7FC0DA06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6DC16811" w14:textId="535EA825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2FC24013" w14:textId="5D153E32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4A20E1F5" w14:textId="7E0E515C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6A8951A9" w14:textId="64A70D90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310EC28C" w14:textId="265F3EA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43260A" w:rsidRPr="00EB1203" w14:paraId="5AACCC6C" w14:textId="77777777" w:rsidTr="00A6647F">
        <w:trPr>
          <w:cantSplit/>
        </w:trPr>
        <w:tc>
          <w:tcPr>
            <w:tcW w:w="2610" w:type="dxa"/>
          </w:tcPr>
          <w:p w14:paraId="20E87B2A" w14:textId="77777777" w:rsidR="0043260A" w:rsidRPr="00EB1203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11C9ABDD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463"/>
              </w:tabs>
              <w:spacing w:line="320" w:lineRule="exact"/>
              <w:ind w:left="-80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0D2FA35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38D56A38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400" w:type="dxa"/>
            <w:gridSpan w:val="6"/>
          </w:tcPr>
          <w:p w14:paraId="6E58AB34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3260A" w:rsidRPr="00EB1203" w14:paraId="7C0B8940" w14:textId="77777777" w:rsidTr="00A6647F">
        <w:trPr>
          <w:cantSplit/>
        </w:trPr>
        <w:tc>
          <w:tcPr>
            <w:tcW w:w="2610" w:type="dxa"/>
          </w:tcPr>
          <w:p w14:paraId="322B1FAE" w14:textId="28D77AB2" w:rsidR="0043260A" w:rsidRPr="00EB1203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 w:rsidR="00031854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ัท</w:t>
            </w:r>
            <w:r w:rsidR="00461677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2790" w:type="dxa"/>
            <w:vAlign w:val="bottom"/>
          </w:tcPr>
          <w:p w14:paraId="3B6B24E3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72E7AB" w14:textId="77777777" w:rsidR="0043260A" w:rsidRPr="00EB1203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0B2E3E60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1BA5A5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AE6A55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320BFA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027280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EF7BEE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7234B9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5D802F" w14:textId="77777777" w:rsidR="0043260A" w:rsidRPr="00EB1203" w:rsidRDefault="0043260A" w:rsidP="00461677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08AB" w:rsidRPr="00EB1203" w14:paraId="7A0FF201" w14:textId="77777777" w:rsidTr="00A6647F">
        <w:trPr>
          <w:cantSplit/>
        </w:trPr>
        <w:tc>
          <w:tcPr>
            <w:tcW w:w="2610" w:type="dxa"/>
          </w:tcPr>
          <w:p w14:paraId="6C4427A5" w14:textId="7F86ABAF" w:rsidR="00DD08AB" w:rsidRPr="00EB1203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2790" w:type="dxa"/>
            <w:vAlign w:val="bottom"/>
          </w:tcPr>
          <w:p w14:paraId="0DB1D663" w14:textId="3F792D60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  <w:t>สินเชื่อส่วนบุคคลภายใต้การกำกับ</w:t>
            </w:r>
          </w:p>
        </w:tc>
        <w:tc>
          <w:tcPr>
            <w:tcW w:w="1350" w:type="dxa"/>
            <w:vAlign w:val="bottom"/>
          </w:tcPr>
          <w:p w14:paraId="7A7A47BD" w14:textId="77777777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01FDB950" w14:textId="38393D1C" w:rsidR="00DD08AB" w:rsidRPr="00EB1203" w:rsidRDefault="00663913" w:rsidP="00DD08AB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06974A37" w14:textId="14F7DD63" w:rsidR="00DD08AB" w:rsidRPr="00EB1203" w:rsidRDefault="00DD08AB" w:rsidP="00DD08AB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228BF9F0" w14:textId="16961183" w:rsidR="00DD08AB" w:rsidRPr="00EB1203" w:rsidRDefault="00663913" w:rsidP="00DD08AB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72A90FFB" w14:textId="3C5E0FAD" w:rsidR="00DD08AB" w:rsidRPr="00EB1203" w:rsidRDefault="00DD08AB" w:rsidP="00DD08AB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037AA74F" w14:textId="2F326C26" w:rsidR="00DD08AB" w:rsidRPr="00EB1203" w:rsidRDefault="00663913" w:rsidP="00DD08AB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775A04CE" w14:textId="37C81E5C" w:rsidR="00DD08AB" w:rsidRPr="00EB1203" w:rsidRDefault="00DD08AB" w:rsidP="00DD08AB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20697E75" w14:textId="4DCBA75F" w:rsidR="00DD08AB" w:rsidRPr="00EB1203" w:rsidRDefault="0000707D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CAF3EFB" w14:textId="77777777" w:rsidR="00DD08AB" w:rsidRPr="00EB1203" w:rsidRDefault="00DD08AB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AB" w:rsidRPr="00EB1203" w14:paraId="3DC57B8B" w14:textId="77777777" w:rsidTr="00A6647F">
        <w:trPr>
          <w:cantSplit/>
        </w:trPr>
        <w:tc>
          <w:tcPr>
            <w:tcW w:w="2610" w:type="dxa"/>
            <w:vAlign w:val="bottom"/>
          </w:tcPr>
          <w:p w14:paraId="66D7E312" w14:textId="036BA44C" w:rsidR="00DD08AB" w:rsidRPr="00EB1203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</w:tc>
        <w:tc>
          <w:tcPr>
            <w:tcW w:w="2790" w:type="dxa"/>
            <w:vAlign w:val="bottom"/>
          </w:tcPr>
          <w:p w14:paraId="538A9CFF" w14:textId="77777777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สินเชื่อรายย่อย</w:t>
            </w:r>
          </w:p>
          <w:p w14:paraId="032F0674" w14:textId="07B5D4FB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(พิโกไฟแนนซ์)</w:t>
            </w:r>
          </w:p>
        </w:tc>
        <w:tc>
          <w:tcPr>
            <w:tcW w:w="1350" w:type="dxa"/>
            <w:vAlign w:val="bottom"/>
          </w:tcPr>
          <w:p w14:paraId="3E174C9C" w14:textId="65B85BB3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1EE2C68E" w14:textId="04DE1B0B" w:rsidR="00DD08AB" w:rsidRPr="00EB1203" w:rsidRDefault="00663913" w:rsidP="00DD08AB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60CA1B46" w14:textId="77777777" w:rsidR="00DD08AB" w:rsidRPr="00EB1203" w:rsidRDefault="00DD08AB" w:rsidP="00DD08AB">
            <w:pPr>
              <w:pStyle w:val="acctfourfigures"/>
              <w:tabs>
                <w:tab w:val="clear" w:pos="765"/>
                <w:tab w:val="decimal" w:pos="392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E803CF" w14:textId="44854297" w:rsidR="00DD08AB" w:rsidRPr="00EB1203" w:rsidRDefault="00DD08AB" w:rsidP="00DD08AB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6BE70E50" w14:textId="68E300B1" w:rsidR="00DD08AB" w:rsidRPr="00EB1203" w:rsidRDefault="00663913" w:rsidP="00DD08AB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1A1D057B" w14:textId="3FD05AA8" w:rsidR="00DD08AB" w:rsidRPr="00EB1203" w:rsidRDefault="00DD08AB" w:rsidP="00DD08AB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6668013E" w14:textId="69C20965" w:rsidR="00DD08AB" w:rsidRPr="00EB1203" w:rsidRDefault="00663913" w:rsidP="00DD08AB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3F04A541" w14:textId="518F7FCA" w:rsidR="00DD08AB" w:rsidRPr="00EB1203" w:rsidRDefault="00DD08AB" w:rsidP="00DD08AB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30448083" w14:textId="1F757D05" w:rsidR="00DD08AB" w:rsidRPr="00EB1203" w:rsidRDefault="0000707D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F02E985" w14:textId="41574C66" w:rsidR="00DD08AB" w:rsidRPr="00EB1203" w:rsidRDefault="00DD08AB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AB" w:rsidRPr="00EB1203" w14:paraId="221352F2" w14:textId="77777777" w:rsidTr="00A6647F">
        <w:trPr>
          <w:cantSplit/>
        </w:trPr>
        <w:tc>
          <w:tcPr>
            <w:tcW w:w="2610" w:type="dxa"/>
            <w:vAlign w:val="bottom"/>
          </w:tcPr>
          <w:p w14:paraId="2F2F1C90" w14:textId="77777777" w:rsidR="00DD08AB" w:rsidRPr="00EB1203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เบสท์ คาร์ เซ็นเตอร์ </w:t>
            </w:r>
          </w:p>
          <w:p w14:paraId="50C413DD" w14:textId="39AC1F5E" w:rsidR="00DD08AB" w:rsidRPr="00EB1203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790" w:type="dxa"/>
            <w:vAlign w:val="bottom"/>
          </w:tcPr>
          <w:p w14:paraId="37647844" w14:textId="77777777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170" w:firstLine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 จำหน่าย และให้บริการ</w:t>
            </w:r>
          </w:p>
          <w:p w14:paraId="254CAEC9" w14:textId="2240ADDE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170" w:firstLine="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ซ่อมบำรุงรักษารถสาธารณะ</w:t>
            </w:r>
          </w:p>
        </w:tc>
        <w:tc>
          <w:tcPr>
            <w:tcW w:w="1350" w:type="dxa"/>
            <w:vAlign w:val="bottom"/>
          </w:tcPr>
          <w:p w14:paraId="09DA0940" w14:textId="77777777" w:rsidR="00DD08AB" w:rsidRPr="00EB1203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2ACC1E7F" w14:textId="4D09643B" w:rsidR="00DD08AB" w:rsidRPr="00EB1203" w:rsidRDefault="00663913" w:rsidP="00DD08AB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2A13E4B9" w14:textId="77777777" w:rsidR="00DD08AB" w:rsidRPr="00EB1203" w:rsidRDefault="00DD08AB" w:rsidP="00DD08AB">
            <w:pPr>
              <w:pStyle w:val="acctfourfigures"/>
              <w:tabs>
                <w:tab w:val="clear" w:pos="765"/>
                <w:tab w:val="decimal" w:pos="392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68C112" w14:textId="583A4F98" w:rsidR="00DD08AB" w:rsidRPr="00EB1203" w:rsidRDefault="00DD08AB" w:rsidP="00DD08AB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73C3B3B7" w14:textId="22A96567" w:rsidR="00DD08AB" w:rsidRPr="00EB1203" w:rsidRDefault="00663913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7"/>
              </w:tabs>
              <w:spacing w:line="320" w:lineRule="exact"/>
              <w:ind w:lef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29,999</w:t>
            </w:r>
          </w:p>
        </w:tc>
        <w:tc>
          <w:tcPr>
            <w:tcW w:w="900" w:type="dxa"/>
            <w:vAlign w:val="bottom"/>
          </w:tcPr>
          <w:p w14:paraId="64D53BF2" w14:textId="2DDA2C7B" w:rsidR="00DD08AB" w:rsidRPr="00EB1203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63698E79" w14:textId="4AEC32B1" w:rsidR="00DD08AB" w:rsidRPr="00EB1203" w:rsidRDefault="00663913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1"/>
              </w:tabs>
              <w:spacing w:line="320" w:lineRule="exact"/>
              <w:ind w:lef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29,999</w:t>
            </w:r>
          </w:p>
        </w:tc>
        <w:tc>
          <w:tcPr>
            <w:tcW w:w="900" w:type="dxa"/>
            <w:vAlign w:val="bottom"/>
          </w:tcPr>
          <w:p w14:paraId="01F110E6" w14:textId="1EF7B1A7" w:rsidR="00DD08AB" w:rsidRPr="00EB1203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1821F809" w14:textId="7949E91A" w:rsidR="00DD08AB" w:rsidRPr="00EB1203" w:rsidRDefault="0000707D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3538C0" w14:textId="77777777" w:rsidR="00DD08AB" w:rsidRPr="00EB1203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F1989" w14:textId="77777777" w:rsidR="00DD08AB" w:rsidRPr="00EB1203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AB" w:rsidRPr="00EB1203" w14:paraId="18F49EA9" w14:textId="77777777" w:rsidTr="00A6647F">
        <w:trPr>
          <w:cantSplit/>
        </w:trPr>
        <w:tc>
          <w:tcPr>
            <w:tcW w:w="2610" w:type="dxa"/>
            <w:vAlign w:val="bottom"/>
          </w:tcPr>
          <w:p w14:paraId="5A61CDE7" w14:textId="77777777" w:rsidR="00DD08AB" w:rsidRPr="00EB1203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7524F566" w14:textId="77777777" w:rsidR="00DD08AB" w:rsidRPr="00EB1203" w:rsidRDefault="00DD08AB" w:rsidP="00DD08AB">
            <w:pPr>
              <w:pStyle w:val="acctfourfigures"/>
              <w:tabs>
                <w:tab w:val="clear" w:pos="765"/>
                <w:tab w:val="decimal" w:pos="463"/>
              </w:tabs>
              <w:spacing w:line="320" w:lineRule="exact"/>
              <w:ind w:left="-80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E74C22" w14:textId="77777777" w:rsidR="00DD08AB" w:rsidRPr="00EB1203" w:rsidRDefault="00DD08AB" w:rsidP="00DD08AB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560746B" w14:textId="77777777" w:rsidR="00DD08AB" w:rsidRPr="00EB1203" w:rsidRDefault="00DD08AB" w:rsidP="00DD08AB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05EEBF6" w14:textId="77777777" w:rsidR="00DD08AB" w:rsidRPr="00EB1203" w:rsidRDefault="00DD08AB" w:rsidP="00DD08AB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48F13F5" w14:textId="362F0B3C" w:rsidR="00DD08AB" w:rsidRPr="00EB1203" w:rsidRDefault="00663913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7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89,999</w:t>
            </w:r>
          </w:p>
        </w:tc>
        <w:tc>
          <w:tcPr>
            <w:tcW w:w="900" w:type="dxa"/>
            <w:vAlign w:val="bottom"/>
          </w:tcPr>
          <w:p w14:paraId="5FFD84CE" w14:textId="7F8C6AA5" w:rsidR="00DD08AB" w:rsidRPr="00EB1203" w:rsidRDefault="00DD08AB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1BDCB4C5" w14:textId="1213318D" w:rsidR="00DD08AB" w:rsidRPr="00EB1203" w:rsidRDefault="00663913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1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89,999</w:t>
            </w:r>
          </w:p>
        </w:tc>
        <w:tc>
          <w:tcPr>
            <w:tcW w:w="900" w:type="dxa"/>
            <w:vAlign w:val="bottom"/>
          </w:tcPr>
          <w:p w14:paraId="7D0FAC8D" w14:textId="514D084C" w:rsidR="00DD08AB" w:rsidRPr="00EB1203" w:rsidRDefault="00DD08AB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5D5B85E5" w14:textId="238084CE" w:rsidR="00DD08AB" w:rsidRPr="00EB1203" w:rsidRDefault="0000707D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B2C98F5" w14:textId="77777777" w:rsidR="00DD08AB" w:rsidRPr="00EB1203" w:rsidRDefault="00DD08AB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6B98405" w14:textId="77777777" w:rsidR="00044DA0" w:rsidRPr="00EB1203" w:rsidRDefault="00044DA0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74E8573" w14:textId="1BF5A7AE" w:rsidR="00C26DA2" w:rsidRPr="00C26DA2" w:rsidRDefault="00C26DA2" w:rsidP="00C26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sz w:val="28"/>
          <w:szCs w:val="28"/>
          <w:cs/>
        </w:rPr>
      </w:pP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 xml:space="preserve">เมื่อวันที่ </w:t>
      </w:r>
      <w:r w:rsidRPr="00C26DA2">
        <w:rPr>
          <w:rFonts w:asciiTheme="majorBidi" w:hAnsiTheme="majorBidi" w:cstheme="majorBidi"/>
          <w:bCs/>
          <w:sz w:val="28"/>
          <w:szCs w:val="28"/>
        </w:rPr>
        <w:t>29</w:t>
      </w:r>
      <w:r w:rsidRPr="00C26DA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 xml:space="preserve">สิงหาคม </w:t>
      </w:r>
      <w:r w:rsidRPr="00C26DA2">
        <w:rPr>
          <w:rFonts w:asciiTheme="majorBidi" w:hAnsiTheme="majorBidi" w:cstheme="majorBidi"/>
          <w:bCs/>
          <w:sz w:val="28"/>
          <w:szCs w:val="28"/>
        </w:rPr>
        <w:t>2565</w:t>
      </w:r>
      <w:r w:rsidRPr="00C26DA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>บริษัทได้ชำระทุนจดทะเบียนส่วนที่เหลือแก่ บริษัท</w:t>
      </w:r>
      <w:r w:rsidRPr="00C26DA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>เบสท์</w:t>
      </w:r>
      <w:r w:rsidRPr="00C26DA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>คาร์</w:t>
      </w:r>
      <w:r w:rsidRPr="00C26DA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>เซ็นเตอร์</w:t>
      </w:r>
      <w:r w:rsidRPr="00C26DA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 xml:space="preserve">จำกัด </w:t>
      </w:r>
      <w:r w:rsidR="00431CDA">
        <w:rPr>
          <w:rFonts w:asciiTheme="majorBidi" w:hAnsiTheme="majorBidi" w:cstheme="majorBidi" w:hint="cs"/>
          <w:b/>
          <w:sz w:val="28"/>
          <w:szCs w:val="28"/>
          <w:cs/>
        </w:rPr>
        <w:t>เป็น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>จำนวน</w:t>
      </w:r>
      <w:r w:rsidR="00431CDA">
        <w:rPr>
          <w:rFonts w:asciiTheme="majorBidi" w:hAnsiTheme="majorBidi" w:cstheme="majorBidi" w:hint="cs"/>
          <w:b/>
          <w:sz w:val="28"/>
          <w:szCs w:val="28"/>
          <w:cs/>
        </w:rPr>
        <w:t>เงิน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26DA2">
        <w:rPr>
          <w:rFonts w:asciiTheme="majorBidi" w:hAnsiTheme="majorBidi" w:cstheme="majorBidi"/>
          <w:bCs/>
          <w:sz w:val="28"/>
          <w:szCs w:val="28"/>
        </w:rPr>
        <w:t>22</w:t>
      </w:r>
      <w:r w:rsidR="00431CDA">
        <w:rPr>
          <w:rFonts w:asciiTheme="majorBidi" w:hAnsiTheme="majorBidi" w:cstheme="majorBidi"/>
          <w:bCs/>
          <w:sz w:val="28"/>
          <w:szCs w:val="28"/>
        </w:rPr>
        <w:t>.5</w:t>
      </w:r>
      <w:r w:rsidRPr="00C26DA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1C1EF0">
        <w:rPr>
          <w:rFonts w:asciiTheme="majorBidi" w:hAnsiTheme="majorBidi" w:cstheme="majorBidi" w:hint="cs"/>
          <w:b/>
          <w:sz w:val="28"/>
          <w:szCs w:val="28"/>
          <w:cs/>
        </w:rPr>
        <w:t>ล้าน</w:t>
      </w:r>
      <w:r w:rsidRPr="00C26DA2">
        <w:rPr>
          <w:rFonts w:asciiTheme="majorBidi" w:hAnsiTheme="majorBidi" w:cstheme="majorBidi" w:hint="cs"/>
          <w:b/>
          <w:sz w:val="28"/>
          <w:szCs w:val="28"/>
          <w:cs/>
        </w:rPr>
        <w:t>บาท</w:t>
      </w:r>
    </w:p>
    <w:p w14:paraId="1A2FC642" w14:textId="77777777" w:rsidR="00C26DA2" w:rsidRDefault="00C26DA2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29AD606" w14:textId="08DCD04D" w:rsidR="00064C05" w:rsidRPr="00EB1203" w:rsidRDefault="00064C05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433FB9C" w14:textId="77777777" w:rsidR="00AF4CD5" w:rsidRPr="00EB1203" w:rsidRDefault="00AF4CD5" w:rsidP="00AF4CD5">
      <w:pPr>
        <w:tabs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bookmarkStart w:id="18" w:name="_Hlk94276984"/>
    </w:p>
    <w:p w14:paraId="3191A064" w14:textId="5D2EAA1C" w:rsidR="00044DA0" w:rsidRPr="00EB1203" w:rsidRDefault="00AF4CD5" w:rsidP="00AF4CD5">
      <w:pPr>
        <w:tabs>
          <w:tab w:val="clear" w:pos="680"/>
          <w:tab w:val="left" w:pos="540"/>
        </w:tabs>
        <w:rPr>
          <w:rFonts w:asciiTheme="majorBidi" w:hAnsiTheme="majorBidi" w:cstheme="majorBidi"/>
          <w:b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</w:rPr>
        <w:tab/>
      </w:r>
      <w:r w:rsidRPr="00EB1203">
        <w:rPr>
          <w:rFonts w:asciiTheme="majorBidi" w:hAnsiTheme="majorBidi" w:cstheme="majorBidi"/>
          <w:sz w:val="28"/>
          <w:szCs w:val="28"/>
        </w:rPr>
        <w:tab/>
      </w:r>
      <w:r w:rsidRPr="00EB1203">
        <w:rPr>
          <w:rFonts w:asciiTheme="majorBidi" w:hAnsiTheme="majorBidi" w:cstheme="majorBidi"/>
          <w:sz w:val="28"/>
          <w:szCs w:val="28"/>
        </w:rPr>
        <w:tab/>
      </w:r>
      <w:r w:rsidR="00044DA0" w:rsidRPr="00EB1203">
        <w:rPr>
          <w:rFonts w:asciiTheme="majorBidi" w:hAnsiTheme="majorBidi" w:cstheme="majorBidi"/>
          <w:b/>
          <w:sz w:val="28"/>
          <w:szCs w:val="28"/>
          <w:cs/>
        </w:rPr>
        <w:t>บริษัทไม่ได้รับเงินปันผลจากเงินลงทุนในบริษัทย่อยสำหรับ</w:t>
      </w:r>
      <w:r w:rsidR="008259E4" w:rsidRPr="00EB1203">
        <w:rPr>
          <w:rFonts w:asciiTheme="majorBidi" w:hAnsiTheme="majorBidi" w:cstheme="majorBidi"/>
          <w:b/>
          <w:sz w:val="28"/>
          <w:szCs w:val="28"/>
          <w:cs/>
        </w:rPr>
        <w:t>ป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>ี</w:t>
      </w:r>
      <w:r w:rsidR="00044DA0"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="00044DA0" w:rsidRPr="00EB1203">
        <w:rPr>
          <w:rFonts w:asciiTheme="majorBidi" w:eastAsia="Times New Roman" w:hAnsiTheme="majorBidi" w:cstheme="majorBidi"/>
          <w:sz w:val="28"/>
          <w:szCs w:val="28"/>
        </w:rPr>
        <w:t>3</w:t>
      </w:r>
      <w:r w:rsidR="008259E4" w:rsidRPr="00EB1203">
        <w:rPr>
          <w:rFonts w:asciiTheme="majorBidi" w:eastAsia="Times New Roman" w:hAnsiTheme="majorBidi" w:cstheme="majorBidi"/>
          <w:sz w:val="28"/>
          <w:szCs w:val="28"/>
        </w:rPr>
        <w:t>1</w:t>
      </w:r>
      <w:r w:rsidR="00044DA0"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8259E4" w:rsidRPr="00EB120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="00044DA0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044DA0"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076098">
        <w:rPr>
          <w:rFonts w:asciiTheme="majorBidi" w:hAnsiTheme="majorBidi" w:cstheme="majorBidi"/>
          <w:bCs/>
          <w:sz w:val="28"/>
          <w:szCs w:val="28"/>
        </w:rPr>
        <w:t>5</w:t>
      </w:r>
      <w:r w:rsidR="00044DA0"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44DA0"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044DA0"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076098">
        <w:rPr>
          <w:rFonts w:asciiTheme="majorBidi" w:hAnsiTheme="majorBidi" w:cstheme="majorBidi"/>
          <w:bCs/>
          <w:sz w:val="28"/>
          <w:szCs w:val="28"/>
        </w:rPr>
        <w:t>4</w:t>
      </w:r>
    </w:p>
    <w:bookmarkEnd w:id="18"/>
    <w:p w14:paraId="273FAF0A" w14:textId="77777777" w:rsidR="002965DA" w:rsidRDefault="0029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E729762" w14:textId="5A9BD4CD" w:rsidR="002F3329" w:rsidRPr="00EB1203" w:rsidRDefault="002F3329" w:rsidP="002965DA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</w:t>
      </w:r>
      <w:r w:rsidR="00AF4CD5" w:rsidRPr="00EB120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Pr="00EB120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เงินลงทุนในการร่วมค้า</w:t>
      </w:r>
    </w:p>
    <w:p w14:paraId="526A8219" w14:textId="77777777" w:rsidR="002F3329" w:rsidRPr="00EB1203" w:rsidRDefault="002F3329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D8C0ABD" w14:textId="74ECF2E9" w:rsidR="00190155" w:rsidRPr="00EB1203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เงินลงทุนในการร่วมค้า ณ วันที่ </w:t>
      </w:r>
      <w:r w:rsidR="00DA3DC4" w:rsidRPr="00EB120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A3DC4" w:rsidRPr="00EB1203">
        <w:rPr>
          <w:rFonts w:asciiTheme="majorBidi" w:hAnsiTheme="majorBidi" w:cstheme="majorBidi"/>
          <w:sz w:val="28"/>
          <w:szCs w:val="28"/>
        </w:rPr>
        <w:t>31</w:t>
      </w:r>
      <w:r w:rsidR="00DA3DC4" w:rsidRPr="00EB120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DC4" w:rsidRPr="00EB1203">
        <w:rPr>
          <w:rFonts w:asciiTheme="majorBidi" w:hAnsiTheme="majorBidi" w:cstheme="majorBidi"/>
          <w:sz w:val="28"/>
          <w:szCs w:val="28"/>
        </w:rPr>
        <w:t>256</w:t>
      </w:r>
      <w:r w:rsidR="00076098">
        <w:rPr>
          <w:rFonts w:asciiTheme="majorBidi" w:hAnsiTheme="majorBidi" w:cstheme="majorBidi"/>
          <w:sz w:val="28"/>
          <w:szCs w:val="28"/>
        </w:rPr>
        <w:t>5</w:t>
      </w:r>
      <w:r w:rsidR="00DA3DC4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DA3DC4" w:rsidRPr="00EB1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A3DC4" w:rsidRPr="00EB1203">
        <w:rPr>
          <w:rFonts w:asciiTheme="majorBidi" w:hAnsiTheme="majorBidi" w:cstheme="majorBidi"/>
          <w:sz w:val="28"/>
          <w:szCs w:val="28"/>
        </w:rPr>
        <w:t>256</w:t>
      </w:r>
      <w:r w:rsidR="00076098">
        <w:rPr>
          <w:rFonts w:asciiTheme="majorBidi" w:hAnsiTheme="majorBidi" w:cstheme="majorBidi"/>
          <w:sz w:val="28"/>
          <w:szCs w:val="28"/>
        </w:rPr>
        <w:t>4</w:t>
      </w:r>
      <w:r w:rsidR="00DA3DC4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28B9" w:rsidRPr="00EB1203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 สำหรับ</w:t>
      </w:r>
      <w:r w:rsidR="00A37C44" w:rsidRPr="00EB1203">
        <w:rPr>
          <w:rFonts w:asciiTheme="majorBidi" w:hAnsiTheme="majorBidi" w:cstheme="majorBidi"/>
          <w:sz w:val="28"/>
          <w:szCs w:val="28"/>
          <w:cs/>
        </w:rPr>
        <w:t>แต่ละ</w:t>
      </w:r>
      <w:r w:rsidR="005928B9" w:rsidRPr="00EB1203">
        <w:rPr>
          <w:rFonts w:asciiTheme="majorBidi" w:hAnsiTheme="majorBidi" w:cstheme="majorBidi"/>
          <w:sz w:val="28"/>
          <w:szCs w:val="28"/>
          <w:cs/>
        </w:rPr>
        <w:t>ปี</w:t>
      </w:r>
      <w:r w:rsidRPr="00EB120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084E0DC" w14:textId="77777777" w:rsidR="00190155" w:rsidRPr="00EB1203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13770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2070"/>
        <w:gridCol w:w="990"/>
        <w:gridCol w:w="810"/>
        <w:gridCol w:w="810"/>
        <w:gridCol w:w="810"/>
        <w:gridCol w:w="810"/>
        <w:gridCol w:w="720"/>
        <w:gridCol w:w="720"/>
        <w:gridCol w:w="720"/>
        <w:gridCol w:w="720"/>
        <w:gridCol w:w="720"/>
        <w:gridCol w:w="720"/>
        <w:gridCol w:w="810"/>
        <w:gridCol w:w="810"/>
      </w:tblGrid>
      <w:tr w:rsidR="001045B3" w:rsidRPr="00EB1203" w14:paraId="637595C5" w14:textId="5F91D758" w:rsidTr="008D1318">
        <w:trPr>
          <w:cantSplit/>
          <w:jc w:val="center"/>
        </w:trPr>
        <w:tc>
          <w:tcPr>
            <w:tcW w:w="1530" w:type="dxa"/>
          </w:tcPr>
          <w:p w14:paraId="11836AE1" w14:textId="77777777" w:rsidR="001045B3" w:rsidRPr="00EB1203" w:rsidRDefault="001045B3" w:rsidP="00EA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9A800D8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D3546C5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</w:tcPr>
          <w:p w14:paraId="3FE8C769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</w:tcPr>
          <w:p w14:paraId="6036EACC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5DA8447" w14:textId="57B77CB1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4500" w:type="dxa"/>
            <w:gridSpan w:val="6"/>
          </w:tcPr>
          <w:p w14:paraId="78FF2C4C" w14:textId="3737DE9F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045B3" w:rsidRPr="00EB1203" w14:paraId="1B106190" w14:textId="70535DF0" w:rsidTr="008D1318">
        <w:trPr>
          <w:cantSplit/>
          <w:jc w:val="center"/>
        </w:trPr>
        <w:tc>
          <w:tcPr>
            <w:tcW w:w="1530" w:type="dxa"/>
          </w:tcPr>
          <w:p w14:paraId="04B3167E" w14:textId="77777777" w:rsidR="001045B3" w:rsidRPr="00EB1203" w:rsidRDefault="001045B3" w:rsidP="00EA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5728696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A21146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657D90C8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620" w:type="dxa"/>
            <w:gridSpan w:val="2"/>
          </w:tcPr>
          <w:p w14:paraId="1D28274B" w14:textId="526B2A5A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ความเป็นเจ้าของ</w:t>
            </w:r>
          </w:p>
        </w:tc>
        <w:tc>
          <w:tcPr>
            <w:tcW w:w="1620" w:type="dxa"/>
            <w:gridSpan w:val="2"/>
          </w:tcPr>
          <w:p w14:paraId="28782B89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2ADE98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440" w:type="dxa"/>
            <w:gridSpan w:val="2"/>
          </w:tcPr>
          <w:p w14:paraId="5AC8FA6D" w14:textId="77777777" w:rsidR="001045B3" w:rsidRPr="00EB1203" w:rsidRDefault="001045B3" w:rsidP="00B543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  <w:p w14:paraId="338F6900" w14:textId="29C08C09" w:rsidR="001045B3" w:rsidRPr="00EB1203" w:rsidRDefault="001045B3" w:rsidP="00B543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1440" w:type="dxa"/>
            <w:gridSpan w:val="2"/>
          </w:tcPr>
          <w:p w14:paraId="1FBBE2AB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F38068" w14:textId="2C0C846A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440" w:type="dxa"/>
            <w:gridSpan w:val="2"/>
          </w:tcPr>
          <w:p w14:paraId="5AD83F1B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91D7CA" w14:textId="7F1EC77F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1620" w:type="dxa"/>
            <w:gridSpan w:val="2"/>
          </w:tcPr>
          <w:p w14:paraId="2B25FA39" w14:textId="77777777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47A39E" w14:textId="713F7986" w:rsidR="001045B3" w:rsidRPr="00EB120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ราคาทุน 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</w:tr>
      <w:tr w:rsidR="001045B3" w:rsidRPr="00EB1203" w14:paraId="1D851CF5" w14:textId="5C5CBFBC" w:rsidTr="008D1318">
        <w:trPr>
          <w:cantSplit/>
          <w:jc w:val="center"/>
        </w:trPr>
        <w:tc>
          <w:tcPr>
            <w:tcW w:w="1530" w:type="dxa"/>
          </w:tcPr>
          <w:p w14:paraId="5E7B8A7B" w14:textId="77777777" w:rsidR="001045B3" w:rsidRPr="00EB1203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47C813A" w14:textId="77777777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776612A" w14:textId="77777777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7A72F5" w14:textId="629AFF70" w:rsidR="001045B3" w:rsidRPr="00EB1203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5B98EDA7" w14:textId="77C6281D" w:rsidR="001045B3" w:rsidRPr="00EB1203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14E218E8" w14:textId="31EE410C" w:rsidR="001045B3" w:rsidRPr="00EB1203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40E22BB6" w14:textId="3183D675" w:rsidR="001045B3" w:rsidRPr="00EB1203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20" w:type="dxa"/>
          </w:tcPr>
          <w:p w14:paraId="3FB3BE22" w14:textId="184A4011" w:rsidR="001045B3" w:rsidRPr="00EB1203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20" w:type="dxa"/>
          </w:tcPr>
          <w:p w14:paraId="6D91F019" w14:textId="52E972EA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20" w:type="dxa"/>
          </w:tcPr>
          <w:p w14:paraId="12B4CF71" w14:textId="5A13F31E" w:rsidR="001045B3" w:rsidRPr="00EB1203" w:rsidRDefault="001045B3" w:rsidP="00AA3DE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20" w:type="dxa"/>
          </w:tcPr>
          <w:p w14:paraId="3D86EC4E" w14:textId="47EF80CB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20" w:type="dxa"/>
          </w:tcPr>
          <w:p w14:paraId="7C244665" w14:textId="32825EB8" w:rsidR="001045B3" w:rsidRPr="00EB1203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20" w:type="dxa"/>
          </w:tcPr>
          <w:p w14:paraId="16AD9DA2" w14:textId="7E788518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5605FC09" w14:textId="6711E611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6D34793E" w14:textId="7B22DB64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760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1045B3" w:rsidRPr="00EB1203" w14:paraId="38E15046" w14:textId="111C3996" w:rsidTr="008D1318">
        <w:trPr>
          <w:cantSplit/>
          <w:jc w:val="center"/>
        </w:trPr>
        <w:tc>
          <w:tcPr>
            <w:tcW w:w="1530" w:type="dxa"/>
          </w:tcPr>
          <w:p w14:paraId="16B492F6" w14:textId="77777777" w:rsidR="001045B3" w:rsidRPr="00EB1203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876A46F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A8F1196" w14:textId="77777777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</w:tcPr>
          <w:p w14:paraId="0DA28A7A" w14:textId="77777777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940" w:type="dxa"/>
            <w:gridSpan w:val="8"/>
          </w:tcPr>
          <w:p w14:paraId="2FA71BC6" w14:textId="77777777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810" w:type="dxa"/>
          </w:tcPr>
          <w:p w14:paraId="05CC585D" w14:textId="77777777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2D9DEED" w14:textId="77777777" w:rsidR="001045B3" w:rsidRPr="00EB1203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1045B3" w:rsidRPr="00EB1203" w14:paraId="15167DD0" w14:textId="7B49DCBF" w:rsidTr="008D1318">
        <w:trPr>
          <w:cantSplit/>
          <w:jc w:val="center"/>
        </w:trPr>
        <w:tc>
          <w:tcPr>
            <w:tcW w:w="1530" w:type="dxa"/>
          </w:tcPr>
          <w:p w14:paraId="36D16300" w14:textId="77777777" w:rsidR="001045B3" w:rsidRPr="00EB1203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19CFBB1D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149FF48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ED34C64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B266D00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C305637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6568652E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0FE7072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C2CC457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0C75326C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071C139B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B28E7E4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4B54F3B7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A1FEDDB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BA6837F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45B3" w:rsidRPr="00EB1203" w14:paraId="70E2F279" w14:textId="1E0F9680" w:rsidTr="008D1318">
        <w:trPr>
          <w:cantSplit/>
          <w:jc w:val="center"/>
        </w:trPr>
        <w:tc>
          <w:tcPr>
            <w:tcW w:w="1530" w:type="dxa"/>
          </w:tcPr>
          <w:p w14:paraId="1AE54F3C" w14:textId="65D5E9D8" w:rsidR="001045B3" w:rsidRPr="00EB1203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แอพแท็กซี่ </w:t>
            </w:r>
            <w:r w:rsidR="00DC7B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7BD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6A1D6CE3" w14:textId="5A78FBCD" w:rsidR="001045B3" w:rsidRPr="00EB1203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ให้บริการเรียกรถแท็กซี่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 xml:space="preserve">    รับจ้างสาธารณะด้วย</w:t>
            </w:r>
          </w:p>
        </w:tc>
        <w:tc>
          <w:tcPr>
            <w:tcW w:w="990" w:type="dxa"/>
          </w:tcPr>
          <w:p w14:paraId="05E7343C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1CB8744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810E849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BAC1548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3B9400D" w14:textId="5F1A603C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DB04D9" w14:textId="114F7121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155AF4E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F331F33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740B588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7880D940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021B6AF5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C24B787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0D6D89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45B3" w:rsidRPr="00EB1203" w14:paraId="0F3AF4B7" w14:textId="246E2030" w:rsidTr="008D1318">
        <w:trPr>
          <w:cantSplit/>
          <w:jc w:val="center"/>
        </w:trPr>
        <w:tc>
          <w:tcPr>
            <w:tcW w:w="1530" w:type="dxa"/>
          </w:tcPr>
          <w:p w14:paraId="01D03336" w14:textId="77777777" w:rsidR="001045B3" w:rsidRPr="00EB1203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B495CCF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แอปพลิเคชั่นผ่านระบบ</w:t>
            </w:r>
          </w:p>
        </w:tc>
        <w:tc>
          <w:tcPr>
            <w:tcW w:w="990" w:type="dxa"/>
          </w:tcPr>
          <w:p w14:paraId="387A41E6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53EF716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B99DB5D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881467D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27A2319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2A128F5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BAD25A8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C8A722D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64B0183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1685DE47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8ACFB8C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630F71D5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FD58597" w14:textId="77777777" w:rsidR="001045B3" w:rsidRPr="00EB1203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00D53" w:rsidRPr="00EB1203" w14:paraId="71F16B49" w14:textId="2D72B584" w:rsidTr="008D1318">
        <w:trPr>
          <w:cantSplit/>
          <w:jc w:val="center"/>
        </w:trPr>
        <w:tc>
          <w:tcPr>
            <w:tcW w:w="1530" w:type="dxa"/>
          </w:tcPr>
          <w:p w14:paraId="63CAD590" w14:textId="77777777" w:rsidR="00A00D53" w:rsidRPr="00EB1203" w:rsidRDefault="00A00D53" w:rsidP="00A0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76FE148" w14:textId="77777777" w:rsidR="00A00D53" w:rsidRPr="00EB1203" w:rsidRDefault="00A00D53" w:rsidP="00A00D5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อินเตอร์เน็ต</w:t>
            </w:r>
          </w:p>
        </w:tc>
        <w:tc>
          <w:tcPr>
            <w:tcW w:w="990" w:type="dxa"/>
          </w:tcPr>
          <w:p w14:paraId="1A227D8C" w14:textId="77777777" w:rsidR="00A00D53" w:rsidRPr="00EB1203" w:rsidRDefault="00A00D53" w:rsidP="00A00D5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8371709" w14:textId="47EEC11A" w:rsidR="00A00D53" w:rsidRPr="00EB1203" w:rsidRDefault="004E61AB" w:rsidP="00A00D53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810" w:type="dxa"/>
          </w:tcPr>
          <w:p w14:paraId="347B906F" w14:textId="5A2CA250" w:rsidR="00A00D53" w:rsidRPr="00EB1203" w:rsidRDefault="00A00D53" w:rsidP="00A00D5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810" w:type="dxa"/>
          </w:tcPr>
          <w:p w14:paraId="0360B5D7" w14:textId="12C38C40" w:rsidR="00A00D53" w:rsidRPr="00EB1203" w:rsidRDefault="004E61AB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810" w:type="dxa"/>
          </w:tcPr>
          <w:p w14:paraId="302C9F78" w14:textId="2402EB17" w:rsidR="00A00D53" w:rsidRPr="00EB1203" w:rsidRDefault="00A00D53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50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720" w:type="dxa"/>
          </w:tcPr>
          <w:p w14:paraId="3AEE986F" w14:textId="74BCAC69" w:rsidR="00A00D53" w:rsidRPr="00EB1203" w:rsidRDefault="004E61AB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2,631</w:t>
            </w:r>
          </w:p>
        </w:tc>
        <w:tc>
          <w:tcPr>
            <w:tcW w:w="720" w:type="dxa"/>
          </w:tcPr>
          <w:p w14:paraId="6E5AABFE" w14:textId="38B8D83F" w:rsidR="00A00D53" w:rsidRPr="00EB1203" w:rsidRDefault="00A00D53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2,877</w:t>
            </w:r>
          </w:p>
        </w:tc>
        <w:tc>
          <w:tcPr>
            <w:tcW w:w="720" w:type="dxa"/>
          </w:tcPr>
          <w:p w14:paraId="27852F07" w14:textId="58AE46E4" w:rsidR="00A00D53" w:rsidRPr="00EB1203" w:rsidRDefault="004E61AB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A36A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720" w:type="dxa"/>
          </w:tcPr>
          <w:p w14:paraId="3B69EDD8" w14:textId="31201AF4" w:rsidR="00A00D53" w:rsidRPr="00EB1203" w:rsidRDefault="00A00D53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20" w:type="dxa"/>
          </w:tcPr>
          <w:p w14:paraId="69D64A30" w14:textId="672D5E52" w:rsidR="00A00D53" w:rsidRPr="00EB1203" w:rsidRDefault="00091BDB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(4,913)</w:t>
            </w:r>
          </w:p>
        </w:tc>
        <w:tc>
          <w:tcPr>
            <w:tcW w:w="720" w:type="dxa"/>
          </w:tcPr>
          <w:p w14:paraId="5CE901A8" w14:textId="2B9A0CC6" w:rsidR="00A00D53" w:rsidRPr="00EB1203" w:rsidRDefault="00091BDB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00D53"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10" w:type="dxa"/>
          </w:tcPr>
          <w:p w14:paraId="1E066A4B" w14:textId="6E01E6BF" w:rsidR="00A00D53" w:rsidRPr="00EB1203" w:rsidRDefault="007B4A25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810" w:type="dxa"/>
          </w:tcPr>
          <w:p w14:paraId="24AA639E" w14:textId="7B116399" w:rsidR="00A00D53" w:rsidRPr="00EB1203" w:rsidRDefault="00A00D53" w:rsidP="00A00D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</w:tr>
      <w:tr w:rsidR="00A00D53" w:rsidRPr="00EB1203" w14:paraId="0AEE1FA4" w14:textId="37BC75FF" w:rsidTr="008D1318">
        <w:trPr>
          <w:cantSplit/>
          <w:jc w:val="center"/>
        </w:trPr>
        <w:tc>
          <w:tcPr>
            <w:tcW w:w="1530" w:type="dxa"/>
          </w:tcPr>
          <w:p w14:paraId="55ADC6E1" w14:textId="77777777" w:rsidR="00A00D53" w:rsidRPr="00EB1203" w:rsidRDefault="00A00D53" w:rsidP="00A0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06B38D38" w14:textId="77777777" w:rsidR="00A00D53" w:rsidRPr="00EB1203" w:rsidRDefault="00A00D53" w:rsidP="00A00D5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13D4AE7" w14:textId="77777777" w:rsidR="00A00D53" w:rsidRPr="00EB1203" w:rsidRDefault="00A00D53" w:rsidP="00A00D5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76F442E" w14:textId="77777777" w:rsidR="00A00D53" w:rsidRPr="00EB1203" w:rsidRDefault="00A00D53" w:rsidP="00A00D5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2975E65" w14:textId="77777777" w:rsidR="00A00D53" w:rsidRPr="00EB1203" w:rsidRDefault="00A00D53" w:rsidP="00A00D5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40D1FAF" w14:textId="7D7126D0" w:rsidR="00A00D53" w:rsidRPr="00EB1203" w:rsidRDefault="004E61AB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810" w:type="dxa"/>
          </w:tcPr>
          <w:p w14:paraId="268551FF" w14:textId="1A17DC9F" w:rsidR="00A00D53" w:rsidRPr="00EB1203" w:rsidRDefault="00A00D53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50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720" w:type="dxa"/>
          </w:tcPr>
          <w:p w14:paraId="63A759CF" w14:textId="319318CE" w:rsidR="00A00D53" w:rsidRPr="00EB1203" w:rsidRDefault="004E61AB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2,631</w:t>
            </w:r>
          </w:p>
        </w:tc>
        <w:tc>
          <w:tcPr>
            <w:tcW w:w="720" w:type="dxa"/>
          </w:tcPr>
          <w:p w14:paraId="262D408E" w14:textId="6B63D965" w:rsidR="00A00D53" w:rsidRPr="00EB1203" w:rsidRDefault="00A00D53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2,877</w:t>
            </w:r>
          </w:p>
        </w:tc>
        <w:tc>
          <w:tcPr>
            <w:tcW w:w="720" w:type="dxa"/>
          </w:tcPr>
          <w:p w14:paraId="31123FB5" w14:textId="3237BA91" w:rsidR="00A00D53" w:rsidRPr="00EB1203" w:rsidRDefault="00A36ADD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20" w:type="dxa"/>
          </w:tcPr>
          <w:p w14:paraId="2422DE78" w14:textId="51652DE4" w:rsidR="00A00D53" w:rsidRPr="00EB1203" w:rsidRDefault="00A00D53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20" w:type="dxa"/>
          </w:tcPr>
          <w:p w14:paraId="68BD61A8" w14:textId="0FDDC12C" w:rsidR="00A00D53" w:rsidRPr="00EB1203" w:rsidRDefault="00091BDB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253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(4,913)</w:t>
            </w:r>
          </w:p>
        </w:tc>
        <w:tc>
          <w:tcPr>
            <w:tcW w:w="720" w:type="dxa"/>
          </w:tcPr>
          <w:p w14:paraId="44584F7C" w14:textId="4A816AF6" w:rsidR="00A00D53" w:rsidRPr="00EB1203" w:rsidRDefault="00091BDB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253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A00D53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4,913</w:t>
            </w:r>
            <w:r w:rsidRPr="003253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10" w:type="dxa"/>
          </w:tcPr>
          <w:p w14:paraId="656FB8C2" w14:textId="028DC792" w:rsidR="00A00D53" w:rsidRPr="00EB1203" w:rsidRDefault="00685B34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810" w:type="dxa"/>
          </w:tcPr>
          <w:p w14:paraId="54078A0F" w14:textId="2103FAAE" w:rsidR="00A00D53" w:rsidRPr="00EB1203" w:rsidRDefault="00A00D53" w:rsidP="00A00D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2,800</w:t>
            </w:r>
          </w:p>
        </w:tc>
      </w:tr>
    </w:tbl>
    <w:p w14:paraId="6C409704" w14:textId="77777777" w:rsidR="00811B5D" w:rsidRPr="003E3BEE" w:rsidRDefault="00811B5D" w:rsidP="0019015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4EE5663" w14:textId="77777777" w:rsidR="004F063A" w:rsidRPr="00EB1203" w:rsidRDefault="00190155" w:rsidP="004F063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B1203">
        <w:rPr>
          <w:rFonts w:asciiTheme="majorBidi" w:hAnsiTheme="majorBidi" w:cstheme="majorBidi"/>
          <w:sz w:val="28"/>
          <w:szCs w:val="28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B69F0D4" w14:textId="77777777" w:rsidR="004F063A" w:rsidRPr="003E3BEE" w:rsidRDefault="004F063A" w:rsidP="004F063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p w14:paraId="6219EDBF" w14:textId="2212369A" w:rsidR="00AF4CD5" w:rsidRPr="00EB1203" w:rsidRDefault="00AF4CD5" w:rsidP="00AF4CD5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บริษัทไม่ได้รับเงินปันผลจากเงินลงทุนในการร่วมค้าสำหรับปีสิ้นสุดวันที่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3E3BEE">
        <w:rPr>
          <w:rFonts w:asciiTheme="majorBidi" w:hAnsiTheme="majorBidi" w:cstheme="majorBidi"/>
          <w:bCs/>
          <w:sz w:val="28"/>
          <w:szCs w:val="28"/>
        </w:rPr>
        <w:t>5</w:t>
      </w:r>
      <w:r w:rsidRPr="00EB120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EB1203">
        <w:rPr>
          <w:rFonts w:asciiTheme="majorBidi" w:hAnsiTheme="majorBidi" w:cstheme="majorBidi"/>
          <w:bCs/>
          <w:sz w:val="28"/>
          <w:szCs w:val="28"/>
        </w:rPr>
        <w:t>256</w:t>
      </w:r>
      <w:r w:rsidR="003E3BEE">
        <w:rPr>
          <w:rFonts w:asciiTheme="majorBidi" w:hAnsiTheme="majorBidi" w:cstheme="majorBidi"/>
          <w:bCs/>
          <w:sz w:val="28"/>
          <w:szCs w:val="28"/>
        </w:rPr>
        <w:t>4</w:t>
      </w:r>
    </w:p>
    <w:p w14:paraId="453B5ED2" w14:textId="77777777" w:rsidR="001664D2" w:rsidRPr="003E3BEE" w:rsidRDefault="001664D2" w:rsidP="004F063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sz w:val="20"/>
          <w:lang w:val="en-US" w:bidi="th-TH"/>
        </w:rPr>
      </w:pPr>
    </w:p>
    <w:p w14:paraId="69AAD534" w14:textId="03FB1491" w:rsidR="00822699" w:rsidRPr="00C26DA2" w:rsidRDefault="00B46C22" w:rsidP="00822699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สำ</w:t>
      </w:r>
      <w:r w:rsidRPr="00EB1203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หรับปี </w:t>
      </w:r>
      <w:r w:rsidRPr="00EB1203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3E3BEE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EB1203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="000813E1">
        <w:rPr>
          <w:rFonts w:asciiTheme="majorBidi" w:hAnsiTheme="majorBidi" w:cstheme="majorBidi" w:hint="cs"/>
          <w:sz w:val="28"/>
          <w:szCs w:val="28"/>
          <w:cs/>
          <w:lang w:val="en-GB"/>
        </w:rPr>
        <w:t>ไม่</w:t>
      </w:r>
      <w:r w:rsidRPr="00EB1203">
        <w:rPr>
          <w:rFonts w:asciiTheme="majorBidi" w:hAnsiTheme="majorBidi" w:cstheme="majorBidi"/>
          <w:sz w:val="28"/>
          <w:szCs w:val="28"/>
          <w:cs/>
          <w:lang w:val="en-GB"/>
        </w:rPr>
        <w:t>รับรู้</w:t>
      </w:r>
      <w:r w:rsidR="00DC02EE" w:rsidRPr="00EB1203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ขาดทุนจากการด้อยค่าของเงินลงทุนในการร่วมค้า </w:t>
      </w:r>
      <w:r w:rsidR="00C26DA2" w:rsidRPr="00C26DA2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(2564 : 4.91 </w:t>
      </w:r>
      <w:r w:rsidR="00C26DA2" w:rsidRPr="00C26DA2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C26DA2" w:rsidRPr="00C26DA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A489ADA" w14:textId="149537ED" w:rsidR="00157050" w:rsidRPr="00EB1203" w:rsidRDefault="00157050" w:rsidP="004F063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7050" w:rsidRPr="00EB1203" w:rsidSect="001664D2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9EAE30B" w14:textId="372404B1" w:rsidR="00A52EA9" w:rsidRPr="00EB1203" w:rsidRDefault="00A52EA9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1</w:t>
      </w:r>
      <w:r w:rsidR="00AF4CD5" w:rsidRPr="00EB120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3</w:t>
      </w:r>
      <w:r w:rsidR="0091444B" w:rsidRPr="00EB1203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ab/>
      </w:r>
      <w:r w:rsidR="0035789F" w:rsidRPr="00EB1203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ส่วนปรับปรุง</w:t>
      </w:r>
      <w:r w:rsidRPr="00EB120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อาคาร</w:t>
      </w:r>
      <w:r w:rsidR="0035789F" w:rsidRPr="00EB1203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เช่า</w:t>
      </w:r>
      <w:r w:rsidRPr="00EB120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และอุปกรณ์</w:t>
      </w:r>
    </w:p>
    <w:p w14:paraId="57B0B337" w14:textId="6F5C81DD" w:rsidR="009A763D" w:rsidRPr="00EB1203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B1203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9A763D" w:rsidRPr="00EB1203" w14:paraId="16F072AB" w14:textId="77777777" w:rsidTr="0437CB7C">
        <w:trPr>
          <w:tblHeader/>
        </w:trPr>
        <w:tc>
          <w:tcPr>
            <w:tcW w:w="2880" w:type="dxa"/>
          </w:tcPr>
          <w:p w14:paraId="44A55780" w14:textId="1D25C9C4" w:rsidR="009A763D" w:rsidRPr="00EB1203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00" w:type="dxa"/>
            <w:gridSpan w:val="6"/>
          </w:tcPr>
          <w:p w14:paraId="161AA31E" w14:textId="5D21140E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763D" w:rsidRPr="00EB1203" w14:paraId="438558BB" w14:textId="77777777" w:rsidTr="0437CB7C">
        <w:trPr>
          <w:tblHeader/>
        </w:trPr>
        <w:tc>
          <w:tcPr>
            <w:tcW w:w="2880" w:type="dxa"/>
          </w:tcPr>
          <w:p w14:paraId="216BC983" w14:textId="77777777" w:rsidR="009A763D" w:rsidRPr="00EB1203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1E73B1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E49239F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26E847D5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38186B47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BD865C7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57C534BF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763D" w:rsidRPr="00EB1203" w14:paraId="6D5DBD03" w14:textId="77777777" w:rsidTr="0437CB7C">
        <w:trPr>
          <w:tblHeader/>
        </w:trPr>
        <w:tc>
          <w:tcPr>
            <w:tcW w:w="2880" w:type="dxa"/>
          </w:tcPr>
          <w:p w14:paraId="6DA9D380" w14:textId="77777777" w:rsidR="009A763D" w:rsidRPr="00EB1203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23BFFA" w14:textId="1E74E94F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1021E6"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218891A5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0F4826C9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5E049734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712989D8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619A0925" w14:textId="77777777" w:rsidR="009A763D" w:rsidRPr="00EB1203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A763D" w:rsidRPr="00EB1203" w14:paraId="17E821B3" w14:textId="77777777" w:rsidTr="0437CB7C">
        <w:trPr>
          <w:tblHeader/>
        </w:trPr>
        <w:tc>
          <w:tcPr>
            <w:tcW w:w="2880" w:type="dxa"/>
          </w:tcPr>
          <w:p w14:paraId="4028FD7F" w14:textId="77777777" w:rsidR="009A763D" w:rsidRPr="00EB1203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7F91D011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A763D" w:rsidRPr="00EB1203" w14:paraId="43929662" w14:textId="77777777" w:rsidTr="0437CB7C">
        <w:tc>
          <w:tcPr>
            <w:tcW w:w="2880" w:type="dxa"/>
          </w:tcPr>
          <w:p w14:paraId="3F619DE1" w14:textId="77777777" w:rsidR="009A763D" w:rsidRPr="00EB1203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F29004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8BA3AC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12DC7E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A1B3E8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7F6E7F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1BEE636" w14:textId="77777777" w:rsidR="009A763D" w:rsidRPr="00EB1203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E3BEE" w:rsidRPr="00EB1203" w14:paraId="6D7F0010" w14:textId="77777777" w:rsidTr="0437CB7C">
        <w:tc>
          <w:tcPr>
            <w:tcW w:w="2880" w:type="dxa"/>
          </w:tcPr>
          <w:p w14:paraId="69A015AD" w14:textId="0A1A9DC9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3D6C7327" w14:textId="42BCFC43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7,948</w:t>
            </w:r>
          </w:p>
        </w:tc>
        <w:tc>
          <w:tcPr>
            <w:tcW w:w="1080" w:type="dxa"/>
            <w:vAlign w:val="bottom"/>
          </w:tcPr>
          <w:p w14:paraId="048A68D4" w14:textId="49625E1B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14,431</w:t>
            </w:r>
          </w:p>
        </w:tc>
        <w:tc>
          <w:tcPr>
            <w:tcW w:w="1080" w:type="dxa"/>
            <w:vAlign w:val="bottom"/>
          </w:tcPr>
          <w:p w14:paraId="4CE42F55" w14:textId="528F697A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16,854</w:t>
            </w:r>
          </w:p>
        </w:tc>
        <w:tc>
          <w:tcPr>
            <w:tcW w:w="1080" w:type="dxa"/>
            <w:vAlign w:val="bottom"/>
          </w:tcPr>
          <w:p w14:paraId="68F8B10F" w14:textId="1D28519B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9,301</w:t>
            </w:r>
          </w:p>
        </w:tc>
        <w:tc>
          <w:tcPr>
            <w:tcW w:w="990" w:type="dxa"/>
            <w:vAlign w:val="bottom"/>
          </w:tcPr>
          <w:p w14:paraId="27AD7CD8" w14:textId="65A0CE42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459B2FA1" w14:textId="07EB8991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48,536</w:t>
            </w:r>
          </w:p>
        </w:tc>
      </w:tr>
      <w:tr w:rsidR="003E3BEE" w:rsidRPr="00EB1203" w14:paraId="6F3EE430" w14:textId="77777777" w:rsidTr="0437CB7C">
        <w:tc>
          <w:tcPr>
            <w:tcW w:w="2880" w:type="dxa"/>
          </w:tcPr>
          <w:p w14:paraId="3C325814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269D140" w14:textId="446F735D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1080" w:type="dxa"/>
            <w:vAlign w:val="bottom"/>
          </w:tcPr>
          <w:p w14:paraId="608D8A38" w14:textId="3C29F24D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1080" w:type="dxa"/>
            <w:vAlign w:val="bottom"/>
          </w:tcPr>
          <w:p w14:paraId="30FC7DDB" w14:textId="527BA272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1080" w:type="dxa"/>
            <w:vAlign w:val="bottom"/>
          </w:tcPr>
          <w:p w14:paraId="61750988" w14:textId="503BDBD8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990" w:type="dxa"/>
            <w:vAlign w:val="bottom"/>
          </w:tcPr>
          <w:p w14:paraId="61FB917A" w14:textId="43B8081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990" w:type="dxa"/>
            <w:vAlign w:val="bottom"/>
          </w:tcPr>
          <w:p w14:paraId="0B08E4D1" w14:textId="3572B7B4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2,956</w:t>
            </w:r>
          </w:p>
        </w:tc>
      </w:tr>
      <w:tr w:rsidR="003E3BEE" w:rsidRPr="00EB1203" w14:paraId="1A077FF6" w14:textId="77777777" w:rsidTr="0437CB7C">
        <w:tc>
          <w:tcPr>
            <w:tcW w:w="2880" w:type="dxa"/>
          </w:tcPr>
          <w:p w14:paraId="6B2F6526" w14:textId="163873DD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4486449" w14:textId="0F23AC1D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(1,472)</w:t>
            </w:r>
          </w:p>
        </w:tc>
        <w:tc>
          <w:tcPr>
            <w:tcW w:w="1080" w:type="dxa"/>
            <w:vAlign w:val="bottom"/>
          </w:tcPr>
          <w:p w14:paraId="383BF333" w14:textId="0726D432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(890)</w:t>
            </w:r>
          </w:p>
        </w:tc>
        <w:tc>
          <w:tcPr>
            <w:tcW w:w="1080" w:type="dxa"/>
            <w:vAlign w:val="bottom"/>
          </w:tcPr>
          <w:p w14:paraId="6EEDCB95" w14:textId="6254C22F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(549)</w:t>
            </w:r>
          </w:p>
        </w:tc>
        <w:tc>
          <w:tcPr>
            <w:tcW w:w="1080" w:type="dxa"/>
            <w:vAlign w:val="bottom"/>
          </w:tcPr>
          <w:p w14:paraId="33A80E16" w14:textId="6C277BBF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(496)</w:t>
            </w:r>
          </w:p>
        </w:tc>
        <w:tc>
          <w:tcPr>
            <w:tcW w:w="990" w:type="dxa"/>
            <w:vAlign w:val="bottom"/>
          </w:tcPr>
          <w:p w14:paraId="51313EAE" w14:textId="78553A85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3E6722" w14:textId="040E382D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(3,407)</w:t>
            </w:r>
          </w:p>
        </w:tc>
      </w:tr>
      <w:tr w:rsidR="003E3BEE" w:rsidRPr="00EB1203" w14:paraId="1B6662B7" w14:textId="77777777" w:rsidTr="0437CB7C">
        <w:tc>
          <w:tcPr>
            <w:tcW w:w="2880" w:type="dxa"/>
          </w:tcPr>
          <w:p w14:paraId="6CF3D9A4" w14:textId="0867F74C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61F15A78" w14:textId="4AF77027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080" w:type="dxa"/>
            <w:vAlign w:val="bottom"/>
          </w:tcPr>
          <w:p w14:paraId="03288B09" w14:textId="4F748CD5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56A78CA" w14:textId="013B359B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0A8B0C8" w14:textId="05CCDDA5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292B982" w14:textId="348FE7EF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(161)</w:t>
            </w:r>
          </w:p>
        </w:tc>
        <w:tc>
          <w:tcPr>
            <w:tcW w:w="990" w:type="dxa"/>
            <w:vAlign w:val="bottom"/>
          </w:tcPr>
          <w:p w14:paraId="51E36354" w14:textId="0F471B90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E3BEE" w:rsidRPr="00EB1203" w14:paraId="21964496" w14:textId="77777777" w:rsidTr="0437CB7C">
        <w:trPr>
          <w:trHeight w:val="46"/>
        </w:trPr>
        <w:tc>
          <w:tcPr>
            <w:tcW w:w="2880" w:type="dxa"/>
          </w:tcPr>
          <w:p w14:paraId="41E5BEC0" w14:textId="0C328E1D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25D3B567" w14:textId="355E7BCD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E2E83D" w14:textId="6328F57C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F4525D" w14:textId="61B1201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088A56" w14:textId="6B48C4C1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AFC2D5" w14:textId="3C0D74DB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D24B0E" w14:textId="7A58CF16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E3BEE" w:rsidRPr="00EB1203" w14:paraId="0860A637" w14:textId="77777777" w:rsidTr="00E37EE0">
        <w:trPr>
          <w:trHeight w:val="173"/>
        </w:trPr>
        <w:tc>
          <w:tcPr>
            <w:tcW w:w="2880" w:type="dxa"/>
          </w:tcPr>
          <w:p w14:paraId="1CD1E292" w14:textId="52CFE4C4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3AEDB7BB" w14:textId="02357FE5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7,571</w:t>
            </w:r>
          </w:p>
        </w:tc>
        <w:tc>
          <w:tcPr>
            <w:tcW w:w="1080" w:type="dxa"/>
            <w:vAlign w:val="bottom"/>
          </w:tcPr>
          <w:p w14:paraId="4CAE5FB8" w14:textId="597822CC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14,477</w:t>
            </w:r>
          </w:p>
        </w:tc>
        <w:tc>
          <w:tcPr>
            <w:tcW w:w="1080" w:type="dxa"/>
            <w:vAlign w:val="bottom"/>
          </w:tcPr>
          <w:p w14:paraId="589AE711" w14:textId="70DBC533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16,873</w:t>
            </w:r>
          </w:p>
        </w:tc>
        <w:tc>
          <w:tcPr>
            <w:tcW w:w="1080" w:type="dxa"/>
            <w:vAlign w:val="bottom"/>
          </w:tcPr>
          <w:p w14:paraId="499F4D1E" w14:textId="3A29253F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9,101</w:t>
            </w:r>
          </w:p>
        </w:tc>
        <w:tc>
          <w:tcPr>
            <w:tcW w:w="990" w:type="dxa"/>
            <w:vAlign w:val="bottom"/>
          </w:tcPr>
          <w:p w14:paraId="7F5E5ED9" w14:textId="5786B522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990" w:type="dxa"/>
            <w:vAlign w:val="bottom"/>
          </w:tcPr>
          <w:p w14:paraId="62699AB3" w14:textId="65DFAB9F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48,085</w:t>
            </w:r>
          </w:p>
        </w:tc>
      </w:tr>
      <w:tr w:rsidR="003E3BEE" w:rsidRPr="00EB1203" w14:paraId="6044A306" w14:textId="77777777" w:rsidTr="0437CB7C">
        <w:tc>
          <w:tcPr>
            <w:tcW w:w="2880" w:type="dxa"/>
          </w:tcPr>
          <w:p w14:paraId="7ED52FA5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391B876" w14:textId="10EEE854" w:rsidR="003E3BEE" w:rsidRPr="00EB1203" w:rsidRDefault="005A5D9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080" w:type="dxa"/>
            <w:vAlign w:val="bottom"/>
          </w:tcPr>
          <w:p w14:paraId="185E79E3" w14:textId="5799B1D6" w:rsidR="003E3BEE" w:rsidRPr="00EB1203" w:rsidRDefault="00412229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</w:t>
            </w:r>
            <w:r w:rsidR="006C1C4E">
              <w:rPr>
                <w:rFonts w:asciiTheme="majorBidi" w:eastAsia="Times New Roman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080" w:type="dxa"/>
            <w:vAlign w:val="bottom"/>
          </w:tcPr>
          <w:p w14:paraId="7B76A5F8" w14:textId="6F03535E" w:rsidR="003E3BEE" w:rsidRPr="00EB1203" w:rsidRDefault="00375AF6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6A610D">
              <w:rPr>
                <w:rFonts w:asciiTheme="majorBidi" w:eastAsia="Times New Roman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080" w:type="dxa"/>
            <w:vAlign w:val="bottom"/>
          </w:tcPr>
          <w:p w14:paraId="11CA1741" w14:textId="4AD1708A" w:rsidR="003E3BEE" w:rsidRPr="00EB1203" w:rsidRDefault="00207C6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990" w:type="dxa"/>
            <w:vAlign w:val="bottom"/>
          </w:tcPr>
          <w:p w14:paraId="10EACB58" w14:textId="01CE1D07" w:rsidR="003E3BEE" w:rsidRPr="00EB1203" w:rsidRDefault="00375AF6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990" w:type="dxa"/>
            <w:vAlign w:val="bottom"/>
          </w:tcPr>
          <w:p w14:paraId="1A87A153" w14:textId="4BAF3AB6" w:rsidR="003E3BEE" w:rsidRPr="00EB1203" w:rsidRDefault="00AB474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2,053</w:t>
            </w:r>
          </w:p>
        </w:tc>
      </w:tr>
      <w:tr w:rsidR="003E3BEE" w:rsidRPr="00EB1203" w14:paraId="23DDB5D9" w14:textId="77777777" w:rsidTr="0437CB7C">
        <w:tc>
          <w:tcPr>
            <w:tcW w:w="2880" w:type="dxa"/>
          </w:tcPr>
          <w:p w14:paraId="6FF58CE2" w14:textId="59733AC1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3A2AA76C" w14:textId="3853869A" w:rsidR="003E3BEE" w:rsidRPr="00EB1203" w:rsidRDefault="005A5D9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165B4AD" w14:textId="65CCE4ED" w:rsidR="003E3BEE" w:rsidRPr="00EB1203" w:rsidRDefault="00412229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(822)</w:t>
            </w:r>
          </w:p>
        </w:tc>
        <w:tc>
          <w:tcPr>
            <w:tcW w:w="1080" w:type="dxa"/>
            <w:vAlign w:val="bottom"/>
          </w:tcPr>
          <w:p w14:paraId="05D10D8B" w14:textId="304D60A9" w:rsidR="003E3BEE" w:rsidRPr="00EB1203" w:rsidRDefault="0001173F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902FC7">
              <w:rPr>
                <w:rFonts w:asciiTheme="majorBidi" w:eastAsia="Times New Roman" w:hAnsiTheme="majorBidi" w:cstheme="majorBidi"/>
                <w:sz w:val="26"/>
                <w:szCs w:val="26"/>
              </w:rPr>
              <w:t>10,</w:t>
            </w:r>
            <w:r w:rsidR="00AE2888">
              <w:rPr>
                <w:rFonts w:asciiTheme="majorBidi" w:eastAsia="Times New Roman" w:hAnsiTheme="majorBidi" w:cstheme="majorBidi"/>
                <w:sz w:val="26"/>
                <w:szCs w:val="26"/>
              </w:rPr>
              <w:t>435</w:t>
            </w:r>
            <w:r w:rsidR="00375AF6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00145EB" w14:textId="5E7E7AC2" w:rsidR="003E3BEE" w:rsidRPr="00EB1203" w:rsidRDefault="00CB65F7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207C61"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1,25</w:t>
            </w:r>
            <w:r w:rsidR="00A1289C"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0BE41999" w14:textId="56BA0369" w:rsidR="003E3BEE" w:rsidRPr="00EB1203" w:rsidRDefault="00375AF6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990" w:type="dxa"/>
            <w:vAlign w:val="bottom"/>
          </w:tcPr>
          <w:p w14:paraId="48B6B229" w14:textId="672F58F0" w:rsidR="003E3BEE" w:rsidRPr="00EB1203" w:rsidRDefault="000B141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(12,512)</w:t>
            </w:r>
          </w:p>
        </w:tc>
      </w:tr>
      <w:tr w:rsidR="003E3BEE" w:rsidRPr="00EB1203" w14:paraId="0C87DF0D" w14:textId="77777777" w:rsidTr="0437CB7C">
        <w:tc>
          <w:tcPr>
            <w:tcW w:w="2880" w:type="dxa"/>
          </w:tcPr>
          <w:p w14:paraId="65975111" w14:textId="3968F4BD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790DD509" w14:textId="2AEDD3ED" w:rsidR="003E3BEE" w:rsidRPr="00EB1203" w:rsidRDefault="005A5D91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080" w:type="dxa"/>
            <w:vAlign w:val="bottom"/>
          </w:tcPr>
          <w:p w14:paraId="22B2AEA3" w14:textId="0077523C" w:rsidR="003E3BEE" w:rsidRPr="00EB1203" w:rsidRDefault="00412229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BE25A23" w14:textId="2AC39976" w:rsidR="003E3BEE" w:rsidRPr="00EB1203" w:rsidRDefault="00AF2FCF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5A8D005" w14:textId="5BE5F28B" w:rsidR="003E3BEE" w:rsidRPr="00EB1203" w:rsidRDefault="00CB65F7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84151D1" w14:textId="10D8BAEC" w:rsidR="003E3BEE" w:rsidRPr="00EB1203" w:rsidDel="00BB281C" w:rsidRDefault="00375AF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990" w:type="dxa"/>
            <w:vAlign w:val="bottom"/>
          </w:tcPr>
          <w:p w14:paraId="2CEC9E76" w14:textId="1E73DAB6" w:rsidR="003E3BEE" w:rsidRPr="00EB1203" w:rsidRDefault="000B141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E3BEE" w:rsidRPr="00EB1203" w14:paraId="5E221B84" w14:textId="77777777" w:rsidTr="0437CB7C">
        <w:tc>
          <w:tcPr>
            <w:tcW w:w="2880" w:type="dxa"/>
          </w:tcPr>
          <w:p w14:paraId="7D1BF439" w14:textId="5CB0B66A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34752505" w14:textId="66E28083" w:rsidR="003E3BEE" w:rsidRPr="00EB1203" w:rsidRDefault="005A5D91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7,798</w:t>
            </w:r>
          </w:p>
        </w:tc>
        <w:tc>
          <w:tcPr>
            <w:tcW w:w="1080" w:type="dxa"/>
            <w:vAlign w:val="bottom"/>
          </w:tcPr>
          <w:p w14:paraId="0D1A0377" w14:textId="611A6047" w:rsidR="003E3BEE" w:rsidRPr="00EB1203" w:rsidRDefault="0088013F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="003C473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5,027</w:t>
            </w:r>
          </w:p>
        </w:tc>
        <w:tc>
          <w:tcPr>
            <w:tcW w:w="1080" w:type="dxa"/>
            <w:vAlign w:val="bottom"/>
          </w:tcPr>
          <w:p w14:paraId="3A03AD1E" w14:textId="333B27DD" w:rsidR="003E3BEE" w:rsidRPr="00EB1203" w:rsidRDefault="0001173F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6,5</w:t>
            </w:r>
            <w:r w:rsidR="00DE6BF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1080" w:type="dxa"/>
            <w:vAlign w:val="bottom"/>
          </w:tcPr>
          <w:p w14:paraId="3A153D47" w14:textId="17BC02B7" w:rsidR="003E3BEE" w:rsidRPr="00EB1203" w:rsidRDefault="00A1289C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8,157</w:t>
            </w:r>
          </w:p>
        </w:tc>
        <w:tc>
          <w:tcPr>
            <w:tcW w:w="990" w:type="dxa"/>
            <w:vAlign w:val="bottom"/>
          </w:tcPr>
          <w:p w14:paraId="5BDC9D6A" w14:textId="2036B8A9" w:rsidR="003E3BEE" w:rsidRPr="00EB1203" w:rsidRDefault="00375AF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90" w:type="dxa"/>
            <w:vAlign w:val="bottom"/>
          </w:tcPr>
          <w:p w14:paraId="398FD66E" w14:textId="37ADF6C1" w:rsidR="003E3BEE" w:rsidRPr="00EB1203" w:rsidRDefault="000B141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37,626</w:t>
            </w:r>
          </w:p>
        </w:tc>
      </w:tr>
      <w:tr w:rsidR="003E3BEE" w:rsidRPr="00EB1203" w14:paraId="531A0F6B" w14:textId="77777777" w:rsidTr="0437CB7C">
        <w:trPr>
          <w:trHeight w:val="119"/>
        </w:trPr>
        <w:tc>
          <w:tcPr>
            <w:tcW w:w="2880" w:type="dxa"/>
          </w:tcPr>
          <w:p w14:paraId="5D8683D3" w14:textId="77777777" w:rsidR="003E3BEE" w:rsidRPr="00EB1203" w:rsidRDefault="003E3BEE" w:rsidP="003E3BE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C7C0C93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FB0B7E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F49B11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EDC128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17D740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A9832D" w14:textId="77777777" w:rsidR="003E3BEE" w:rsidRPr="00EB1203" w:rsidRDefault="003E3BEE" w:rsidP="003E3BE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E3BEE" w:rsidRPr="00EB1203" w14:paraId="654BC431" w14:textId="77777777" w:rsidTr="0437CB7C">
        <w:tc>
          <w:tcPr>
            <w:tcW w:w="2880" w:type="dxa"/>
          </w:tcPr>
          <w:p w14:paraId="7DC8F3B3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13A16EF" w14:textId="643DB4FE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8EA0D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BE60E2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9777B9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D8C1D5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0E91D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E3BEE" w:rsidRPr="00EB1203" w14:paraId="43F06B8E" w14:textId="77777777" w:rsidTr="0437CB7C">
        <w:tc>
          <w:tcPr>
            <w:tcW w:w="2880" w:type="dxa"/>
          </w:tcPr>
          <w:p w14:paraId="26B270A8" w14:textId="1E8AA464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2698A33E" w14:textId="1C22FE58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(2,753)</w:t>
            </w:r>
          </w:p>
        </w:tc>
        <w:tc>
          <w:tcPr>
            <w:tcW w:w="1080" w:type="dxa"/>
            <w:vAlign w:val="bottom"/>
          </w:tcPr>
          <w:p w14:paraId="48BB3C91" w14:textId="3E7B1AF1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(8,537)</w:t>
            </w:r>
          </w:p>
        </w:tc>
        <w:tc>
          <w:tcPr>
            <w:tcW w:w="1080" w:type="dxa"/>
            <w:vAlign w:val="bottom"/>
          </w:tcPr>
          <w:p w14:paraId="520F659C" w14:textId="186027E1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(12,582)</w:t>
            </w:r>
          </w:p>
        </w:tc>
        <w:tc>
          <w:tcPr>
            <w:tcW w:w="1080" w:type="dxa"/>
            <w:vAlign w:val="bottom"/>
          </w:tcPr>
          <w:p w14:paraId="33B9F0D5" w14:textId="1C6D5BFE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(4,972)</w:t>
            </w:r>
          </w:p>
        </w:tc>
        <w:tc>
          <w:tcPr>
            <w:tcW w:w="990" w:type="dxa"/>
            <w:vAlign w:val="bottom"/>
          </w:tcPr>
          <w:p w14:paraId="7F58E913" w14:textId="7CD67089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F28BF8" w14:textId="51EBC612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(28,844)</w:t>
            </w:r>
          </w:p>
        </w:tc>
      </w:tr>
      <w:tr w:rsidR="003E3BEE" w:rsidRPr="00EB1203" w14:paraId="240BF6B8" w14:textId="77777777" w:rsidTr="0437CB7C">
        <w:tc>
          <w:tcPr>
            <w:tcW w:w="2880" w:type="dxa"/>
          </w:tcPr>
          <w:p w14:paraId="795B04D8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D5BFA4" w14:textId="0F6A1343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(1,651)</w:t>
            </w:r>
          </w:p>
        </w:tc>
        <w:tc>
          <w:tcPr>
            <w:tcW w:w="1080" w:type="dxa"/>
            <w:vAlign w:val="bottom"/>
          </w:tcPr>
          <w:p w14:paraId="2A25C315" w14:textId="6C67999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(2,214)</w:t>
            </w:r>
          </w:p>
        </w:tc>
        <w:tc>
          <w:tcPr>
            <w:tcW w:w="1080" w:type="dxa"/>
            <w:vAlign w:val="bottom"/>
          </w:tcPr>
          <w:p w14:paraId="05B9C191" w14:textId="019A2A8B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(1,266)</w:t>
            </w:r>
          </w:p>
        </w:tc>
        <w:tc>
          <w:tcPr>
            <w:tcW w:w="1080" w:type="dxa"/>
            <w:vAlign w:val="bottom"/>
          </w:tcPr>
          <w:p w14:paraId="42438F59" w14:textId="5B34B315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(849)</w:t>
            </w:r>
          </w:p>
        </w:tc>
        <w:tc>
          <w:tcPr>
            <w:tcW w:w="990" w:type="dxa"/>
            <w:vAlign w:val="bottom"/>
          </w:tcPr>
          <w:p w14:paraId="34DF2199" w14:textId="64FA810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F18C35F" w14:textId="54B73133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(5,980)</w:t>
            </w:r>
          </w:p>
        </w:tc>
      </w:tr>
      <w:tr w:rsidR="003E3BEE" w:rsidRPr="00EB1203" w14:paraId="0A41B492" w14:textId="77777777" w:rsidTr="0437CB7C">
        <w:tc>
          <w:tcPr>
            <w:tcW w:w="2880" w:type="dxa"/>
          </w:tcPr>
          <w:p w14:paraId="7A04B733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1F50EDF" w14:textId="5208FB5E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080" w:type="dxa"/>
            <w:vAlign w:val="bottom"/>
          </w:tcPr>
          <w:p w14:paraId="514857DA" w14:textId="42366891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080" w:type="dxa"/>
            <w:vAlign w:val="bottom"/>
          </w:tcPr>
          <w:p w14:paraId="5F5F340A" w14:textId="56F19397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080" w:type="dxa"/>
            <w:vAlign w:val="bottom"/>
          </w:tcPr>
          <w:p w14:paraId="625C4869" w14:textId="08BE5448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990" w:type="dxa"/>
            <w:vAlign w:val="bottom"/>
          </w:tcPr>
          <w:p w14:paraId="0952C9C0" w14:textId="7FD4514F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1289EA" w14:textId="2EF58C9D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1,784</w:t>
            </w:r>
          </w:p>
        </w:tc>
      </w:tr>
      <w:tr w:rsidR="003E3BEE" w:rsidRPr="00EB1203" w14:paraId="3CA7D888" w14:textId="77777777" w:rsidTr="0437CB7C">
        <w:tc>
          <w:tcPr>
            <w:tcW w:w="2880" w:type="dxa"/>
          </w:tcPr>
          <w:p w14:paraId="15B9015C" w14:textId="7588886D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และ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7575E25D" w14:textId="5405ABF1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(3,847)</w:t>
            </w:r>
          </w:p>
        </w:tc>
        <w:tc>
          <w:tcPr>
            <w:tcW w:w="1080" w:type="dxa"/>
            <w:vAlign w:val="bottom"/>
          </w:tcPr>
          <w:p w14:paraId="4679EF9D" w14:textId="78A22AB1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(10,104)</w:t>
            </w:r>
          </w:p>
        </w:tc>
        <w:tc>
          <w:tcPr>
            <w:tcW w:w="1080" w:type="dxa"/>
            <w:vAlign w:val="bottom"/>
          </w:tcPr>
          <w:p w14:paraId="4EEA2E2E" w14:textId="004CC8F5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(13,479)</w:t>
            </w:r>
          </w:p>
        </w:tc>
        <w:tc>
          <w:tcPr>
            <w:tcW w:w="1080" w:type="dxa"/>
            <w:vAlign w:val="bottom"/>
          </w:tcPr>
          <w:p w14:paraId="08FA73E1" w14:textId="1CC60DD6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(5,610)</w:t>
            </w:r>
          </w:p>
        </w:tc>
        <w:tc>
          <w:tcPr>
            <w:tcW w:w="990" w:type="dxa"/>
            <w:vAlign w:val="bottom"/>
          </w:tcPr>
          <w:p w14:paraId="0B3C3810" w14:textId="750D925F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3F6F91" w14:textId="24B5479D" w:rsidR="003E3BEE" w:rsidRPr="009E4186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(33,040)</w:t>
            </w:r>
          </w:p>
        </w:tc>
      </w:tr>
      <w:tr w:rsidR="003E3BEE" w:rsidRPr="00EB1203" w14:paraId="2F4B36E0" w14:textId="77777777" w:rsidTr="0437CB7C">
        <w:tc>
          <w:tcPr>
            <w:tcW w:w="2880" w:type="dxa"/>
          </w:tcPr>
          <w:p w14:paraId="0E2A9E7E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40F0D63" w14:textId="680576AE" w:rsidR="003E3BEE" w:rsidRPr="00EB1203" w:rsidRDefault="00B73EF5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(1,572)</w:t>
            </w:r>
          </w:p>
        </w:tc>
        <w:tc>
          <w:tcPr>
            <w:tcW w:w="1080" w:type="dxa"/>
            <w:vAlign w:val="bottom"/>
          </w:tcPr>
          <w:p w14:paraId="208138A1" w14:textId="37BAC315" w:rsidR="003E3BEE" w:rsidRPr="00EB1203" w:rsidRDefault="00010966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(2,</w:t>
            </w:r>
            <w:r w:rsidR="0083185D">
              <w:rPr>
                <w:rFonts w:asciiTheme="majorBidi" w:eastAsia="Times New Roman" w:hAnsiTheme="majorBidi" w:cstheme="majorBidi"/>
                <w:sz w:val="26"/>
                <w:szCs w:val="26"/>
              </w:rPr>
              <w:t>183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8662BAB" w14:textId="2C033DE3" w:rsidR="003E3BEE" w:rsidRPr="00EB1203" w:rsidRDefault="00010966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(69</w:t>
            </w:r>
            <w:r w:rsidR="006A610D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2A5F4EC" w14:textId="7C7F9439" w:rsidR="003E3BEE" w:rsidRPr="00EB1203" w:rsidRDefault="006D6005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EB48F4"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296</w:t>
            </w: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53B1C53E" w14:textId="57034FC1" w:rsidR="003E3BEE" w:rsidRPr="00EB1203" w:rsidRDefault="00C45583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5E8CE9C" w14:textId="5E9B181D" w:rsidR="003E3BEE" w:rsidRPr="00EB1203" w:rsidRDefault="004054F7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(4,750)</w:t>
            </w:r>
          </w:p>
        </w:tc>
      </w:tr>
      <w:tr w:rsidR="003E3BEE" w:rsidRPr="00EB1203" w14:paraId="49D4EEA9" w14:textId="77777777" w:rsidTr="0437CB7C">
        <w:tc>
          <w:tcPr>
            <w:tcW w:w="2880" w:type="dxa"/>
          </w:tcPr>
          <w:p w14:paraId="36B4CCE4" w14:textId="46EE4730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1252370" w14:textId="15B7CF24" w:rsidR="003E3BEE" w:rsidRPr="00EB1203" w:rsidRDefault="00B14373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730E9B"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18CD6D03" w14:textId="7336BDA3" w:rsidR="003E3BEE" w:rsidRPr="00EB1203" w:rsidRDefault="0001096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080" w:type="dxa"/>
            <w:vAlign w:val="bottom"/>
          </w:tcPr>
          <w:p w14:paraId="1BDBC018" w14:textId="716A9B67" w:rsidR="003E3BEE" w:rsidRPr="00EB1203" w:rsidRDefault="0001096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9,136</w:t>
            </w:r>
          </w:p>
        </w:tc>
        <w:tc>
          <w:tcPr>
            <w:tcW w:w="1080" w:type="dxa"/>
            <w:vAlign w:val="bottom"/>
          </w:tcPr>
          <w:p w14:paraId="58650E71" w14:textId="65332C83" w:rsidR="003E3BEE" w:rsidRPr="00EB1203" w:rsidRDefault="0049558C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990" w:type="dxa"/>
            <w:vAlign w:val="bottom"/>
          </w:tcPr>
          <w:p w14:paraId="37E7E7F5" w14:textId="351781CB" w:rsidR="003E3BEE" w:rsidRPr="00EB1203" w:rsidRDefault="00C45583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6BA72DA" w14:textId="50BAC6F5" w:rsidR="003E3BEE" w:rsidRPr="00EB1203" w:rsidRDefault="004054F7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sz w:val="26"/>
                <w:szCs w:val="26"/>
              </w:rPr>
              <w:t>10,682</w:t>
            </w:r>
          </w:p>
        </w:tc>
      </w:tr>
      <w:tr w:rsidR="003E3BEE" w:rsidRPr="00EB1203" w14:paraId="7B723838" w14:textId="77777777" w:rsidTr="0437CB7C">
        <w:tc>
          <w:tcPr>
            <w:tcW w:w="2880" w:type="dxa"/>
          </w:tcPr>
          <w:p w14:paraId="29B193DC" w14:textId="5D4E24BC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1C8223EF" w14:textId="21A5CE8A" w:rsidR="003E3BEE" w:rsidRPr="005829FB" w:rsidRDefault="00241F30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829F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9B70F7" w:rsidRPr="005829F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</w:t>
            </w:r>
            <w:r w:rsidR="009B70F7"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="00B14373"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03</w:t>
            </w:r>
            <w:r w:rsidR="009C7469" w:rsidRPr="005829F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7A94677" w14:textId="7A79D095" w:rsidR="003E3BEE" w:rsidRPr="00EB1203" w:rsidRDefault="0001096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(11,</w:t>
            </w:r>
            <w:r w:rsidR="0083185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  <w:r w:rsidR="005B429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34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4011760" w14:textId="3246664C" w:rsidR="003E3BEE" w:rsidRPr="00EB1203" w:rsidRDefault="0001096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(5,0</w:t>
            </w:r>
            <w:r w:rsidR="005B429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42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8EA9709" w14:textId="12415934" w:rsidR="003E3BEE" w:rsidRPr="00EB1203" w:rsidRDefault="00EB48F4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(5,129)</w:t>
            </w:r>
          </w:p>
        </w:tc>
        <w:tc>
          <w:tcPr>
            <w:tcW w:w="990" w:type="dxa"/>
            <w:vAlign w:val="bottom"/>
          </w:tcPr>
          <w:p w14:paraId="5AB13A51" w14:textId="61DB2B0D" w:rsidR="003E3BEE" w:rsidRPr="00EB1203" w:rsidRDefault="00C45583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170D9D" w14:textId="18DBFD20" w:rsidR="003E3BEE" w:rsidRPr="00EB1203" w:rsidRDefault="004054F7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E418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(27,108)</w:t>
            </w:r>
          </w:p>
        </w:tc>
      </w:tr>
      <w:tr w:rsidR="003E3BEE" w:rsidRPr="00EB1203" w14:paraId="5A281FD3" w14:textId="77777777" w:rsidTr="0437CB7C">
        <w:tc>
          <w:tcPr>
            <w:tcW w:w="2880" w:type="dxa"/>
          </w:tcPr>
          <w:p w14:paraId="57F0EEE8" w14:textId="77777777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10A0CA0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9347D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38DF25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D583E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33141B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E973710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E3BEE" w:rsidRPr="00EB1203" w14:paraId="7EDAA6C6" w14:textId="77777777" w:rsidTr="0437CB7C">
        <w:tc>
          <w:tcPr>
            <w:tcW w:w="2880" w:type="dxa"/>
          </w:tcPr>
          <w:p w14:paraId="67E3A3AB" w14:textId="77777777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30AC38B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FC7EF7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9FB0E8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5292C3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D544EB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6C1AB6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E3BEE" w:rsidRPr="00EB1203" w14:paraId="59AD27D4" w14:textId="77777777" w:rsidTr="0437CB7C">
        <w:tc>
          <w:tcPr>
            <w:tcW w:w="2880" w:type="dxa"/>
          </w:tcPr>
          <w:p w14:paraId="01294E65" w14:textId="251054AF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28B12FC4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824496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8DF989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AAC018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982734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E24ED37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E3BEE" w:rsidRPr="00EB1203" w14:paraId="73EA40F5" w14:textId="77777777" w:rsidTr="0437CB7C">
        <w:tc>
          <w:tcPr>
            <w:tcW w:w="2880" w:type="dxa"/>
          </w:tcPr>
          <w:p w14:paraId="62DDC97A" w14:textId="13E069C4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718748E0" w14:textId="058C041E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3,724</w:t>
            </w:r>
          </w:p>
        </w:tc>
        <w:tc>
          <w:tcPr>
            <w:tcW w:w="1080" w:type="dxa"/>
            <w:vAlign w:val="bottom"/>
          </w:tcPr>
          <w:p w14:paraId="6E03A75E" w14:textId="6786B668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4,373</w:t>
            </w:r>
          </w:p>
        </w:tc>
        <w:tc>
          <w:tcPr>
            <w:tcW w:w="1080" w:type="dxa"/>
            <w:vAlign w:val="bottom"/>
          </w:tcPr>
          <w:p w14:paraId="1D38B3DE" w14:textId="3610A6DF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3,394</w:t>
            </w:r>
          </w:p>
        </w:tc>
        <w:tc>
          <w:tcPr>
            <w:tcW w:w="1080" w:type="dxa"/>
            <w:vAlign w:val="bottom"/>
          </w:tcPr>
          <w:p w14:paraId="235902B9" w14:textId="37DE92DA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3,491</w:t>
            </w:r>
          </w:p>
        </w:tc>
        <w:tc>
          <w:tcPr>
            <w:tcW w:w="990" w:type="dxa"/>
            <w:vAlign w:val="bottom"/>
          </w:tcPr>
          <w:p w14:paraId="28CA3A17" w14:textId="70B486DD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63</w:t>
            </w:r>
          </w:p>
        </w:tc>
        <w:tc>
          <w:tcPr>
            <w:tcW w:w="990" w:type="dxa"/>
            <w:vAlign w:val="bottom"/>
          </w:tcPr>
          <w:p w14:paraId="712357BF" w14:textId="58A6CC09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15,045</w:t>
            </w:r>
          </w:p>
        </w:tc>
      </w:tr>
      <w:tr w:rsidR="003E3BEE" w:rsidRPr="00EB1203" w14:paraId="779B5556" w14:textId="77777777" w:rsidTr="0437CB7C">
        <w:tc>
          <w:tcPr>
            <w:tcW w:w="2880" w:type="dxa"/>
          </w:tcPr>
          <w:p w14:paraId="7CCAD988" w14:textId="5B92F4B0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0D083138" w14:textId="4DC8F5F6" w:rsidR="003E3BEE" w:rsidRPr="00EB1203" w:rsidRDefault="006A610D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2,395</w:t>
            </w:r>
          </w:p>
        </w:tc>
        <w:tc>
          <w:tcPr>
            <w:tcW w:w="1080" w:type="dxa"/>
            <w:vAlign w:val="bottom"/>
          </w:tcPr>
          <w:p w14:paraId="0E54D9BC" w14:textId="3AEC53EB" w:rsidR="00C90203" w:rsidRPr="00EB1203" w:rsidRDefault="000D6F87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3,4</w:t>
            </w:r>
            <w:r w:rsidR="007F36B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  <w:r w:rsidR="00C90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6831B119" w14:textId="62AD1675" w:rsidR="003E3BEE" w:rsidRPr="00EB1203" w:rsidRDefault="000D6F87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1,54</w:t>
            </w:r>
            <w:r w:rsidR="009E56EA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080" w:type="dxa"/>
            <w:vAlign w:val="bottom"/>
          </w:tcPr>
          <w:p w14:paraId="556407F0" w14:textId="2A1292F7" w:rsidR="003E3BEE" w:rsidRPr="00EB1203" w:rsidRDefault="002A45EF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3,028</w:t>
            </w:r>
          </w:p>
        </w:tc>
        <w:tc>
          <w:tcPr>
            <w:tcW w:w="990" w:type="dxa"/>
            <w:vAlign w:val="bottom"/>
          </w:tcPr>
          <w:p w14:paraId="799165B0" w14:textId="13602A75" w:rsidR="003E3BEE" w:rsidRPr="00EB1203" w:rsidRDefault="000D6F87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61</w:t>
            </w:r>
          </w:p>
        </w:tc>
        <w:tc>
          <w:tcPr>
            <w:tcW w:w="990" w:type="dxa"/>
            <w:vAlign w:val="bottom"/>
          </w:tcPr>
          <w:p w14:paraId="59F71988" w14:textId="1B0ABD68" w:rsidR="003E3BEE" w:rsidRPr="00EB1203" w:rsidRDefault="00F8449B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10,51</w:t>
            </w:r>
            <w:r w:rsidR="00C656E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4AEEDFD7" w14:textId="4AD743D4" w:rsidR="009A763D" w:rsidRPr="00EB1203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004C25" w:rsidRPr="00EB1203" w14:paraId="31923396" w14:textId="77777777" w:rsidTr="0437CB7C">
        <w:trPr>
          <w:tblHeader/>
        </w:trPr>
        <w:tc>
          <w:tcPr>
            <w:tcW w:w="2880" w:type="dxa"/>
          </w:tcPr>
          <w:p w14:paraId="572017F9" w14:textId="77777777" w:rsidR="00004C25" w:rsidRPr="00EB1203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05448AEC" w14:textId="21D6380B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4C25" w:rsidRPr="00EB1203" w14:paraId="47C90660" w14:textId="77777777" w:rsidTr="0437CB7C">
        <w:trPr>
          <w:tblHeader/>
        </w:trPr>
        <w:tc>
          <w:tcPr>
            <w:tcW w:w="2880" w:type="dxa"/>
          </w:tcPr>
          <w:p w14:paraId="50D1CFA4" w14:textId="77777777" w:rsidR="00004C25" w:rsidRPr="00EB1203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17B1BA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409FCAB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1E2F0CA2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0E045488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72BA94A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410A6B74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04C25" w:rsidRPr="00EB1203" w14:paraId="4B0713C4" w14:textId="77777777" w:rsidTr="0437CB7C">
        <w:trPr>
          <w:tblHeader/>
        </w:trPr>
        <w:tc>
          <w:tcPr>
            <w:tcW w:w="2880" w:type="dxa"/>
          </w:tcPr>
          <w:p w14:paraId="0606646D" w14:textId="77777777" w:rsidR="00004C25" w:rsidRPr="00EB1203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E474B04" w14:textId="4AE72B56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1021E6"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5015B2BE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6B76F824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4E1A641B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657F305B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5B6EF703" w14:textId="77777777" w:rsidR="00004C25" w:rsidRPr="00EB1203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04C25" w:rsidRPr="00EB1203" w14:paraId="05C5D34A" w14:textId="77777777" w:rsidTr="0437CB7C">
        <w:trPr>
          <w:tblHeader/>
        </w:trPr>
        <w:tc>
          <w:tcPr>
            <w:tcW w:w="2880" w:type="dxa"/>
          </w:tcPr>
          <w:p w14:paraId="698E32B2" w14:textId="77777777" w:rsidR="00004C25" w:rsidRPr="00EB1203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F3BD778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4C25" w:rsidRPr="00EB1203" w14:paraId="1EBF9A74" w14:textId="77777777" w:rsidTr="0437CB7C">
        <w:tc>
          <w:tcPr>
            <w:tcW w:w="2880" w:type="dxa"/>
          </w:tcPr>
          <w:p w14:paraId="1147764F" w14:textId="77777777" w:rsidR="00004C25" w:rsidRPr="00EB1203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7D925F8E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68C6E4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A2FFDC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3E451C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EE00C3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A01E84" w14:textId="77777777" w:rsidR="00004C25" w:rsidRPr="00EB1203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E3BEE" w:rsidRPr="00EB1203" w14:paraId="62A1CE1E" w14:textId="77777777" w:rsidTr="0437CB7C">
        <w:tc>
          <w:tcPr>
            <w:tcW w:w="2880" w:type="dxa"/>
          </w:tcPr>
          <w:p w14:paraId="37950837" w14:textId="0262C88D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6B690909" w14:textId="33B4F579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6,027</w:t>
            </w:r>
          </w:p>
        </w:tc>
        <w:tc>
          <w:tcPr>
            <w:tcW w:w="1080" w:type="dxa"/>
            <w:vAlign w:val="bottom"/>
          </w:tcPr>
          <w:p w14:paraId="378C7D0E" w14:textId="08EC4F15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1080" w:type="dxa"/>
            <w:vAlign w:val="bottom"/>
          </w:tcPr>
          <w:p w14:paraId="23A65363" w14:textId="32CEBA84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16,591</w:t>
            </w:r>
          </w:p>
        </w:tc>
        <w:tc>
          <w:tcPr>
            <w:tcW w:w="1080" w:type="dxa"/>
            <w:vAlign w:val="bottom"/>
          </w:tcPr>
          <w:p w14:paraId="3ED9B383" w14:textId="16B34E40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7,633</w:t>
            </w:r>
          </w:p>
        </w:tc>
        <w:tc>
          <w:tcPr>
            <w:tcW w:w="990" w:type="dxa"/>
            <w:vAlign w:val="bottom"/>
          </w:tcPr>
          <w:p w14:paraId="40C88B6C" w14:textId="277C0728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899781D" w14:textId="05511F0D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42,647</w:t>
            </w:r>
          </w:p>
        </w:tc>
      </w:tr>
      <w:tr w:rsidR="003E3BEE" w:rsidRPr="00EB1203" w14:paraId="7E772FAB" w14:textId="77777777" w:rsidTr="0437CB7C">
        <w:tc>
          <w:tcPr>
            <w:tcW w:w="2880" w:type="dxa"/>
          </w:tcPr>
          <w:p w14:paraId="746D5014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0A600C9" w14:textId="4914225E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B78D9B1" w14:textId="0FB75C93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1080" w:type="dxa"/>
            <w:vAlign w:val="bottom"/>
          </w:tcPr>
          <w:p w14:paraId="06441766" w14:textId="7C140BD3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080" w:type="dxa"/>
            <w:vAlign w:val="bottom"/>
          </w:tcPr>
          <w:p w14:paraId="7D424B17" w14:textId="05795A7B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47A38B" w14:textId="1E81168F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990" w:type="dxa"/>
            <w:vAlign w:val="bottom"/>
          </w:tcPr>
          <w:p w14:paraId="1E5A04CF" w14:textId="35CA1EB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927</w:t>
            </w:r>
          </w:p>
        </w:tc>
      </w:tr>
      <w:tr w:rsidR="003E3BEE" w:rsidRPr="00EB1203" w14:paraId="06D0E6F4" w14:textId="77777777" w:rsidTr="0437CB7C">
        <w:tc>
          <w:tcPr>
            <w:tcW w:w="2880" w:type="dxa"/>
          </w:tcPr>
          <w:p w14:paraId="08085287" w14:textId="5F261119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252B55F" w14:textId="1F7E951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(1,403)</w:t>
            </w:r>
          </w:p>
        </w:tc>
        <w:tc>
          <w:tcPr>
            <w:tcW w:w="1080" w:type="dxa"/>
            <w:vAlign w:val="bottom"/>
          </w:tcPr>
          <w:p w14:paraId="7A04DD6B" w14:textId="0AB02C64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(890)</w:t>
            </w:r>
          </w:p>
        </w:tc>
        <w:tc>
          <w:tcPr>
            <w:tcW w:w="1080" w:type="dxa"/>
            <w:vAlign w:val="bottom"/>
          </w:tcPr>
          <w:p w14:paraId="27AF3EE5" w14:textId="56EF076F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(549)</w:t>
            </w:r>
          </w:p>
        </w:tc>
        <w:tc>
          <w:tcPr>
            <w:tcW w:w="1080" w:type="dxa"/>
            <w:vAlign w:val="bottom"/>
          </w:tcPr>
          <w:p w14:paraId="090C95C3" w14:textId="473C911D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(496)</w:t>
            </w:r>
          </w:p>
        </w:tc>
        <w:tc>
          <w:tcPr>
            <w:tcW w:w="990" w:type="dxa"/>
            <w:vAlign w:val="bottom"/>
          </w:tcPr>
          <w:p w14:paraId="42DA00A7" w14:textId="502AF106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057E3F4" w14:textId="6F10C066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(3,338)</w:t>
            </w:r>
          </w:p>
        </w:tc>
      </w:tr>
      <w:tr w:rsidR="003E3BEE" w:rsidRPr="00EB1203" w14:paraId="0C5C1904" w14:textId="77777777" w:rsidTr="0437CB7C">
        <w:tc>
          <w:tcPr>
            <w:tcW w:w="2880" w:type="dxa"/>
          </w:tcPr>
          <w:p w14:paraId="537C2A03" w14:textId="6F6C3175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5D6488A2" w14:textId="76DB1496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080" w:type="dxa"/>
            <w:vAlign w:val="bottom"/>
          </w:tcPr>
          <w:p w14:paraId="74DA9CFE" w14:textId="34F39B2C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1C5BCEE" w14:textId="66264B47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9EDA54B" w14:textId="62431B17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CEAF5E1" w14:textId="36C0E6F8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(161)</w:t>
            </w:r>
          </w:p>
        </w:tc>
        <w:tc>
          <w:tcPr>
            <w:tcW w:w="990" w:type="dxa"/>
            <w:vAlign w:val="bottom"/>
          </w:tcPr>
          <w:p w14:paraId="6CE79C17" w14:textId="67A92B2B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E3BEE" w:rsidRPr="00EB1203" w14:paraId="1EAEE43E" w14:textId="77777777" w:rsidTr="0437CB7C">
        <w:trPr>
          <w:trHeight w:val="182"/>
        </w:trPr>
        <w:tc>
          <w:tcPr>
            <w:tcW w:w="2880" w:type="dxa"/>
          </w:tcPr>
          <w:p w14:paraId="44386F44" w14:textId="7E6ECFBC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4411621D" w14:textId="731CD70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EDC747" w14:textId="523C6C8A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02D957" w14:textId="36F78F2C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58C3B0" w14:textId="639A714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57EBB0" w14:textId="13B6B716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993FB" w14:textId="3FC21544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E3BEE" w:rsidRPr="00EB1203" w14:paraId="19006FB8" w14:textId="77777777" w:rsidTr="0437CB7C">
        <w:tc>
          <w:tcPr>
            <w:tcW w:w="2880" w:type="dxa"/>
          </w:tcPr>
          <w:p w14:paraId="3676F31E" w14:textId="1C8FCABB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0C59A283" w14:textId="72FF734A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4,785</w:t>
            </w:r>
          </w:p>
        </w:tc>
        <w:tc>
          <w:tcPr>
            <w:tcW w:w="1080" w:type="dxa"/>
            <w:vAlign w:val="bottom"/>
          </w:tcPr>
          <w:p w14:paraId="65BC428C" w14:textId="4CF6CDC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12,092</w:t>
            </w:r>
          </w:p>
        </w:tc>
        <w:tc>
          <w:tcPr>
            <w:tcW w:w="1080" w:type="dxa"/>
            <w:vAlign w:val="bottom"/>
          </w:tcPr>
          <w:p w14:paraId="0251CF3A" w14:textId="33401FEF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16,222</w:t>
            </w:r>
          </w:p>
        </w:tc>
        <w:tc>
          <w:tcPr>
            <w:tcW w:w="1080" w:type="dxa"/>
            <w:vAlign w:val="bottom"/>
          </w:tcPr>
          <w:p w14:paraId="178799CC" w14:textId="3E15DDDB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7,137</w:t>
            </w:r>
          </w:p>
        </w:tc>
        <w:tc>
          <w:tcPr>
            <w:tcW w:w="990" w:type="dxa"/>
            <w:vAlign w:val="bottom"/>
          </w:tcPr>
          <w:p w14:paraId="4823E3A7" w14:textId="67ECDFB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3E16585" w14:textId="054F626D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40,236</w:t>
            </w:r>
          </w:p>
        </w:tc>
      </w:tr>
      <w:tr w:rsidR="003E3BEE" w:rsidRPr="00EB1203" w14:paraId="06BF9C0F" w14:textId="77777777" w:rsidTr="0437CB7C">
        <w:tc>
          <w:tcPr>
            <w:tcW w:w="2880" w:type="dxa"/>
          </w:tcPr>
          <w:p w14:paraId="40CA9580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6D6170F" w14:textId="52FA69CA" w:rsidR="003E3BEE" w:rsidRPr="00EB1203" w:rsidRDefault="007B0D49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E3F5FD5" w14:textId="6239A40B" w:rsidR="003E3BEE" w:rsidRPr="00EB1203" w:rsidRDefault="007B0D49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  <w:r w:rsidR="00712656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704C4FDC" w14:textId="64610217" w:rsidR="003E3BEE" w:rsidRPr="00EB1203" w:rsidRDefault="00D20ACA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080" w:type="dxa"/>
            <w:vAlign w:val="bottom"/>
          </w:tcPr>
          <w:p w14:paraId="3AA090D3" w14:textId="69B095D3" w:rsidR="003E3BEE" w:rsidRPr="00EB1203" w:rsidRDefault="00A16BC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990" w:type="dxa"/>
            <w:vAlign w:val="bottom"/>
          </w:tcPr>
          <w:p w14:paraId="3CE0C9B1" w14:textId="49FC2B3F" w:rsidR="003E3BEE" w:rsidRPr="00EB1203" w:rsidRDefault="009D08A3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990" w:type="dxa"/>
            <w:vAlign w:val="bottom"/>
          </w:tcPr>
          <w:p w14:paraId="16A65961" w14:textId="3288154D" w:rsidR="003E3BEE" w:rsidRPr="00EB1203" w:rsidRDefault="00541D9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1,6</w:t>
            </w:r>
            <w:r w:rsidR="001364DC">
              <w:rPr>
                <w:rFonts w:asciiTheme="majorBidi" w:eastAsia="Times New Roman" w:hAnsiTheme="majorBidi" w:cstheme="majorBidi"/>
                <w:sz w:val="26"/>
                <w:szCs w:val="26"/>
              </w:rPr>
              <w:t>69</w:t>
            </w:r>
          </w:p>
        </w:tc>
      </w:tr>
      <w:tr w:rsidR="003E3BEE" w:rsidRPr="00EB1203" w14:paraId="6B553914" w14:textId="77777777" w:rsidTr="0437CB7C">
        <w:tc>
          <w:tcPr>
            <w:tcW w:w="2880" w:type="dxa"/>
          </w:tcPr>
          <w:p w14:paraId="41729DD0" w14:textId="05B08966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51D015D" w14:textId="6BB9439F" w:rsidR="003E3BEE" w:rsidRPr="00EB1203" w:rsidRDefault="007B0D49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4CA2D98" w14:textId="651210CA" w:rsidR="003E3BEE" w:rsidRPr="00EB1203" w:rsidRDefault="007B0D49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(82</w:t>
            </w:r>
            <w:r w:rsidR="00712656">
              <w:rPr>
                <w:rFonts w:asciiTheme="majorBidi" w:eastAsia="Times New Roman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080" w:type="dxa"/>
            <w:vAlign w:val="bottom"/>
          </w:tcPr>
          <w:p w14:paraId="7B43EDC4" w14:textId="61D2A7B3" w:rsidR="003E3BEE" w:rsidRPr="00EB1203" w:rsidRDefault="007B0D49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(10,</w:t>
            </w:r>
            <w:r w:rsidR="00D20ACA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  <w:r w:rsidR="00D22284">
              <w:rPr>
                <w:rFonts w:asciiTheme="majorBidi" w:eastAsia="Times New Roman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1080" w:type="dxa"/>
            <w:vAlign w:val="bottom"/>
          </w:tcPr>
          <w:p w14:paraId="78057854" w14:textId="16BE05F8" w:rsidR="003E3BEE" w:rsidRPr="00EB1203" w:rsidRDefault="00A16BC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(9</w:t>
            </w:r>
            <w:r w:rsidR="004D2091">
              <w:rPr>
                <w:rFonts w:asciiTheme="majorBidi" w:eastAsia="Times New Roman" w:hAnsiTheme="majorBidi" w:cstheme="majorBidi"/>
                <w:sz w:val="26"/>
                <w:szCs w:val="26"/>
              </w:rPr>
              <w:t>70)</w:t>
            </w:r>
          </w:p>
        </w:tc>
        <w:tc>
          <w:tcPr>
            <w:tcW w:w="990" w:type="dxa"/>
            <w:vAlign w:val="bottom"/>
          </w:tcPr>
          <w:p w14:paraId="04E61FBC" w14:textId="704C4E02" w:rsidR="003E3BEE" w:rsidRPr="00EB1203" w:rsidRDefault="00EC51E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B5C3476" w14:textId="71FF36C3" w:rsidR="003E3BEE" w:rsidRPr="00EB1203" w:rsidRDefault="00541D9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</w:t>
            </w:r>
            <w:r w:rsidR="001364DC">
              <w:rPr>
                <w:rFonts w:asciiTheme="majorBidi" w:eastAsia="Times New Roman" w:hAnsiTheme="majorBidi" w:cstheme="majorBidi"/>
                <w:sz w:val="26"/>
                <w:szCs w:val="26"/>
              </w:rPr>
              <w:t>2,227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3E3BEE" w:rsidRPr="00EB1203" w14:paraId="0B90F386" w14:textId="77777777" w:rsidTr="0437CB7C">
        <w:tc>
          <w:tcPr>
            <w:tcW w:w="2880" w:type="dxa"/>
          </w:tcPr>
          <w:p w14:paraId="7FD2994D" w14:textId="094E62E0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4D502578" w14:textId="42FCE3A7" w:rsidR="003E3BEE" w:rsidRPr="00EB1203" w:rsidRDefault="007B0D49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080" w:type="dxa"/>
            <w:vAlign w:val="bottom"/>
          </w:tcPr>
          <w:p w14:paraId="16BA483C" w14:textId="3D992B6B" w:rsidR="003E3BEE" w:rsidRPr="00EB1203" w:rsidRDefault="007B0D49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371DEE5" w14:textId="4C000C97" w:rsidR="003E3BEE" w:rsidRPr="00EB1203" w:rsidRDefault="00D20ACA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80BA67" w14:textId="1BC63ED9" w:rsidR="003E3BEE" w:rsidRPr="00EB1203" w:rsidRDefault="00264837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F7BD8A2" w14:textId="4BBF3E2B" w:rsidR="003E3BEE" w:rsidRPr="00EB1203" w:rsidDel="00BB281C" w:rsidRDefault="009D08A3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(82)</w:t>
            </w:r>
          </w:p>
        </w:tc>
        <w:tc>
          <w:tcPr>
            <w:tcW w:w="990" w:type="dxa"/>
            <w:vAlign w:val="bottom"/>
          </w:tcPr>
          <w:p w14:paraId="2D32A92D" w14:textId="69BBF6A6" w:rsidR="003E3BEE" w:rsidRPr="00EB1203" w:rsidRDefault="006C72E2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E3BEE" w:rsidRPr="00EB1203" w14:paraId="5B80DC03" w14:textId="77777777" w:rsidTr="0437CB7C">
        <w:tc>
          <w:tcPr>
            <w:tcW w:w="2880" w:type="dxa"/>
          </w:tcPr>
          <w:p w14:paraId="4D8C6BC9" w14:textId="53592F4B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1F0FE764" w14:textId="102B49EC" w:rsidR="003E3BEE" w:rsidRPr="00EB1203" w:rsidRDefault="007B0D49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4,867</w:t>
            </w:r>
          </w:p>
        </w:tc>
        <w:tc>
          <w:tcPr>
            <w:tcW w:w="1080" w:type="dxa"/>
            <w:vAlign w:val="bottom"/>
          </w:tcPr>
          <w:p w14:paraId="402CA1C6" w14:textId="1ACF7D58" w:rsidR="003E3BEE" w:rsidRPr="00EB1203" w:rsidRDefault="007B0D49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12,16</w:t>
            </w:r>
            <w:r w:rsidR="00761E1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0B46F67C" w14:textId="11CDD541" w:rsidR="003E3BEE" w:rsidRPr="00EB1203" w:rsidRDefault="008F42C7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5,868</w:t>
            </w:r>
          </w:p>
        </w:tc>
        <w:tc>
          <w:tcPr>
            <w:tcW w:w="1080" w:type="dxa"/>
            <w:vAlign w:val="bottom"/>
          </w:tcPr>
          <w:p w14:paraId="3C6AA673" w14:textId="5DD2296A" w:rsidR="003E3BEE" w:rsidRPr="00EB1203" w:rsidRDefault="00264837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6,776</w:t>
            </w:r>
          </w:p>
        </w:tc>
        <w:tc>
          <w:tcPr>
            <w:tcW w:w="990" w:type="dxa"/>
            <w:vAlign w:val="bottom"/>
          </w:tcPr>
          <w:p w14:paraId="6280547B" w14:textId="17B60549" w:rsidR="003E3BEE" w:rsidRPr="00EB1203" w:rsidRDefault="00EC51ED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35D031" w14:textId="62095905" w:rsidR="003E3BEE" w:rsidRPr="00EB1203" w:rsidRDefault="00541D9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29,6</w:t>
            </w:r>
            <w:r w:rsidR="0009372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78</w:t>
            </w:r>
          </w:p>
        </w:tc>
      </w:tr>
      <w:tr w:rsidR="003E3BEE" w:rsidRPr="00EB1203" w14:paraId="2D9BB88B" w14:textId="77777777" w:rsidTr="0437CB7C">
        <w:trPr>
          <w:trHeight w:val="119"/>
        </w:trPr>
        <w:tc>
          <w:tcPr>
            <w:tcW w:w="2880" w:type="dxa"/>
          </w:tcPr>
          <w:p w14:paraId="798554CD" w14:textId="77777777" w:rsidR="003E3BEE" w:rsidRPr="00EB1203" w:rsidRDefault="003E3BEE" w:rsidP="003E3BE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B132407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59D537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55936C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055433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E7C0AB0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B2B377" w14:textId="77777777" w:rsidR="003E3BEE" w:rsidRPr="00EB1203" w:rsidRDefault="003E3BEE" w:rsidP="003E3BE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E3BEE" w:rsidRPr="00EB1203" w14:paraId="28D52DDF" w14:textId="77777777" w:rsidTr="0437CB7C">
        <w:tc>
          <w:tcPr>
            <w:tcW w:w="2880" w:type="dxa"/>
          </w:tcPr>
          <w:p w14:paraId="5145C483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7C90B57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8FB628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4C0175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E0D90C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35849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EA178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E3BEE" w:rsidRPr="00EB1203" w14:paraId="424236E5" w14:textId="77777777" w:rsidTr="0437CB7C">
        <w:tc>
          <w:tcPr>
            <w:tcW w:w="2880" w:type="dxa"/>
          </w:tcPr>
          <w:p w14:paraId="154D7D1C" w14:textId="268939A1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58C55E62" w14:textId="25ED3F1E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(2,343)</w:t>
            </w:r>
          </w:p>
        </w:tc>
        <w:tc>
          <w:tcPr>
            <w:tcW w:w="1080" w:type="dxa"/>
            <w:vAlign w:val="bottom"/>
          </w:tcPr>
          <w:p w14:paraId="26C2ACD2" w14:textId="7313360C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(8,182)</w:t>
            </w:r>
          </w:p>
        </w:tc>
        <w:tc>
          <w:tcPr>
            <w:tcW w:w="1080" w:type="dxa"/>
            <w:vAlign w:val="bottom"/>
          </w:tcPr>
          <w:p w14:paraId="156CB840" w14:textId="70657A08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(12,548)</w:t>
            </w:r>
          </w:p>
        </w:tc>
        <w:tc>
          <w:tcPr>
            <w:tcW w:w="1080" w:type="dxa"/>
            <w:vAlign w:val="bottom"/>
          </w:tcPr>
          <w:p w14:paraId="06E53F6D" w14:textId="39039218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(4,196)</w:t>
            </w:r>
          </w:p>
        </w:tc>
        <w:tc>
          <w:tcPr>
            <w:tcW w:w="990" w:type="dxa"/>
            <w:vAlign w:val="bottom"/>
          </w:tcPr>
          <w:p w14:paraId="23BEF9B6" w14:textId="32DF18F2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7E8F09" w14:textId="508AE8D1" w:rsidR="003E3BEE" w:rsidRPr="003E3BEE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E3BEE">
              <w:rPr>
                <w:rFonts w:asciiTheme="majorBidi" w:eastAsia="Times New Roman" w:hAnsiTheme="majorBidi" w:cstheme="majorBidi"/>
                <w:sz w:val="26"/>
                <w:szCs w:val="26"/>
              </w:rPr>
              <w:t>(27,269)</w:t>
            </w:r>
          </w:p>
        </w:tc>
      </w:tr>
      <w:tr w:rsidR="003E3BEE" w:rsidRPr="00EB1203" w14:paraId="61AC16B5" w14:textId="77777777" w:rsidTr="0437CB7C">
        <w:tc>
          <w:tcPr>
            <w:tcW w:w="2880" w:type="dxa"/>
          </w:tcPr>
          <w:p w14:paraId="0140B4F4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A6AAC3D" w14:textId="6B2B1EFF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(945)</w:t>
            </w:r>
          </w:p>
        </w:tc>
        <w:tc>
          <w:tcPr>
            <w:tcW w:w="1080" w:type="dxa"/>
            <w:vAlign w:val="bottom"/>
          </w:tcPr>
          <w:p w14:paraId="595E7175" w14:textId="729E37EB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(1,762)</w:t>
            </w:r>
          </w:p>
        </w:tc>
        <w:tc>
          <w:tcPr>
            <w:tcW w:w="1080" w:type="dxa"/>
            <w:vAlign w:val="bottom"/>
          </w:tcPr>
          <w:p w14:paraId="17337DEB" w14:textId="79040A63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(1,191)</w:t>
            </w:r>
          </w:p>
        </w:tc>
        <w:tc>
          <w:tcPr>
            <w:tcW w:w="1080" w:type="dxa"/>
            <w:vAlign w:val="bottom"/>
          </w:tcPr>
          <w:p w14:paraId="2D726B73" w14:textId="0C92EF29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(672)</w:t>
            </w:r>
          </w:p>
        </w:tc>
        <w:tc>
          <w:tcPr>
            <w:tcW w:w="990" w:type="dxa"/>
            <w:vAlign w:val="bottom"/>
          </w:tcPr>
          <w:p w14:paraId="1990F4C5" w14:textId="68ABC37B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0AE2CF" w14:textId="1A5F2B89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(4,570)</w:t>
            </w:r>
          </w:p>
        </w:tc>
      </w:tr>
      <w:tr w:rsidR="003E3BEE" w:rsidRPr="00EB1203" w14:paraId="72CC9BDA" w14:textId="77777777" w:rsidTr="0437CB7C">
        <w:tc>
          <w:tcPr>
            <w:tcW w:w="2880" w:type="dxa"/>
          </w:tcPr>
          <w:p w14:paraId="21F01318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219446E" w14:textId="75114A23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080" w:type="dxa"/>
            <w:vAlign w:val="bottom"/>
          </w:tcPr>
          <w:p w14:paraId="6E62F917" w14:textId="08CF796B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080" w:type="dxa"/>
            <w:vAlign w:val="bottom"/>
          </w:tcPr>
          <w:p w14:paraId="65FACBFB" w14:textId="14FB6889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080" w:type="dxa"/>
            <w:vAlign w:val="bottom"/>
          </w:tcPr>
          <w:p w14:paraId="61705A49" w14:textId="134AEBB9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990" w:type="dxa"/>
            <w:vAlign w:val="bottom"/>
          </w:tcPr>
          <w:p w14:paraId="2E449742" w14:textId="46070987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6B98AB" w14:textId="423F3151" w:rsidR="003E3BEE" w:rsidRPr="00EB1203" w:rsidRDefault="003E3BEE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</w:rPr>
              <w:t>1,784</w:t>
            </w:r>
          </w:p>
        </w:tc>
      </w:tr>
      <w:tr w:rsidR="003E3BEE" w:rsidRPr="00EB1203" w14:paraId="677F11CC" w14:textId="77777777" w:rsidTr="0437CB7C">
        <w:tc>
          <w:tcPr>
            <w:tcW w:w="2880" w:type="dxa"/>
          </w:tcPr>
          <w:p w14:paraId="2E840231" w14:textId="1BEB04BE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และ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1954DF5B" w14:textId="5A6466E4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(2,731)</w:t>
            </w:r>
          </w:p>
        </w:tc>
        <w:tc>
          <w:tcPr>
            <w:tcW w:w="1080" w:type="dxa"/>
            <w:vAlign w:val="bottom"/>
          </w:tcPr>
          <w:p w14:paraId="68095975" w14:textId="58CC2F9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(9,297)</w:t>
            </w:r>
          </w:p>
        </w:tc>
        <w:tc>
          <w:tcPr>
            <w:tcW w:w="1080" w:type="dxa"/>
            <w:vAlign w:val="bottom"/>
          </w:tcPr>
          <w:p w14:paraId="49B9CE92" w14:textId="2C4A89E0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(13,370)</w:t>
            </w:r>
          </w:p>
        </w:tc>
        <w:tc>
          <w:tcPr>
            <w:tcW w:w="1080" w:type="dxa"/>
            <w:vAlign w:val="bottom"/>
          </w:tcPr>
          <w:p w14:paraId="7836948C" w14:textId="42981DEF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(4,657)</w:t>
            </w:r>
          </w:p>
        </w:tc>
        <w:tc>
          <w:tcPr>
            <w:tcW w:w="990" w:type="dxa"/>
            <w:vAlign w:val="bottom"/>
          </w:tcPr>
          <w:p w14:paraId="60EDB312" w14:textId="60C11F35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9FBAF41" w14:textId="6BD715BC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(30,055)</w:t>
            </w:r>
          </w:p>
        </w:tc>
      </w:tr>
      <w:tr w:rsidR="003E3BEE" w:rsidRPr="00EB1203" w14:paraId="4FC703E4" w14:textId="77777777" w:rsidTr="0437CB7C">
        <w:tc>
          <w:tcPr>
            <w:tcW w:w="2880" w:type="dxa"/>
          </w:tcPr>
          <w:p w14:paraId="10DAC05D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126FED" w14:textId="7BB3175C" w:rsidR="003E3BEE" w:rsidRPr="00EB1203" w:rsidRDefault="00C142F2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(728)</w:t>
            </w:r>
          </w:p>
        </w:tc>
        <w:tc>
          <w:tcPr>
            <w:tcW w:w="1080" w:type="dxa"/>
            <w:vAlign w:val="bottom"/>
          </w:tcPr>
          <w:p w14:paraId="655C9D27" w14:textId="0CA35DEF" w:rsidR="003E3BEE" w:rsidRPr="00EB1203" w:rsidRDefault="004A1E8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(1,449</w:t>
            </w:r>
            <w:r w:rsidR="0065244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D05DB01" w14:textId="7538FBC1" w:rsidR="003E3BEE" w:rsidRPr="00EB1203" w:rsidRDefault="003805B6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(554)</w:t>
            </w:r>
          </w:p>
        </w:tc>
        <w:tc>
          <w:tcPr>
            <w:tcW w:w="1080" w:type="dxa"/>
            <w:vAlign w:val="bottom"/>
          </w:tcPr>
          <w:p w14:paraId="54AF762D" w14:textId="359BDD8B" w:rsidR="003E3BEE" w:rsidRPr="00EB1203" w:rsidRDefault="003805B6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(577)</w:t>
            </w:r>
          </w:p>
        </w:tc>
        <w:tc>
          <w:tcPr>
            <w:tcW w:w="990" w:type="dxa"/>
            <w:vAlign w:val="bottom"/>
          </w:tcPr>
          <w:p w14:paraId="6A557AC1" w14:textId="556AEC14" w:rsidR="003E3BEE" w:rsidRPr="00EB1203" w:rsidRDefault="009E3D38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C533938" w14:textId="7F94A4D1" w:rsidR="003E3BEE" w:rsidRPr="00EB1203" w:rsidRDefault="000A7B8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(3,308)</w:t>
            </w:r>
          </w:p>
        </w:tc>
      </w:tr>
      <w:tr w:rsidR="003E3BEE" w:rsidRPr="00EB1203" w14:paraId="71024DA2" w14:textId="77777777" w:rsidTr="0437CB7C">
        <w:tc>
          <w:tcPr>
            <w:tcW w:w="2880" w:type="dxa"/>
          </w:tcPr>
          <w:p w14:paraId="20ED270F" w14:textId="77777777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5002D23" w14:textId="0B2F81C8" w:rsidR="003E3BEE" w:rsidRPr="00EB1203" w:rsidRDefault="00C142F2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2D06484" w14:textId="0BC54CBA" w:rsidR="003E3BEE" w:rsidRPr="00EB1203" w:rsidRDefault="004A1E8D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080" w:type="dxa"/>
            <w:vAlign w:val="bottom"/>
          </w:tcPr>
          <w:p w14:paraId="7FACFCC2" w14:textId="1CA7007F" w:rsidR="003E3BEE" w:rsidRPr="00EB1203" w:rsidRDefault="003805B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9,136</w:t>
            </w:r>
          </w:p>
        </w:tc>
        <w:tc>
          <w:tcPr>
            <w:tcW w:w="1080" w:type="dxa"/>
            <w:vAlign w:val="bottom"/>
          </w:tcPr>
          <w:p w14:paraId="2A699264" w14:textId="4DD030EA" w:rsidR="003E3BEE" w:rsidRPr="00EB1203" w:rsidRDefault="003805B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990" w:type="dxa"/>
            <w:vAlign w:val="bottom"/>
          </w:tcPr>
          <w:p w14:paraId="2F21E02B" w14:textId="01EF8CDE" w:rsidR="003E3BEE" w:rsidRPr="00EB1203" w:rsidRDefault="009E3D38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A1A34B" w14:textId="3848941B" w:rsidR="003E3BEE" w:rsidRPr="00EB1203" w:rsidRDefault="009E3D38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10,666</w:t>
            </w:r>
          </w:p>
        </w:tc>
      </w:tr>
      <w:tr w:rsidR="003E3BEE" w:rsidRPr="00EB1203" w14:paraId="287A9453" w14:textId="77777777" w:rsidTr="0437CB7C">
        <w:tc>
          <w:tcPr>
            <w:tcW w:w="2880" w:type="dxa"/>
          </w:tcPr>
          <w:p w14:paraId="00693472" w14:textId="7E7067AB" w:rsidR="003E3BEE" w:rsidRPr="00EB1203" w:rsidRDefault="003E3BEE" w:rsidP="003E3BE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5F0D9ECD" w14:textId="347255CA" w:rsidR="003E3BEE" w:rsidRPr="00EB1203" w:rsidRDefault="00C142F2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(3,459)</w:t>
            </w:r>
          </w:p>
        </w:tc>
        <w:tc>
          <w:tcPr>
            <w:tcW w:w="1080" w:type="dxa"/>
            <w:vAlign w:val="bottom"/>
          </w:tcPr>
          <w:p w14:paraId="289210D1" w14:textId="52255F20" w:rsidR="003E3BEE" w:rsidRPr="00EB1203" w:rsidRDefault="004A1E8D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(9,993)</w:t>
            </w:r>
          </w:p>
        </w:tc>
        <w:tc>
          <w:tcPr>
            <w:tcW w:w="1080" w:type="dxa"/>
            <w:vAlign w:val="bottom"/>
          </w:tcPr>
          <w:p w14:paraId="069BEAD6" w14:textId="0A1C094C" w:rsidR="003E3BEE" w:rsidRPr="00EB1203" w:rsidRDefault="003805B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(4,788)</w:t>
            </w:r>
          </w:p>
        </w:tc>
        <w:tc>
          <w:tcPr>
            <w:tcW w:w="1080" w:type="dxa"/>
            <w:vAlign w:val="bottom"/>
          </w:tcPr>
          <w:p w14:paraId="268CBD1B" w14:textId="52EFEA74" w:rsidR="003E3BEE" w:rsidRPr="00EB1203" w:rsidRDefault="003805B6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(4,457)</w:t>
            </w:r>
          </w:p>
        </w:tc>
        <w:tc>
          <w:tcPr>
            <w:tcW w:w="990" w:type="dxa"/>
            <w:vAlign w:val="bottom"/>
          </w:tcPr>
          <w:p w14:paraId="003F727B" w14:textId="5DFBCCB4" w:rsidR="003E3BEE" w:rsidRPr="00EB1203" w:rsidRDefault="009E3D38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D17789B" w14:textId="430E7813" w:rsidR="003E3BEE" w:rsidRPr="00EB1203" w:rsidRDefault="009E3D38" w:rsidP="003E3B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(22,697)</w:t>
            </w:r>
          </w:p>
        </w:tc>
      </w:tr>
      <w:tr w:rsidR="003E3BEE" w:rsidRPr="00EB1203" w14:paraId="4444A29C" w14:textId="77777777" w:rsidTr="0437CB7C">
        <w:tc>
          <w:tcPr>
            <w:tcW w:w="2880" w:type="dxa"/>
          </w:tcPr>
          <w:p w14:paraId="670648D8" w14:textId="77777777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25621A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318544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D26B6E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7019D3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9B9CB5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0D77231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E3BEE" w:rsidRPr="00EB1203" w14:paraId="446A7732" w14:textId="77777777" w:rsidTr="0437CB7C">
        <w:tc>
          <w:tcPr>
            <w:tcW w:w="2880" w:type="dxa"/>
          </w:tcPr>
          <w:p w14:paraId="0198F6FE" w14:textId="77777777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644822A5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6612D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EECEC6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7F7300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6B7E39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AD62587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E3BEE" w:rsidRPr="00EB1203" w14:paraId="0CDDDF12" w14:textId="77777777" w:rsidTr="0437CB7C">
        <w:tc>
          <w:tcPr>
            <w:tcW w:w="2880" w:type="dxa"/>
          </w:tcPr>
          <w:p w14:paraId="5D8D56D9" w14:textId="64A847ED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249A0D5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ABCD04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E4F0CA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F64329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7B4433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F43D3B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E3BEE" w:rsidRPr="00EB1203" w14:paraId="2C9D9D74" w14:textId="77777777" w:rsidTr="0437CB7C">
        <w:tc>
          <w:tcPr>
            <w:tcW w:w="2880" w:type="dxa"/>
          </w:tcPr>
          <w:p w14:paraId="36C378D3" w14:textId="6C038F58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03FF14D7" w14:textId="0075A0F3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2,054</w:t>
            </w:r>
          </w:p>
        </w:tc>
        <w:tc>
          <w:tcPr>
            <w:tcW w:w="1080" w:type="dxa"/>
            <w:vAlign w:val="bottom"/>
          </w:tcPr>
          <w:p w14:paraId="6BCF3BF1" w14:textId="3BAC336A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2,795</w:t>
            </w:r>
          </w:p>
        </w:tc>
        <w:tc>
          <w:tcPr>
            <w:tcW w:w="1080" w:type="dxa"/>
            <w:vAlign w:val="bottom"/>
          </w:tcPr>
          <w:p w14:paraId="083B8377" w14:textId="583D38A2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2,852</w:t>
            </w:r>
          </w:p>
        </w:tc>
        <w:tc>
          <w:tcPr>
            <w:tcW w:w="1080" w:type="dxa"/>
            <w:vAlign w:val="bottom"/>
          </w:tcPr>
          <w:p w14:paraId="6E2F29E5" w14:textId="3FB27CF6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990" w:type="dxa"/>
            <w:vAlign w:val="bottom"/>
          </w:tcPr>
          <w:p w14:paraId="226722D7" w14:textId="3D70C89A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9B05444" w14:textId="2ACC909E" w:rsidR="003E3BEE" w:rsidRPr="00EB1203" w:rsidRDefault="003E3BEE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10,181</w:t>
            </w:r>
          </w:p>
        </w:tc>
      </w:tr>
      <w:tr w:rsidR="003E3BEE" w:rsidRPr="00EB1203" w14:paraId="47912AFB" w14:textId="77777777" w:rsidTr="0437CB7C">
        <w:tc>
          <w:tcPr>
            <w:tcW w:w="2880" w:type="dxa"/>
          </w:tcPr>
          <w:p w14:paraId="35AE426F" w14:textId="75FB6D67" w:rsidR="003E3BEE" w:rsidRPr="00EB1203" w:rsidRDefault="003E3BEE" w:rsidP="003E3BE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79376740" w14:textId="22894411" w:rsidR="003E3BEE" w:rsidRPr="00EB1203" w:rsidRDefault="0045076F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1080" w:type="dxa"/>
            <w:vAlign w:val="bottom"/>
          </w:tcPr>
          <w:p w14:paraId="5D80F4AA" w14:textId="67162D61" w:rsidR="003E3BEE" w:rsidRPr="00EB1203" w:rsidRDefault="0045076F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2,17</w:t>
            </w:r>
            <w:r w:rsidR="00861D1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373705AF" w14:textId="11D59052" w:rsidR="003E3BEE" w:rsidRPr="00EB1203" w:rsidRDefault="0045076F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1,080</w:t>
            </w:r>
          </w:p>
        </w:tc>
        <w:tc>
          <w:tcPr>
            <w:tcW w:w="1080" w:type="dxa"/>
            <w:vAlign w:val="bottom"/>
          </w:tcPr>
          <w:p w14:paraId="54E1E1F1" w14:textId="6DDF9AE2" w:rsidR="003E3BEE" w:rsidRPr="00EB1203" w:rsidRDefault="0045076F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2,3</w:t>
            </w:r>
            <w:r w:rsidR="009D17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90" w:type="dxa"/>
            <w:vAlign w:val="bottom"/>
          </w:tcPr>
          <w:p w14:paraId="78A5AC72" w14:textId="11F954C7" w:rsidR="003E3BEE" w:rsidRPr="00EB1203" w:rsidRDefault="0045076F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6D57FB6" w14:textId="3B69144D" w:rsidR="003E3BEE" w:rsidRPr="00EB1203" w:rsidRDefault="006B1C62" w:rsidP="003E3B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6,98</w:t>
            </w:r>
            <w:r w:rsidR="00E111A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272AAC10" w14:textId="77777777" w:rsidR="00A52EA9" w:rsidRPr="00D72FE8" w:rsidRDefault="00A52EA9" w:rsidP="003E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2B17A33A" w14:textId="689A3861" w:rsidR="00A52EA9" w:rsidRPr="00D72FE8" w:rsidRDefault="00A52EA9" w:rsidP="003E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D72FE8">
        <w:rPr>
          <w:rFonts w:asciiTheme="majorBidi" w:eastAsia="Times New Roman" w:hAnsiTheme="majorBidi" w:cstheme="majorBidi"/>
          <w:sz w:val="28"/>
          <w:szCs w:val="28"/>
          <w:cs/>
        </w:rPr>
        <w:t>ราคา</w:t>
      </w:r>
      <w:r w:rsidR="00E06F50" w:rsidRPr="00D72FE8">
        <w:rPr>
          <w:rFonts w:asciiTheme="majorBidi" w:eastAsia="Times New Roman" w:hAnsiTheme="majorBidi" w:cstheme="majorBidi"/>
          <w:sz w:val="28"/>
          <w:szCs w:val="28"/>
          <w:cs/>
        </w:rPr>
        <w:t>ทรัพย์สิน</w:t>
      </w:r>
      <w:r w:rsidRPr="00D72FE8">
        <w:rPr>
          <w:rFonts w:asciiTheme="majorBidi" w:eastAsia="Times New Roman" w:hAnsiTheme="majorBidi" w:cstheme="majorBidi"/>
          <w:sz w:val="28"/>
          <w:szCs w:val="28"/>
          <w:cs/>
        </w:rPr>
        <w:t>ของกลุ่มบริษัทก่อนหักค่าเสื่อมราคาสะสมของ</w:t>
      </w:r>
      <w:r w:rsidR="0035789F" w:rsidRPr="00D72FE8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ส่วนปรับปรุงอาคารเช่า</w:t>
      </w:r>
      <w:r w:rsidRPr="00D72FE8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และอุปกรณ์ ซึ่งได้คิดค่าเสื่อมราคาเต็มจำนวนแล้ว แต่ยังคงใช้งานจนถึงวันที่ </w:t>
      </w:r>
      <w:r w:rsidR="0025331E" w:rsidRPr="00D72FE8">
        <w:rPr>
          <w:rFonts w:asciiTheme="majorBidi" w:hAnsiTheme="majorBidi" w:cstheme="majorBidi"/>
          <w:sz w:val="28"/>
          <w:szCs w:val="28"/>
        </w:rPr>
        <w:t>31</w:t>
      </w:r>
      <w:r w:rsidR="0025331E" w:rsidRPr="00D72FE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5331E" w:rsidRPr="00D72FE8">
        <w:rPr>
          <w:rFonts w:asciiTheme="majorBidi" w:hAnsiTheme="majorBidi" w:cstheme="majorBidi"/>
          <w:sz w:val="28"/>
          <w:szCs w:val="28"/>
        </w:rPr>
        <w:t>256</w:t>
      </w:r>
      <w:r w:rsidR="003E3BEE" w:rsidRPr="00D72FE8">
        <w:rPr>
          <w:rFonts w:asciiTheme="majorBidi" w:hAnsiTheme="majorBidi" w:cstheme="majorBidi"/>
          <w:sz w:val="28"/>
          <w:szCs w:val="28"/>
        </w:rPr>
        <w:t>5</w:t>
      </w:r>
      <w:r w:rsidR="0025331E" w:rsidRPr="00D72FE8">
        <w:rPr>
          <w:rFonts w:asciiTheme="majorBidi" w:hAnsiTheme="majorBidi" w:cstheme="majorBidi"/>
          <w:sz w:val="28"/>
          <w:szCs w:val="28"/>
        </w:rPr>
        <w:t xml:space="preserve"> </w:t>
      </w:r>
      <w:r w:rsidRPr="00D72FE8">
        <w:rPr>
          <w:rFonts w:asciiTheme="majorBidi" w:eastAsia="Times New Roman" w:hAnsiTheme="majorBidi" w:cstheme="majorBidi"/>
          <w:sz w:val="28"/>
          <w:szCs w:val="28"/>
          <w:cs/>
        </w:rPr>
        <w:t xml:space="preserve">มีจำนวน </w:t>
      </w:r>
      <w:r w:rsidR="00A47421">
        <w:rPr>
          <w:rFonts w:asciiTheme="majorBidi" w:eastAsia="Times New Roman" w:hAnsiTheme="majorBidi" w:cstheme="majorBidi"/>
          <w:sz w:val="28"/>
          <w:szCs w:val="28"/>
        </w:rPr>
        <w:t xml:space="preserve">17.06 </w:t>
      </w:r>
      <w:r w:rsidRPr="00D72FE8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</w:t>
      </w:r>
      <w:r w:rsidRPr="00D72FE8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(</w:t>
      </w:r>
      <w:r w:rsidR="0025331E" w:rsidRPr="00D72FE8">
        <w:rPr>
          <w:rFonts w:asciiTheme="majorBidi" w:eastAsia="Times New Roman" w:hAnsiTheme="majorBidi" w:cstheme="majorBidi"/>
          <w:i/>
          <w:iCs/>
          <w:sz w:val="28"/>
          <w:szCs w:val="28"/>
        </w:rPr>
        <w:t>2</w:t>
      </w:r>
      <w:r w:rsidRPr="00D72FE8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5</w:t>
      </w:r>
      <w:r w:rsidRPr="00D72FE8">
        <w:rPr>
          <w:rFonts w:asciiTheme="majorBidi" w:eastAsia="Times New Roman" w:hAnsiTheme="majorBidi" w:cstheme="majorBidi"/>
          <w:i/>
          <w:iCs/>
          <w:sz w:val="28"/>
          <w:szCs w:val="28"/>
        </w:rPr>
        <w:t>6</w:t>
      </w:r>
      <w:r w:rsidR="003E3BEE" w:rsidRPr="00D72FE8">
        <w:rPr>
          <w:rFonts w:asciiTheme="majorBidi" w:eastAsia="Times New Roman" w:hAnsiTheme="majorBidi" w:cstheme="majorBidi"/>
          <w:i/>
          <w:iCs/>
          <w:sz w:val="28"/>
          <w:szCs w:val="28"/>
        </w:rPr>
        <w:t>4</w:t>
      </w:r>
      <w:r w:rsidRPr="00D72FE8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: </w:t>
      </w:r>
      <w:r w:rsidR="003E3BEE" w:rsidRPr="00D72FE8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21.83 </w:t>
      </w:r>
      <w:r w:rsidRPr="00D72FE8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ล้านบาท)</w:t>
      </w:r>
    </w:p>
    <w:p w14:paraId="1D2331AF" w14:textId="77777777" w:rsidR="00D72FE8" w:rsidRDefault="00D72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GB" w:bidi="ar-SA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BBF29DF" w14:textId="51FE201F" w:rsidR="00AF0161" w:rsidRPr="00EB1203" w:rsidRDefault="00AF0161" w:rsidP="00AF0161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1</w:t>
      </w:r>
      <w:r w:rsidR="00AF4CD5" w:rsidRPr="00EB1203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EB1203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ab/>
        <w:t>สัญญาเช่า</w:t>
      </w:r>
    </w:p>
    <w:p w14:paraId="5AD4EBB1" w14:textId="77777777" w:rsidR="00B4143B" w:rsidRPr="00EB1203" w:rsidRDefault="00B4143B" w:rsidP="00A1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tbl>
      <w:tblPr>
        <w:tblW w:w="95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259"/>
        <w:gridCol w:w="236"/>
        <w:gridCol w:w="1294"/>
        <w:gridCol w:w="236"/>
        <w:gridCol w:w="1294"/>
        <w:gridCol w:w="253"/>
        <w:gridCol w:w="1280"/>
      </w:tblGrid>
      <w:tr w:rsidR="00B4143B" w:rsidRPr="00EB1203" w14:paraId="71358E77" w14:textId="77777777" w:rsidTr="00FD03B1">
        <w:trPr>
          <w:trHeight w:val="368"/>
        </w:trPr>
        <w:tc>
          <w:tcPr>
            <w:tcW w:w="3726" w:type="dxa"/>
            <w:shd w:val="clear" w:color="auto" w:fill="auto"/>
          </w:tcPr>
          <w:p w14:paraId="3A18285A" w14:textId="145230C1" w:rsidR="00B4143B" w:rsidRPr="00EB1203" w:rsidRDefault="003166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4BD0D385" w14:textId="77777777" w:rsidR="00B4143B" w:rsidRPr="00EB1203" w:rsidRDefault="00B4143B" w:rsidP="00FD03B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54F7274" w14:textId="77777777" w:rsidR="00B4143B" w:rsidRPr="00EB1203" w:rsidRDefault="00B4143B" w:rsidP="00FD03B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3E69D83" w14:textId="77777777" w:rsidR="00B4143B" w:rsidRPr="00EB1203" w:rsidRDefault="00B4143B" w:rsidP="00FD03B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43B" w:rsidRPr="00EB1203" w14:paraId="6594E8D0" w14:textId="77777777" w:rsidTr="00FD03B1">
        <w:trPr>
          <w:trHeight w:val="382"/>
        </w:trPr>
        <w:tc>
          <w:tcPr>
            <w:tcW w:w="3726" w:type="dxa"/>
            <w:shd w:val="clear" w:color="auto" w:fill="auto"/>
          </w:tcPr>
          <w:p w14:paraId="2EA77061" w14:textId="43091798" w:rsidR="00B4143B" w:rsidRPr="00EB1203" w:rsidRDefault="003166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shd w:val="clear" w:color="auto" w:fill="auto"/>
          </w:tcPr>
          <w:p w14:paraId="688F0A89" w14:textId="0DF04633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29406AE" w14:textId="77777777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3D1240B" w14:textId="04717613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96083E0" w14:textId="77777777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66B005F5" w14:textId="0B83087B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3" w:type="dxa"/>
            <w:shd w:val="clear" w:color="auto" w:fill="auto"/>
          </w:tcPr>
          <w:p w14:paraId="09E18331" w14:textId="77777777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B729398" w14:textId="534E9788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4143B" w:rsidRPr="00EB1203" w14:paraId="39707757" w14:textId="77777777" w:rsidTr="00FD03B1">
        <w:trPr>
          <w:trHeight w:val="368"/>
        </w:trPr>
        <w:tc>
          <w:tcPr>
            <w:tcW w:w="3726" w:type="dxa"/>
            <w:shd w:val="clear" w:color="auto" w:fill="auto"/>
          </w:tcPr>
          <w:p w14:paraId="1CB44F0D" w14:textId="18435A5F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852" w:type="dxa"/>
            <w:gridSpan w:val="7"/>
            <w:shd w:val="clear" w:color="auto" w:fill="auto"/>
          </w:tcPr>
          <w:p w14:paraId="4C49773F" w14:textId="77777777" w:rsidR="00B4143B" w:rsidRPr="00EB1203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B120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B120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E3BEE" w:rsidRPr="00EB1203" w14:paraId="07755CD3" w14:textId="77777777" w:rsidTr="00A4372B">
        <w:trPr>
          <w:trHeight w:val="355"/>
        </w:trPr>
        <w:tc>
          <w:tcPr>
            <w:tcW w:w="3726" w:type="dxa"/>
            <w:vAlign w:val="bottom"/>
          </w:tcPr>
          <w:p w14:paraId="07B7290F" w14:textId="2F7B9499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อาคารและพื้นที่สำนักงาน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8AEE56A" w14:textId="435D5EDE" w:rsidR="003E3BEE" w:rsidRPr="00EB1203" w:rsidRDefault="001650F2" w:rsidP="005B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7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6,434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3D97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0DB8347" w14:textId="5E0CBFB5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13,027</w:t>
            </w:r>
          </w:p>
        </w:tc>
        <w:tc>
          <w:tcPr>
            <w:tcW w:w="236" w:type="dxa"/>
            <w:shd w:val="clear" w:color="auto" w:fill="auto"/>
          </w:tcPr>
          <w:p w14:paraId="5047FFBA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52A609A" w14:textId="11B62B74" w:rsidR="003E3BEE" w:rsidRPr="00EB1203" w:rsidRDefault="001650F2" w:rsidP="005B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4,522</w:t>
            </w:r>
          </w:p>
        </w:tc>
        <w:tc>
          <w:tcPr>
            <w:tcW w:w="253" w:type="dxa"/>
            <w:shd w:val="clear" w:color="auto" w:fill="auto"/>
          </w:tcPr>
          <w:p w14:paraId="75C8F292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14:paraId="390ECA58" w14:textId="75A1ABA3" w:rsidR="003E3BEE" w:rsidRPr="00EB1203" w:rsidRDefault="003E3BEE" w:rsidP="005B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8,208</w:t>
            </w:r>
          </w:p>
        </w:tc>
      </w:tr>
    </w:tbl>
    <w:p w14:paraId="2845DA03" w14:textId="77777777" w:rsidR="00B4143B" w:rsidRPr="00154104" w:rsidRDefault="00B4143B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0DCA684F" w14:textId="0D4B34C3" w:rsidR="00C33334" w:rsidRPr="00C33334" w:rsidRDefault="00C33334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33334">
        <w:rPr>
          <w:rFonts w:asciiTheme="majorBidi" w:eastAsia="Times New Roman" w:hAnsiTheme="majorBidi" w:cstheme="majorBidi"/>
          <w:sz w:val="28"/>
          <w:szCs w:val="28"/>
          <w:cs/>
        </w:rPr>
        <w:t xml:space="preserve">ในปี </w:t>
      </w:r>
      <w:r w:rsidRPr="00C33334">
        <w:rPr>
          <w:rFonts w:asciiTheme="majorBidi" w:eastAsia="Times New Roman" w:hAnsiTheme="majorBidi" w:cstheme="majorBidi"/>
          <w:sz w:val="28"/>
          <w:szCs w:val="28"/>
        </w:rPr>
        <w:t xml:space="preserve">2565 </w:t>
      </w:r>
      <w:r w:rsidRPr="00C33334">
        <w:rPr>
          <w:rFonts w:asciiTheme="majorBidi" w:eastAsia="Times New Roman" w:hAnsiTheme="majorBidi" w:cstheme="majorBidi"/>
          <w:sz w:val="28"/>
          <w:szCs w:val="28"/>
          <w:cs/>
        </w:rPr>
        <w:t>สินทรัพย์สิทธิการใช้ของกลุ่มบริษัทเพิ่มขึ้นเป็นจำนวน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B13461">
        <w:rPr>
          <w:rFonts w:asciiTheme="majorBidi" w:eastAsia="Times New Roman" w:hAnsiTheme="majorBidi" w:cstheme="majorBidi"/>
          <w:sz w:val="28"/>
          <w:szCs w:val="28"/>
        </w:rPr>
        <w:t>1.66</w:t>
      </w:r>
      <w:r w:rsidRPr="00C33334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C33334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</w:t>
      </w:r>
      <w:r w:rsidRPr="00C3333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(2564: </w:t>
      </w:r>
      <w:r w:rsidR="0007526B">
        <w:rPr>
          <w:rFonts w:asciiTheme="majorBidi" w:eastAsia="Times New Roman" w:hAnsiTheme="majorBidi" w:cstheme="majorBidi"/>
          <w:i/>
          <w:iCs/>
          <w:sz w:val="28"/>
          <w:szCs w:val="28"/>
        </w:rPr>
        <w:t>1.47</w:t>
      </w:r>
      <w:r w:rsidRPr="00C33334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  <w:r w:rsidRPr="00C33334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ล้านบาท</w:t>
      </w:r>
      <w:r w:rsidRPr="00C33334">
        <w:rPr>
          <w:rFonts w:asciiTheme="majorBidi" w:eastAsia="Times New Roman" w:hAnsiTheme="majorBidi" w:cstheme="majorBidi"/>
          <w:i/>
          <w:iCs/>
          <w:sz w:val="28"/>
          <w:szCs w:val="28"/>
        </w:rPr>
        <w:t>)</w:t>
      </w:r>
    </w:p>
    <w:p w14:paraId="727DD665" w14:textId="77777777" w:rsidR="00C33334" w:rsidRPr="00154104" w:rsidRDefault="00C33334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2DC5F53F" w14:textId="1AE7A5F0" w:rsidR="00AF4CD5" w:rsidRPr="00154104" w:rsidRDefault="00AF4CD5" w:rsidP="00AF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5410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ลงนามในสัญญาเช่าอาคารและพื้นที่สำนักงานภายใต้สัญญาเช่าดำเนินงานหลายฉบับกับบุคคลหรือกิจการที่เกี่ยวข้องกันและบุคคลอื่นโดยมีระยะเวลาเช่า </w:t>
      </w:r>
      <w:r w:rsidRPr="00154104">
        <w:rPr>
          <w:rFonts w:asciiTheme="majorBidi" w:hAnsiTheme="majorBidi" w:cstheme="majorBidi"/>
          <w:spacing w:val="-4"/>
          <w:sz w:val="28"/>
          <w:szCs w:val="28"/>
        </w:rPr>
        <w:t>1 - 3</w:t>
      </w:r>
      <w:r w:rsidRPr="0015410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กลุ่มบริษัทมีสิทธิต่อสัญญาเช่าเมื่อสิ้นสุดอายุสัญญา ค่าเช่าจะมีการทบทวนทุกครั้งเมื่อครบกำหนดสัญญาเพื่อให้สอดคล้องกับราคาตลาด</w:t>
      </w:r>
    </w:p>
    <w:p w14:paraId="1E5E40F0" w14:textId="77777777" w:rsidR="00AF4CD5" w:rsidRPr="00154104" w:rsidRDefault="00AF4CD5" w:rsidP="00AF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46EC8995" w14:textId="44AF3A74" w:rsidR="00AF4CD5" w:rsidRPr="00154104" w:rsidRDefault="00AF4CD5" w:rsidP="00AF4CD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54104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1625553" w14:textId="77777777" w:rsidR="00CA45B4" w:rsidRPr="00154104" w:rsidRDefault="00CA45B4" w:rsidP="00AF4CD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AA04FF6" w14:textId="70F1AACB" w:rsidR="004254C1" w:rsidRPr="00154104" w:rsidRDefault="00AF4CD5" w:rsidP="00AF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154104">
        <w:rPr>
          <w:rFonts w:asciiTheme="majorBidi" w:hAnsiTheme="majorBidi" w:cstheme="majorBidi"/>
          <w:sz w:val="28"/>
          <w:szCs w:val="28"/>
          <w:cs/>
        </w:rPr>
        <w:t>กลุ่มบริษัทมีสิทธิเลือกขยายอายุสัญญาเช่าภายในหนึ่งปีก่อนสิ้นสุดระยะเวลาเช่า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93F8504" w14:textId="77777777" w:rsidR="00E262DA" w:rsidRPr="00154104" w:rsidRDefault="00E262DA" w:rsidP="003F6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highlight w:val="yellow"/>
          <w:lang w:val="en-GB"/>
        </w:rPr>
      </w:pPr>
    </w:p>
    <w:tbl>
      <w:tblPr>
        <w:tblW w:w="95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259"/>
        <w:gridCol w:w="236"/>
        <w:gridCol w:w="1294"/>
        <w:gridCol w:w="236"/>
        <w:gridCol w:w="1294"/>
        <w:gridCol w:w="253"/>
        <w:gridCol w:w="1280"/>
      </w:tblGrid>
      <w:tr w:rsidR="003F68BD" w:rsidRPr="00EB1203" w14:paraId="69F552B6" w14:textId="77777777" w:rsidTr="00592E72">
        <w:trPr>
          <w:trHeight w:val="368"/>
        </w:trPr>
        <w:tc>
          <w:tcPr>
            <w:tcW w:w="3726" w:type="dxa"/>
            <w:shd w:val="clear" w:color="auto" w:fill="auto"/>
          </w:tcPr>
          <w:p w14:paraId="272AFFAF" w14:textId="77777777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bookmarkStart w:id="19" w:name="_Hlk94875615"/>
          </w:p>
        </w:tc>
        <w:tc>
          <w:tcPr>
            <w:tcW w:w="2789" w:type="dxa"/>
            <w:gridSpan w:val="3"/>
            <w:shd w:val="clear" w:color="auto" w:fill="auto"/>
          </w:tcPr>
          <w:p w14:paraId="379FA747" w14:textId="77777777" w:rsidR="003F68BD" w:rsidRPr="00EB1203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2E12C4F" w14:textId="77777777" w:rsidR="003F68BD" w:rsidRPr="00EB1203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136D7A31" w14:textId="0FF88BAD" w:rsidR="003F68BD" w:rsidRPr="00EB1203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8BD" w:rsidRPr="00EB1203" w14:paraId="68C0830E" w14:textId="77777777" w:rsidTr="00592E72">
        <w:trPr>
          <w:trHeight w:val="382"/>
        </w:trPr>
        <w:tc>
          <w:tcPr>
            <w:tcW w:w="3726" w:type="dxa"/>
            <w:shd w:val="clear" w:color="auto" w:fill="auto"/>
          </w:tcPr>
          <w:p w14:paraId="037307B5" w14:textId="5E21CD48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</w:t>
            </w:r>
            <w:r w:rsidR="007C4D49"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ปี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C4D49"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C4D49"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shd w:val="clear" w:color="auto" w:fill="auto"/>
          </w:tcPr>
          <w:p w14:paraId="6EFB5A55" w14:textId="35BCBC5B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BC555D5" w14:textId="77777777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C7A9609" w14:textId="2CED1FD8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5DA9FF4" w14:textId="77777777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4F370E75" w14:textId="22E1712F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3" w:type="dxa"/>
            <w:shd w:val="clear" w:color="auto" w:fill="auto"/>
          </w:tcPr>
          <w:p w14:paraId="0E328EE6" w14:textId="77777777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4A0D2B7" w14:textId="01F95183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B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F68BD" w:rsidRPr="00EB1203" w14:paraId="5682A950" w14:textId="77777777" w:rsidTr="00592E72">
        <w:trPr>
          <w:trHeight w:val="368"/>
        </w:trPr>
        <w:tc>
          <w:tcPr>
            <w:tcW w:w="3726" w:type="dxa"/>
            <w:shd w:val="clear" w:color="auto" w:fill="auto"/>
          </w:tcPr>
          <w:p w14:paraId="3C70A25A" w14:textId="0A9EC269" w:rsidR="003F68BD" w:rsidRPr="00EB1203" w:rsidRDefault="00CA45B4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852" w:type="dxa"/>
            <w:gridSpan w:val="7"/>
            <w:shd w:val="clear" w:color="auto" w:fill="auto"/>
          </w:tcPr>
          <w:p w14:paraId="4811309C" w14:textId="77777777" w:rsidR="003F68BD" w:rsidRPr="00EB1203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B120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B120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bookmarkEnd w:id="19"/>
      <w:tr w:rsidR="003E3BEE" w:rsidRPr="00EB1203" w14:paraId="0A3877EE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7DE34124" w14:textId="2E241A31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การลดค่าเช่าที่เกี่ยวข้องกับ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COVID-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19</w:t>
            </w:r>
          </w:p>
        </w:tc>
        <w:tc>
          <w:tcPr>
            <w:tcW w:w="1259" w:type="dxa"/>
            <w:shd w:val="clear" w:color="auto" w:fill="auto"/>
          </w:tcPr>
          <w:p w14:paraId="1246F818" w14:textId="2752FF86" w:rsidR="003E3BEE" w:rsidRPr="00EB1203" w:rsidRDefault="008E6848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45236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192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A8677E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22971E26" w14:textId="06B07E42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(106)</w:t>
            </w:r>
          </w:p>
        </w:tc>
        <w:tc>
          <w:tcPr>
            <w:tcW w:w="236" w:type="dxa"/>
            <w:shd w:val="clear" w:color="auto" w:fill="auto"/>
          </w:tcPr>
          <w:p w14:paraId="1A6C5553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49120980" w14:textId="14ADB572" w:rsidR="003E3BEE" w:rsidRPr="00EB1203" w:rsidRDefault="001650F2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4033DC1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1B64EF2E" w14:textId="50E4570A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(90)</w:t>
            </w:r>
          </w:p>
        </w:tc>
      </w:tr>
      <w:tr w:rsidR="00565477" w:rsidRPr="00EB1203" w14:paraId="0F47F6C3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52C762CE" w14:textId="13439C38" w:rsidR="00565477" w:rsidRPr="00EB1203" w:rsidRDefault="0045236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ส่วนลดค่าเช่า</w:t>
            </w:r>
          </w:p>
        </w:tc>
        <w:tc>
          <w:tcPr>
            <w:tcW w:w="1259" w:type="dxa"/>
            <w:shd w:val="clear" w:color="auto" w:fill="auto"/>
          </w:tcPr>
          <w:p w14:paraId="462668EE" w14:textId="1AA1F165" w:rsidR="00565477" w:rsidRDefault="0045236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94421C" w14:textId="77777777" w:rsidR="00565477" w:rsidRPr="00EB1203" w:rsidRDefault="00565477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34B9093C" w14:textId="51B664F7" w:rsidR="00565477" w:rsidRPr="00EB1203" w:rsidRDefault="0045236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A40D34" w14:textId="77777777" w:rsidR="00565477" w:rsidRPr="00EB1203" w:rsidRDefault="00565477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59B4587" w14:textId="5D4C3730" w:rsidR="00565477" w:rsidRDefault="0045236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0C72A62" w14:textId="77777777" w:rsidR="00565477" w:rsidRPr="00EB1203" w:rsidRDefault="00565477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43B19904" w14:textId="4FEE1603" w:rsidR="00565477" w:rsidRPr="00EB1203" w:rsidRDefault="00452361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E3BEE" w:rsidRPr="00EB1203" w14:paraId="4C668043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78FDA0B4" w14:textId="7114F5C6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shd w:val="clear" w:color="auto" w:fill="auto"/>
          </w:tcPr>
          <w:p w14:paraId="350B2415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741BDD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0C5DA5C9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ADC1D8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47F273A7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3" w:type="dxa"/>
            <w:shd w:val="clear" w:color="auto" w:fill="auto"/>
          </w:tcPr>
          <w:p w14:paraId="3B4BB4F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26B609E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E3BEE" w:rsidRPr="00EB1203" w14:paraId="02859087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285F4780" w14:textId="10AF4AE9" w:rsidR="003E3BEE" w:rsidRPr="00EB1203" w:rsidRDefault="003E3BEE" w:rsidP="003E3BEE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อาคารและพื้นที่สำนักงาน</w:t>
            </w:r>
          </w:p>
        </w:tc>
        <w:tc>
          <w:tcPr>
            <w:tcW w:w="1259" w:type="dxa"/>
            <w:shd w:val="clear" w:color="auto" w:fill="auto"/>
          </w:tcPr>
          <w:p w14:paraId="6A46B4C5" w14:textId="6F0D0CED" w:rsidR="003E3BEE" w:rsidRPr="00EB1203" w:rsidRDefault="008E6848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91CE0C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359A6C17" w14:textId="5A4AD459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7,790</w:t>
            </w:r>
          </w:p>
        </w:tc>
        <w:tc>
          <w:tcPr>
            <w:tcW w:w="236" w:type="dxa"/>
            <w:shd w:val="clear" w:color="auto" w:fill="auto"/>
          </w:tcPr>
          <w:p w14:paraId="00317E02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05BBC96E" w14:textId="2B73B8CA" w:rsidR="003E3BEE" w:rsidRPr="00EB1203" w:rsidRDefault="001650F2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="00486B6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,686</w:t>
            </w:r>
          </w:p>
        </w:tc>
        <w:tc>
          <w:tcPr>
            <w:tcW w:w="253" w:type="dxa"/>
            <w:shd w:val="clear" w:color="auto" w:fill="auto"/>
          </w:tcPr>
          <w:p w14:paraId="102B2502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237675F" w14:textId="12F461C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3,943</w:t>
            </w:r>
          </w:p>
        </w:tc>
      </w:tr>
      <w:tr w:rsidR="003E3BEE" w:rsidRPr="00EB1203" w14:paraId="144AFA83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215050E0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shd w:val="clear" w:color="auto" w:fill="auto"/>
          </w:tcPr>
          <w:p w14:paraId="213B60B1" w14:textId="0006A11A" w:rsidR="003E3BEE" w:rsidRPr="00EB1203" w:rsidRDefault="008E6848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F92C6E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5B2A78C3" w14:textId="2914A9F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236" w:type="dxa"/>
            <w:shd w:val="clear" w:color="auto" w:fill="auto"/>
          </w:tcPr>
          <w:p w14:paraId="0767B3F9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07016D9" w14:textId="0E211502" w:rsidR="003E3BEE" w:rsidRPr="00EB1203" w:rsidRDefault="00486B64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265</w:t>
            </w:r>
          </w:p>
        </w:tc>
        <w:tc>
          <w:tcPr>
            <w:tcW w:w="253" w:type="dxa"/>
            <w:shd w:val="clear" w:color="auto" w:fill="auto"/>
          </w:tcPr>
          <w:p w14:paraId="57294FEF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6EC5A24" w14:textId="74E37C3A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418</w:t>
            </w:r>
          </w:p>
        </w:tc>
      </w:tr>
      <w:tr w:rsidR="003E3BEE" w:rsidRPr="00EB1203" w14:paraId="1A7224F6" w14:textId="77777777" w:rsidTr="00917EE2">
        <w:trPr>
          <w:trHeight w:val="355"/>
        </w:trPr>
        <w:tc>
          <w:tcPr>
            <w:tcW w:w="3726" w:type="dxa"/>
          </w:tcPr>
          <w:p w14:paraId="5CB66401" w14:textId="36C4AD4C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ค่าใช้จ่ายสัญญาเช่าระยะสั้น</w:t>
            </w:r>
            <w:r w:rsidRPr="00EB1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5C275879" w14:textId="67AEBAF2" w:rsidR="003E3BEE" w:rsidRPr="00EB1203" w:rsidRDefault="00F5373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9F930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1E59A179" w14:textId="7840186C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1,669</w:t>
            </w:r>
          </w:p>
        </w:tc>
        <w:tc>
          <w:tcPr>
            <w:tcW w:w="236" w:type="dxa"/>
            <w:shd w:val="clear" w:color="auto" w:fill="auto"/>
          </w:tcPr>
          <w:p w14:paraId="6F945C52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29A6ACED" w14:textId="34AAC1E6" w:rsidR="003E3BEE" w:rsidRPr="00EB1203" w:rsidRDefault="00F5373D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253" w:type="dxa"/>
            <w:shd w:val="clear" w:color="auto" w:fill="auto"/>
          </w:tcPr>
          <w:p w14:paraId="7A44D2BE" w14:textId="77777777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3D55AA46" w14:textId="68165036" w:rsidR="003E3BEE" w:rsidRPr="00EB1203" w:rsidRDefault="003E3BEE" w:rsidP="003E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690</w:t>
            </w:r>
          </w:p>
        </w:tc>
      </w:tr>
    </w:tbl>
    <w:p w14:paraId="221F23C5" w14:textId="77777777" w:rsidR="000D0DD1" w:rsidRPr="00EB1203" w:rsidRDefault="000D0DD1" w:rsidP="00CA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4381E2AB" w14:textId="75C88F43" w:rsidR="00CA45B4" w:rsidRDefault="00CA45B4" w:rsidP="00D80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</w:pPr>
      <w:r w:rsidRPr="00EB1203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ในปี </w:t>
      </w:r>
      <w:r w:rsidRPr="00EB1203">
        <w:rPr>
          <w:rFonts w:asciiTheme="majorBidi" w:eastAsia="AngsanaNew" w:hAnsiTheme="majorBidi" w:cstheme="majorBidi"/>
          <w:sz w:val="28"/>
          <w:szCs w:val="28"/>
          <w:lang w:eastAsia="en-GB"/>
        </w:rPr>
        <w:t>256</w:t>
      </w:r>
      <w:r w:rsidR="003E3BEE">
        <w:rPr>
          <w:rFonts w:asciiTheme="majorBidi" w:eastAsia="AngsanaNew" w:hAnsiTheme="majorBidi" w:cstheme="majorBidi"/>
          <w:sz w:val="28"/>
          <w:szCs w:val="28"/>
          <w:lang w:eastAsia="en-GB"/>
        </w:rPr>
        <w:t>5</w:t>
      </w:r>
      <w:r w:rsidRPr="00EB1203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</w:t>
      </w:r>
      <w:r w:rsidRPr="00EB1203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3B2388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8.04 </w:t>
      </w:r>
      <w:r w:rsidR="00E91684" w:rsidRPr="00EB1203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ล้าน</w:t>
      </w:r>
      <w:r w:rsidRPr="00EB1203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บาทและ</w:t>
      </w:r>
      <w:r w:rsidR="00E91684" w:rsidRPr="00EB1203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 </w:t>
      </w:r>
      <w:r w:rsidR="003B2388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4.01 </w:t>
      </w:r>
      <w:r w:rsidR="007F0115" w:rsidRPr="00EB1203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ล้าน</w:t>
      </w:r>
      <w:r w:rsidRPr="00EB1203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บาท ตามลำดับ </w:t>
      </w:r>
      <w:r w:rsidRPr="00EB1203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(</w:t>
      </w:r>
      <w:r w:rsidR="00D8016C" w:rsidRPr="00EB1203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256</w:t>
      </w:r>
      <w:r w:rsidR="003E3BEE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4</w:t>
      </w:r>
      <w:r w:rsidR="00D8016C" w:rsidRPr="00EB1203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 xml:space="preserve">: </w:t>
      </w:r>
      <w:r w:rsidR="003E3BEE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8</w:t>
      </w:r>
      <w:r w:rsidR="00633515" w:rsidRPr="00EB1203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.</w:t>
      </w:r>
      <w:r w:rsidR="003E3BEE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20</w:t>
      </w:r>
      <w:r w:rsidR="00D8016C" w:rsidRPr="00EB1203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 xml:space="preserve"> </w:t>
      </w:r>
      <w:r w:rsidR="00633515" w:rsidRPr="00EB1203"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  <w:t>ล้าน</w:t>
      </w:r>
      <w:r w:rsidR="00D8016C" w:rsidRPr="00EB1203"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  <w:t xml:space="preserve">บาท และ </w:t>
      </w:r>
      <w:r w:rsidR="003E3BEE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 xml:space="preserve">4.13 </w:t>
      </w:r>
      <w:r w:rsidR="00633515" w:rsidRPr="00EB1203"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  <w:t>ล้าน</w:t>
      </w:r>
      <w:r w:rsidR="00D8016C" w:rsidRPr="00EB1203"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  <w:t>บาท ตามลำดับ</w:t>
      </w:r>
      <w:r w:rsidR="00D8016C" w:rsidRPr="00EB1203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)</w:t>
      </w:r>
    </w:p>
    <w:p w14:paraId="73A4EB1F" w14:textId="77777777" w:rsidR="00154104" w:rsidRDefault="00154104" w:rsidP="00D80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</w:pPr>
    </w:p>
    <w:p w14:paraId="6A148C2D" w14:textId="77777777" w:rsidR="00154104" w:rsidRDefault="00154104" w:rsidP="00D80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</w:pPr>
    </w:p>
    <w:p w14:paraId="4DF42B86" w14:textId="4D239B95" w:rsidR="00154104" w:rsidRPr="00EB1203" w:rsidRDefault="00154104" w:rsidP="00D80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sectPr w:rsidR="00154104" w:rsidRPr="00EB1203" w:rsidSect="00331078"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3E0C7FD" w14:textId="015232E0" w:rsidR="00A36FE5" w:rsidRPr="00EB1203" w:rsidRDefault="0098587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B120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1</w:t>
      </w:r>
      <w:r w:rsidR="00D8016C" w:rsidRPr="00EB1203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A36FE5" w:rsidRPr="00EB1203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EB120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154104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EB1203" w14:paraId="04134186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4BC5B703" w14:textId="77777777" w:rsidR="00370302" w:rsidRPr="00EB1203" w:rsidRDefault="00370302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EB1203" w14:paraId="57F635A2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71C56813" w14:textId="77777777" w:rsidR="00370302" w:rsidRPr="00EB1203" w:rsidRDefault="00370302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5772D373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4877E710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70302" w:rsidRPr="00EB1203" w14:paraId="7478CE29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1B747C98" w14:textId="77777777" w:rsidR="00370302" w:rsidRPr="00EB1203" w:rsidRDefault="00370302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EB1203" w14:paraId="19D648BE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5989DEEC" w14:textId="77777777" w:rsidR="00370302" w:rsidRPr="00EB1203" w:rsidRDefault="00370302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EB1203" w:rsidRDefault="00370302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B5520" w:rsidRPr="00EB1203" w14:paraId="4D0AE84F" w14:textId="77777777" w:rsidTr="008A33E2">
        <w:tc>
          <w:tcPr>
            <w:tcW w:w="5186" w:type="dxa"/>
            <w:shd w:val="clear" w:color="auto" w:fill="auto"/>
          </w:tcPr>
          <w:p w14:paraId="4CB15A91" w14:textId="7320646D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6803D852" w:rsidR="00CB5520" w:rsidRPr="00EB1203" w:rsidRDefault="00652496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2D90C930" w:rsidR="00CB5520" w:rsidRPr="00EB1203" w:rsidRDefault="008D1348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9D7D5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31" w:type="dxa"/>
          </w:tcPr>
          <w:p w14:paraId="7EFDF015" w14:textId="205FD79A" w:rsidR="00CB5520" w:rsidRPr="00EB1203" w:rsidRDefault="00545D4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3CBDFA5B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5CF42813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40" w:type="dxa"/>
            <w:shd w:val="clear" w:color="auto" w:fill="auto"/>
          </w:tcPr>
          <w:p w14:paraId="5D88329F" w14:textId="5DE28A63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</w:tr>
      <w:tr w:rsidR="00CB5520" w:rsidRPr="00EB1203" w14:paraId="3A0508C2" w14:textId="77777777" w:rsidTr="00A41E35">
        <w:tc>
          <w:tcPr>
            <w:tcW w:w="5186" w:type="dxa"/>
            <w:shd w:val="clear" w:color="auto" w:fill="auto"/>
          </w:tcPr>
          <w:p w14:paraId="367F03C7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2682F694" w:rsidR="00CB5520" w:rsidRPr="00EB1203" w:rsidRDefault="009D7D51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1156DCB4" w:rsidR="00CB5520" w:rsidRPr="00EB1203" w:rsidRDefault="00931DDA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201,004</w:t>
            </w:r>
          </w:p>
        </w:tc>
        <w:tc>
          <w:tcPr>
            <w:tcW w:w="1431" w:type="dxa"/>
            <w:vAlign w:val="bottom"/>
          </w:tcPr>
          <w:p w14:paraId="5C7AEEB6" w14:textId="74A5EEBC" w:rsidR="00CB5520" w:rsidRPr="00EB1203" w:rsidRDefault="002312F1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7E1CB02F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6D078982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C7944" w14:textId="2581643B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CB5520" w:rsidRPr="00EB1203" w14:paraId="1A228514" w14:textId="77777777" w:rsidTr="008A33E2">
        <w:tc>
          <w:tcPr>
            <w:tcW w:w="5186" w:type="dxa"/>
            <w:shd w:val="clear" w:color="auto" w:fill="auto"/>
          </w:tcPr>
          <w:p w14:paraId="6E2DD942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24DEA154" w:rsidR="00CB5520" w:rsidRPr="00EB1203" w:rsidRDefault="00055CC6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4,9</w:t>
            </w:r>
            <w:r w:rsidR="001F10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09781873" w:rsidR="00CB5520" w:rsidRPr="00EB1203" w:rsidRDefault="00055CC6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695367B4" w:rsidR="00CB5520" w:rsidRPr="00EB1203" w:rsidDel="008D6148" w:rsidRDefault="00545D4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</w:t>
            </w:r>
            <w:r w:rsidR="001F1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3D3A5C2A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7,748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16FBE9D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FD746" w14:textId="05B4EF52" w:rsidR="00CB5520" w:rsidRPr="00EB1203" w:rsidDel="008D6148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7,748</w:t>
            </w:r>
          </w:p>
        </w:tc>
      </w:tr>
      <w:tr w:rsidR="00CB5520" w:rsidRPr="00EB1203" w14:paraId="79E3D9F9" w14:textId="77777777" w:rsidTr="00A41E35">
        <w:trPr>
          <w:trHeight w:val="74"/>
        </w:trPr>
        <w:tc>
          <w:tcPr>
            <w:tcW w:w="5186" w:type="dxa"/>
            <w:shd w:val="clear" w:color="auto" w:fill="auto"/>
          </w:tcPr>
          <w:p w14:paraId="39581247" w14:textId="1419447C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</w:t>
            </w:r>
            <w:r w:rsidR="00B44A5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และกิจการ</w:t>
            </w: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BA74BCF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408C7347" w:rsidR="00CB5520" w:rsidRPr="00EB1203" w:rsidRDefault="00E419FD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1C9DFA3E" w:rsidR="00CB5520" w:rsidRPr="00EB1203" w:rsidRDefault="00E419FD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431" w:type="dxa"/>
            <w:vAlign w:val="bottom"/>
          </w:tcPr>
          <w:p w14:paraId="07541B68" w14:textId="109AFC8A" w:rsidR="00CB5520" w:rsidRPr="00EB1203" w:rsidRDefault="00545D4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0AB9E12E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5E1917E5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55752" w14:textId="0EB07685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115,000</w:t>
            </w:r>
          </w:p>
        </w:tc>
      </w:tr>
      <w:tr w:rsidR="00CB5520" w:rsidRPr="00EB1203" w14:paraId="4E2645DB" w14:textId="77777777" w:rsidTr="00A41E35">
        <w:tc>
          <w:tcPr>
            <w:tcW w:w="5186" w:type="dxa"/>
            <w:shd w:val="clear" w:color="auto" w:fill="auto"/>
          </w:tcPr>
          <w:p w14:paraId="352E28F5" w14:textId="77777777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7395DEAF" w:rsidR="00CB5520" w:rsidRPr="00EB1203" w:rsidRDefault="00E419FD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07992543" w:rsidR="00CB5520" w:rsidRPr="00EB1203" w:rsidRDefault="00E419FD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83,000</w:t>
            </w:r>
          </w:p>
        </w:tc>
        <w:tc>
          <w:tcPr>
            <w:tcW w:w="1431" w:type="dxa"/>
            <w:vAlign w:val="bottom"/>
          </w:tcPr>
          <w:p w14:paraId="24B9611D" w14:textId="64C0123F" w:rsidR="00CB5520" w:rsidRPr="00EB1203" w:rsidRDefault="00545D4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25BC15C2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57E2A11B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FE08C" w14:textId="678F3860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CB5520" w:rsidRPr="00EB1203" w14:paraId="41F150E4" w14:textId="77777777" w:rsidTr="00A41E35">
        <w:tc>
          <w:tcPr>
            <w:tcW w:w="5186" w:type="dxa"/>
            <w:shd w:val="clear" w:color="auto" w:fill="auto"/>
          </w:tcPr>
          <w:p w14:paraId="2D52CB16" w14:textId="77777777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0C9E9CFD" w:rsidR="00CB5520" w:rsidRPr="00EB1203" w:rsidRDefault="00E419FD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3BF94557" w:rsidR="00CB5520" w:rsidRPr="00EB1203" w:rsidRDefault="00E419FD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79141A27" w:rsidR="00CB5520" w:rsidRPr="00EB1203" w:rsidRDefault="00545D4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537AD9BF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45D1583A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3EABF" w14:textId="294B538C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CB5520" w:rsidRPr="00EB1203" w14:paraId="30A8617C" w14:textId="77777777" w:rsidTr="008A33E2">
        <w:tc>
          <w:tcPr>
            <w:tcW w:w="5186" w:type="dxa"/>
            <w:shd w:val="clear" w:color="auto" w:fill="auto"/>
          </w:tcPr>
          <w:p w14:paraId="61B91ACF" w14:textId="77777777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214F0671" w:rsidR="00CB5520" w:rsidRPr="00EB1203" w:rsidRDefault="00BC1A9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6D24465F" w:rsidR="00CB5520" w:rsidRPr="00EB1203" w:rsidRDefault="00BC1A9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2B4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20556">
              <w:rPr>
                <w:rFonts w:asciiTheme="majorBidi" w:hAnsiTheme="majorBidi" w:cstheme="majorBidi"/>
                <w:sz w:val="28"/>
                <w:szCs w:val="28"/>
              </w:rPr>
              <w:t>,456</w:t>
            </w:r>
          </w:p>
        </w:tc>
        <w:tc>
          <w:tcPr>
            <w:tcW w:w="1431" w:type="dxa"/>
          </w:tcPr>
          <w:p w14:paraId="7223F78F" w14:textId="4210690D" w:rsidR="00CB5520" w:rsidRPr="00EB1203" w:rsidRDefault="00545D4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31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6D1C0453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0C5931EF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  <w:shd w:val="clear" w:color="auto" w:fill="auto"/>
          </w:tcPr>
          <w:p w14:paraId="2D4E51E4" w14:textId="4B6A92CA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CB5520" w:rsidRPr="00EB1203" w14:paraId="3FE32CD5" w14:textId="77777777" w:rsidTr="00A41E35">
        <w:tc>
          <w:tcPr>
            <w:tcW w:w="5186" w:type="dxa"/>
            <w:shd w:val="clear" w:color="auto" w:fill="auto"/>
          </w:tcPr>
          <w:p w14:paraId="0876E5F1" w14:textId="1FC550E9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21D876C6" w:rsidR="00CB5520" w:rsidRPr="00EB1203" w:rsidRDefault="00BD51C6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085157A2" w:rsidR="00CB5520" w:rsidRPr="00EB1203" w:rsidRDefault="00BD51C6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31EDFA43" w:rsidR="00CB5520" w:rsidRPr="00EB1203" w:rsidRDefault="00545D43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31DBEC5F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10CCF07B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3BFC" w14:textId="2507C3BB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4,566</w:t>
            </w:r>
          </w:p>
        </w:tc>
      </w:tr>
      <w:tr w:rsidR="00CB5520" w:rsidRPr="00EB1203" w14:paraId="481CC240" w14:textId="77777777" w:rsidTr="00A41E35">
        <w:tc>
          <w:tcPr>
            <w:tcW w:w="5186" w:type="dxa"/>
            <w:shd w:val="clear" w:color="auto" w:fill="auto"/>
          </w:tcPr>
          <w:p w14:paraId="29892F8E" w14:textId="76DF4D82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0A9A184D" w:rsidR="00CB5520" w:rsidRPr="00EB1203" w:rsidRDefault="00545D43" w:rsidP="00154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D23C2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144C86D1" w:rsidR="00CB5520" w:rsidRPr="00EB1203" w:rsidRDefault="00545D43" w:rsidP="00154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53EDA196" w:rsidR="00CB5520" w:rsidRPr="00EB1203" w:rsidRDefault="00545D43" w:rsidP="00154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</w:t>
            </w:r>
            <w:r w:rsidR="00231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4F9DBB9E" w:rsidR="00CB5520" w:rsidRPr="00EB1203" w:rsidRDefault="00CB5520" w:rsidP="00154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5F3A6919" w:rsidR="00CB5520" w:rsidRPr="00EB1203" w:rsidRDefault="00CB5520" w:rsidP="00154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E77F4" w14:textId="2296137E" w:rsidR="00CB5520" w:rsidRPr="00EB1203" w:rsidRDefault="00CB5520" w:rsidP="00154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CB5520" w:rsidRPr="00EB1203" w14:paraId="4076EA97" w14:textId="77777777" w:rsidTr="008A33E2">
        <w:tc>
          <w:tcPr>
            <w:tcW w:w="5186" w:type="dxa"/>
            <w:shd w:val="clear" w:color="auto" w:fill="auto"/>
          </w:tcPr>
          <w:p w14:paraId="1254FFB3" w14:textId="77777777" w:rsidR="00CB5520" w:rsidRPr="00EB1203" w:rsidRDefault="00CB5520" w:rsidP="001541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CB5520" w:rsidRPr="00EB1203" w:rsidRDefault="00CB5520" w:rsidP="00154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2D49D398" w:rsidR="00CB5520" w:rsidRPr="00EB1203" w:rsidRDefault="00EB06BA" w:rsidP="00154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</w:t>
            </w:r>
            <w:r w:rsidR="00110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F1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747309FB" w:rsidR="00CB5520" w:rsidRPr="00EB1203" w:rsidRDefault="0051554A" w:rsidP="00154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793,</w:t>
            </w:r>
            <w:r w:rsidR="00110D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1431" w:type="dxa"/>
          </w:tcPr>
          <w:p w14:paraId="7765D7F2" w14:textId="337EF348" w:rsidR="00CB5520" w:rsidRPr="00EB1203" w:rsidRDefault="009B00AC" w:rsidP="00154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D56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56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4BBF38EA" w:rsidR="00CB5520" w:rsidRPr="00EB1203" w:rsidRDefault="00CB5520" w:rsidP="00154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22,304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06A6C6AE" w:rsidR="00CB5520" w:rsidRPr="00EB1203" w:rsidRDefault="00CB5520" w:rsidP="00154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782,368</w:t>
            </w:r>
          </w:p>
        </w:tc>
        <w:tc>
          <w:tcPr>
            <w:tcW w:w="1440" w:type="dxa"/>
            <w:shd w:val="clear" w:color="auto" w:fill="auto"/>
          </w:tcPr>
          <w:p w14:paraId="485A04CC" w14:textId="4BBDF83E" w:rsidR="00CB5520" w:rsidRPr="00EB1203" w:rsidRDefault="00CB5520" w:rsidP="001541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804,672</w:t>
            </w:r>
          </w:p>
        </w:tc>
      </w:tr>
    </w:tbl>
    <w:p w14:paraId="2D126C96" w14:textId="77777777" w:rsidR="00370302" w:rsidRPr="00EB1203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370302" w:rsidRPr="00EB1203" w:rsidRDefault="00370302" w:rsidP="00370302">
      <w:pPr>
        <w:rPr>
          <w:rFonts w:asciiTheme="majorBidi" w:hAnsiTheme="majorBidi" w:cstheme="majorBidi"/>
        </w:rPr>
      </w:pPr>
      <w:r w:rsidRPr="00EB1203">
        <w:rPr>
          <w:rFonts w:asciiTheme="majorBidi" w:hAnsiTheme="majorBidi" w:cstheme="majorBidi"/>
        </w:rPr>
        <w:br w:type="page"/>
      </w:r>
    </w:p>
    <w:tbl>
      <w:tblPr>
        <w:tblW w:w="14933" w:type="dxa"/>
        <w:tblInd w:w="180" w:type="dxa"/>
        <w:tblLook w:val="04A0" w:firstRow="1" w:lastRow="0" w:firstColumn="1" w:lastColumn="0" w:noHBand="0" w:noVBand="1"/>
      </w:tblPr>
      <w:tblGrid>
        <w:gridCol w:w="5207"/>
        <w:gridCol w:w="884"/>
        <w:gridCol w:w="1439"/>
        <w:gridCol w:w="1534"/>
        <w:gridCol w:w="1439"/>
        <w:gridCol w:w="1456"/>
        <w:gridCol w:w="1534"/>
        <w:gridCol w:w="1440"/>
      </w:tblGrid>
      <w:tr w:rsidR="00370302" w:rsidRPr="00EB1203" w14:paraId="5025ECE9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4512F024" w14:textId="77777777" w:rsidR="00370302" w:rsidRPr="00EB1203" w:rsidRDefault="00370302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935F7C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6AC2D9AF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02" w:rsidRPr="00EB1203" w14:paraId="3407EBCE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59FE8B6C" w14:textId="77777777" w:rsidR="00370302" w:rsidRPr="00EB1203" w:rsidRDefault="00370302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53793D7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102F5E46" w14:textId="7BDD2C08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67D283A5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70302" w:rsidRPr="00EB1203" w14:paraId="3D89963A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2EEE2025" w14:textId="77777777" w:rsidR="00370302" w:rsidRPr="00EB1203" w:rsidRDefault="00370302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053EAE9" w14:textId="2C587012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79940E4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EB1203" w14:paraId="78C3F855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62550BE8" w14:textId="77777777" w:rsidR="00370302" w:rsidRPr="00EB1203" w:rsidRDefault="00370302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3B69F24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40041C71" w14:textId="77777777" w:rsidR="00370302" w:rsidRPr="00EB1203" w:rsidRDefault="0037030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B5520" w:rsidRPr="00EB1203" w14:paraId="53C56FC3" w14:textId="77777777" w:rsidTr="008A33E2">
        <w:tc>
          <w:tcPr>
            <w:tcW w:w="5207" w:type="dxa"/>
            <w:shd w:val="clear" w:color="auto" w:fill="auto"/>
          </w:tcPr>
          <w:p w14:paraId="111ADA8E" w14:textId="3BC7022B" w:rsidR="00CB5520" w:rsidRPr="00EB1203" w:rsidRDefault="00CB5520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4" w:type="dxa"/>
            <w:shd w:val="clear" w:color="auto" w:fill="auto"/>
          </w:tcPr>
          <w:p w14:paraId="4E3F2EDC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6F85F62B" w:rsidR="00CB5520" w:rsidRPr="00EB1203" w:rsidRDefault="00CF246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F3DABD0" w14:textId="7FFBC7FE" w:rsidR="00CB5520" w:rsidRPr="00EB1203" w:rsidRDefault="00CF246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1439" w:type="dxa"/>
          </w:tcPr>
          <w:p w14:paraId="6BF521C7" w14:textId="7D1CAE96" w:rsidR="00CB5520" w:rsidRPr="00EB1203" w:rsidRDefault="00550E21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64BF641D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03584619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40" w:type="dxa"/>
            <w:shd w:val="clear" w:color="auto" w:fill="auto"/>
          </w:tcPr>
          <w:p w14:paraId="57E05262" w14:textId="690FC815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</w:tr>
      <w:tr w:rsidR="00CB5520" w:rsidRPr="00EB1203" w14:paraId="052A1690" w14:textId="77777777" w:rsidTr="00A41E35">
        <w:tc>
          <w:tcPr>
            <w:tcW w:w="5207" w:type="dxa"/>
            <w:shd w:val="clear" w:color="auto" w:fill="auto"/>
          </w:tcPr>
          <w:p w14:paraId="585D76D6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A4D845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79344AD7" w:rsidR="00CB5520" w:rsidRPr="00EB1203" w:rsidRDefault="00CF2462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1DE66E" w14:textId="0AE783BE" w:rsidR="00CB5520" w:rsidRPr="00EB1203" w:rsidRDefault="00153BEB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201,004</w:t>
            </w:r>
          </w:p>
        </w:tc>
        <w:tc>
          <w:tcPr>
            <w:tcW w:w="1439" w:type="dxa"/>
            <w:vAlign w:val="bottom"/>
          </w:tcPr>
          <w:p w14:paraId="231DFB41" w14:textId="71F6AC73" w:rsidR="00CB5520" w:rsidRPr="00EB1203" w:rsidRDefault="00153BEB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201,004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2E585B4C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0F1B6E5E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FE612" w14:textId="1CDCAA25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CB5520" w:rsidRPr="00EB1203" w14:paraId="127811CC" w14:textId="77777777" w:rsidTr="008A33E2">
        <w:tc>
          <w:tcPr>
            <w:tcW w:w="5207" w:type="dxa"/>
            <w:shd w:val="clear" w:color="auto" w:fill="auto"/>
          </w:tcPr>
          <w:p w14:paraId="3AB03382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B4C79D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5DFD1359" w:rsidR="00CB5520" w:rsidRPr="00EB1203" w:rsidRDefault="008942DB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</w:t>
            </w:r>
            <w:r w:rsidR="00CE053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E5F713" w14:textId="2B11E9F2" w:rsidR="00CB5520" w:rsidRPr="00EB1203" w:rsidRDefault="008942DB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17ED727F" w:rsidR="00CB5520" w:rsidRPr="00EB1203" w:rsidDel="008D6148" w:rsidRDefault="00550E21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</w:t>
            </w:r>
            <w:r w:rsidR="00CE0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0F7A410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636944C2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E6BBD" w14:textId="389F96C3" w:rsidR="00CB5520" w:rsidRPr="00EB1203" w:rsidDel="008D6148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4,013</w:t>
            </w:r>
          </w:p>
        </w:tc>
      </w:tr>
      <w:tr w:rsidR="00CB5520" w:rsidRPr="00EB1203" w14:paraId="79AAA874" w14:textId="77777777" w:rsidTr="00A41E35">
        <w:tc>
          <w:tcPr>
            <w:tcW w:w="5207" w:type="dxa"/>
            <w:shd w:val="clear" w:color="auto" w:fill="auto"/>
          </w:tcPr>
          <w:p w14:paraId="13A3B6DB" w14:textId="77777777" w:rsidR="00CB5520" w:rsidRPr="00EB1203" w:rsidRDefault="00CB5520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4" w:type="dxa"/>
            <w:shd w:val="clear" w:color="auto" w:fill="auto"/>
          </w:tcPr>
          <w:p w14:paraId="0AAAAB81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6948BD5B" w:rsidR="00CB5520" w:rsidRPr="00EB1203" w:rsidRDefault="008942DB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F7F196" w14:textId="6E99D1F8" w:rsidR="00CB5520" w:rsidRPr="00EB1203" w:rsidRDefault="008942DB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39" w:type="dxa"/>
            <w:vAlign w:val="bottom"/>
          </w:tcPr>
          <w:p w14:paraId="1BFBD9B1" w14:textId="58CE6EC6" w:rsidR="00CB5520" w:rsidRPr="00EB1203" w:rsidRDefault="00550E21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58B1B173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4E91F6DF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A1595" w14:textId="573AEC22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CB5520" w:rsidRPr="00EB1203" w14:paraId="58C01768" w14:textId="77777777" w:rsidTr="00A41E35">
        <w:tc>
          <w:tcPr>
            <w:tcW w:w="5207" w:type="dxa"/>
            <w:shd w:val="clear" w:color="auto" w:fill="auto"/>
          </w:tcPr>
          <w:p w14:paraId="230D543E" w14:textId="77777777" w:rsidR="00CB5520" w:rsidRPr="00EB1203" w:rsidRDefault="00CB5520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516589CA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79E562CB" w:rsidR="00CB5520" w:rsidRPr="00EB1203" w:rsidRDefault="007810DF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1CA380" w14:textId="700BFD1B" w:rsidR="00CB5520" w:rsidRPr="00EB1203" w:rsidRDefault="007810DF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01C6D1CD" w:rsidR="00CB5520" w:rsidRPr="00EB1203" w:rsidRDefault="00550E21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3,739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2C6EBAB0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33368210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ACA50" w14:textId="206BDFE9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CB5520" w:rsidRPr="00EB1203" w14:paraId="17263CF7" w14:textId="77777777" w:rsidTr="008A33E2">
        <w:tc>
          <w:tcPr>
            <w:tcW w:w="5207" w:type="dxa"/>
            <w:shd w:val="clear" w:color="auto" w:fill="auto"/>
          </w:tcPr>
          <w:p w14:paraId="5C4EE166" w14:textId="77777777" w:rsidR="00CB5520" w:rsidRPr="00EB1203" w:rsidRDefault="00CB5520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929E01E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5FBAD11A" w:rsidR="00CB5520" w:rsidRPr="00EB1203" w:rsidRDefault="00EF6E35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AFA65A" w14:textId="1BA89B77" w:rsidR="00CB5520" w:rsidRPr="00EB1203" w:rsidRDefault="00EF6E35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188D">
              <w:rPr>
                <w:rFonts w:asciiTheme="majorBidi" w:hAnsiTheme="majorBidi" w:cstheme="majorBidi"/>
                <w:sz w:val="28"/>
                <w:szCs w:val="28"/>
              </w:rPr>
              <w:t>21,456</w:t>
            </w:r>
          </w:p>
        </w:tc>
        <w:tc>
          <w:tcPr>
            <w:tcW w:w="1439" w:type="dxa"/>
          </w:tcPr>
          <w:p w14:paraId="1A8D73AF" w14:textId="0B45634E" w:rsidR="00CB5520" w:rsidRPr="00EB1203" w:rsidRDefault="00550E21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C1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21,456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06189496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077D0832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  <w:shd w:val="clear" w:color="auto" w:fill="auto"/>
          </w:tcPr>
          <w:p w14:paraId="260B3613" w14:textId="195E740C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CB5520" w:rsidRPr="00EB1203" w14:paraId="0EBAD129" w14:textId="77777777" w:rsidTr="00A41E35">
        <w:tc>
          <w:tcPr>
            <w:tcW w:w="5207" w:type="dxa"/>
            <w:shd w:val="clear" w:color="auto" w:fill="auto"/>
          </w:tcPr>
          <w:p w14:paraId="7EF2D063" w14:textId="10BE20B5" w:rsidR="00CB5520" w:rsidRPr="00EB1203" w:rsidRDefault="00CB5520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43150D0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7189B5DB" w:rsidR="00CB5520" w:rsidRPr="00EB1203" w:rsidRDefault="0047357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5C2608A" w14:textId="29E6C303" w:rsidR="00CB5520" w:rsidRPr="00EB1203" w:rsidRDefault="00550E21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7B0C9B68" w:rsidR="00CB5520" w:rsidRPr="00EB1203" w:rsidRDefault="00550E21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4820E589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4,015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31DCAD58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28C3C" w14:textId="733C502A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4,015</w:t>
            </w:r>
          </w:p>
        </w:tc>
      </w:tr>
      <w:tr w:rsidR="00CB5520" w:rsidRPr="00EB1203" w14:paraId="34A217F1" w14:textId="77777777" w:rsidTr="00A41E35">
        <w:tc>
          <w:tcPr>
            <w:tcW w:w="5207" w:type="dxa"/>
            <w:shd w:val="clear" w:color="auto" w:fill="auto"/>
          </w:tcPr>
          <w:p w14:paraId="0FDDD905" w14:textId="15B99BAA" w:rsidR="00CB5520" w:rsidRPr="00EB1203" w:rsidRDefault="00CB5520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CDB46F1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6E3A1527" w:rsidR="00CB5520" w:rsidRPr="00EB1203" w:rsidRDefault="00550E21" w:rsidP="006076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25757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8613CBB" w14:textId="14D40224" w:rsidR="00CB5520" w:rsidRPr="00EB1203" w:rsidRDefault="00550E21" w:rsidP="006076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5133D078" w:rsidR="00CB5520" w:rsidRPr="00EB1203" w:rsidRDefault="00550E21" w:rsidP="006076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</w:t>
            </w:r>
            <w:r w:rsidR="002575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7F9690A5" w:rsidR="00CB5520" w:rsidRPr="00EB1203" w:rsidRDefault="00CB5520" w:rsidP="006076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5717FD1E" w:rsidR="00CB5520" w:rsidRPr="00EB1203" w:rsidRDefault="00CB5520" w:rsidP="006076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B84CB" w14:textId="60BCC375" w:rsidR="00CB5520" w:rsidRPr="00EB1203" w:rsidRDefault="00CB5520" w:rsidP="006076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CB5520" w:rsidRPr="00EB1203" w14:paraId="5EF5E175" w14:textId="77777777" w:rsidTr="008A33E2">
        <w:tc>
          <w:tcPr>
            <w:tcW w:w="5207" w:type="dxa"/>
            <w:shd w:val="clear" w:color="auto" w:fill="auto"/>
          </w:tcPr>
          <w:p w14:paraId="497D5B3B" w14:textId="77777777" w:rsidR="00CB5520" w:rsidRPr="00EB1203" w:rsidRDefault="00CB5520" w:rsidP="006076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shd w:val="clear" w:color="auto" w:fill="auto"/>
          </w:tcPr>
          <w:p w14:paraId="6921C8BD" w14:textId="77777777" w:rsidR="00CB5520" w:rsidRPr="00EB1203" w:rsidRDefault="00CB5520" w:rsidP="0060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128A9CD1" w:rsidR="00CB5520" w:rsidRPr="00EB1203" w:rsidRDefault="00972957" w:rsidP="006076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</w:t>
            </w:r>
            <w:r w:rsidR="0078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96EF7B" w14:textId="5BF0EF10" w:rsidR="00CB5520" w:rsidRPr="00EB1203" w:rsidRDefault="00D92123" w:rsidP="006076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</w:t>
            </w:r>
            <w:r w:rsidR="001158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1439" w:type="dxa"/>
          </w:tcPr>
          <w:p w14:paraId="786E13E0" w14:textId="0AE59A21" w:rsidR="00CB5520" w:rsidRPr="00EB1203" w:rsidRDefault="004A0412" w:rsidP="006076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586,</w:t>
            </w:r>
            <w:r w:rsidR="000B1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45DB8B21" w:rsidR="00CB5520" w:rsidRPr="00EB1203" w:rsidRDefault="00CB5520" w:rsidP="006076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3B39FC5E" w:rsidR="00CB5520" w:rsidRPr="00EB1203" w:rsidRDefault="00CB5520" w:rsidP="006076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627,368</w:t>
            </w:r>
          </w:p>
        </w:tc>
        <w:tc>
          <w:tcPr>
            <w:tcW w:w="1440" w:type="dxa"/>
            <w:shd w:val="clear" w:color="auto" w:fill="auto"/>
          </w:tcPr>
          <w:p w14:paraId="5CDE8089" w14:textId="43F1EE26" w:rsidR="00CB5520" w:rsidRPr="00EB1203" w:rsidRDefault="00CB5520" w:rsidP="006076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645,386</w:t>
            </w:r>
          </w:p>
        </w:tc>
      </w:tr>
    </w:tbl>
    <w:p w14:paraId="2055192E" w14:textId="7BB3C862" w:rsidR="00370302" w:rsidRPr="00EB1203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EB1203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EB1203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EB1203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EB1203" w:rsidSect="00370302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41AE178" w14:textId="240FAAF5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768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หนี้สินที่มีภาระดอกเบี้ยทั้งหมดของกลุ่มบริษัท ณ วันที่ </w:t>
      </w:r>
      <w:r w:rsidRPr="00607686">
        <w:rPr>
          <w:rFonts w:asciiTheme="majorBidi" w:hAnsiTheme="majorBidi" w:cstheme="majorBidi"/>
          <w:sz w:val="28"/>
          <w:szCs w:val="28"/>
        </w:rPr>
        <w:t xml:space="preserve">31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07686">
        <w:rPr>
          <w:rFonts w:asciiTheme="majorBidi" w:hAnsiTheme="majorBidi" w:cstheme="majorBidi"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sz w:val="28"/>
          <w:szCs w:val="28"/>
        </w:rPr>
        <w:t>5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07686">
        <w:rPr>
          <w:rFonts w:asciiTheme="majorBidi" w:hAnsiTheme="majorBidi" w:cstheme="majorBidi"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sz w:val="28"/>
          <w:szCs w:val="28"/>
        </w:rPr>
        <w:t>4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 เป็นสกุลเงินบาท</w:t>
      </w:r>
    </w:p>
    <w:p w14:paraId="5648A1B8" w14:textId="7777777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0E39D" w14:textId="1F80142E" w:rsidR="00D9646F" w:rsidRPr="00607686" w:rsidRDefault="00D9646F" w:rsidP="00F74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6076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53261" w:rsidRPr="00607686">
        <w:rPr>
          <w:rFonts w:asciiTheme="majorBidi" w:hAnsiTheme="majorBidi" w:cstheme="majorBidi"/>
          <w:bCs/>
          <w:sz w:val="28"/>
          <w:szCs w:val="28"/>
        </w:rPr>
        <w:t>31</w:t>
      </w:r>
      <w:r w:rsidR="00153261" w:rsidRPr="0060768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53261" w:rsidRPr="00607686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60768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sz w:val="28"/>
          <w:szCs w:val="28"/>
        </w:rPr>
        <w:t>5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307E80"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="00F741B2">
        <w:rPr>
          <w:rFonts w:asciiTheme="majorBidi" w:hAnsiTheme="majorBidi" w:cstheme="majorBidi"/>
          <w:sz w:val="28"/>
          <w:szCs w:val="28"/>
        </w:rPr>
        <w:t xml:space="preserve">506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601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4BB922" w14:textId="20060A7D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76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1FB6" w:rsidRPr="00607686">
        <w:rPr>
          <w:rFonts w:asciiTheme="majorBidi" w:hAnsiTheme="majorBidi" w:cstheme="majorBidi"/>
          <w:bCs/>
          <w:sz w:val="28"/>
          <w:szCs w:val="28"/>
        </w:rPr>
        <w:t>31</w:t>
      </w:r>
      <w:r w:rsidR="00111FB6" w:rsidRPr="0060768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1FB6" w:rsidRPr="00607686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07686">
        <w:rPr>
          <w:rFonts w:asciiTheme="majorBidi" w:hAnsiTheme="majorBidi" w:cstheme="majorBidi"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sz w:val="28"/>
          <w:szCs w:val="28"/>
        </w:rPr>
        <w:t>5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กลุ่มบริษัทมีสัญญาเงินกู้ยืมระยะสั้นกับสถาบันการเงินเป็นจำนวนเงิน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="00615D39">
        <w:rPr>
          <w:rFonts w:asciiTheme="majorBidi" w:hAnsiTheme="majorBidi" w:cstheme="majorBidi"/>
          <w:sz w:val="28"/>
          <w:szCs w:val="28"/>
        </w:rPr>
        <w:t>68</w:t>
      </w:r>
      <w:r w:rsidR="00111FB6"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8016C" w:rsidRPr="00607686">
        <w:rPr>
          <w:rFonts w:asciiTheme="majorBidi" w:hAnsiTheme="majorBidi" w:cstheme="majorBidi"/>
          <w:sz w:val="28"/>
          <w:szCs w:val="28"/>
        </w:rPr>
        <w:br/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110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045AAD" w14:textId="002A7736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20" w:name="_Hlk33175310"/>
      <w:r w:rsidRPr="006076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1FB6" w:rsidRPr="00607686">
        <w:rPr>
          <w:rFonts w:asciiTheme="majorBidi" w:hAnsiTheme="majorBidi" w:cstheme="majorBidi"/>
          <w:bCs/>
          <w:sz w:val="28"/>
          <w:szCs w:val="28"/>
        </w:rPr>
        <w:t>31</w:t>
      </w:r>
      <w:r w:rsidR="00111FB6" w:rsidRPr="0060768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1FB6" w:rsidRPr="00607686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07686">
        <w:rPr>
          <w:rFonts w:asciiTheme="majorBidi" w:hAnsiTheme="majorBidi" w:cstheme="majorBidi"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sz w:val="28"/>
          <w:szCs w:val="28"/>
        </w:rPr>
        <w:t>5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="007E46E3">
        <w:rPr>
          <w:rFonts w:asciiTheme="majorBidi" w:hAnsiTheme="majorBidi" w:cstheme="majorBidi"/>
          <w:sz w:val="28"/>
          <w:szCs w:val="28"/>
        </w:rPr>
        <w:t xml:space="preserve">522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8016C" w:rsidRPr="00607686">
        <w:rPr>
          <w:rFonts w:asciiTheme="majorBidi" w:hAnsiTheme="majorBidi" w:cstheme="majorBidi"/>
          <w:sz w:val="28"/>
          <w:szCs w:val="28"/>
        </w:rPr>
        <w:br/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521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bookmarkStart w:id="21" w:name="_Hlk33175609"/>
      <w:r w:rsidRPr="00607686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21"/>
      <w:r w:rsidRPr="00607686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F34E6D" w:rsidRPr="00F34E6D">
        <w:rPr>
          <w:rFonts w:asciiTheme="majorBidi" w:hAnsiTheme="majorBidi" w:cstheme="majorBidi"/>
          <w:sz w:val="28"/>
          <w:szCs w:val="28"/>
        </w:rPr>
        <w:t>1</w:t>
      </w:r>
      <w:r w:rsidR="007E46E3">
        <w:rPr>
          <w:rFonts w:asciiTheme="majorBidi" w:hAnsiTheme="majorBidi" w:cstheme="majorBidi"/>
          <w:sz w:val="28"/>
          <w:szCs w:val="28"/>
        </w:rPr>
        <w:t xml:space="preserve"> </w:t>
      </w:r>
      <w:r w:rsidR="00557A3A" w:rsidRPr="00607686">
        <w:rPr>
          <w:rFonts w:asciiTheme="majorBidi" w:hAnsiTheme="majorBidi" w:cstheme="majorBidi"/>
          <w:sz w:val="28"/>
          <w:szCs w:val="28"/>
        </w:rPr>
        <w:t xml:space="preserve">- </w:t>
      </w:r>
      <w:r w:rsidR="007E46E3">
        <w:rPr>
          <w:rFonts w:asciiTheme="majorBidi" w:hAnsiTheme="majorBidi" w:cstheme="majorBidi"/>
          <w:sz w:val="28"/>
          <w:szCs w:val="28"/>
        </w:rPr>
        <w:t>5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>ปี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="00D8016C" w:rsidRPr="00607686">
        <w:rPr>
          <w:rFonts w:asciiTheme="majorBidi" w:hAnsiTheme="majorBidi" w:cstheme="majorBidi"/>
          <w:sz w:val="28"/>
          <w:szCs w:val="28"/>
        </w:rPr>
        <w:br/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80D29"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 - 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17FDA5" w14:textId="4376F59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076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504E" w:rsidRPr="00607686">
        <w:rPr>
          <w:rFonts w:asciiTheme="majorBidi" w:hAnsiTheme="majorBidi" w:cstheme="majorBidi"/>
          <w:bCs/>
          <w:sz w:val="28"/>
          <w:szCs w:val="28"/>
        </w:rPr>
        <w:t>31</w:t>
      </w:r>
      <w:r w:rsidR="00D9504E" w:rsidRPr="0060768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D9504E" w:rsidRPr="00607686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07686">
        <w:rPr>
          <w:rFonts w:asciiTheme="majorBidi" w:hAnsiTheme="majorBidi" w:cstheme="majorBidi"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sz w:val="28"/>
          <w:szCs w:val="28"/>
        </w:rPr>
        <w:t>5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กลุ่มบริษัทมีสัญญาเงินกู้ยืมระยะสั้นจากบุคคลอื่นเป็นจำนวนเงิน</w:t>
      </w:r>
      <w:r w:rsidR="00E26FEA">
        <w:rPr>
          <w:rFonts w:asciiTheme="majorBidi" w:hAnsiTheme="majorBidi" w:cstheme="majorBidi"/>
          <w:sz w:val="28"/>
          <w:szCs w:val="28"/>
        </w:rPr>
        <w:t xml:space="preserve"> 83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8016C" w:rsidRPr="00607686">
        <w:rPr>
          <w:rFonts w:asciiTheme="majorBidi" w:hAnsiTheme="majorBidi" w:cstheme="majorBidi"/>
          <w:sz w:val="28"/>
          <w:szCs w:val="28"/>
        </w:rPr>
        <w:br/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607686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07686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20"/>
    <w:p w14:paraId="0D6A56A5" w14:textId="7777777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AB828" w14:textId="4E61CDD9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076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D5194" w:rsidRPr="00607686">
        <w:rPr>
          <w:rFonts w:asciiTheme="majorBidi" w:hAnsiTheme="majorBidi" w:cstheme="majorBidi"/>
          <w:bCs/>
          <w:sz w:val="28"/>
          <w:szCs w:val="28"/>
        </w:rPr>
        <w:t>31</w:t>
      </w:r>
      <w:r w:rsidR="000D5194" w:rsidRPr="0060768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0D5194" w:rsidRPr="00607686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="000D5194" w:rsidRPr="0060768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sz w:val="28"/>
          <w:szCs w:val="28"/>
        </w:rPr>
        <w:t>5</w:t>
      </w:r>
      <w:r w:rsidRPr="00607686">
        <w:rPr>
          <w:rFonts w:asciiTheme="majorBidi" w:hAnsiTheme="majorBidi" w:cstheme="majorBidi"/>
          <w:sz w:val="28"/>
          <w:szCs w:val="28"/>
        </w:rPr>
        <w:t xml:space="preserve"> </w:t>
      </w:r>
      <w:r w:rsidR="00303031" w:rsidRPr="00607686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กลุ่มบริษัทมีสัญญาเงินกู้ยืมระยะยาวจากบุคคลอื่นเป็นจ</w:t>
      </w:r>
      <w:r w:rsidR="00A606EB" w:rsidRPr="00607686">
        <w:rPr>
          <w:rFonts w:asciiTheme="majorBidi" w:hAnsiTheme="majorBidi" w:cstheme="majorBidi"/>
          <w:sz w:val="28"/>
          <w:szCs w:val="28"/>
          <w:cs/>
        </w:rPr>
        <w:t>ำ</w:t>
      </w:r>
      <w:r w:rsidR="00303031" w:rsidRPr="00607686">
        <w:rPr>
          <w:rFonts w:asciiTheme="majorBidi" w:hAnsiTheme="majorBidi" w:cstheme="majorBidi"/>
          <w:sz w:val="28"/>
          <w:szCs w:val="28"/>
          <w:cs/>
        </w:rPr>
        <w:t>นวนเงิน</w:t>
      </w:r>
      <w:r w:rsidR="00DF648F" w:rsidRPr="006076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B0EE1">
        <w:rPr>
          <w:rFonts w:asciiTheme="majorBidi" w:hAnsiTheme="majorBidi" w:cstheme="majorBidi"/>
          <w:sz w:val="28"/>
          <w:szCs w:val="28"/>
        </w:rPr>
        <w:t>6</w:t>
      </w:r>
      <w:r w:rsidR="00303031" w:rsidRPr="00607686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8016C"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D8016C" w:rsidRPr="00607686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D8016C"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="00303031" w:rsidRPr="00607686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เงินกู้ยืมระยะยาวดังกล่าวมีอัตราดอกเบี้ยคงที่ และมีระยะเวลาครบก</w:t>
      </w:r>
      <w:r w:rsidR="002C742E" w:rsidRPr="00607686">
        <w:rPr>
          <w:rFonts w:asciiTheme="majorBidi" w:hAnsiTheme="majorBidi" w:cstheme="majorBidi"/>
          <w:sz w:val="28"/>
          <w:szCs w:val="28"/>
          <w:cs/>
        </w:rPr>
        <w:t>ำ</w:t>
      </w:r>
      <w:r w:rsidR="00303031" w:rsidRPr="00607686">
        <w:rPr>
          <w:rFonts w:asciiTheme="majorBidi" w:hAnsiTheme="majorBidi" w:cstheme="majorBidi"/>
          <w:sz w:val="28"/>
          <w:szCs w:val="28"/>
          <w:cs/>
        </w:rPr>
        <w:t xml:space="preserve">หนดภายใน </w:t>
      </w:r>
      <w:r w:rsidR="00E25738">
        <w:rPr>
          <w:rFonts w:asciiTheme="majorBidi" w:hAnsiTheme="majorBidi" w:cstheme="majorBidi"/>
          <w:sz w:val="28"/>
          <w:szCs w:val="28"/>
        </w:rPr>
        <w:t>2</w:t>
      </w:r>
      <w:r w:rsidR="00303031" w:rsidRPr="00607686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8016C" w:rsidRPr="0060768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5520" w:rsidRPr="0060768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D8016C"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อัตราดอกเบี้ยคงที่และมีระยะเวลาครบก</w:t>
      </w:r>
      <w:r w:rsidR="0086072C" w:rsidRPr="00607686">
        <w:rPr>
          <w:rFonts w:asciiTheme="majorBidi" w:hAnsiTheme="majorBidi" w:cstheme="majorBidi"/>
          <w:i/>
          <w:iCs/>
          <w:sz w:val="28"/>
          <w:szCs w:val="28"/>
          <w:cs/>
        </w:rPr>
        <w:t>ำ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  <w:cs/>
        </w:rPr>
        <w:t>หนดภายใน</w:t>
      </w:r>
      <w:r w:rsidR="00451C52" w:rsidRPr="00607686">
        <w:rPr>
          <w:rFonts w:asciiTheme="majorBidi" w:hAnsiTheme="majorBidi" w:cstheme="majorBidi"/>
          <w:i/>
          <w:iCs/>
          <w:sz w:val="28"/>
          <w:szCs w:val="28"/>
        </w:rPr>
        <w:t xml:space="preserve"> 4 </w:t>
      </w:r>
      <w:r w:rsidR="00303031" w:rsidRPr="00607686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3BC7A38F" w14:textId="7777777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DA744C" w14:textId="77777777" w:rsidR="00D9646F" w:rsidRPr="00607686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0768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07686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60768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07686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607686">
        <w:rPr>
          <w:rFonts w:asciiTheme="majorBidi" w:hAnsiTheme="majorBidi" w:cstheme="majorBidi"/>
          <w:bCs/>
          <w:sz w:val="28"/>
          <w:szCs w:val="28"/>
        </w:rPr>
        <w:t>3</w:t>
      </w:r>
      <w:r w:rsidRPr="0060768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07686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607686">
        <w:rPr>
          <w:rFonts w:asciiTheme="majorBidi" w:hAnsiTheme="majorBidi" w:cstheme="majorBidi"/>
          <w:bCs/>
          <w:sz w:val="28"/>
          <w:szCs w:val="28"/>
        </w:rPr>
        <w:t>3</w:t>
      </w:r>
      <w:r w:rsidRPr="00607686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607686">
        <w:rPr>
          <w:rFonts w:asciiTheme="majorBidi" w:hAnsiTheme="majorBidi" w:cstheme="majorBidi"/>
          <w:b/>
          <w:sz w:val="28"/>
          <w:szCs w:val="28"/>
        </w:rPr>
        <w:br/>
      </w:r>
      <w:r w:rsidRPr="00607686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607686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607686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607686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2CDE033D" w14:textId="77777777" w:rsidR="00C4163F" w:rsidRPr="00607686" w:rsidRDefault="00C4163F" w:rsidP="00FE4A6D">
      <w:pPr>
        <w:rPr>
          <w:rFonts w:asciiTheme="majorBidi" w:hAnsiTheme="majorBidi" w:cstheme="majorBidi"/>
          <w:sz w:val="28"/>
          <w:szCs w:val="28"/>
        </w:rPr>
      </w:pPr>
    </w:p>
    <w:p w14:paraId="1845E864" w14:textId="627FB1D3" w:rsidR="008D77C4" w:rsidRPr="00607686" w:rsidRDefault="008D77C4" w:rsidP="008D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07686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8016C" w:rsidRPr="00607686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607686">
        <w:rPr>
          <w:rFonts w:asciiTheme="majorBidi" w:hAnsiTheme="majorBidi" w:cstheme="majorBidi"/>
          <w:b/>
          <w:bCs/>
          <w:sz w:val="28"/>
          <w:szCs w:val="28"/>
        </w:rPr>
        <w:tab/>
      </w:r>
      <w:r w:rsidR="009A35F5" w:rsidRPr="00607686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  <w:r w:rsidRPr="0060768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</w:p>
    <w:p w14:paraId="4CF0F8ED" w14:textId="77777777" w:rsidR="009A35F5" w:rsidRPr="00607686" w:rsidRDefault="009A35F5" w:rsidP="00FE4A6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43"/>
        <w:gridCol w:w="270"/>
        <w:gridCol w:w="1170"/>
        <w:gridCol w:w="270"/>
        <w:gridCol w:w="1170"/>
      </w:tblGrid>
      <w:tr w:rsidR="000A501F" w:rsidRPr="00EB1203" w14:paraId="7C7ACE9B" w14:textId="77777777" w:rsidTr="000A501F">
        <w:tc>
          <w:tcPr>
            <w:tcW w:w="3690" w:type="dxa"/>
          </w:tcPr>
          <w:p w14:paraId="6FDE96DA" w14:textId="77777777" w:rsidR="000A501F" w:rsidRPr="00EB1203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3B8E5C81" w14:textId="6219B1E7" w:rsidR="000A501F" w:rsidRPr="00EB1203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7F990D" w14:textId="77777777" w:rsidR="000A501F" w:rsidRPr="00EB1203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D1F7FE8" w14:textId="77777777" w:rsidR="000A501F" w:rsidRPr="00EB1203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5F5" w:rsidRPr="00EB1203" w14:paraId="40C5AE0C" w14:textId="77777777" w:rsidTr="000A501F">
        <w:tc>
          <w:tcPr>
            <w:tcW w:w="3690" w:type="dxa"/>
          </w:tcPr>
          <w:p w14:paraId="0E54FCA9" w14:textId="666B7B8C" w:rsidR="009A35F5" w:rsidRPr="00EB1203" w:rsidRDefault="00D8016C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6D6D85AE" w14:textId="6B79A8B8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DAE5D73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543B45B" w14:textId="05FABD6C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16AEE02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39B299" w14:textId="13039AFD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6855253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B42393" w14:textId="7BB7619E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B55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A35F5" w:rsidRPr="00EB1203" w14:paraId="1BD2CFD2" w14:textId="77777777" w:rsidTr="000A501F">
        <w:tc>
          <w:tcPr>
            <w:tcW w:w="3690" w:type="dxa"/>
          </w:tcPr>
          <w:p w14:paraId="7AB2CE8F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38AB39BD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35F5" w:rsidRPr="00EB1203" w14:paraId="05BA1595" w14:textId="77777777" w:rsidTr="000A501F">
        <w:trPr>
          <w:trHeight w:val="119"/>
        </w:trPr>
        <w:tc>
          <w:tcPr>
            <w:tcW w:w="3690" w:type="dxa"/>
          </w:tcPr>
          <w:p w14:paraId="74797C2D" w14:textId="77777777" w:rsidR="009A35F5" w:rsidRPr="00EB1203" w:rsidRDefault="009A35F5" w:rsidP="009A35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739DB33F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268A8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5A5B6BF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07C54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E6C2C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89CAA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F06F0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A35F5" w:rsidRPr="00EB1203" w14:paraId="4DEB2849" w14:textId="77777777" w:rsidTr="000A501F">
        <w:tc>
          <w:tcPr>
            <w:tcW w:w="3690" w:type="dxa"/>
          </w:tcPr>
          <w:p w14:paraId="4EDABA4A" w14:textId="0605C523" w:rsidR="009A35F5" w:rsidRPr="00EB1203" w:rsidRDefault="009A35F5" w:rsidP="00D83447">
            <w:pPr>
              <w:pStyle w:val="a1"/>
              <w:tabs>
                <w:tab w:val="clear" w:pos="1080"/>
              </w:tabs>
              <w:ind w:right="-109"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8297576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8BFBC5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A468E7A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D4DD52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B8E7F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D673C8" w14:textId="77777777" w:rsidR="009A35F5" w:rsidRPr="00EB1203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48ABD" w14:textId="77777777" w:rsidR="009A35F5" w:rsidRPr="00EB1203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B5520" w:rsidRPr="00EB1203" w14:paraId="2E84B89C" w14:textId="77777777" w:rsidTr="000A501F">
        <w:tc>
          <w:tcPr>
            <w:tcW w:w="3690" w:type="dxa"/>
            <w:tcBorders>
              <w:top w:val="nil"/>
              <w:bottom w:val="nil"/>
            </w:tcBorders>
          </w:tcPr>
          <w:p w14:paraId="51755821" w14:textId="1DC4B908" w:rsidR="00CB5520" w:rsidRPr="00EB1203" w:rsidRDefault="00CB5520" w:rsidP="00CB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C2BB23" w14:textId="2423CBB1" w:rsidR="00CB5520" w:rsidRPr="00EB1203" w:rsidRDefault="006C37F9" w:rsidP="00CB552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</w:t>
            </w:r>
            <w:r w:rsidR="006A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291FCB0" w14:textId="77777777" w:rsidR="00CB5520" w:rsidRPr="00EB1203" w:rsidRDefault="00CB5520" w:rsidP="00CB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597D703" w14:textId="64B1C841" w:rsidR="00CB5520" w:rsidRPr="00EB1203" w:rsidRDefault="00CB5520" w:rsidP="00CB552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3,416</w:t>
            </w:r>
          </w:p>
        </w:tc>
        <w:tc>
          <w:tcPr>
            <w:tcW w:w="270" w:type="dxa"/>
          </w:tcPr>
          <w:p w14:paraId="6D205738" w14:textId="77777777" w:rsidR="00CB5520" w:rsidRPr="00EB1203" w:rsidRDefault="00CB5520" w:rsidP="00CB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BEE3FA" w14:textId="57933668" w:rsidR="00CB5520" w:rsidRPr="00EB1203" w:rsidRDefault="006C37F9" w:rsidP="00CB55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2,708</w:t>
            </w:r>
          </w:p>
        </w:tc>
        <w:tc>
          <w:tcPr>
            <w:tcW w:w="270" w:type="dxa"/>
          </w:tcPr>
          <w:p w14:paraId="123C9F34" w14:textId="77777777" w:rsidR="00CB5520" w:rsidRPr="00EB1203" w:rsidRDefault="00CB5520" w:rsidP="00CB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B435E7" w14:textId="177733D7" w:rsidR="00CB5520" w:rsidRPr="00EB1203" w:rsidRDefault="00CB5520" w:rsidP="00CB552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</w:tr>
    </w:tbl>
    <w:p w14:paraId="1C57E790" w14:textId="77777777" w:rsidR="000A501F" w:rsidRPr="00EB1203" w:rsidRDefault="00FE4A6D" w:rsidP="00FE4A6D">
      <w:pPr>
        <w:tabs>
          <w:tab w:val="clear" w:pos="680"/>
          <w:tab w:val="left" w:pos="540"/>
        </w:tabs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ab/>
      </w: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ab/>
      </w:r>
    </w:p>
    <w:p w14:paraId="2E337E9A" w14:textId="77777777" w:rsidR="00611415" w:rsidRPr="00EB1203" w:rsidRDefault="00611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0D44CD0" w14:textId="0BC56154" w:rsidR="0010152A" w:rsidRPr="00EB1203" w:rsidRDefault="0010152A" w:rsidP="000A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โครงการผลประโยชน์ที่กำหนดไว้ </w:t>
      </w:r>
    </w:p>
    <w:p w14:paraId="2B938ED2" w14:textId="77777777" w:rsidR="0010152A" w:rsidRPr="00EB1203" w:rsidRDefault="0010152A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</w:rPr>
      </w:pPr>
    </w:p>
    <w:p w14:paraId="301F2854" w14:textId="0C4A17A7" w:rsidR="009A35F5" w:rsidRPr="00EB1203" w:rsidRDefault="0010152A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6E68A8" w:rsidRPr="00EB1203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พ.ศ.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2541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DA64B5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โครงการผลประโยชน์ที่กำหนดไว้มี</w:t>
      </w:r>
      <w:r w:rsidR="006A7A29">
        <w:rPr>
          <w:rFonts w:asciiTheme="majorBidi" w:eastAsia="Times New Roman" w:hAnsiTheme="majorBidi" w:cstheme="majorBidi"/>
          <w:sz w:val="28"/>
          <w:szCs w:val="28"/>
        </w:rPr>
        <w:br/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5FA950B" w14:textId="77777777" w:rsidR="002A1BFB" w:rsidRPr="00EB1203" w:rsidRDefault="002A1BFB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315"/>
        <w:gridCol w:w="270"/>
        <w:gridCol w:w="1269"/>
        <w:gridCol w:w="270"/>
        <w:gridCol w:w="1287"/>
      </w:tblGrid>
      <w:tr w:rsidR="0041635F" w:rsidRPr="00EB1203" w14:paraId="175222BA" w14:textId="77777777" w:rsidTr="0041635F">
        <w:tc>
          <w:tcPr>
            <w:tcW w:w="3150" w:type="dxa"/>
          </w:tcPr>
          <w:p w14:paraId="346FB7A8" w14:textId="6CF2FA56" w:rsidR="0041635F" w:rsidRPr="00EB1203" w:rsidRDefault="00D8016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935" w:type="dxa"/>
            <w:gridSpan w:val="3"/>
          </w:tcPr>
          <w:p w14:paraId="23E52C98" w14:textId="7D1DBB7D" w:rsidR="0041635F" w:rsidRPr="00EB1203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EC920C" w14:textId="77777777" w:rsidR="0041635F" w:rsidRPr="00EB1203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26" w:type="dxa"/>
            <w:gridSpan w:val="3"/>
          </w:tcPr>
          <w:p w14:paraId="73AB8D21" w14:textId="77777777" w:rsidR="0041635F" w:rsidRPr="00EB1203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D29" w:rsidRPr="00EB1203" w14:paraId="6074ED58" w14:textId="77777777" w:rsidTr="0041635F">
        <w:tc>
          <w:tcPr>
            <w:tcW w:w="3150" w:type="dxa"/>
          </w:tcPr>
          <w:p w14:paraId="450AF73C" w14:textId="6C90F24A" w:rsidR="00580D29" w:rsidRPr="00EB1203" w:rsidRDefault="00D8016C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350" w:type="dxa"/>
          </w:tcPr>
          <w:p w14:paraId="50BBA571" w14:textId="6A47E934" w:rsidR="00580D29" w:rsidRPr="00EB1203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C6C86D" w14:textId="77777777" w:rsidR="00580D29" w:rsidRPr="00EB1203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6A03D869" w14:textId="6344938D" w:rsidR="00580D29" w:rsidRPr="00EB1203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09213AE" w14:textId="77777777" w:rsidR="00580D29" w:rsidRPr="00EB1203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F09C463" w14:textId="42B9B272" w:rsidR="00580D29" w:rsidRPr="00EB1203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4C0036C" w14:textId="77777777" w:rsidR="00580D29" w:rsidRPr="00EB1203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35503102" w14:textId="31D7D694" w:rsidR="00580D29" w:rsidRPr="00EB1203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02E1C" w:rsidRPr="00EB1203" w14:paraId="1184449B" w14:textId="77777777" w:rsidTr="0041635F">
        <w:tc>
          <w:tcPr>
            <w:tcW w:w="3150" w:type="dxa"/>
          </w:tcPr>
          <w:p w14:paraId="00C23E16" w14:textId="77777777" w:rsidR="00E02E1C" w:rsidRPr="00EB1203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1" w:type="dxa"/>
            <w:gridSpan w:val="7"/>
          </w:tcPr>
          <w:p w14:paraId="36D481CC" w14:textId="77777777" w:rsidR="00E02E1C" w:rsidRPr="00EB1203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FAB" w:rsidRPr="00EB1203" w14:paraId="796F2222" w14:textId="77777777" w:rsidTr="0041635F">
        <w:tc>
          <w:tcPr>
            <w:tcW w:w="3150" w:type="dxa"/>
            <w:tcBorders>
              <w:bottom w:val="nil"/>
            </w:tcBorders>
          </w:tcPr>
          <w:p w14:paraId="1A48B6EB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729E0938" w14:textId="79A0AAED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3,416</w:t>
            </w:r>
          </w:p>
        </w:tc>
        <w:tc>
          <w:tcPr>
            <w:tcW w:w="270" w:type="dxa"/>
          </w:tcPr>
          <w:p w14:paraId="33D49DDC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7EB8C5C7" w14:textId="06EEBA70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1,803</w:t>
            </w:r>
          </w:p>
        </w:tc>
        <w:tc>
          <w:tcPr>
            <w:tcW w:w="270" w:type="dxa"/>
          </w:tcPr>
          <w:p w14:paraId="118860BA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7F375BF" w14:textId="60729177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270" w:type="dxa"/>
          </w:tcPr>
          <w:p w14:paraId="11F8E061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13C4A15D" w14:textId="26059F0E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1,209</w:t>
            </w:r>
          </w:p>
        </w:tc>
      </w:tr>
      <w:tr w:rsidR="005D1FAB" w:rsidRPr="00EB1203" w14:paraId="40308233" w14:textId="77777777" w:rsidTr="0041635F">
        <w:tc>
          <w:tcPr>
            <w:tcW w:w="3150" w:type="dxa"/>
            <w:tcBorders>
              <w:bottom w:val="nil"/>
            </w:tcBorders>
          </w:tcPr>
          <w:p w14:paraId="377D58C8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EC3AFD2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3CE9DA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7FE40C82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C0DFE5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45A3A06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70A5E4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098C7A9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D1FAB" w:rsidRPr="00EB1203" w14:paraId="7E7EB8FB" w14:textId="77777777" w:rsidTr="0041635F">
        <w:tc>
          <w:tcPr>
            <w:tcW w:w="3150" w:type="dxa"/>
            <w:tcBorders>
              <w:bottom w:val="nil"/>
            </w:tcBorders>
          </w:tcPr>
          <w:p w14:paraId="1FFFB645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30004371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281FBE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3F567FC2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70171B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B335AA7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296540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1E2502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D1FAB" w:rsidRPr="00EB1203" w14:paraId="5F88A71F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5E8B6DBE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5FDF5E8" w14:textId="421A7CE3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1ACF7DA1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51353BF" w14:textId="4DDEBCD0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</w:t>
            </w:r>
          </w:p>
        </w:tc>
        <w:tc>
          <w:tcPr>
            <w:tcW w:w="270" w:type="dxa"/>
          </w:tcPr>
          <w:p w14:paraId="71807A16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8D88491" w14:textId="32887964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5562A224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3F31565" w14:textId="445AD031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</w:p>
        </w:tc>
      </w:tr>
      <w:tr w:rsidR="005D1FAB" w:rsidRPr="00EB1203" w14:paraId="2FAC3BD6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16ECD09C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0BAFFE" w14:textId="654B67F5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596B5169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51F06A4" w14:textId="5F14E518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124E70F0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64F52DE" w14:textId="4A536F19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0C2B0AE2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A4D39B8" w14:textId="55CCD733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5D1FAB" w:rsidRPr="00EB1203" w14:paraId="2EC1D139" w14:textId="77777777" w:rsidTr="0041635F">
        <w:tc>
          <w:tcPr>
            <w:tcW w:w="3150" w:type="dxa"/>
            <w:tcBorders>
              <w:bottom w:val="nil"/>
            </w:tcBorders>
          </w:tcPr>
          <w:p w14:paraId="7D803B1C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688E1E" w14:textId="28B419CC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270" w:type="dxa"/>
          </w:tcPr>
          <w:p w14:paraId="3520F2EF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C149317" w14:textId="50247AC2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1,547</w:t>
            </w:r>
          </w:p>
        </w:tc>
        <w:tc>
          <w:tcPr>
            <w:tcW w:w="270" w:type="dxa"/>
          </w:tcPr>
          <w:p w14:paraId="4C5BB225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4CE18A5" w14:textId="071A305A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270" w:type="dxa"/>
          </w:tcPr>
          <w:p w14:paraId="21945EAA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40068D0" w14:textId="000F62F6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591</w:t>
            </w:r>
          </w:p>
        </w:tc>
      </w:tr>
      <w:tr w:rsidR="005D1FAB" w:rsidRPr="00EB1203" w14:paraId="166D49F4" w14:textId="77777777" w:rsidTr="0041635F">
        <w:tc>
          <w:tcPr>
            <w:tcW w:w="3150" w:type="dxa"/>
            <w:tcBorders>
              <w:bottom w:val="nil"/>
            </w:tcBorders>
          </w:tcPr>
          <w:p w14:paraId="5C84537E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83F62B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87B0F3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09C589C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0015BD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34ECEED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516B8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E25424D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D1FAB" w:rsidRPr="00EB1203" w14:paraId="54BE27A7" w14:textId="77777777" w:rsidTr="0041635F">
        <w:tc>
          <w:tcPr>
            <w:tcW w:w="3150" w:type="dxa"/>
          </w:tcPr>
          <w:p w14:paraId="79BACEFF" w14:textId="77777777" w:rsidR="005D1FAB" w:rsidRPr="00EB1203" w:rsidRDefault="005D1FAB" w:rsidP="005D1FAB">
            <w:pPr>
              <w:spacing w:line="380" w:lineRule="exact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EA3FB6C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F113F5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129780EA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393B7E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3AC2A3E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DD3B5A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83AD9B2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D1FAB" w:rsidRPr="00EB1203" w14:paraId="6F8BE1AD" w14:textId="77777777" w:rsidTr="0041635F">
        <w:tc>
          <w:tcPr>
            <w:tcW w:w="3150" w:type="dxa"/>
          </w:tcPr>
          <w:p w14:paraId="1E040F08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350" w:type="dxa"/>
            <w:vAlign w:val="bottom"/>
          </w:tcPr>
          <w:p w14:paraId="1CC165D3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C00CE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467BEAB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A8C2C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EB05CF6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EB0F34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AB2FC74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D1FAB" w:rsidRPr="00EB1203" w14:paraId="0305E0AF" w14:textId="77777777" w:rsidTr="0041635F">
        <w:tc>
          <w:tcPr>
            <w:tcW w:w="3150" w:type="dxa"/>
          </w:tcPr>
          <w:p w14:paraId="19D1015F" w14:textId="4576DF70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022E5E4D" w14:textId="204E7F3A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E459B5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E525544" w14:textId="15841EE8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(1,187)</w:t>
            </w:r>
          </w:p>
        </w:tc>
        <w:tc>
          <w:tcPr>
            <w:tcW w:w="270" w:type="dxa"/>
            <w:vAlign w:val="bottom"/>
          </w:tcPr>
          <w:p w14:paraId="579DDA62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DCFC2C8" w14:textId="12BD9FF3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70630D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094AEE2" w14:textId="5A2252FD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(1,187)</w:t>
            </w:r>
          </w:p>
        </w:tc>
      </w:tr>
      <w:tr w:rsidR="005D1FAB" w:rsidRPr="00EB1203" w14:paraId="30F65FBE" w14:textId="77777777" w:rsidTr="0041635F">
        <w:tc>
          <w:tcPr>
            <w:tcW w:w="3150" w:type="dxa"/>
          </w:tcPr>
          <w:p w14:paraId="67CF0F00" w14:textId="1AE547FB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ข้อสมมติทางการเงิน</w:t>
            </w:r>
          </w:p>
        </w:tc>
        <w:tc>
          <w:tcPr>
            <w:tcW w:w="1350" w:type="dxa"/>
            <w:vAlign w:val="bottom"/>
          </w:tcPr>
          <w:p w14:paraId="0D7F5FA6" w14:textId="7E739EEC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852550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0F56F3E" w14:textId="5B3B0762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(1,259)</w:t>
            </w:r>
          </w:p>
        </w:tc>
        <w:tc>
          <w:tcPr>
            <w:tcW w:w="270" w:type="dxa"/>
            <w:vAlign w:val="bottom"/>
          </w:tcPr>
          <w:p w14:paraId="32B956B2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B3FB4D9" w14:textId="0FADEA0C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099591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8BBA002" w14:textId="52A666C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(1,259)</w:t>
            </w:r>
          </w:p>
        </w:tc>
      </w:tr>
      <w:tr w:rsidR="005D1FAB" w:rsidRPr="00EB1203" w14:paraId="65417B92" w14:textId="77777777" w:rsidTr="0041635F">
        <w:tc>
          <w:tcPr>
            <w:tcW w:w="3150" w:type="dxa"/>
          </w:tcPr>
          <w:p w14:paraId="7F7E9AF3" w14:textId="4FD13EAC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- 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370B5A75" w14:textId="34A4AF2F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9A0FD9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5ECD67" w14:textId="7C8A1B98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2,512</w:t>
            </w:r>
          </w:p>
        </w:tc>
        <w:tc>
          <w:tcPr>
            <w:tcW w:w="270" w:type="dxa"/>
            <w:vAlign w:val="bottom"/>
          </w:tcPr>
          <w:p w14:paraId="6DFAAC86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4B99527" w14:textId="1DF88DC0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BD867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C9BC16" w14:textId="2958E1A5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2,512</w:t>
            </w:r>
          </w:p>
        </w:tc>
      </w:tr>
      <w:tr w:rsidR="005D1FAB" w:rsidRPr="00EB1203" w14:paraId="5FFCEFFC" w14:textId="77777777" w:rsidTr="0041635F">
        <w:tc>
          <w:tcPr>
            <w:tcW w:w="3150" w:type="dxa"/>
            <w:tcBorders>
              <w:bottom w:val="nil"/>
            </w:tcBorders>
          </w:tcPr>
          <w:p w14:paraId="645DAD7F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D5C084" w14:textId="2CE163D5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4790EC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38F8912" w14:textId="2907A14B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748A617C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BCACC1A" w14:textId="6362CBD9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04FD9A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081D60A" w14:textId="7A3657A0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</w:tr>
      <w:tr w:rsidR="005D1FAB" w:rsidRPr="00EB1203" w14:paraId="725B5B84" w14:textId="77777777" w:rsidTr="0041635F">
        <w:tc>
          <w:tcPr>
            <w:tcW w:w="3150" w:type="dxa"/>
            <w:tcBorders>
              <w:bottom w:val="nil"/>
            </w:tcBorders>
          </w:tcPr>
          <w:p w14:paraId="33FB5B55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EB96F5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0B0EFF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144B05E3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2D8040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759DE639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9603C8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71BD8DD" w14:textId="77777777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D1FAB" w:rsidRPr="00EB1203" w14:paraId="1DBD0A31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35D2D0DD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A37623" w14:textId="1E25C5B7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3,934</w:t>
            </w:r>
          </w:p>
        </w:tc>
        <w:tc>
          <w:tcPr>
            <w:tcW w:w="270" w:type="dxa"/>
          </w:tcPr>
          <w:p w14:paraId="60F82455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2A96C864" w14:textId="7982F64C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3,416</w:t>
            </w:r>
          </w:p>
        </w:tc>
        <w:tc>
          <w:tcPr>
            <w:tcW w:w="270" w:type="dxa"/>
          </w:tcPr>
          <w:p w14:paraId="7592734D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E5E3C0C" w14:textId="70A6EEB3" w:rsidR="005D1FAB" w:rsidRPr="00EB1203" w:rsidRDefault="00941DC0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2,708</w:t>
            </w:r>
          </w:p>
        </w:tc>
        <w:tc>
          <w:tcPr>
            <w:tcW w:w="270" w:type="dxa"/>
          </w:tcPr>
          <w:p w14:paraId="50326190" w14:textId="77777777" w:rsidR="005D1FAB" w:rsidRPr="00EB1203" w:rsidRDefault="005D1FAB" w:rsidP="005D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7D5BCE9" w14:textId="6FFF8F78" w:rsidR="005D1FAB" w:rsidRPr="00EB1203" w:rsidRDefault="005D1FAB" w:rsidP="005D1FA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1,866</w:t>
            </w:r>
          </w:p>
        </w:tc>
      </w:tr>
    </w:tbl>
    <w:p w14:paraId="1D34120F" w14:textId="0E7179D2" w:rsidR="001451D3" w:rsidRPr="00EB1203" w:rsidRDefault="001451D3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270"/>
        <w:gridCol w:w="1352"/>
        <w:gridCol w:w="270"/>
        <w:gridCol w:w="1260"/>
        <w:gridCol w:w="270"/>
        <w:gridCol w:w="1350"/>
      </w:tblGrid>
      <w:tr w:rsidR="00975742" w:rsidRPr="00EB1203" w14:paraId="6A2F3715" w14:textId="77777777" w:rsidTr="005D1FAB">
        <w:tc>
          <w:tcPr>
            <w:tcW w:w="3150" w:type="dxa"/>
          </w:tcPr>
          <w:p w14:paraId="7DB42B6B" w14:textId="28D21611" w:rsidR="00975742" w:rsidRPr="00EB1203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</w:tc>
        <w:tc>
          <w:tcPr>
            <w:tcW w:w="2972" w:type="dxa"/>
            <w:gridSpan w:val="3"/>
          </w:tcPr>
          <w:p w14:paraId="2F5373FA" w14:textId="3DA1B425" w:rsidR="00975742" w:rsidRPr="00EB1203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5036E" w14:textId="77777777" w:rsidR="00975742" w:rsidRPr="00EB1203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2B162FD" w14:textId="77777777" w:rsidR="00975742" w:rsidRPr="00EB1203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C6C" w:rsidRPr="00EB1203" w14:paraId="7AED5581" w14:textId="77777777" w:rsidTr="007807E7">
        <w:tc>
          <w:tcPr>
            <w:tcW w:w="3150" w:type="dxa"/>
          </w:tcPr>
          <w:p w14:paraId="30612328" w14:textId="149A27DD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0" w:type="dxa"/>
          </w:tcPr>
          <w:p w14:paraId="198E900C" w14:textId="3DC3B7BB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D38E006" w14:textId="77777777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59F6FA7A" w14:textId="0FA6D252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2F41247" w14:textId="77777777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E2695" w14:textId="4B251D35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4CACE1C" w14:textId="77777777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1F9EB" w14:textId="1485E947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D1F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271CA" w:rsidRPr="00EB1203" w14:paraId="17DEBF1A" w14:textId="77777777" w:rsidTr="005D1FAB">
        <w:tc>
          <w:tcPr>
            <w:tcW w:w="3150" w:type="dxa"/>
          </w:tcPr>
          <w:p w14:paraId="7DF62B5A" w14:textId="77777777" w:rsidR="003271CA" w:rsidRPr="00EB1203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122" w:type="dxa"/>
            <w:gridSpan w:val="7"/>
          </w:tcPr>
          <w:p w14:paraId="67EA056B" w14:textId="452CED6F" w:rsidR="003271CA" w:rsidRPr="00EB1203" w:rsidRDefault="003271CA" w:rsidP="008469E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8469E3" w:rsidRPr="00EB1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EB1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807E7" w:rsidRPr="00EB1203" w14:paraId="62638CCE" w14:textId="77777777" w:rsidTr="007807E7">
        <w:tc>
          <w:tcPr>
            <w:tcW w:w="3150" w:type="dxa"/>
          </w:tcPr>
          <w:p w14:paraId="57560B21" w14:textId="742C67F9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350" w:type="dxa"/>
          </w:tcPr>
          <w:p w14:paraId="1AF5E428" w14:textId="77824784" w:rsidR="007807E7" w:rsidRPr="00EB1203" w:rsidRDefault="00F572C3" w:rsidP="007807E7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2.20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–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663E8CF9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8B32060" w14:textId="28E369B8" w:rsidR="007807E7" w:rsidRPr="00EB1203" w:rsidRDefault="007807E7" w:rsidP="007807E7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2.20 - 2.90</w:t>
            </w:r>
          </w:p>
        </w:tc>
        <w:tc>
          <w:tcPr>
            <w:tcW w:w="270" w:type="dxa"/>
          </w:tcPr>
          <w:p w14:paraId="5AEDB646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68C7E" w14:textId="74F21273" w:rsidR="007807E7" w:rsidRPr="00EB1203" w:rsidRDefault="001C3426" w:rsidP="007807E7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2.20</w:t>
            </w:r>
          </w:p>
        </w:tc>
        <w:tc>
          <w:tcPr>
            <w:tcW w:w="270" w:type="dxa"/>
          </w:tcPr>
          <w:p w14:paraId="1AF8C1A6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9CB27" w14:textId="7D88D66D" w:rsidR="007807E7" w:rsidRPr="00EB1203" w:rsidRDefault="007807E7" w:rsidP="007807E7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8" w:right="338" w:hanging="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2.20</w:t>
            </w:r>
          </w:p>
        </w:tc>
      </w:tr>
      <w:tr w:rsidR="007807E7" w:rsidRPr="00EB1203" w14:paraId="5726B5C4" w14:textId="77777777" w:rsidTr="007807E7">
        <w:tc>
          <w:tcPr>
            <w:tcW w:w="3150" w:type="dxa"/>
          </w:tcPr>
          <w:p w14:paraId="201D9B6C" w14:textId="669DC15A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34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AE036E2" w14:textId="17A3E548" w:rsidR="007807E7" w:rsidRPr="00EB1203" w:rsidRDefault="00F31CA3" w:rsidP="007807E7">
            <w:pPr>
              <w:pStyle w:val="acctfourfigures"/>
              <w:tabs>
                <w:tab w:val="clear" w:pos="765"/>
                <w:tab w:val="decimal" w:pos="975"/>
                <w:tab w:val="left" w:pos="1065"/>
              </w:tabs>
              <w:spacing w:line="380" w:lineRule="exact"/>
              <w:ind w:left="-11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1C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3.00 - 4.00</w:t>
            </w:r>
          </w:p>
        </w:tc>
        <w:tc>
          <w:tcPr>
            <w:tcW w:w="270" w:type="dxa"/>
          </w:tcPr>
          <w:p w14:paraId="76A63BDD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62537D3A" w14:textId="4D52CADE" w:rsidR="007807E7" w:rsidRPr="00EB1203" w:rsidRDefault="007807E7" w:rsidP="007807E7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3.00 - 4.00</w:t>
            </w:r>
          </w:p>
        </w:tc>
        <w:tc>
          <w:tcPr>
            <w:tcW w:w="270" w:type="dxa"/>
          </w:tcPr>
          <w:p w14:paraId="37F8024C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CEA7C" w14:textId="55B3760C" w:rsidR="007807E7" w:rsidRPr="00EB1203" w:rsidRDefault="001C3426" w:rsidP="007807E7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133C7ED3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DA2E16" w14:textId="0F0D9ABD" w:rsidR="007807E7" w:rsidRPr="00EB1203" w:rsidRDefault="007807E7" w:rsidP="007807E7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8" w:right="338" w:hanging="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4.00</w:t>
            </w:r>
          </w:p>
        </w:tc>
      </w:tr>
    </w:tbl>
    <w:p w14:paraId="63F8ECE2" w14:textId="77777777" w:rsidR="008469E3" w:rsidRPr="00EB1203" w:rsidRDefault="008469E3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00E23C" w14:textId="77777777" w:rsidR="00FB7ADE" w:rsidRPr="00EB1203" w:rsidRDefault="00FB7ADE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D0A03" w14:textId="29D17818" w:rsidR="00B05EAC" w:rsidRPr="00EB1203" w:rsidRDefault="00B05EAC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BC86D8F" w14:textId="77777777" w:rsidR="00A875F4" w:rsidRDefault="00A875F4" w:rsidP="00B05EAC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72C1A3" w14:textId="599B0981" w:rsidR="002C06F5" w:rsidRPr="00EB1203" w:rsidRDefault="00B05EAC" w:rsidP="00B05EAC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B1203">
        <w:rPr>
          <w:rFonts w:asciiTheme="majorBidi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7807E7">
        <w:rPr>
          <w:rFonts w:asciiTheme="majorBidi" w:hAnsiTheme="majorBidi" w:cstheme="majorBidi"/>
          <w:sz w:val="28"/>
          <w:szCs w:val="28"/>
        </w:rPr>
        <w:t>5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CB785D" w:rsidRPr="00E90ACB">
        <w:rPr>
          <w:rFonts w:asciiTheme="majorBidi" w:hAnsiTheme="majorBidi" w:cstheme="majorBidi"/>
          <w:sz w:val="28"/>
          <w:szCs w:val="28"/>
        </w:rPr>
        <w:t>26</w:t>
      </w:r>
      <w:r w:rsidR="00D57559" w:rsidRPr="00E90ACB">
        <w:rPr>
          <w:rFonts w:asciiTheme="majorBidi" w:hAnsiTheme="majorBidi" w:cstheme="majorBidi"/>
          <w:sz w:val="28"/>
          <w:szCs w:val="28"/>
        </w:rPr>
        <w:t xml:space="preserve"> - </w:t>
      </w:r>
      <w:r w:rsidR="00CB785D" w:rsidRPr="00E90ACB">
        <w:rPr>
          <w:rFonts w:asciiTheme="majorBidi" w:hAnsiTheme="majorBidi" w:cstheme="majorBidi"/>
          <w:sz w:val="28"/>
          <w:szCs w:val="28"/>
        </w:rPr>
        <w:t>28</w:t>
      </w:r>
      <w:r w:rsidR="00CB785D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ปี</w:t>
      </w:r>
      <w:r w:rsidR="004F5165"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="00D57559" w:rsidRPr="00EB1203">
        <w:rPr>
          <w:rFonts w:asciiTheme="majorBidi" w:hAnsiTheme="majorBidi" w:cstheme="majorBidi"/>
          <w:sz w:val="28"/>
          <w:szCs w:val="28"/>
        </w:rPr>
        <w:br/>
      </w:r>
      <w:r w:rsidR="004F5165" w:rsidRPr="00EB1203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807E7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F5165" w:rsidRPr="00EB1203">
        <w:rPr>
          <w:rFonts w:asciiTheme="majorBidi" w:hAnsiTheme="majorBidi" w:cstheme="majorBidi"/>
          <w:i/>
          <w:iCs/>
          <w:sz w:val="28"/>
          <w:szCs w:val="28"/>
        </w:rPr>
        <w:t>: 26</w:t>
      </w:r>
      <w:r w:rsidR="007807E7">
        <w:rPr>
          <w:rFonts w:asciiTheme="majorBidi" w:hAnsiTheme="majorBidi" w:cstheme="majorBidi"/>
          <w:i/>
          <w:iCs/>
          <w:sz w:val="28"/>
          <w:szCs w:val="28"/>
        </w:rPr>
        <w:t xml:space="preserve"> - 28 </w:t>
      </w:r>
      <w:r w:rsidR="004F5165" w:rsidRPr="00EB1203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="004F5165" w:rsidRPr="00EB1203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7B51B3" w14:textId="77777777" w:rsidR="001C5B8C" w:rsidRPr="00EB1203" w:rsidRDefault="001C5B8C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2F9FE71" w14:textId="4CAE4071" w:rsidR="00C35B7A" w:rsidRPr="00EB1203" w:rsidRDefault="00C35B7A" w:rsidP="001C5B8C">
      <w:pPr>
        <w:tabs>
          <w:tab w:val="clear" w:pos="227"/>
          <w:tab w:val="left" w:pos="0"/>
        </w:tabs>
        <w:spacing w:line="240" w:lineRule="auto"/>
        <w:ind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</w:pPr>
      <w:r w:rsidRPr="00EB1203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EB1203"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BA31AA7" w14:textId="77777777" w:rsidR="00C35B7A" w:rsidRPr="00EB1203" w:rsidRDefault="00C35B7A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4269BC" w14:textId="41D6432C" w:rsidR="00C35B7A" w:rsidRPr="00EB1203" w:rsidRDefault="00C35B7A" w:rsidP="0075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0F095D"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ๆ คงที่ </w:t>
      </w:r>
    </w:p>
    <w:p w14:paraId="671446DF" w14:textId="77777777" w:rsidR="0075255D" w:rsidRPr="00EB1203" w:rsidRDefault="0075255D" w:rsidP="0074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68"/>
        <w:gridCol w:w="1162"/>
        <w:gridCol w:w="235"/>
        <w:gridCol w:w="1162"/>
        <w:gridCol w:w="265"/>
        <w:gridCol w:w="1162"/>
        <w:gridCol w:w="265"/>
        <w:gridCol w:w="1162"/>
      </w:tblGrid>
      <w:tr w:rsidR="008469E3" w:rsidRPr="00EB1203" w14:paraId="0A25C1FC" w14:textId="77777777" w:rsidTr="004F5165">
        <w:trPr>
          <w:tblHeader/>
        </w:trPr>
        <w:tc>
          <w:tcPr>
            <w:tcW w:w="3768" w:type="dxa"/>
          </w:tcPr>
          <w:p w14:paraId="05506469" w14:textId="77777777" w:rsidR="008469E3" w:rsidRPr="00EB1203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2B201DD8" w14:textId="5B37D49C" w:rsidR="008469E3" w:rsidRPr="00EB1203" w:rsidRDefault="008469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69E3" w:rsidRPr="00EB1203" w14:paraId="372E8B98" w14:textId="77777777" w:rsidTr="004F5165">
        <w:trPr>
          <w:tblHeader/>
        </w:trPr>
        <w:tc>
          <w:tcPr>
            <w:tcW w:w="3768" w:type="dxa"/>
          </w:tcPr>
          <w:p w14:paraId="7DDF2EE1" w14:textId="212589F1" w:rsidR="008469E3" w:rsidRPr="00EB1203" w:rsidRDefault="008469E3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559" w:type="dxa"/>
            <w:gridSpan w:val="3"/>
          </w:tcPr>
          <w:p w14:paraId="761668EB" w14:textId="0C2A4425" w:rsidR="008469E3" w:rsidRPr="00EB1203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ข้อสมมติเพิ่มขึ้นร้อยละ 1</w:t>
            </w:r>
          </w:p>
        </w:tc>
        <w:tc>
          <w:tcPr>
            <w:tcW w:w="265" w:type="dxa"/>
          </w:tcPr>
          <w:p w14:paraId="54C3F0E3" w14:textId="77777777" w:rsidR="008469E3" w:rsidRPr="00EB1203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89" w:type="dxa"/>
            <w:gridSpan w:val="3"/>
          </w:tcPr>
          <w:p w14:paraId="7BFD157E" w14:textId="229BDC3A" w:rsidR="008469E3" w:rsidRPr="00EB1203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ข้อสมมติลดลงร้อยละ 1</w:t>
            </w:r>
          </w:p>
        </w:tc>
      </w:tr>
      <w:tr w:rsidR="00C85C6C" w:rsidRPr="00EB1203" w14:paraId="10503EF6" w14:textId="77777777" w:rsidTr="004F5165">
        <w:trPr>
          <w:tblHeader/>
        </w:trPr>
        <w:tc>
          <w:tcPr>
            <w:tcW w:w="3768" w:type="dxa"/>
          </w:tcPr>
          <w:p w14:paraId="0FAE13C6" w14:textId="0DDBDEB1" w:rsidR="00C85C6C" w:rsidRPr="00EB1203" w:rsidRDefault="00287CDF" w:rsidP="000252D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ผลประโยชน์ </w:t>
            </w:r>
            <w:r w:rsidR="00C85C6C"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162" w:type="dxa"/>
          </w:tcPr>
          <w:p w14:paraId="24394655" w14:textId="3DE4F434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5" w:type="dxa"/>
          </w:tcPr>
          <w:p w14:paraId="444BF595" w14:textId="77777777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11932A4" w14:textId="2F49BB36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2EB88B6E" w14:textId="77777777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8C9CA3B" w14:textId="1EA16626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70604060" w14:textId="77777777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792A853" w14:textId="7DBC80F1" w:rsidR="00C85C6C" w:rsidRPr="00EB1203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469E3" w:rsidRPr="00EB1203" w14:paraId="1E6FB223" w14:textId="77777777" w:rsidTr="004F5165">
        <w:trPr>
          <w:tblHeader/>
        </w:trPr>
        <w:tc>
          <w:tcPr>
            <w:tcW w:w="3768" w:type="dxa"/>
          </w:tcPr>
          <w:p w14:paraId="718C2FCB" w14:textId="77777777" w:rsidR="008469E3" w:rsidRPr="00EB1203" w:rsidRDefault="008469E3" w:rsidP="00EA601D">
            <w:pPr>
              <w:spacing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2A126314" w14:textId="77777777" w:rsidR="008469E3" w:rsidRPr="00EB1203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EB1203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807E7" w:rsidRPr="00EB1203" w14:paraId="700BFB16" w14:textId="77777777" w:rsidTr="004F5165">
        <w:tc>
          <w:tcPr>
            <w:tcW w:w="3768" w:type="dxa"/>
          </w:tcPr>
          <w:p w14:paraId="603C776F" w14:textId="7250ADF0" w:rsidR="007807E7" w:rsidRPr="00EB1203" w:rsidRDefault="007807E7" w:rsidP="007807E7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14:paraId="0ABEC973" w14:textId="01E11C0A" w:rsidR="007807E7" w:rsidRPr="006E45B7" w:rsidRDefault="001B179A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E45B7">
              <w:rPr>
                <w:rFonts w:asciiTheme="majorBidi" w:eastAsia="Times New Roman" w:hAnsiTheme="majorBidi" w:cstheme="majorBidi"/>
                <w:sz w:val="28"/>
                <w:szCs w:val="28"/>
              </w:rPr>
              <w:t>(501)</w:t>
            </w:r>
          </w:p>
        </w:tc>
        <w:tc>
          <w:tcPr>
            <w:tcW w:w="235" w:type="dxa"/>
            <w:vAlign w:val="center"/>
          </w:tcPr>
          <w:p w14:paraId="5442F860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283F4C2D" w14:textId="4F2919BB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(477)</w:t>
            </w:r>
          </w:p>
        </w:tc>
        <w:tc>
          <w:tcPr>
            <w:tcW w:w="265" w:type="dxa"/>
            <w:vAlign w:val="center"/>
          </w:tcPr>
          <w:p w14:paraId="1F5A10E6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5D470405" w14:textId="78184C36" w:rsidR="007807E7" w:rsidRPr="006E45B7" w:rsidRDefault="001B179A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E45B7">
              <w:rPr>
                <w:rFonts w:asciiTheme="majorBidi" w:eastAsia="Times New Roman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65" w:type="dxa"/>
            <w:vAlign w:val="center"/>
          </w:tcPr>
          <w:p w14:paraId="08722410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1DDE3109" w14:textId="163DCB25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580</w:t>
            </w:r>
          </w:p>
        </w:tc>
      </w:tr>
      <w:tr w:rsidR="007807E7" w:rsidRPr="00EB1203" w14:paraId="56358899" w14:textId="77777777" w:rsidTr="004F5165">
        <w:tc>
          <w:tcPr>
            <w:tcW w:w="3768" w:type="dxa"/>
          </w:tcPr>
          <w:p w14:paraId="16AC6C83" w14:textId="1C2DC6F4" w:rsidR="007807E7" w:rsidRPr="00EB1203" w:rsidRDefault="007807E7" w:rsidP="007807E7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2" w:type="dxa"/>
          </w:tcPr>
          <w:p w14:paraId="6FCB9842" w14:textId="2630014A" w:rsidR="007807E7" w:rsidRPr="006E45B7" w:rsidRDefault="001B179A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6E45B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619</w:t>
            </w:r>
          </w:p>
        </w:tc>
        <w:tc>
          <w:tcPr>
            <w:tcW w:w="235" w:type="dxa"/>
          </w:tcPr>
          <w:p w14:paraId="709CFE6E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51D9B5E0" w14:textId="30559BEA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568</w:t>
            </w:r>
          </w:p>
        </w:tc>
        <w:tc>
          <w:tcPr>
            <w:tcW w:w="265" w:type="dxa"/>
          </w:tcPr>
          <w:p w14:paraId="28232C37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640BA6" w14:textId="0A914F5E" w:rsidR="007807E7" w:rsidRPr="006E45B7" w:rsidRDefault="001B179A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6E45B7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(525)</w:t>
            </w:r>
          </w:p>
        </w:tc>
        <w:tc>
          <w:tcPr>
            <w:tcW w:w="265" w:type="dxa"/>
          </w:tcPr>
          <w:p w14:paraId="611FDF0E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EBD10AD" w14:textId="31EEE075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(477)</w:t>
            </w:r>
          </w:p>
        </w:tc>
      </w:tr>
    </w:tbl>
    <w:p w14:paraId="6545CA64" w14:textId="29259FAA" w:rsidR="0075255D" w:rsidRPr="00EB1203" w:rsidRDefault="0075255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68"/>
        <w:gridCol w:w="1162"/>
        <w:gridCol w:w="235"/>
        <w:gridCol w:w="1162"/>
        <w:gridCol w:w="265"/>
        <w:gridCol w:w="1162"/>
        <w:gridCol w:w="265"/>
        <w:gridCol w:w="1162"/>
      </w:tblGrid>
      <w:tr w:rsidR="004F5165" w:rsidRPr="00EB1203" w14:paraId="1BC2E65A" w14:textId="77777777" w:rsidTr="008A33E2">
        <w:trPr>
          <w:tblHeader/>
        </w:trPr>
        <w:tc>
          <w:tcPr>
            <w:tcW w:w="3768" w:type="dxa"/>
          </w:tcPr>
          <w:p w14:paraId="7B898FF5" w14:textId="77777777" w:rsidR="004F5165" w:rsidRPr="00EB1203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6764A961" w14:textId="07E43FF0" w:rsidR="004F5165" w:rsidRPr="00EB1203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2DD" w:rsidRPr="00EB1203" w14:paraId="6E9775B8" w14:textId="77777777" w:rsidTr="008A33E2">
        <w:trPr>
          <w:tblHeader/>
        </w:trPr>
        <w:tc>
          <w:tcPr>
            <w:tcW w:w="3768" w:type="dxa"/>
          </w:tcPr>
          <w:p w14:paraId="1F0BC4B1" w14:textId="557834D2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559" w:type="dxa"/>
            <w:gridSpan w:val="3"/>
          </w:tcPr>
          <w:p w14:paraId="21858468" w14:textId="2B7159E8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ข้อสมมติเพิ่มขึ้นร้อยละ 1</w:t>
            </w:r>
          </w:p>
        </w:tc>
        <w:tc>
          <w:tcPr>
            <w:tcW w:w="265" w:type="dxa"/>
          </w:tcPr>
          <w:p w14:paraId="1A3555E9" w14:textId="77777777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89" w:type="dxa"/>
            <w:gridSpan w:val="3"/>
          </w:tcPr>
          <w:p w14:paraId="0B2D941B" w14:textId="3CD97134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ข้อสมมติลดลงร้อยละ 1</w:t>
            </w:r>
          </w:p>
        </w:tc>
      </w:tr>
      <w:tr w:rsidR="000252DD" w:rsidRPr="00EB1203" w14:paraId="7097E231" w14:textId="77777777" w:rsidTr="008A33E2">
        <w:trPr>
          <w:tblHeader/>
        </w:trPr>
        <w:tc>
          <w:tcPr>
            <w:tcW w:w="3768" w:type="dxa"/>
          </w:tcPr>
          <w:p w14:paraId="438C1099" w14:textId="121BF45C" w:rsidR="000252DD" w:rsidRPr="00EB1203" w:rsidRDefault="00287CDF" w:rsidP="000252DD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ผลประโยชน์ </w:t>
            </w:r>
            <w:r w:rsidR="000252DD"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162" w:type="dxa"/>
          </w:tcPr>
          <w:p w14:paraId="6F65A80D" w14:textId="240B64C5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5" w:type="dxa"/>
          </w:tcPr>
          <w:p w14:paraId="29ECFF33" w14:textId="77777777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4070067" w14:textId="107B26D8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1BA71DBA" w14:textId="77777777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52C25C9" w14:textId="5FD26439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39B27938" w14:textId="77777777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EE13416" w14:textId="4E897914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52DD" w:rsidRPr="00EB1203" w14:paraId="16B3F95F" w14:textId="77777777" w:rsidTr="008A33E2">
        <w:trPr>
          <w:tblHeader/>
        </w:trPr>
        <w:tc>
          <w:tcPr>
            <w:tcW w:w="3768" w:type="dxa"/>
          </w:tcPr>
          <w:p w14:paraId="0DCD6678" w14:textId="77777777" w:rsidR="000252DD" w:rsidRPr="00EB1203" w:rsidRDefault="000252DD" w:rsidP="000252DD">
            <w:pPr>
              <w:spacing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1BE0B607" w14:textId="77777777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EB1203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807E7" w:rsidRPr="00EB1203" w14:paraId="2384818D" w14:textId="77777777" w:rsidTr="008A33E2">
        <w:tc>
          <w:tcPr>
            <w:tcW w:w="3768" w:type="dxa"/>
          </w:tcPr>
          <w:p w14:paraId="1172684A" w14:textId="77777777" w:rsidR="007807E7" w:rsidRPr="00EB1203" w:rsidRDefault="007807E7" w:rsidP="007807E7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14:paraId="6D1789E4" w14:textId="61294D75" w:rsidR="007807E7" w:rsidRPr="00EB1203" w:rsidRDefault="00191A49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(280)</w:t>
            </w:r>
          </w:p>
        </w:tc>
        <w:tc>
          <w:tcPr>
            <w:tcW w:w="235" w:type="dxa"/>
            <w:vAlign w:val="center"/>
          </w:tcPr>
          <w:p w14:paraId="3B11D3B5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35F3A58A" w14:textId="34545195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(205)</w:t>
            </w:r>
          </w:p>
        </w:tc>
        <w:tc>
          <w:tcPr>
            <w:tcW w:w="265" w:type="dxa"/>
            <w:vAlign w:val="center"/>
          </w:tcPr>
          <w:p w14:paraId="5F22705A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473D2900" w14:textId="7CDF9D14" w:rsidR="007807E7" w:rsidRPr="00EB1203" w:rsidRDefault="00191A49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65" w:type="dxa"/>
            <w:vAlign w:val="center"/>
          </w:tcPr>
          <w:p w14:paraId="105ACBF4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064F1926" w14:textId="79D3ED82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236</w:t>
            </w:r>
          </w:p>
        </w:tc>
      </w:tr>
      <w:tr w:rsidR="007807E7" w:rsidRPr="00EB1203" w14:paraId="12D05E3A" w14:textId="77777777" w:rsidTr="008A33E2">
        <w:tc>
          <w:tcPr>
            <w:tcW w:w="3768" w:type="dxa"/>
          </w:tcPr>
          <w:p w14:paraId="2D6AC149" w14:textId="77777777" w:rsidR="007807E7" w:rsidRPr="00EB1203" w:rsidRDefault="007807E7" w:rsidP="007807E7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2" w:type="dxa"/>
          </w:tcPr>
          <w:p w14:paraId="7385D6CC" w14:textId="4585E47A" w:rsidR="007807E7" w:rsidRPr="00EB1203" w:rsidRDefault="00191A49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341</w:t>
            </w:r>
          </w:p>
        </w:tc>
        <w:tc>
          <w:tcPr>
            <w:tcW w:w="235" w:type="dxa"/>
          </w:tcPr>
          <w:p w14:paraId="708E42AC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CA0B659" w14:textId="713B3535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230</w:t>
            </w:r>
          </w:p>
        </w:tc>
        <w:tc>
          <w:tcPr>
            <w:tcW w:w="265" w:type="dxa"/>
          </w:tcPr>
          <w:p w14:paraId="5C804388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FAB9205" w14:textId="570C1F26" w:rsidR="007807E7" w:rsidRPr="00EB1203" w:rsidRDefault="00191A49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(302)</w:t>
            </w:r>
          </w:p>
        </w:tc>
        <w:tc>
          <w:tcPr>
            <w:tcW w:w="265" w:type="dxa"/>
          </w:tcPr>
          <w:p w14:paraId="340DACF3" w14:textId="77777777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B0A5AC" w14:textId="3792DCD5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(204)</w:t>
            </w:r>
          </w:p>
        </w:tc>
      </w:tr>
    </w:tbl>
    <w:p w14:paraId="4E091A38" w14:textId="6B95A57A" w:rsidR="00B419E8" w:rsidRPr="00EB1203" w:rsidRDefault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6D07F3" w14:textId="77777777" w:rsidR="002554FE" w:rsidRDefault="00255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9A8E1F2" w14:textId="555510A9" w:rsidR="0009753C" w:rsidRPr="00EB1203" w:rsidRDefault="00842A4D" w:rsidP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0252DD" w:rsidRPr="00EB1203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09753C" w:rsidRPr="00EB1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09753C" w:rsidRPr="00EB1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ทุนเรือนหุ้น  </w:t>
      </w:r>
    </w:p>
    <w:p w14:paraId="7B8A407A" w14:textId="77777777" w:rsidR="001B3EA1" w:rsidRPr="00EB1203" w:rsidRDefault="001B3EA1" w:rsidP="001B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1B3EA1" w:rsidRPr="00EB1203" w14:paraId="131C0B95" w14:textId="77777777" w:rsidTr="008A33E2">
        <w:trPr>
          <w:tblHeader/>
        </w:trPr>
        <w:tc>
          <w:tcPr>
            <w:tcW w:w="1593" w:type="pct"/>
          </w:tcPr>
          <w:p w14:paraId="01D87798" w14:textId="77777777" w:rsidR="001B3EA1" w:rsidRPr="00EB1203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870ABA7" w14:textId="77777777" w:rsidR="001B3EA1" w:rsidRPr="00EB1203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457610AB" w14:textId="77777777" w:rsidR="001B3EA1" w:rsidRPr="00EB1203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5D6A4949" w14:textId="4EEA8A33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518A5534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42F38402" w14:textId="135F8442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07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B3EA1" w:rsidRPr="00EB1203" w14:paraId="28416BB0" w14:textId="77777777" w:rsidTr="008A33E2">
        <w:trPr>
          <w:tblHeader/>
        </w:trPr>
        <w:tc>
          <w:tcPr>
            <w:tcW w:w="1593" w:type="pct"/>
          </w:tcPr>
          <w:p w14:paraId="35F51837" w14:textId="77777777" w:rsidR="001B3EA1" w:rsidRPr="00EB1203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16AEBB97" w14:textId="77777777" w:rsidR="001B3EA1" w:rsidRPr="00EB1203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485F5FE1" w14:textId="77777777" w:rsidR="001B3EA1" w:rsidRPr="00EB1203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DEE1448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018CC3F5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465184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74B201AE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BF7558D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0A99E2A9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C99182E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B3EA1" w:rsidRPr="00EB1203" w14:paraId="13F05C1C" w14:textId="77777777" w:rsidTr="009D6074">
        <w:trPr>
          <w:tblHeader/>
        </w:trPr>
        <w:tc>
          <w:tcPr>
            <w:tcW w:w="1593" w:type="pct"/>
          </w:tcPr>
          <w:p w14:paraId="70CD03A5" w14:textId="77777777" w:rsidR="001B3EA1" w:rsidRPr="00EB1203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</w:tcPr>
          <w:p w14:paraId="0411C070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381046F4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637ED64E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3EA1" w:rsidRPr="00EB1203" w14:paraId="008E81FA" w14:textId="77777777" w:rsidTr="002D583A">
        <w:tc>
          <w:tcPr>
            <w:tcW w:w="1593" w:type="pct"/>
          </w:tcPr>
          <w:p w14:paraId="19B7B564" w14:textId="5969F772" w:rsidR="001B3EA1" w:rsidRPr="00EB1203" w:rsidRDefault="00227759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</w:tcPr>
          <w:p w14:paraId="37B67E4B" w14:textId="3F6D260D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6F17C93A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7E8FA8EF" w14:textId="2D26AAA4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850C432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7D83973D" w14:textId="6483BE41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4E00A3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177B4243" w14:textId="707F73A0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A9BE08" w14:textId="77777777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00EC33DE" w14:textId="351E8FCD" w:rsidR="001B3EA1" w:rsidRPr="00EB1203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7759" w:rsidRPr="00EB1203" w14:paraId="303DD123" w14:textId="77777777" w:rsidTr="002D583A">
        <w:tc>
          <w:tcPr>
            <w:tcW w:w="1593" w:type="pct"/>
          </w:tcPr>
          <w:p w14:paraId="4949D6F8" w14:textId="694961CA" w:rsidR="00227759" w:rsidRPr="00EB1203" w:rsidRDefault="002D583A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E762E7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562" w:type="pct"/>
          </w:tcPr>
          <w:p w14:paraId="30C8B4AC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1EC7F664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8440DE0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D54960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26CE395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63A0B2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718B724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A3697D4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6B58E4" w14:textId="77777777" w:rsidR="00227759" w:rsidRPr="00EB1203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7E7" w:rsidRPr="00EB1203" w14:paraId="515D4BC0" w14:textId="77777777" w:rsidTr="002D583A">
        <w:tc>
          <w:tcPr>
            <w:tcW w:w="1593" w:type="pct"/>
          </w:tcPr>
          <w:p w14:paraId="7BA75816" w14:textId="210F4572" w:rsidR="007807E7" w:rsidRPr="00EB1203" w:rsidRDefault="007807E7" w:rsidP="007807E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DEB3954" w14:textId="3C105241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40336BD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A57C7BA" w14:textId="1FB73901" w:rsidR="007807E7" w:rsidRPr="00EB1203" w:rsidRDefault="000B0342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049606F6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A95BD6C" w14:textId="34CFEC6C" w:rsidR="007807E7" w:rsidRPr="00EB1203" w:rsidRDefault="00DC0A00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2D909899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F3B008C" w14:textId="0E5AFF2D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3590C1F8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D6E0909" w14:textId="08925602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</w:tr>
      <w:tr w:rsidR="007807E7" w:rsidRPr="00EB1203" w14:paraId="29650197" w14:textId="77777777" w:rsidTr="002D583A">
        <w:tc>
          <w:tcPr>
            <w:tcW w:w="1593" w:type="pct"/>
          </w:tcPr>
          <w:p w14:paraId="1099765D" w14:textId="083797A8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62" w:type="pct"/>
          </w:tcPr>
          <w:p w14:paraId="6A5E8E5F" w14:textId="59306905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4888C261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95E458" w14:textId="44C3350D" w:rsidR="007807E7" w:rsidRPr="00EB1203" w:rsidRDefault="00CB0254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E65ED65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75104F9" w14:textId="47BA4449" w:rsidR="007807E7" w:rsidRPr="00EB1203" w:rsidRDefault="00CB0254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A3890A9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1272D3" w14:textId="4D676916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9" w:type="pct"/>
          </w:tcPr>
          <w:p w14:paraId="69CBAA71" w14:textId="69DFC6C2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556AE2E" w14:textId="4A41AA6E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7807E7" w:rsidRPr="00EB1203" w14:paraId="0EC02FF4" w14:textId="77777777" w:rsidTr="002D583A">
        <w:tc>
          <w:tcPr>
            <w:tcW w:w="1593" w:type="pct"/>
          </w:tcPr>
          <w:p w14:paraId="6779591F" w14:textId="0B9CE87A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562" w:type="pct"/>
          </w:tcPr>
          <w:p w14:paraId="355CFA77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4B0178E7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2880F4F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8C017EE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C62AADA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41392D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13B2DDD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65B722C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D37BFA6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07E7" w:rsidRPr="00EB1203" w14:paraId="1C32E8B6" w14:textId="77777777" w:rsidTr="002D583A">
        <w:tc>
          <w:tcPr>
            <w:tcW w:w="1593" w:type="pct"/>
          </w:tcPr>
          <w:p w14:paraId="3E5931D8" w14:textId="2691BEB2" w:rsidR="007807E7" w:rsidRPr="00EB1203" w:rsidRDefault="007807E7" w:rsidP="007807E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ED9F93E" w14:textId="30369A70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3BAE32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B967295" w14:textId="0B227DA0" w:rsidR="007807E7" w:rsidRPr="00EB1203" w:rsidRDefault="00DC0A00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25B67D5F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64F464AD" w14:textId="6CC600A7" w:rsidR="007807E7" w:rsidRPr="00EB1203" w:rsidRDefault="00DC0A00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0EC71F69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80CBB77" w14:textId="700B87EA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9" w:type="pct"/>
          </w:tcPr>
          <w:p w14:paraId="6B80802C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BC1FDD0" w14:textId="511FA881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</w:tr>
    </w:tbl>
    <w:p w14:paraId="42DF5771" w14:textId="77777777" w:rsidR="000A1F17" w:rsidRPr="00EB1203" w:rsidRDefault="000A1F17">
      <w:pPr>
        <w:rPr>
          <w:rFonts w:asciiTheme="majorBidi" w:hAnsiTheme="majorBidi" w:cstheme="majorBidi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0252DD" w:rsidRPr="00EB1203" w14:paraId="65D12AB6" w14:textId="77777777" w:rsidTr="008A33E2">
        <w:tc>
          <w:tcPr>
            <w:tcW w:w="1593" w:type="pct"/>
          </w:tcPr>
          <w:p w14:paraId="1854D50D" w14:textId="77777777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562" w:type="pct"/>
          </w:tcPr>
          <w:p w14:paraId="097E1D4F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637068D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8031CD0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A752198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A968961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C211AD1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5D0E8FD4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2B091EF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ADB301B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2DD" w:rsidRPr="00EB1203" w14:paraId="038CF37F" w14:textId="77777777" w:rsidTr="008A33E2">
        <w:tc>
          <w:tcPr>
            <w:tcW w:w="1593" w:type="pct"/>
          </w:tcPr>
          <w:p w14:paraId="24607D15" w14:textId="0AC67253" w:rsidR="000252DD" w:rsidRPr="00EB1203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562" w:type="pct"/>
          </w:tcPr>
          <w:p w14:paraId="24AB56DD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5C3013A8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B6EF6CA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FE664C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7CA72CF3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4746116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FBD57BD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DBEA31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8B42F73" w14:textId="77777777" w:rsidR="000252DD" w:rsidRPr="00EB1203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7E7" w:rsidRPr="00EB1203" w14:paraId="20BD968E" w14:textId="77777777" w:rsidTr="008A33E2">
        <w:tc>
          <w:tcPr>
            <w:tcW w:w="1593" w:type="pct"/>
          </w:tcPr>
          <w:p w14:paraId="516602C3" w14:textId="77777777" w:rsidR="007807E7" w:rsidRPr="00EB1203" w:rsidRDefault="007807E7" w:rsidP="007807E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184D273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6F8A56EC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9359113" w14:textId="19233E52" w:rsidR="007807E7" w:rsidRPr="00EB1203" w:rsidRDefault="00DC0A00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070B4AC4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3FF1E8" w14:textId="6EDD3776" w:rsidR="007807E7" w:rsidRPr="00EB1203" w:rsidRDefault="00472BD1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4B302DAB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254D18A" w14:textId="4A06DD8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5AF75B7F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E7DF219" w14:textId="743B8750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</w:tr>
      <w:tr w:rsidR="007807E7" w:rsidRPr="00EB1203" w14:paraId="501B05D4" w14:textId="77777777" w:rsidTr="008A33E2">
        <w:tc>
          <w:tcPr>
            <w:tcW w:w="1593" w:type="pct"/>
          </w:tcPr>
          <w:p w14:paraId="79EABF0A" w14:textId="3A028C97" w:rsidR="007807E7" w:rsidRPr="00EB1203" w:rsidRDefault="007807E7" w:rsidP="007807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3DAFEA41" w14:textId="2F611239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0BA90C3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05057D1" w14:textId="0BB4C2AA" w:rsidR="007807E7" w:rsidRPr="00EB1203" w:rsidRDefault="00167850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545B1A3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2DBC8359" w14:textId="0322A629" w:rsidR="007807E7" w:rsidRPr="00EB1203" w:rsidRDefault="00167850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407AB99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54EE440" w14:textId="142CEC64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9" w:type="pct"/>
          </w:tcPr>
          <w:p w14:paraId="5E9732A8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97F34D7" w14:textId="27171F9A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7807E7" w:rsidRPr="00EB1203" w14:paraId="62E6EDA3" w14:textId="77777777" w:rsidTr="008A33E2">
        <w:tc>
          <w:tcPr>
            <w:tcW w:w="1593" w:type="pct"/>
          </w:tcPr>
          <w:p w14:paraId="1E1B10E6" w14:textId="79EB1C4A" w:rsidR="007807E7" w:rsidRPr="00EB1203" w:rsidRDefault="007807E7" w:rsidP="00780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562" w:type="pct"/>
          </w:tcPr>
          <w:p w14:paraId="0F640932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BC17B24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89DBB7E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2E9914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74B378F7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4A0BB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206E94C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E30C767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05E7623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7E7" w:rsidRPr="00EB1203" w14:paraId="2925E073" w14:textId="77777777" w:rsidTr="008A33E2">
        <w:tc>
          <w:tcPr>
            <w:tcW w:w="1593" w:type="pct"/>
          </w:tcPr>
          <w:p w14:paraId="503766A6" w14:textId="77777777" w:rsidR="007807E7" w:rsidRPr="00EB1203" w:rsidRDefault="007807E7" w:rsidP="007807E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869BF60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DFB43F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0129DCB" w14:textId="0E5C95D0" w:rsidR="007807E7" w:rsidRPr="00EB1203" w:rsidRDefault="00472BD1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053C4479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741B939F" w14:textId="5117510A" w:rsidR="007807E7" w:rsidRPr="00EB1203" w:rsidRDefault="00472BD1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60FB2768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E23A94F" w14:textId="2F25CF91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9" w:type="pct"/>
          </w:tcPr>
          <w:p w14:paraId="5922FE16" w14:textId="77777777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E7A6949" w14:textId="74623034" w:rsidR="007807E7" w:rsidRPr="00EB1203" w:rsidRDefault="007807E7" w:rsidP="00780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</w:tr>
    </w:tbl>
    <w:p w14:paraId="5C0560BB" w14:textId="77777777" w:rsidR="0000773B" w:rsidRPr="00EB1203" w:rsidRDefault="0000773B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3ADD382" w14:textId="77777777" w:rsidR="00041BCC" w:rsidRPr="00115CAB" w:rsidRDefault="00041BCC" w:rsidP="0004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15CA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3E97D8ED" w14:textId="77777777" w:rsidR="00041BCC" w:rsidRPr="00115CAB" w:rsidRDefault="00041BCC" w:rsidP="0004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69C680" w14:textId="77777777" w:rsidR="00041BCC" w:rsidRPr="00115CAB" w:rsidRDefault="00041BCC" w:rsidP="0004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115CAB">
        <w:rPr>
          <w:rFonts w:asciiTheme="majorBidi" w:hAnsiTheme="majorBidi" w:cstheme="majorBidi"/>
          <w:sz w:val="28"/>
          <w:szCs w:val="28"/>
        </w:rPr>
        <w:t>23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Pr="00115CAB">
        <w:rPr>
          <w:rFonts w:asciiTheme="majorBidi" w:hAnsiTheme="majorBidi" w:cstheme="majorBidi"/>
          <w:sz w:val="28"/>
          <w:szCs w:val="28"/>
        </w:rPr>
        <w:t>2564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ที่ประชุมมีมติอนุมัติการเพิ่มทุนจดทะเบียนของบริษัท เพื่อรองรับการจ่ายหุ้นสามัญปันผลจำนวน </w:t>
      </w:r>
      <w:r w:rsidRPr="00115CAB">
        <w:rPr>
          <w:rFonts w:asciiTheme="majorBidi" w:hAnsiTheme="majorBidi" w:cstheme="majorBidi"/>
          <w:sz w:val="28"/>
          <w:szCs w:val="28"/>
        </w:rPr>
        <w:t xml:space="preserve">17,866,063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 w:rsidRPr="00115CAB">
        <w:rPr>
          <w:rFonts w:asciiTheme="majorBidi" w:hAnsiTheme="majorBidi" w:cstheme="majorBidi"/>
          <w:sz w:val="28"/>
          <w:szCs w:val="28"/>
        </w:rPr>
        <w:t xml:space="preserve">357,321,251.50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บาท เป็นทุนจดทะเบียนใหม่ </w:t>
      </w:r>
      <w:r w:rsidRPr="00115CAB">
        <w:rPr>
          <w:rFonts w:asciiTheme="majorBidi" w:hAnsiTheme="majorBidi" w:cstheme="majorBidi"/>
          <w:sz w:val="28"/>
          <w:szCs w:val="28"/>
        </w:rPr>
        <w:t xml:space="preserve">375,187,314.50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บาท บริษัทมีการจ่ายหุ้นสามัญปันผลไปแล้วในเดือนพฤษภาคม </w:t>
      </w:r>
      <w:r w:rsidRPr="00115CAB">
        <w:rPr>
          <w:rFonts w:asciiTheme="majorBidi" w:hAnsiTheme="majorBidi" w:cstheme="majorBidi"/>
          <w:sz w:val="28"/>
          <w:szCs w:val="28"/>
        </w:rPr>
        <w:t xml:space="preserve">2564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(หมายเหตุข้อ </w:t>
      </w:r>
      <w:r w:rsidRPr="00115CAB">
        <w:rPr>
          <w:rFonts w:asciiTheme="majorBidi" w:hAnsiTheme="majorBidi" w:cstheme="majorBidi"/>
          <w:sz w:val="28"/>
          <w:szCs w:val="28"/>
        </w:rPr>
        <w:t>29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) และได้จดทะเบียนเพิ่มทุนที่เรียกชำระแล้วกับกระทรวงพาณิชย์ เมื่อวันที่ </w:t>
      </w:r>
      <w:r w:rsidRPr="00115CAB">
        <w:rPr>
          <w:rFonts w:asciiTheme="majorBidi" w:hAnsiTheme="majorBidi" w:cstheme="majorBidi"/>
          <w:sz w:val="28"/>
          <w:szCs w:val="28"/>
        </w:rPr>
        <w:t>21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Pr="00115CAB">
        <w:rPr>
          <w:rFonts w:asciiTheme="majorBidi" w:hAnsiTheme="majorBidi" w:cstheme="majorBidi"/>
          <w:sz w:val="28"/>
          <w:szCs w:val="28"/>
        </w:rPr>
        <w:t>2564</w:t>
      </w:r>
    </w:p>
    <w:p w14:paraId="0EF10481" w14:textId="77777777" w:rsidR="00041BCC" w:rsidRPr="00115CAB" w:rsidRDefault="00041BCC" w:rsidP="0004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680D6" w14:textId="77777777" w:rsidR="00041BCC" w:rsidRPr="00115CAB" w:rsidRDefault="00041BCC" w:rsidP="0004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15CA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5EC95F84" w14:textId="77777777" w:rsidR="00041BCC" w:rsidRPr="00115CAB" w:rsidRDefault="00041BCC" w:rsidP="0004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62399F" w14:textId="77777777" w:rsidR="00041BCC" w:rsidRDefault="00041BCC" w:rsidP="0004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115CAB">
        <w:rPr>
          <w:rFonts w:asciiTheme="majorBidi" w:hAnsiTheme="majorBidi" w:cstheme="majorBidi"/>
          <w:sz w:val="28"/>
          <w:szCs w:val="28"/>
        </w:rPr>
        <w:t xml:space="preserve">10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115CAB">
        <w:rPr>
          <w:rFonts w:asciiTheme="majorBidi" w:hAnsiTheme="majorBidi" w:cstheme="majorBidi"/>
          <w:sz w:val="28"/>
          <w:szCs w:val="28"/>
        </w:rPr>
        <w:t>2564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 คณะกรรมการได้มีมติเห็นควรให้นำเสนอที่ประชุมผู้ถือหุ้น เพื่อพิจารณาอนุมัติการลดทุนจดทะเบียนของบริษัท จำนวน </w:t>
      </w:r>
      <w:r w:rsidRPr="00115CAB">
        <w:rPr>
          <w:rFonts w:asciiTheme="majorBidi" w:hAnsiTheme="majorBidi" w:cstheme="majorBidi"/>
          <w:sz w:val="28"/>
          <w:szCs w:val="28"/>
        </w:rPr>
        <w:t>272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 w:rsidRPr="00115CAB">
        <w:rPr>
          <w:rFonts w:asciiTheme="majorBidi" w:hAnsiTheme="majorBidi" w:cstheme="majorBidi"/>
          <w:sz w:val="28"/>
          <w:szCs w:val="28"/>
        </w:rPr>
        <w:t xml:space="preserve">0.50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เป็นจำนวนเงินทั้งสิ้น </w:t>
      </w:r>
      <w:r w:rsidRPr="00115CAB">
        <w:rPr>
          <w:rFonts w:asciiTheme="majorBidi" w:hAnsiTheme="majorBidi" w:cstheme="majorBidi"/>
          <w:sz w:val="28"/>
          <w:szCs w:val="28"/>
        </w:rPr>
        <w:t xml:space="preserve">136.00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 w:rsidRPr="00115CAB">
        <w:rPr>
          <w:rFonts w:asciiTheme="majorBidi" w:hAnsiTheme="majorBidi" w:cstheme="majorBidi"/>
          <w:sz w:val="28"/>
          <w:szCs w:val="28"/>
        </w:rPr>
        <w:t xml:space="preserve">375,187,314.50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 xml:space="preserve">บาท เป็น </w:t>
      </w:r>
      <w:r w:rsidRPr="00115CAB">
        <w:rPr>
          <w:rFonts w:asciiTheme="majorBidi" w:hAnsiTheme="majorBidi" w:cstheme="majorBidi"/>
          <w:sz w:val="28"/>
          <w:szCs w:val="28"/>
        </w:rPr>
        <w:t xml:space="preserve">375,187,178.50 </w:t>
      </w:r>
      <w:r w:rsidRPr="00115CAB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46AB7582" w14:textId="46F84B89" w:rsidR="005C6D4C" w:rsidRDefault="005C6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1319824" w14:textId="5F81864E" w:rsidR="00DB6ABE" w:rsidRPr="00EB1203" w:rsidRDefault="00EA601D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ส่วนเกินมูลค่าหุ้น</w:t>
      </w:r>
    </w:p>
    <w:p w14:paraId="36A65DF8" w14:textId="77777777" w:rsidR="00DB6ABE" w:rsidRPr="00EB1203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DF696" w14:textId="134965F5" w:rsidR="002013DE" w:rsidRPr="00EB1203" w:rsidRDefault="00EA601D" w:rsidP="0020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F54F0" w:rsidRPr="00EB1203">
        <w:rPr>
          <w:rFonts w:asciiTheme="majorBidi" w:hAnsiTheme="majorBidi" w:cstheme="majorBidi"/>
          <w:sz w:val="28"/>
          <w:szCs w:val="28"/>
        </w:rPr>
        <w:t>2535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DF54F0" w:rsidRPr="00EB1203">
        <w:rPr>
          <w:rFonts w:asciiTheme="majorBidi" w:hAnsiTheme="majorBidi" w:cstheme="majorBidi"/>
          <w:sz w:val="28"/>
          <w:szCs w:val="28"/>
        </w:rPr>
        <w:t>51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ในกรณี</w:t>
      </w:r>
      <w:r w:rsidR="002013DE" w:rsidRPr="00EB1203">
        <w:rPr>
          <w:rFonts w:asciiTheme="majorBidi" w:hAnsiTheme="majorBidi" w:cstheme="majorBidi"/>
          <w:sz w:val="28"/>
          <w:szCs w:val="28"/>
          <w:cs/>
        </w:rPr>
        <w:t>ที่บริษัทเสนอขายหุ้นสูงกว่า</w:t>
      </w:r>
      <w:r w:rsidR="002013DE" w:rsidRPr="00EB1203">
        <w:rPr>
          <w:rFonts w:asciiTheme="majorBidi" w:hAnsiTheme="majorBidi" w:cstheme="majorBidi"/>
          <w:spacing w:val="-4"/>
          <w:sz w:val="28"/>
          <w:szCs w:val="28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2013DE" w:rsidRPr="00EB1203">
        <w:rPr>
          <w:rFonts w:asciiTheme="majorBidi" w:hAnsiTheme="majorBidi" w:cstheme="majorBidi"/>
          <w:sz w:val="28"/>
          <w:szCs w:val="28"/>
          <w:cs/>
        </w:rPr>
        <w:t>จะนำไปจ่ายเป็นเงินปันผลไม่ได้</w:t>
      </w:r>
    </w:p>
    <w:p w14:paraId="2061376A" w14:textId="77777777" w:rsidR="00041BCC" w:rsidRDefault="00041BCC" w:rsidP="00972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1D2AC" w14:textId="1F2183CB" w:rsidR="0023782D" w:rsidRPr="00041BCC" w:rsidRDefault="000252DD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41BCC">
        <w:rPr>
          <w:rFonts w:asciiTheme="majorBidi" w:hAnsiTheme="majorBidi" w:cstheme="majorBidi"/>
          <w:b/>
          <w:bCs/>
          <w:sz w:val="28"/>
          <w:szCs w:val="28"/>
        </w:rPr>
        <w:t>18</w:t>
      </w:r>
      <w:r w:rsidR="0023782D" w:rsidRPr="00041BCC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การจ่ายโดยใช้หุ้นเป็นเกณฑ์</w:t>
      </w:r>
    </w:p>
    <w:p w14:paraId="73BBCBAD" w14:textId="77777777" w:rsidR="007365A9" w:rsidRPr="00041BCC" w:rsidRDefault="007365A9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681AFBA" w14:textId="6B87E201" w:rsidR="007365A9" w:rsidRPr="00EB1203" w:rsidRDefault="00700EDC" w:rsidP="0083701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1BC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9743F6" w:rsidRPr="00041BCC">
        <w:rPr>
          <w:rFonts w:asciiTheme="majorBidi" w:hAnsiTheme="majorBidi" w:cstheme="majorBidi"/>
          <w:sz w:val="28"/>
          <w:szCs w:val="28"/>
        </w:rPr>
        <w:t>1</w:t>
      </w:r>
      <w:r w:rsidR="008C4D90" w:rsidRPr="00041BCC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9743F6" w:rsidRPr="00041BCC">
        <w:rPr>
          <w:rFonts w:asciiTheme="majorBidi" w:hAnsiTheme="majorBidi" w:cstheme="majorBidi"/>
          <w:sz w:val="28"/>
          <w:szCs w:val="28"/>
        </w:rPr>
        <w:t>2556</w:t>
      </w:r>
      <w:r w:rsidRPr="00041BCC">
        <w:rPr>
          <w:rFonts w:asciiTheme="majorBidi" w:hAnsiTheme="majorBidi" w:cstheme="majorBidi"/>
          <w:sz w:val="28"/>
          <w:szCs w:val="28"/>
        </w:rPr>
        <w:t xml:space="preserve"> </w:t>
      </w:r>
      <w:r w:rsidR="007365A9" w:rsidRPr="00041BCC">
        <w:rPr>
          <w:rFonts w:asciiTheme="majorBidi" w:hAnsiTheme="majorBidi" w:cstheme="majorBidi"/>
          <w:sz w:val="28"/>
          <w:szCs w:val="28"/>
          <w:cs/>
        </w:rPr>
        <w:t>กลุ่มผู้ถือหุ้นรายใหญ่ของบริษัทได้ทำสัญญาซื้อขายหุ้นส่วนตัวกับผู้ถือหุ้นรายย่อย</w:t>
      </w:r>
      <w:r w:rsidR="006A0D4D">
        <w:rPr>
          <w:rFonts w:asciiTheme="majorBidi" w:hAnsiTheme="majorBidi" w:cstheme="majorBidi"/>
          <w:sz w:val="28"/>
          <w:szCs w:val="28"/>
        </w:rPr>
        <w:br/>
      </w:r>
      <w:r w:rsidR="007365A9" w:rsidRPr="00041BCC">
        <w:rPr>
          <w:rFonts w:asciiTheme="majorBidi" w:hAnsiTheme="majorBidi" w:cstheme="majorBidi"/>
          <w:sz w:val="28"/>
          <w:szCs w:val="28"/>
          <w:cs/>
        </w:rPr>
        <w:t>และบุคคลภายนอกในราคาที่ตกลงร่วมกัน ซึ่ง</w:t>
      </w:r>
      <w:r w:rsidR="00EA601D" w:rsidRPr="00041BCC">
        <w:rPr>
          <w:rFonts w:asciiTheme="majorBidi" w:hAnsiTheme="majorBidi" w:cstheme="majorBidi"/>
          <w:sz w:val="28"/>
          <w:szCs w:val="28"/>
          <w:cs/>
        </w:rPr>
        <w:t>เป็นราคาที่</w:t>
      </w:r>
      <w:r w:rsidR="007365A9" w:rsidRPr="00041BCC">
        <w:rPr>
          <w:rFonts w:asciiTheme="majorBidi" w:hAnsiTheme="majorBidi" w:cstheme="majorBidi"/>
          <w:sz w:val="28"/>
          <w:szCs w:val="28"/>
          <w:cs/>
        </w:rPr>
        <w:t>ต่ำกว่าประมาณการมูลค่ายุติธรรม ผลต่างดังกล่าวถือเป็นรายจ่ายโดยใช้หุ้นเป็นเกณฑ์</w:t>
      </w:r>
      <w:r w:rsidR="007365A9" w:rsidRPr="00EB1203">
        <w:rPr>
          <w:rFonts w:asciiTheme="majorBidi" w:hAnsiTheme="majorBidi" w:cstheme="majorBidi"/>
          <w:sz w:val="28"/>
          <w:szCs w:val="28"/>
        </w:rPr>
        <w:t> </w:t>
      </w:r>
    </w:p>
    <w:p w14:paraId="51E92EFE" w14:textId="77777777" w:rsidR="007239F0" w:rsidRPr="00EB1203" w:rsidRDefault="007239F0" w:rsidP="0083701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7A62FD" w14:textId="11E51AB6" w:rsidR="00464044" w:rsidRPr="00EB1203" w:rsidRDefault="000252DD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19</w:t>
      </w:r>
      <w:r w:rsidR="00464044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</w:t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ตามกฎหมาย</w:t>
      </w:r>
    </w:p>
    <w:p w14:paraId="423437C3" w14:textId="77777777" w:rsidR="00464044" w:rsidRPr="00EB1203" w:rsidRDefault="00464044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C3A1B0" w14:textId="322B1A42" w:rsidR="00142076" w:rsidRPr="00EB1203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2535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มาตรา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116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“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สำรองตามกฎหมาย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>”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) อย่างน้อยร้อยละ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5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10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209C14C0" w14:textId="77777777" w:rsidR="009C2E79" w:rsidRPr="00EB1203" w:rsidRDefault="009C2E79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72D6D43E" w14:textId="096275F8" w:rsidR="00E02551" w:rsidRPr="00EB1203" w:rsidRDefault="00DF54F0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0252DD" w:rsidRPr="00EB1203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E02551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  <w:t>ส่วน</w:t>
      </w:r>
      <w:r w:rsidR="002A4621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E02551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  <w:r w:rsidR="00F343A0" w:rsidRPr="00EB1203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6994A02" w14:textId="77777777" w:rsidR="00F57568" w:rsidRPr="00EB1203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8FDC7" w14:textId="7764000C" w:rsidR="00E076AF" w:rsidRPr="00EB1203" w:rsidRDefault="00F3010D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="00B5016B" w:rsidRPr="00EB1203">
        <w:rPr>
          <w:rFonts w:asciiTheme="majorBidi" w:hAnsiTheme="majorBidi" w:cstheme="majorBidi"/>
          <w:sz w:val="28"/>
          <w:szCs w:val="28"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 ผู้มีอำนาจตัดสินใจสูงสุดด้านการดำเนินงานของบริษัท</w:t>
      </w:r>
      <w:r w:rsidR="00F064E9" w:rsidRPr="00EB1203">
        <w:rPr>
          <w:rFonts w:asciiTheme="majorBidi" w:hAnsiTheme="majorBidi" w:cstheme="majorBidi"/>
          <w:sz w:val="28"/>
          <w:szCs w:val="28"/>
          <w:cs/>
        </w:rPr>
        <w:t>คือ</w:t>
      </w:r>
      <w:r w:rsidRPr="00EB1203">
        <w:rPr>
          <w:rFonts w:asciiTheme="majorBidi" w:hAnsiTheme="majorBidi" w:cstheme="majorBidi"/>
          <w:sz w:val="28"/>
          <w:szCs w:val="28"/>
          <w:cs/>
        </w:rPr>
        <w:t>กรรมการบริษัท</w:t>
      </w:r>
    </w:p>
    <w:p w14:paraId="20EC86F9" w14:textId="77777777" w:rsidR="00E076AF" w:rsidRPr="00EB1203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D02C378" w14:textId="2C73DB95" w:rsidR="00E076AF" w:rsidRPr="00EB1203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="00DF54F0" w:rsidRPr="00EB1203">
        <w:rPr>
          <w:rFonts w:asciiTheme="majorBidi" w:hAnsiTheme="majorBidi" w:cstheme="majorBidi"/>
          <w:sz w:val="28"/>
          <w:szCs w:val="28"/>
        </w:rPr>
        <w:t>4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DF54F0" w:rsidRPr="00EB1203">
        <w:rPr>
          <w:rFonts w:asciiTheme="majorBidi" w:hAnsiTheme="majorBidi" w:cstheme="majorBidi"/>
          <w:sz w:val="28"/>
          <w:szCs w:val="28"/>
          <w:cs/>
        </w:rPr>
        <w:t xml:space="preserve">และการให้สินเชื่ออื่น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โดยทั้ง </w:t>
      </w:r>
      <w:r w:rsidR="00DF54F0" w:rsidRPr="00EB1203">
        <w:rPr>
          <w:rFonts w:asciiTheme="majorBidi" w:hAnsiTheme="majorBidi" w:cstheme="majorBidi"/>
          <w:sz w:val="28"/>
          <w:szCs w:val="28"/>
        </w:rPr>
        <w:t>4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</w:t>
      </w:r>
      <w:r w:rsidR="00DF54F0" w:rsidRPr="00EB1203">
        <w:rPr>
          <w:rFonts w:asciiTheme="majorBidi" w:hAnsiTheme="majorBidi" w:cstheme="majorBidi"/>
          <w:sz w:val="28"/>
          <w:szCs w:val="28"/>
          <w:cs/>
        </w:rPr>
        <w:t>และการให้สินเชื่ออื่น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EB1203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EB1203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5E11913B" w14:textId="21545D4C" w:rsidR="00285142" w:rsidRPr="00EB1203" w:rsidRDefault="00285142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B8EA59" w14:textId="77777777" w:rsidR="00B917BB" w:rsidRDefault="00B9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FD7EF1" w14:textId="1015E9D9" w:rsidR="004F56F1" w:rsidRPr="00EB1203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ข้อมูลตามส่วนที่รายงาน</w:t>
      </w:r>
    </w:p>
    <w:p w14:paraId="5133995F" w14:textId="77777777" w:rsidR="00756B43" w:rsidRPr="00EB1203" w:rsidRDefault="00756B43" w:rsidP="0075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82"/>
        <w:gridCol w:w="1180"/>
        <w:gridCol w:w="1278"/>
        <w:gridCol w:w="1172"/>
        <w:gridCol w:w="1184"/>
      </w:tblGrid>
      <w:tr w:rsidR="00756B43" w:rsidRPr="00EB1203" w14:paraId="0D87C2C1" w14:textId="77777777" w:rsidTr="00D1223C">
        <w:trPr>
          <w:trHeight w:val="382"/>
        </w:trPr>
        <w:tc>
          <w:tcPr>
            <w:tcW w:w="1885" w:type="pct"/>
          </w:tcPr>
          <w:p w14:paraId="438FA19C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7837BE2D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6B43" w:rsidRPr="00EB1203" w14:paraId="28D759F9" w14:textId="77777777" w:rsidTr="00D1223C">
        <w:trPr>
          <w:trHeight w:val="382"/>
        </w:trPr>
        <w:tc>
          <w:tcPr>
            <w:tcW w:w="1885" w:type="pct"/>
          </w:tcPr>
          <w:p w14:paraId="2C472A13" w14:textId="39F6C122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4125EB13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66B81F60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4098A029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3A450928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615" w:type="pct"/>
          </w:tcPr>
          <w:p w14:paraId="057D0938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6B43" w:rsidRPr="00EB1203" w14:paraId="0FEBEDA2" w14:textId="77777777" w:rsidTr="00D1223C">
        <w:trPr>
          <w:trHeight w:val="382"/>
        </w:trPr>
        <w:tc>
          <w:tcPr>
            <w:tcW w:w="1885" w:type="pct"/>
          </w:tcPr>
          <w:p w14:paraId="68A37AE0" w14:textId="52FC699A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122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14" w:type="pct"/>
          </w:tcPr>
          <w:p w14:paraId="62ADBFE9" w14:textId="1786E958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3EA833FF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55DF9C1F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7E752CF8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5" w:type="pct"/>
          </w:tcPr>
          <w:p w14:paraId="704B32E2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43" w:rsidRPr="00EB1203" w14:paraId="64B736D4" w14:textId="77777777" w:rsidTr="00D1223C">
        <w:trPr>
          <w:trHeight w:val="382"/>
        </w:trPr>
        <w:tc>
          <w:tcPr>
            <w:tcW w:w="1885" w:type="pct"/>
          </w:tcPr>
          <w:p w14:paraId="6908181F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769246E8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6B43" w:rsidRPr="00EB1203" w14:paraId="3C2D8346" w14:textId="77777777" w:rsidTr="00D1223C">
        <w:trPr>
          <w:trHeight w:val="379"/>
        </w:trPr>
        <w:tc>
          <w:tcPr>
            <w:tcW w:w="1885" w:type="pct"/>
          </w:tcPr>
          <w:p w14:paraId="63BF494A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3C6B99C3" w14:textId="2A5AB871" w:rsidR="00756B43" w:rsidRPr="00EB1203" w:rsidRDefault="00283F02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254,709</w:t>
            </w:r>
          </w:p>
        </w:tc>
        <w:tc>
          <w:tcPr>
            <w:tcW w:w="613" w:type="pct"/>
          </w:tcPr>
          <w:p w14:paraId="06F6ADAD" w14:textId="13368547" w:rsidR="00756B43" w:rsidRPr="00EB1203" w:rsidRDefault="00622B90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157,459</w:t>
            </w:r>
          </w:p>
        </w:tc>
        <w:tc>
          <w:tcPr>
            <w:tcW w:w="664" w:type="pct"/>
          </w:tcPr>
          <w:p w14:paraId="40718589" w14:textId="4AF43036" w:rsidR="00756B43" w:rsidRPr="00EB1203" w:rsidRDefault="00622B90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  <w:tc>
          <w:tcPr>
            <w:tcW w:w="609" w:type="pct"/>
          </w:tcPr>
          <w:p w14:paraId="5E1CC1BE" w14:textId="3A35F296" w:rsidR="00756B43" w:rsidRPr="00EB1203" w:rsidRDefault="007466A1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45,349</w:t>
            </w:r>
          </w:p>
        </w:tc>
        <w:tc>
          <w:tcPr>
            <w:tcW w:w="615" w:type="pct"/>
          </w:tcPr>
          <w:p w14:paraId="10418239" w14:textId="24BB9E76" w:rsidR="00756B43" w:rsidRPr="00EB1203" w:rsidRDefault="007466A1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459,264</w:t>
            </w:r>
          </w:p>
        </w:tc>
      </w:tr>
      <w:tr w:rsidR="00756B43" w:rsidRPr="00EB1203" w14:paraId="555182F4" w14:textId="77777777" w:rsidTr="00D1223C">
        <w:trPr>
          <w:trHeight w:val="379"/>
        </w:trPr>
        <w:tc>
          <w:tcPr>
            <w:tcW w:w="1885" w:type="pct"/>
          </w:tcPr>
          <w:p w14:paraId="3911E19B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7E08D497" w14:textId="4C541EE8" w:rsidR="00756B43" w:rsidRPr="00EB1203" w:rsidRDefault="00283F02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(235,865)</w:t>
            </w:r>
          </w:p>
        </w:tc>
        <w:tc>
          <w:tcPr>
            <w:tcW w:w="613" w:type="pct"/>
          </w:tcPr>
          <w:p w14:paraId="33D0AA87" w14:textId="2DA3A666" w:rsidR="00756B43" w:rsidRPr="00EB1203" w:rsidRDefault="00622B90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672AD8AE" w14:textId="231D6FA2" w:rsidR="00756B43" w:rsidRPr="00EB1203" w:rsidRDefault="00A3720D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71C76AAB" w14:textId="42A82B4D" w:rsidR="00756B43" w:rsidRPr="00EB1203" w:rsidRDefault="007466A1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0A540BB3" w14:textId="4739A207" w:rsidR="00756B43" w:rsidRPr="00EB1203" w:rsidRDefault="007466A1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(235,865)</w:t>
            </w:r>
          </w:p>
        </w:tc>
      </w:tr>
      <w:tr w:rsidR="00756B43" w:rsidRPr="00EB1203" w14:paraId="79D69901" w14:textId="77777777" w:rsidTr="00D1223C">
        <w:trPr>
          <w:trHeight w:val="379"/>
        </w:trPr>
        <w:tc>
          <w:tcPr>
            <w:tcW w:w="1885" w:type="pct"/>
          </w:tcPr>
          <w:p w14:paraId="3319BBEF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7D4B8BDF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641F839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BDC999E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8FE265B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912305F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EB1203" w14:paraId="5BEAD770" w14:textId="77777777" w:rsidTr="00D1223C">
        <w:trPr>
          <w:trHeight w:val="379"/>
        </w:trPr>
        <w:tc>
          <w:tcPr>
            <w:tcW w:w="1885" w:type="pct"/>
          </w:tcPr>
          <w:p w14:paraId="38B8BC2A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4" w:type="pct"/>
          </w:tcPr>
          <w:p w14:paraId="22177A64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9BF0DB7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17E18F2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D8FD24E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183E4BC" w14:textId="77777777" w:rsidR="00756B43" w:rsidRPr="00EB1203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EB1203" w14:paraId="7BD08E0B" w14:textId="77777777" w:rsidTr="00D1223C">
        <w:trPr>
          <w:trHeight w:val="379"/>
        </w:trPr>
        <w:tc>
          <w:tcPr>
            <w:tcW w:w="1885" w:type="pct"/>
          </w:tcPr>
          <w:p w14:paraId="5B57C70B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4" w:type="pct"/>
          </w:tcPr>
          <w:p w14:paraId="517BC54A" w14:textId="6D727B4F" w:rsidR="00756B43" w:rsidRPr="00EB1203" w:rsidRDefault="00622B90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144C8EFD" w14:textId="31DC5EF3" w:rsidR="00756B43" w:rsidRPr="00EB1203" w:rsidRDefault="00622B90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(10,883)</w:t>
            </w:r>
          </w:p>
        </w:tc>
        <w:tc>
          <w:tcPr>
            <w:tcW w:w="664" w:type="pct"/>
          </w:tcPr>
          <w:p w14:paraId="581630FD" w14:textId="3B50714B" w:rsidR="00756B43" w:rsidRPr="00EB1203" w:rsidRDefault="00A3720D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666232C6" w14:textId="3E33B376" w:rsidR="00756B43" w:rsidRPr="00EB1203" w:rsidRDefault="007466A1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(213)</w:t>
            </w:r>
          </w:p>
        </w:tc>
        <w:tc>
          <w:tcPr>
            <w:tcW w:w="615" w:type="pct"/>
          </w:tcPr>
          <w:p w14:paraId="6042C01A" w14:textId="0A32A066" w:rsidR="00756B43" w:rsidRPr="00EB1203" w:rsidRDefault="007466A1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(11,096)</w:t>
            </w:r>
          </w:p>
        </w:tc>
      </w:tr>
      <w:tr w:rsidR="00756B43" w:rsidRPr="00EB1203" w14:paraId="3A487A27" w14:textId="77777777" w:rsidTr="00D1223C">
        <w:trPr>
          <w:trHeight w:val="379"/>
        </w:trPr>
        <w:tc>
          <w:tcPr>
            <w:tcW w:w="1885" w:type="pct"/>
          </w:tcPr>
          <w:p w14:paraId="0AE62BB8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3B27DEBA" w14:textId="73E2BC1C" w:rsidR="00756B43" w:rsidRPr="00EB1203" w:rsidRDefault="00622B90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613" w:type="pct"/>
          </w:tcPr>
          <w:p w14:paraId="039857D8" w14:textId="722649AC" w:rsidR="00756B43" w:rsidRPr="00EB1203" w:rsidRDefault="00622B90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(23,390)</w:t>
            </w:r>
          </w:p>
        </w:tc>
        <w:tc>
          <w:tcPr>
            <w:tcW w:w="664" w:type="pct"/>
          </w:tcPr>
          <w:p w14:paraId="066EBDE2" w14:textId="6252AEDC" w:rsidR="00756B43" w:rsidRPr="00EB1203" w:rsidRDefault="00A3720D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609" w:type="pct"/>
          </w:tcPr>
          <w:p w14:paraId="6177345B" w14:textId="18510FA0" w:rsidR="00756B43" w:rsidRPr="00EB1203" w:rsidRDefault="007466A1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(8,940)</w:t>
            </w:r>
          </w:p>
        </w:tc>
        <w:tc>
          <w:tcPr>
            <w:tcW w:w="615" w:type="pct"/>
          </w:tcPr>
          <w:p w14:paraId="35207C2C" w14:textId="1C74F6D2" w:rsidR="00756B43" w:rsidRPr="00EB1203" w:rsidRDefault="007466A1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(33,009)</w:t>
            </w:r>
          </w:p>
        </w:tc>
      </w:tr>
      <w:tr w:rsidR="00756B43" w:rsidRPr="00EB1203" w14:paraId="14A6DFB0" w14:textId="77777777" w:rsidTr="00217BC3">
        <w:trPr>
          <w:trHeight w:val="407"/>
        </w:trPr>
        <w:tc>
          <w:tcPr>
            <w:tcW w:w="1885" w:type="pct"/>
          </w:tcPr>
          <w:p w14:paraId="0982FFAA" w14:textId="30BD71BE" w:rsidR="00756B43" w:rsidRPr="00EB1203" w:rsidRDefault="008F71D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 </w:t>
            </w:r>
            <w:r w:rsidRPr="008F71DD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กำไรและกลับรายการด้านเครดิตที่คาดว่าจะเกิดขึ้น</w:t>
            </w:r>
          </w:p>
        </w:tc>
        <w:tc>
          <w:tcPr>
            <w:tcW w:w="614" w:type="pct"/>
          </w:tcPr>
          <w:p w14:paraId="3F614910" w14:textId="77777777" w:rsidR="008F71DD" w:rsidRDefault="008F71DD" w:rsidP="005460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22ECA" w14:textId="478B2041" w:rsidR="000252DD" w:rsidRPr="00EB1203" w:rsidRDefault="00622B90" w:rsidP="005460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3D48EF42" w14:textId="77777777" w:rsidR="008F71DD" w:rsidRDefault="008F71DD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B6A26E" w14:textId="123CB06D" w:rsidR="000252DD" w:rsidRPr="00EB1203" w:rsidRDefault="00622B90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="003C57DA" w:rsidRPr="00E00B33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64" w:type="pct"/>
          </w:tcPr>
          <w:p w14:paraId="1A27F41E" w14:textId="77777777" w:rsidR="008F71DD" w:rsidRDefault="008F71DD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F01A9" w14:textId="320F9084" w:rsidR="000252DD" w:rsidRPr="00EB1203" w:rsidRDefault="00A3720D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609" w:type="pct"/>
          </w:tcPr>
          <w:p w14:paraId="14B016E0" w14:textId="77777777" w:rsidR="008F71DD" w:rsidRDefault="008F71DD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5D7AD" w14:textId="09CCE66A" w:rsidR="000252DD" w:rsidRPr="00EB1203" w:rsidRDefault="007466A1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(1,781)</w:t>
            </w:r>
          </w:p>
        </w:tc>
        <w:tc>
          <w:tcPr>
            <w:tcW w:w="615" w:type="pct"/>
          </w:tcPr>
          <w:p w14:paraId="019376DF" w14:textId="77777777" w:rsidR="008F71DD" w:rsidRDefault="008F71DD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2E137" w14:textId="426A42DA" w:rsidR="000252DD" w:rsidRPr="00EB1203" w:rsidRDefault="007466A1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00B3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03DD" w:rsidRPr="00E00B33">
              <w:rPr>
                <w:rFonts w:asciiTheme="majorBidi" w:hAnsiTheme="majorBidi" w:cstheme="majorBidi"/>
                <w:sz w:val="28"/>
                <w:szCs w:val="28"/>
              </w:rPr>
              <w:t>9,912</w:t>
            </w:r>
            <w:r w:rsidRPr="00E00B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EB1203" w14:paraId="162D62A3" w14:textId="77777777" w:rsidTr="00D1223C">
        <w:trPr>
          <w:trHeight w:val="387"/>
        </w:trPr>
        <w:tc>
          <w:tcPr>
            <w:tcW w:w="1885" w:type="pct"/>
          </w:tcPr>
          <w:p w14:paraId="60E01B35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14" w:type="pct"/>
          </w:tcPr>
          <w:p w14:paraId="1080A9E8" w14:textId="3F5AE49D" w:rsidR="00756B43" w:rsidRPr="00EB1203" w:rsidRDefault="00A3720D" w:rsidP="0054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18,626</w:t>
            </w:r>
          </w:p>
        </w:tc>
        <w:tc>
          <w:tcPr>
            <w:tcW w:w="613" w:type="pct"/>
          </w:tcPr>
          <w:p w14:paraId="3302E11B" w14:textId="06693417" w:rsidR="00756B43" w:rsidRPr="00EB1203" w:rsidRDefault="00A3720D" w:rsidP="003C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</w:t>
            </w:r>
            <w:r w:rsidR="008F3637" w:rsidRPr="00E00B33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664" w:type="pct"/>
          </w:tcPr>
          <w:p w14:paraId="108288A7" w14:textId="6FEDBE4B" w:rsidR="00756B43" w:rsidRPr="00EB1203" w:rsidRDefault="00A3720D" w:rsidP="00B0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1,344</w:t>
            </w:r>
          </w:p>
        </w:tc>
        <w:tc>
          <w:tcPr>
            <w:tcW w:w="609" w:type="pct"/>
          </w:tcPr>
          <w:p w14:paraId="7AC118D9" w14:textId="7DC4F641" w:rsidR="00756B43" w:rsidRPr="00EB1203" w:rsidRDefault="007466A1" w:rsidP="00B0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34,415</w:t>
            </w:r>
          </w:p>
        </w:tc>
        <w:tc>
          <w:tcPr>
            <w:tcW w:w="615" w:type="pct"/>
          </w:tcPr>
          <w:p w14:paraId="5CE34726" w14:textId="1BDF6C5C" w:rsidR="00756B43" w:rsidRPr="00EB1203" w:rsidRDefault="007466A1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</w:t>
            </w:r>
            <w:r w:rsidR="00ED56B9" w:rsidRPr="00E00B3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756B43" w:rsidRPr="00EB1203" w14:paraId="11224413" w14:textId="77777777" w:rsidTr="00D1223C">
        <w:trPr>
          <w:trHeight w:val="379"/>
        </w:trPr>
        <w:tc>
          <w:tcPr>
            <w:tcW w:w="1885" w:type="pct"/>
          </w:tcPr>
          <w:p w14:paraId="662DB4EB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028293EF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671F543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CDB0972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063FCB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CCA1F5F" w14:textId="449911CC" w:rsidR="00756B43" w:rsidRPr="00EB1203" w:rsidRDefault="007466A1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Pr="00E00B33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3C77AA" w:rsidRPr="00E00B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6B43" w:rsidRPr="00EB1203" w14:paraId="2CF071A1" w14:textId="77777777" w:rsidTr="00D1223C">
        <w:trPr>
          <w:trHeight w:val="379"/>
        </w:trPr>
        <w:tc>
          <w:tcPr>
            <w:tcW w:w="1885" w:type="pct"/>
          </w:tcPr>
          <w:p w14:paraId="6A9A4818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3BCCAD97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2C50C6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D238A61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7808BE6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983B62B" w14:textId="58CF5939" w:rsidR="00756B43" w:rsidRPr="00EB1203" w:rsidRDefault="007466A1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(35,366)</w:t>
            </w:r>
          </w:p>
        </w:tc>
      </w:tr>
      <w:tr w:rsidR="00756B43" w:rsidRPr="00EB1203" w14:paraId="50E0DEDA" w14:textId="77777777" w:rsidTr="00D1223C">
        <w:trPr>
          <w:trHeight w:val="379"/>
        </w:trPr>
        <w:tc>
          <w:tcPr>
            <w:tcW w:w="1885" w:type="pct"/>
          </w:tcPr>
          <w:p w14:paraId="1F43F772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0D788E9C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503A101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7449541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D1EBC0C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F21059B" w14:textId="619A1B3E" w:rsidR="00756B43" w:rsidRPr="00EB1203" w:rsidRDefault="007466A1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(145,390)</w:t>
            </w:r>
          </w:p>
        </w:tc>
      </w:tr>
      <w:tr w:rsidR="00756B43" w:rsidRPr="00EB1203" w14:paraId="6AF4F5FB" w14:textId="77777777" w:rsidTr="00D1223C">
        <w:trPr>
          <w:trHeight w:val="379"/>
        </w:trPr>
        <w:tc>
          <w:tcPr>
            <w:tcW w:w="1885" w:type="pct"/>
          </w:tcPr>
          <w:p w14:paraId="5DD23F57" w14:textId="77777777" w:rsidR="00756B43" w:rsidRPr="00EB1203" w:rsidRDefault="00756B43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65D4C6E4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DF1450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F1B01BA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A1E0D0C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DE73BFC" w14:textId="21CF5236" w:rsidR="00756B43" w:rsidRPr="00EB1203" w:rsidRDefault="00756B43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EB1203" w14:paraId="6874096C" w14:textId="77777777" w:rsidTr="00D1223C">
        <w:trPr>
          <w:trHeight w:val="410"/>
        </w:trPr>
        <w:tc>
          <w:tcPr>
            <w:tcW w:w="1885" w:type="pct"/>
          </w:tcPr>
          <w:p w14:paraId="528D8A4E" w14:textId="77777777" w:rsidR="00756B43" w:rsidRPr="00EB1203" w:rsidRDefault="00756B43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1AFFB060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E1E04C7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0AA1F15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9774BD5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0A51719" w14:textId="5904EC5C" w:rsidR="00756B43" w:rsidRPr="00EB1203" w:rsidRDefault="00661D9E" w:rsidP="002008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(246)</w:t>
            </w:r>
          </w:p>
        </w:tc>
      </w:tr>
      <w:tr w:rsidR="00756B43" w:rsidRPr="00EB1203" w14:paraId="1C4BE0B3" w14:textId="77777777" w:rsidTr="00D1223C">
        <w:trPr>
          <w:trHeight w:val="379"/>
        </w:trPr>
        <w:tc>
          <w:tcPr>
            <w:tcW w:w="1885" w:type="pct"/>
          </w:tcPr>
          <w:p w14:paraId="469A714A" w14:textId="300E9440" w:rsidR="00756B43" w:rsidRPr="00EB1203" w:rsidRDefault="009743F6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56B43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4" w:type="pct"/>
          </w:tcPr>
          <w:p w14:paraId="2DF903CB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5134967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0FF3D946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8E318A4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B35069F" w14:textId="7B0CD77F" w:rsidR="00756B43" w:rsidRPr="00EB1203" w:rsidRDefault="00661D9E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E47DD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C77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6B43" w:rsidRPr="00EB1203" w14:paraId="7C17A5CE" w14:textId="77777777" w:rsidTr="00D1223C">
        <w:trPr>
          <w:trHeight w:val="410"/>
        </w:trPr>
        <w:tc>
          <w:tcPr>
            <w:tcW w:w="1885" w:type="pct"/>
          </w:tcPr>
          <w:p w14:paraId="25F7EBD3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331ECB5B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F6C2365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296C284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CB12036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22DA4CA" w14:textId="09F56CB6" w:rsidR="00756B43" w:rsidRPr="00EB1203" w:rsidRDefault="00661D9E" w:rsidP="002008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</w:t>
            </w:r>
            <w:r w:rsidR="00041D1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EB1203" w14:paraId="68B97228" w14:textId="77777777" w:rsidTr="00D1223C">
        <w:trPr>
          <w:trHeight w:val="441"/>
        </w:trPr>
        <w:tc>
          <w:tcPr>
            <w:tcW w:w="1885" w:type="pct"/>
          </w:tcPr>
          <w:p w14:paraId="3240DA88" w14:textId="62F9A849" w:rsidR="00756B43" w:rsidRPr="00EB1203" w:rsidRDefault="009743F6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756B43"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14" w:type="pct"/>
          </w:tcPr>
          <w:p w14:paraId="7D0C4F45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5C4A0F4A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039623A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47A0477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80A2850" w14:textId="6CDF1D54" w:rsidR="00756B43" w:rsidRPr="00EB1203" w:rsidRDefault="00436EB3" w:rsidP="0020084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</w:t>
            </w:r>
            <w:r w:rsidR="002200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3114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0252DD" w:rsidRPr="00EB1203" w14:paraId="5B11CC9D" w14:textId="77777777" w:rsidTr="00D1223C">
        <w:trPr>
          <w:trHeight w:val="395"/>
        </w:trPr>
        <w:tc>
          <w:tcPr>
            <w:tcW w:w="1885" w:type="pct"/>
          </w:tcPr>
          <w:p w14:paraId="5DCFAF07" w14:textId="77777777" w:rsidR="000252DD" w:rsidRPr="00EB1203" w:rsidRDefault="000252D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037A7CAF" w14:textId="77777777" w:rsidR="000252DD" w:rsidRPr="00EB1203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D0DF096" w14:textId="77777777" w:rsidR="000252DD" w:rsidRPr="00EB1203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AD36802" w14:textId="77777777" w:rsidR="000252DD" w:rsidRPr="00EB1203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B49F370" w14:textId="77777777" w:rsidR="000252DD" w:rsidRPr="00EB1203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F0CD9F0" w14:textId="77777777" w:rsidR="000252DD" w:rsidRPr="00EB1203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EB1203" w14:paraId="5CFCEF4C" w14:textId="77777777" w:rsidTr="00D1223C">
        <w:trPr>
          <w:trHeight w:val="395"/>
        </w:trPr>
        <w:tc>
          <w:tcPr>
            <w:tcW w:w="1885" w:type="pct"/>
          </w:tcPr>
          <w:p w14:paraId="25E4E51D" w14:textId="237EC032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59365CA1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58C7730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8C53917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12BFA3A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F2B58DE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EB1203" w14:paraId="723AAEBD" w14:textId="77777777" w:rsidTr="00D1223C">
        <w:trPr>
          <w:trHeight w:val="1147"/>
        </w:trPr>
        <w:tc>
          <w:tcPr>
            <w:tcW w:w="1885" w:type="pct"/>
          </w:tcPr>
          <w:p w14:paraId="6E752EB8" w14:textId="0A137E64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208E2934" w14:textId="1A082D48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7C4376"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C4376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40E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14" w:type="pct"/>
            <w:vAlign w:val="bottom"/>
          </w:tcPr>
          <w:p w14:paraId="08CF7A26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1A8DB782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49C5B671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40F4DA14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394A4B62" w14:textId="2BEF1E60" w:rsidR="00005E3E" w:rsidRPr="00EB1203" w:rsidRDefault="00D17213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436EB3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570769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756B43" w:rsidRPr="00EB1203" w14:paraId="6B21701A" w14:textId="77777777" w:rsidTr="00D1223C">
        <w:trPr>
          <w:trHeight w:val="379"/>
        </w:trPr>
        <w:tc>
          <w:tcPr>
            <w:tcW w:w="1885" w:type="pct"/>
          </w:tcPr>
          <w:p w14:paraId="504E7515" w14:textId="77777777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</w:tcPr>
          <w:p w14:paraId="6CEE7A2C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3D1D822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745D446D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916ECA7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81A19A" w14:textId="75863D52" w:rsidR="00756B43" w:rsidRPr="00EB1203" w:rsidRDefault="00756B43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EB1203" w14:paraId="298206B6" w14:textId="77777777" w:rsidTr="00D1223C">
        <w:trPr>
          <w:trHeight w:val="379"/>
        </w:trPr>
        <w:tc>
          <w:tcPr>
            <w:tcW w:w="1885" w:type="pct"/>
          </w:tcPr>
          <w:p w14:paraId="7CD68981" w14:textId="7BBD5812" w:rsidR="00756B43" w:rsidRPr="00EB1203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7C4376"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C4376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C4376"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40E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14" w:type="pct"/>
          </w:tcPr>
          <w:p w14:paraId="4D662800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31977DE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31860C1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944B58A" w14:textId="77777777" w:rsidR="00756B43" w:rsidRPr="00EB1203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BF5386A" w14:textId="39EB6954" w:rsidR="00756B43" w:rsidRPr="00EB1203" w:rsidRDefault="00D17213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10,519</w:t>
            </w:r>
          </w:p>
        </w:tc>
      </w:tr>
      <w:tr w:rsidR="0099730E" w:rsidRPr="00EB1203" w14:paraId="002B8747" w14:textId="77777777" w:rsidTr="00D1223C">
        <w:trPr>
          <w:trHeight w:val="379"/>
        </w:trPr>
        <w:tc>
          <w:tcPr>
            <w:tcW w:w="1885" w:type="pct"/>
          </w:tcPr>
          <w:p w14:paraId="7C48438A" w14:textId="5F833A68" w:rsidR="0099730E" w:rsidRPr="00EB1203" w:rsidRDefault="0099730E" w:rsidP="0099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40E0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14" w:type="pct"/>
          </w:tcPr>
          <w:p w14:paraId="7B53F3A6" w14:textId="77777777" w:rsidR="0099730E" w:rsidRPr="00EB1203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EB72482" w14:textId="77777777" w:rsidR="0099730E" w:rsidRPr="00EB1203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3007D26" w14:textId="77777777" w:rsidR="0099730E" w:rsidRPr="00EB1203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4CDE030" w14:textId="77777777" w:rsidR="0099730E" w:rsidRPr="00EB1203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91E72EB" w14:textId="30605500" w:rsidR="0099730E" w:rsidRPr="00EB1203" w:rsidRDefault="00D17213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436EB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E32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36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32C2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</w:tbl>
    <w:p w14:paraId="4BFAE04F" w14:textId="67F39ADD" w:rsidR="00756B43" w:rsidRDefault="00756B43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2A9BE1" w14:textId="77777777" w:rsidR="00B917BB" w:rsidRDefault="00B917BB">
      <w:r>
        <w:br w:type="page"/>
      </w: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82"/>
        <w:gridCol w:w="1180"/>
        <w:gridCol w:w="1278"/>
        <w:gridCol w:w="1172"/>
        <w:gridCol w:w="1184"/>
      </w:tblGrid>
      <w:tr w:rsidR="00D1223C" w:rsidRPr="00EB1203" w14:paraId="2514C966" w14:textId="77777777" w:rsidTr="00186AF5">
        <w:trPr>
          <w:trHeight w:val="382"/>
        </w:trPr>
        <w:tc>
          <w:tcPr>
            <w:tcW w:w="1885" w:type="pct"/>
          </w:tcPr>
          <w:p w14:paraId="2C0BCDF8" w14:textId="58031ADE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5BE96D5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1223C" w:rsidRPr="00EB1203" w14:paraId="51E848C9" w14:textId="77777777" w:rsidTr="00186AF5">
        <w:trPr>
          <w:trHeight w:val="382"/>
        </w:trPr>
        <w:tc>
          <w:tcPr>
            <w:tcW w:w="1885" w:type="pct"/>
          </w:tcPr>
          <w:p w14:paraId="297F0E45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0A533A1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35E87A12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329FC5BA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36714B76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615" w:type="pct"/>
          </w:tcPr>
          <w:p w14:paraId="3368AE02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223C" w:rsidRPr="00EB1203" w14:paraId="5FE63099" w14:textId="77777777" w:rsidTr="00186AF5">
        <w:trPr>
          <w:trHeight w:val="382"/>
        </w:trPr>
        <w:tc>
          <w:tcPr>
            <w:tcW w:w="1885" w:type="pct"/>
          </w:tcPr>
          <w:p w14:paraId="573D1A7D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14" w:type="pct"/>
          </w:tcPr>
          <w:p w14:paraId="5E2E1496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28D89CE7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19081EAA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678D23F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5" w:type="pct"/>
          </w:tcPr>
          <w:p w14:paraId="2CA8B9A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223C" w:rsidRPr="00EB1203" w14:paraId="34F31BB0" w14:textId="77777777" w:rsidTr="00186AF5">
        <w:trPr>
          <w:trHeight w:val="382"/>
        </w:trPr>
        <w:tc>
          <w:tcPr>
            <w:tcW w:w="1885" w:type="pct"/>
          </w:tcPr>
          <w:p w14:paraId="1CE358FE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58D9C1F8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223C" w:rsidRPr="00EB1203" w14:paraId="7B2F80F6" w14:textId="77777777" w:rsidTr="00186AF5">
        <w:trPr>
          <w:trHeight w:val="379"/>
        </w:trPr>
        <w:tc>
          <w:tcPr>
            <w:tcW w:w="1885" w:type="pct"/>
          </w:tcPr>
          <w:p w14:paraId="6D7A0B8C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7E19E72D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342,670</w:t>
            </w:r>
          </w:p>
        </w:tc>
        <w:tc>
          <w:tcPr>
            <w:tcW w:w="613" w:type="pct"/>
          </w:tcPr>
          <w:p w14:paraId="42C6AA26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159,994</w:t>
            </w:r>
          </w:p>
        </w:tc>
        <w:tc>
          <w:tcPr>
            <w:tcW w:w="664" w:type="pct"/>
          </w:tcPr>
          <w:p w14:paraId="5A7A56EF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609" w:type="pct"/>
          </w:tcPr>
          <w:p w14:paraId="2265F49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16,821</w:t>
            </w:r>
          </w:p>
        </w:tc>
        <w:tc>
          <w:tcPr>
            <w:tcW w:w="615" w:type="pct"/>
          </w:tcPr>
          <w:p w14:paraId="3C649ED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520,895</w:t>
            </w:r>
          </w:p>
        </w:tc>
      </w:tr>
      <w:tr w:rsidR="00D1223C" w:rsidRPr="00EB1203" w14:paraId="62BE222E" w14:textId="77777777" w:rsidTr="00186AF5">
        <w:trPr>
          <w:trHeight w:val="379"/>
        </w:trPr>
        <w:tc>
          <w:tcPr>
            <w:tcW w:w="1885" w:type="pct"/>
          </w:tcPr>
          <w:p w14:paraId="68736728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2E496B3C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(331,062)</w:t>
            </w:r>
          </w:p>
        </w:tc>
        <w:tc>
          <w:tcPr>
            <w:tcW w:w="613" w:type="pct"/>
          </w:tcPr>
          <w:p w14:paraId="51A3A062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0D4CA34D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5021705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2DDF1890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(331,062)</w:t>
            </w:r>
          </w:p>
        </w:tc>
      </w:tr>
      <w:tr w:rsidR="00D1223C" w:rsidRPr="00EB1203" w14:paraId="69908AAE" w14:textId="77777777" w:rsidTr="00186AF5">
        <w:trPr>
          <w:trHeight w:val="379"/>
        </w:trPr>
        <w:tc>
          <w:tcPr>
            <w:tcW w:w="1885" w:type="pct"/>
          </w:tcPr>
          <w:p w14:paraId="33321EB2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24D0604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90AD79D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FFE8EF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3C01112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A5BA9D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23C" w:rsidRPr="00EB1203" w14:paraId="04BF625B" w14:textId="77777777" w:rsidTr="00186AF5">
        <w:trPr>
          <w:trHeight w:val="379"/>
        </w:trPr>
        <w:tc>
          <w:tcPr>
            <w:tcW w:w="1885" w:type="pct"/>
          </w:tcPr>
          <w:p w14:paraId="692517AA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4" w:type="pct"/>
          </w:tcPr>
          <w:p w14:paraId="4F09C885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55E8882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6A7B62C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B0492B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797E7E47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23C" w:rsidRPr="00EB1203" w14:paraId="20C4B398" w14:textId="77777777" w:rsidTr="00186AF5">
        <w:trPr>
          <w:trHeight w:val="379"/>
        </w:trPr>
        <w:tc>
          <w:tcPr>
            <w:tcW w:w="1885" w:type="pct"/>
          </w:tcPr>
          <w:p w14:paraId="3D2CFA93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4" w:type="pct"/>
          </w:tcPr>
          <w:p w14:paraId="0195B81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67C4FAC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(1,635)</w:t>
            </w:r>
          </w:p>
        </w:tc>
        <w:tc>
          <w:tcPr>
            <w:tcW w:w="664" w:type="pct"/>
          </w:tcPr>
          <w:p w14:paraId="0AD5F17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4C9C947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(1,407)</w:t>
            </w:r>
          </w:p>
        </w:tc>
        <w:tc>
          <w:tcPr>
            <w:tcW w:w="615" w:type="pct"/>
          </w:tcPr>
          <w:p w14:paraId="2DF8118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(3,042)</w:t>
            </w:r>
          </w:p>
        </w:tc>
      </w:tr>
      <w:tr w:rsidR="00D1223C" w:rsidRPr="00EB1203" w14:paraId="3F2E75D8" w14:textId="77777777" w:rsidTr="00186AF5">
        <w:trPr>
          <w:trHeight w:val="379"/>
        </w:trPr>
        <w:tc>
          <w:tcPr>
            <w:tcW w:w="1885" w:type="pct"/>
          </w:tcPr>
          <w:p w14:paraId="352AA25D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3FA3A2F3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  <w:tc>
          <w:tcPr>
            <w:tcW w:w="613" w:type="pct"/>
          </w:tcPr>
          <w:p w14:paraId="03AF23F7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(26,059)</w:t>
            </w:r>
          </w:p>
        </w:tc>
        <w:tc>
          <w:tcPr>
            <w:tcW w:w="664" w:type="pct"/>
          </w:tcPr>
          <w:p w14:paraId="71036C7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609" w:type="pct"/>
          </w:tcPr>
          <w:p w14:paraId="2B659BE7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(2,958)</w:t>
            </w:r>
          </w:p>
        </w:tc>
        <w:tc>
          <w:tcPr>
            <w:tcW w:w="615" w:type="pct"/>
          </w:tcPr>
          <w:p w14:paraId="741AB213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(29,647)</w:t>
            </w:r>
          </w:p>
        </w:tc>
      </w:tr>
      <w:tr w:rsidR="00D1223C" w:rsidRPr="00EB1203" w14:paraId="719DAF57" w14:textId="77777777" w:rsidTr="00217BC3">
        <w:trPr>
          <w:trHeight w:val="389"/>
        </w:trPr>
        <w:tc>
          <w:tcPr>
            <w:tcW w:w="1885" w:type="pct"/>
          </w:tcPr>
          <w:p w14:paraId="746BAB85" w14:textId="5AA95230" w:rsidR="00D1223C" w:rsidRPr="003C11E0" w:rsidRDefault="003C11E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1E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3C11E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614" w:type="pct"/>
          </w:tcPr>
          <w:p w14:paraId="508D432B" w14:textId="2CC2F426" w:rsidR="00D1223C" w:rsidRPr="00EB1203" w:rsidRDefault="00D1223C" w:rsidP="00186AF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56276914" w14:textId="4E1D212F" w:rsidR="00D1223C" w:rsidRPr="00EB1203" w:rsidRDefault="00D1223C" w:rsidP="00186AF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(5,742)</w:t>
            </w:r>
          </w:p>
        </w:tc>
        <w:tc>
          <w:tcPr>
            <w:tcW w:w="664" w:type="pct"/>
          </w:tcPr>
          <w:p w14:paraId="614AE347" w14:textId="4E8ED793" w:rsidR="00D1223C" w:rsidRPr="00EB1203" w:rsidRDefault="00D1223C" w:rsidP="00186AF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(173)</w:t>
            </w:r>
          </w:p>
        </w:tc>
        <w:tc>
          <w:tcPr>
            <w:tcW w:w="609" w:type="pct"/>
          </w:tcPr>
          <w:p w14:paraId="7B004C9D" w14:textId="58F0F187" w:rsidR="00D1223C" w:rsidRPr="00EB1203" w:rsidRDefault="00D1223C" w:rsidP="00186AF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(1,765)</w:t>
            </w:r>
          </w:p>
        </w:tc>
        <w:tc>
          <w:tcPr>
            <w:tcW w:w="615" w:type="pct"/>
          </w:tcPr>
          <w:p w14:paraId="61721BB4" w14:textId="2E6E9AB1" w:rsidR="00D1223C" w:rsidRPr="00EB1203" w:rsidRDefault="00D1223C" w:rsidP="00186AF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(7,680)</w:t>
            </w:r>
          </w:p>
        </w:tc>
      </w:tr>
      <w:tr w:rsidR="00D1223C" w:rsidRPr="00EB1203" w14:paraId="67D29395" w14:textId="77777777" w:rsidTr="00186AF5">
        <w:trPr>
          <w:trHeight w:val="387"/>
        </w:trPr>
        <w:tc>
          <w:tcPr>
            <w:tcW w:w="1885" w:type="pct"/>
          </w:tcPr>
          <w:p w14:paraId="495C8C79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14" w:type="pct"/>
          </w:tcPr>
          <w:p w14:paraId="7E85DF23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11,332</w:t>
            </w:r>
          </w:p>
        </w:tc>
        <w:tc>
          <w:tcPr>
            <w:tcW w:w="613" w:type="pct"/>
          </w:tcPr>
          <w:p w14:paraId="70CE321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126,558</w:t>
            </w:r>
          </w:p>
        </w:tc>
        <w:tc>
          <w:tcPr>
            <w:tcW w:w="664" w:type="pct"/>
          </w:tcPr>
          <w:p w14:paraId="31652155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609" w:type="pct"/>
          </w:tcPr>
          <w:p w14:paraId="0FBC868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10,691</w:t>
            </w:r>
          </w:p>
        </w:tc>
        <w:tc>
          <w:tcPr>
            <w:tcW w:w="615" w:type="pct"/>
          </w:tcPr>
          <w:p w14:paraId="4E81E247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149,464</w:t>
            </w:r>
          </w:p>
        </w:tc>
      </w:tr>
      <w:tr w:rsidR="00D1223C" w:rsidRPr="00EB1203" w14:paraId="48B321D9" w14:textId="77777777" w:rsidTr="00186AF5">
        <w:trPr>
          <w:trHeight w:val="379"/>
        </w:trPr>
        <w:tc>
          <w:tcPr>
            <w:tcW w:w="1885" w:type="pct"/>
          </w:tcPr>
          <w:p w14:paraId="1474BA83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5D23DEF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42DD6D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2D96DA08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F37310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60EEB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34,811</w:t>
            </w:r>
          </w:p>
        </w:tc>
      </w:tr>
      <w:tr w:rsidR="00D1223C" w:rsidRPr="00EB1203" w14:paraId="0FAF34F1" w14:textId="77777777" w:rsidTr="00186AF5">
        <w:trPr>
          <w:trHeight w:val="379"/>
        </w:trPr>
        <w:tc>
          <w:tcPr>
            <w:tcW w:w="1885" w:type="pct"/>
          </w:tcPr>
          <w:p w14:paraId="1B26583A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29136D1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94D7BF3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C98FCA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420A725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3B91D8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(44,438)</w:t>
            </w:r>
          </w:p>
        </w:tc>
      </w:tr>
      <w:tr w:rsidR="00D1223C" w:rsidRPr="00EB1203" w14:paraId="446DA3FF" w14:textId="77777777" w:rsidTr="00186AF5">
        <w:trPr>
          <w:trHeight w:val="379"/>
        </w:trPr>
        <w:tc>
          <w:tcPr>
            <w:tcW w:w="1885" w:type="pct"/>
          </w:tcPr>
          <w:p w14:paraId="4F8EB40D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309E40E6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22C79C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F492A1A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4E0FA9D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75FB4AB3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(120,288)</w:t>
            </w:r>
          </w:p>
        </w:tc>
      </w:tr>
      <w:tr w:rsidR="00D1223C" w:rsidRPr="00EB1203" w14:paraId="49EC57D0" w14:textId="77777777" w:rsidTr="00186AF5">
        <w:trPr>
          <w:trHeight w:val="379"/>
        </w:trPr>
        <w:tc>
          <w:tcPr>
            <w:tcW w:w="1885" w:type="pct"/>
          </w:tcPr>
          <w:p w14:paraId="3D3947ED" w14:textId="77777777" w:rsidR="00D1223C" w:rsidRPr="00EB1203" w:rsidRDefault="00D1223C" w:rsidP="00186A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59892437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D3F390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7D7AD232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BDECBA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D380A3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23C" w:rsidRPr="00EB1203" w14:paraId="7E9BB236" w14:textId="77777777" w:rsidTr="00186AF5">
        <w:trPr>
          <w:trHeight w:val="410"/>
        </w:trPr>
        <w:tc>
          <w:tcPr>
            <w:tcW w:w="1885" w:type="pct"/>
          </w:tcPr>
          <w:p w14:paraId="0AF1A81F" w14:textId="77777777" w:rsidR="00D1223C" w:rsidRPr="00EB1203" w:rsidRDefault="00D1223C" w:rsidP="00186A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73CB73C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F25237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2ECF1A80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A385AC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0003B9" w14:textId="77777777" w:rsidR="00D1223C" w:rsidRPr="00EB1203" w:rsidRDefault="00D1223C" w:rsidP="00186AF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</w:tr>
      <w:tr w:rsidR="00D1223C" w:rsidRPr="00EB1203" w14:paraId="7641B7E9" w14:textId="77777777" w:rsidTr="00186AF5">
        <w:trPr>
          <w:trHeight w:val="379"/>
        </w:trPr>
        <w:tc>
          <w:tcPr>
            <w:tcW w:w="1885" w:type="pct"/>
          </w:tcPr>
          <w:p w14:paraId="3610B1F0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14" w:type="pct"/>
          </w:tcPr>
          <w:p w14:paraId="39870274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B75F3CF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717139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B57FF1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9E30B9F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19,196</w:t>
            </w:r>
          </w:p>
        </w:tc>
      </w:tr>
      <w:tr w:rsidR="00D1223C" w:rsidRPr="00EB1203" w14:paraId="0C0B8958" w14:textId="77777777" w:rsidTr="00186AF5">
        <w:trPr>
          <w:trHeight w:val="410"/>
        </w:trPr>
        <w:tc>
          <w:tcPr>
            <w:tcW w:w="1885" w:type="pct"/>
          </w:tcPr>
          <w:p w14:paraId="52396E17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0041395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1421918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FC9A10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533AD0A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A821926" w14:textId="77777777" w:rsidR="00D1223C" w:rsidRPr="00EB1203" w:rsidRDefault="00D1223C" w:rsidP="00186AF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(6,243)</w:t>
            </w:r>
          </w:p>
        </w:tc>
      </w:tr>
      <w:tr w:rsidR="00D1223C" w:rsidRPr="00EB1203" w14:paraId="00388310" w14:textId="77777777" w:rsidTr="00186AF5">
        <w:trPr>
          <w:trHeight w:val="441"/>
        </w:trPr>
        <w:tc>
          <w:tcPr>
            <w:tcW w:w="1885" w:type="pct"/>
          </w:tcPr>
          <w:p w14:paraId="31A0B3D6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614" w:type="pct"/>
          </w:tcPr>
          <w:p w14:paraId="7D1FDB6D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4A31D7C3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752F34B8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2F0671BA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545C237" w14:textId="77777777" w:rsidR="00D1223C" w:rsidRPr="00EB1203" w:rsidRDefault="00D1223C" w:rsidP="00186AF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12,953</w:t>
            </w:r>
          </w:p>
        </w:tc>
      </w:tr>
      <w:tr w:rsidR="00D1223C" w:rsidRPr="00EB1203" w14:paraId="735044E9" w14:textId="77777777" w:rsidTr="00186AF5">
        <w:trPr>
          <w:trHeight w:val="395"/>
        </w:trPr>
        <w:tc>
          <w:tcPr>
            <w:tcW w:w="1885" w:type="pct"/>
          </w:tcPr>
          <w:p w14:paraId="1308B071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4F65984C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7907B2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CD04CAC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E1A385A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EF0B4AD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23C" w:rsidRPr="00EB1203" w14:paraId="77996BFD" w14:textId="77777777" w:rsidTr="00186AF5">
        <w:trPr>
          <w:trHeight w:val="395"/>
        </w:trPr>
        <w:tc>
          <w:tcPr>
            <w:tcW w:w="1885" w:type="pct"/>
          </w:tcPr>
          <w:p w14:paraId="6970866B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1CE1A6B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7C681C5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56D25A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7495AC5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42C03C5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23C" w:rsidRPr="00EB1203" w14:paraId="2441F617" w14:textId="77777777" w:rsidTr="00186AF5">
        <w:trPr>
          <w:trHeight w:val="1147"/>
        </w:trPr>
        <w:tc>
          <w:tcPr>
            <w:tcW w:w="1885" w:type="pct"/>
          </w:tcPr>
          <w:p w14:paraId="53D0B76E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0919CDCE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14" w:type="pct"/>
            <w:vAlign w:val="bottom"/>
          </w:tcPr>
          <w:p w14:paraId="3DF91F5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19334B35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5FD8EF7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20689A4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67F45A88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1,397,311</w:t>
            </w:r>
          </w:p>
        </w:tc>
      </w:tr>
      <w:tr w:rsidR="00D1223C" w:rsidRPr="00EB1203" w14:paraId="7B48C992" w14:textId="77777777" w:rsidTr="00186AF5">
        <w:trPr>
          <w:trHeight w:val="379"/>
        </w:trPr>
        <w:tc>
          <w:tcPr>
            <w:tcW w:w="1885" w:type="pct"/>
          </w:tcPr>
          <w:p w14:paraId="118A8C4D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</w:tcPr>
          <w:p w14:paraId="0B352571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0EA0DC3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7E1E9DA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793B34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7851F59F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223C" w:rsidRPr="00EB1203" w14:paraId="2D4E356B" w14:textId="77777777" w:rsidTr="00186AF5">
        <w:trPr>
          <w:trHeight w:val="379"/>
        </w:trPr>
        <w:tc>
          <w:tcPr>
            <w:tcW w:w="1885" w:type="pct"/>
          </w:tcPr>
          <w:p w14:paraId="3269ED23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14" w:type="pct"/>
          </w:tcPr>
          <w:p w14:paraId="24BB1E60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989075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8EC675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045EF78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600872B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15,045</w:t>
            </w:r>
          </w:p>
        </w:tc>
      </w:tr>
      <w:tr w:rsidR="00D1223C" w:rsidRPr="00EB1203" w14:paraId="13EF4A58" w14:textId="77777777" w:rsidTr="00186AF5">
        <w:trPr>
          <w:trHeight w:val="379"/>
        </w:trPr>
        <w:tc>
          <w:tcPr>
            <w:tcW w:w="1885" w:type="pct"/>
          </w:tcPr>
          <w:p w14:paraId="2C6425F1" w14:textId="77777777" w:rsidR="00D1223C" w:rsidRPr="00EB1203" w:rsidRDefault="00D1223C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14" w:type="pct"/>
          </w:tcPr>
          <w:p w14:paraId="191052F7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24B7AFD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4BA0AA9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037CB90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78928CE" w14:textId="77777777" w:rsidR="00D1223C" w:rsidRPr="00EB1203" w:rsidRDefault="00D1223C" w:rsidP="00186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1,573,558</w:t>
            </w:r>
          </w:p>
        </w:tc>
      </w:tr>
    </w:tbl>
    <w:p w14:paraId="0788F42B" w14:textId="77777777" w:rsidR="00D1223C" w:rsidRPr="00EB1203" w:rsidRDefault="00D1223C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A3CBF0" w14:textId="77777777" w:rsidR="003902D6" w:rsidRDefault="00390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0B44795" w14:textId="778D3E81" w:rsidR="000A5028" w:rsidRPr="00EB1203" w:rsidRDefault="000A5028" w:rsidP="000A502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lastRenderedPageBreak/>
        <w:t>ส่วนงานภูมิศาสตร์</w:t>
      </w:r>
      <w:r w:rsidRPr="00EB1203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2F2B0508" w14:textId="77777777" w:rsidR="000A5028" w:rsidRPr="00EB1203" w:rsidRDefault="000A5028" w:rsidP="000A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06CDEF2" w14:textId="21BF5DD4" w:rsidR="000A5028" w:rsidRPr="00EB1203" w:rsidRDefault="00C34665" w:rsidP="00C34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EB120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</w:t>
      </w:r>
      <w:r w:rsidR="000A5028" w:rsidRPr="00EB120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บริษัทดำเนินธุรกิจเฉพาะในประเทศเท่านั้น</w:t>
      </w:r>
      <w:r w:rsidRPr="00EB120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0A5028" w:rsidRPr="00EB1203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56D2A92" w14:textId="77777777" w:rsidR="000252DD" w:rsidRPr="00EB1203" w:rsidRDefault="000252DD" w:rsidP="000A502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BEC4917" w14:textId="590B66A2" w:rsidR="000A5028" w:rsidRPr="00EB1203" w:rsidRDefault="000A5028" w:rsidP="000A502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2BCCB92" w14:textId="77777777" w:rsidR="000A5028" w:rsidRPr="00EB1203" w:rsidRDefault="000A5028" w:rsidP="000A5028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FDAA689" w14:textId="4E77DF88" w:rsidR="000A5028" w:rsidRPr="00EB1203" w:rsidRDefault="00C34665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EB1203">
        <w:rPr>
          <w:rFonts w:asciiTheme="majorBidi" w:hAnsiTheme="majorBidi" w:cstheme="majorBidi"/>
          <w:sz w:val="28"/>
          <w:szCs w:val="28"/>
          <w:cs/>
        </w:rPr>
        <w:t>บริษัทไม่มีรายได้จากลูกค้ารายใหญ่ที่เป็นสาระสำคัญต่องบการเงิน เนื่องจาก</w:t>
      </w:r>
      <w:r w:rsidRPr="00EB1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EB1203">
        <w:rPr>
          <w:rFonts w:asciiTheme="majorBidi" w:hAnsiTheme="majorBidi" w:cstheme="majorBidi"/>
          <w:sz w:val="28"/>
          <w:szCs w:val="28"/>
          <w:cs/>
        </w:rPr>
        <w:t xml:space="preserve">บริษัทไม่มีรายได้จากลูกค้าภายนอกรายใดรายหนึ่งเกินกว่าร้อยละ </w:t>
      </w:r>
      <w:r w:rsidR="00A415D4" w:rsidRPr="00EB1203">
        <w:rPr>
          <w:rFonts w:asciiTheme="majorBidi" w:hAnsiTheme="majorBidi" w:cstheme="majorBidi"/>
          <w:sz w:val="28"/>
          <w:szCs w:val="28"/>
        </w:rPr>
        <w:t>10</w:t>
      </w:r>
      <w:r w:rsidR="000A5028" w:rsidRPr="00EB1203">
        <w:rPr>
          <w:rFonts w:asciiTheme="majorBidi" w:hAnsiTheme="majorBidi" w:cstheme="majorBidi"/>
          <w:sz w:val="28"/>
          <w:szCs w:val="28"/>
          <w:cs/>
        </w:rPr>
        <w:t xml:space="preserve"> ของรายได้</w:t>
      </w:r>
      <w:r w:rsidRPr="00EB1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EB1203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7C028ABE" w14:textId="2F3F04AE" w:rsidR="009743F6" w:rsidRPr="00EB1203" w:rsidRDefault="009743F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A324E" w14:textId="55226E8D" w:rsidR="006D228E" w:rsidRPr="00EB1203" w:rsidRDefault="009743F6" w:rsidP="006D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17BC3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B1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6D228E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การดำเนินงานที่ยกเลิก</w:t>
      </w:r>
    </w:p>
    <w:p w14:paraId="1C5C4892" w14:textId="77777777" w:rsidR="006D228E" w:rsidRDefault="006D228E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9B6C81" w14:textId="27DAD054" w:rsidR="00E863CD" w:rsidRPr="002D57EC" w:rsidRDefault="00E863CD" w:rsidP="00E86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D57EC">
        <w:rPr>
          <w:rFonts w:asciiTheme="majorBidi" w:hAnsiTheme="majorBidi" w:cstheme="majorBidi"/>
          <w:sz w:val="28"/>
          <w:szCs w:val="28"/>
        </w:rPr>
        <w:t xml:space="preserve">30 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2D57EC">
        <w:rPr>
          <w:rFonts w:asciiTheme="majorBidi" w:hAnsiTheme="majorBidi" w:cstheme="majorBidi"/>
          <w:sz w:val="28"/>
          <w:szCs w:val="28"/>
        </w:rPr>
        <w:t xml:space="preserve">2564 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>บริษัทลงนามในสัญญาขายทรัพย์</w:t>
      </w:r>
      <w:r>
        <w:rPr>
          <w:rFonts w:asciiTheme="majorBidi" w:hAnsiTheme="majorBidi" w:cstheme="majorBidi" w:hint="cs"/>
          <w:sz w:val="28"/>
          <w:szCs w:val="28"/>
          <w:cs/>
        </w:rPr>
        <w:t>สิน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กับบริษัท เบสท์ คาร์ เซ็นเตอร์ จำกัด </w:t>
      </w:r>
      <w:r w:rsidRPr="002D57EC">
        <w:rPr>
          <w:rFonts w:asciiTheme="majorBidi" w:hAnsiTheme="majorBidi" w:cstheme="majorBidi"/>
          <w:sz w:val="28"/>
          <w:szCs w:val="28"/>
        </w:rPr>
        <w:t>(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2D57EC">
        <w:rPr>
          <w:rFonts w:asciiTheme="majorBidi" w:hAnsiTheme="majorBidi" w:cstheme="majorBidi"/>
          <w:sz w:val="28"/>
          <w:szCs w:val="28"/>
        </w:rPr>
        <w:t xml:space="preserve">) 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>รายการทรัพย์สินประกอบด้วย รถยนต์มือสองและอุปกรณ์รถยนต์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ซึ่งเป็นทรัพย์สินทั้งหมดของส่วนงานการจำหน่ายรถยนต์ ซึ่งเป็นส่วนงานที่สำคัญของบริษัท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 ทั้งนี้ บริษัท ได้ส่งมอบทรัพย์สินและได้รับชำระเงินทั้งหมดแล้ว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ส่วนงานดังกล่าวจึงถูกจัดเป็นการดำเนินงานที่ยกเลิก</w:t>
      </w:r>
    </w:p>
    <w:p w14:paraId="729E73EA" w14:textId="77777777" w:rsidR="00E863CD" w:rsidRPr="002D57EC" w:rsidRDefault="00E863CD" w:rsidP="00E863C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D1DD4E" w14:textId="6EF10331" w:rsidR="00E863CD" w:rsidRPr="002D57EC" w:rsidRDefault="00E863CD" w:rsidP="00E863CD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2D57EC">
        <w:rPr>
          <w:rFonts w:asciiTheme="majorBidi" w:hAnsiTheme="majorBidi" w:hint="cs"/>
          <w:sz w:val="28"/>
          <w:szCs w:val="28"/>
          <w:cs/>
        </w:rPr>
        <w:t xml:space="preserve">การวิเคราะห์ผลการดำเนินงานที่ยกเลิกสำหรับปีสิ้นสุดวันที่ </w:t>
      </w:r>
      <w:r w:rsidRPr="002D57EC">
        <w:rPr>
          <w:rFonts w:asciiTheme="majorBidi" w:hAnsiTheme="majorBidi"/>
          <w:sz w:val="28"/>
          <w:szCs w:val="28"/>
        </w:rPr>
        <w:t xml:space="preserve">31 </w:t>
      </w:r>
      <w:r w:rsidRPr="002D57EC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2D57EC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4</w:t>
      </w:r>
      <w:r w:rsidRPr="002D57EC">
        <w:rPr>
          <w:rFonts w:asciiTheme="majorBidi" w:hAnsiTheme="majorBidi"/>
          <w:sz w:val="28"/>
          <w:szCs w:val="28"/>
        </w:rPr>
        <w:t xml:space="preserve"> </w:t>
      </w:r>
      <w:r w:rsidRPr="002D57EC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6523D891" w14:textId="77777777" w:rsidR="00E863CD" w:rsidRPr="002D57EC" w:rsidRDefault="00E863CD" w:rsidP="00E863CD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90"/>
        <w:gridCol w:w="1260"/>
        <w:gridCol w:w="1980"/>
      </w:tblGrid>
      <w:tr w:rsidR="00E863CD" w:rsidRPr="002D57EC" w14:paraId="2DE76401" w14:textId="77777777" w:rsidTr="00D41991">
        <w:trPr>
          <w:cantSplit/>
          <w:trHeight w:val="20"/>
          <w:tblHeader/>
        </w:trPr>
        <w:tc>
          <w:tcPr>
            <w:tcW w:w="4770" w:type="dxa"/>
            <w:vAlign w:val="bottom"/>
          </w:tcPr>
          <w:p w14:paraId="2B382DB6" w14:textId="77777777" w:rsidR="00E863CD" w:rsidRPr="002D57EC" w:rsidRDefault="00E863CD" w:rsidP="005939A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253E5C56" w14:textId="77777777" w:rsidR="00E863CD" w:rsidRPr="002D57EC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7C19358" w14:textId="5ABD2E9A" w:rsidR="00D41991" w:rsidRPr="002D57EC" w:rsidRDefault="00D41991" w:rsidP="005939A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64691214" w14:textId="6BD16283" w:rsidR="00E863CD" w:rsidRPr="002D57EC" w:rsidRDefault="00E863CD" w:rsidP="005939A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D57E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63CD" w:rsidRPr="002D57EC" w14:paraId="6DF1A7E2" w14:textId="77777777" w:rsidTr="00D41991">
        <w:trPr>
          <w:cantSplit/>
          <w:trHeight w:val="20"/>
          <w:tblHeader/>
        </w:trPr>
        <w:tc>
          <w:tcPr>
            <w:tcW w:w="4770" w:type="dxa"/>
            <w:vAlign w:val="bottom"/>
          </w:tcPr>
          <w:p w14:paraId="20F452EE" w14:textId="6DFDE99D" w:rsidR="00E863CD" w:rsidRPr="002D57EC" w:rsidRDefault="00E863CD" w:rsidP="005939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="00D419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ณ </w:t>
            </w: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D419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990" w:type="dxa"/>
          </w:tcPr>
          <w:p w14:paraId="581E42C3" w14:textId="77777777" w:rsidR="00E863CD" w:rsidRPr="002D57EC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862D2A" w14:textId="77777777" w:rsidR="00E863CD" w:rsidRPr="002D57EC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57FABE0" w14:textId="26B1C342" w:rsidR="00E863CD" w:rsidRPr="002D57EC" w:rsidRDefault="00E863CD" w:rsidP="005939A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63CD" w:rsidRPr="002D57EC" w14:paraId="38DC4081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6AC27E70" w14:textId="77777777" w:rsidR="00E863CD" w:rsidRPr="002D57EC" w:rsidRDefault="00E863CD" w:rsidP="005939A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7979E9" w14:textId="77777777" w:rsidR="00E863CD" w:rsidRPr="002D57EC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4CFF9E" w14:textId="77777777" w:rsidR="00D41991" w:rsidRPr="002D57EC" w:rsidRDefault="00D41991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946B6B6" w14:textId="74D15159" w:rsidR="00E863CD" w:rsidRPr="002D57EC" w:rsidRDefault="00E863CD" w:rsidP="00D4199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7E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2D57E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D57E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D57E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863CD" w:rsidRPr="002D57EC" w14:paraId="7408BA5D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74A36D47" w14:textId="77777777" w:rsidR="00E863CD" w:rsidRPr="002D57EC" w:rsidRDefault="00E863CD" w:rsidP="005939A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2D57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CA42385" w14:textId="77777777" w:rsidR="00E863CD" w:rsidRPr="002D57EC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FF122" w14:textId="77777777" w:rsidR="00E863CD" w:rsidRPr="002D57EC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C2289AF" w14:textId="77777777" w:rsidR="00E863CD" w:rsidRPr="002D57EC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3CD" w:rsidRPr="002D57EC" w14:paraId="52B82407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0DE2800B" w14:textId="77777777" w:rsidR="00E863CD" w:rsidRPr="002D57EC" w:rsidRDefault="00E863CD" w:rsidP="00E863C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556DC05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34B229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5A3A9DB" w14:textId="187E9CC5" w:rsidR="00E863CD" w:rsidRPr="002D57EC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14,575</w:t>
            </w:r>
          </w:p>
        </w:tc>
      </w:tr>
      <w:tr w:rsidR="00E863CD" w:rsidRPr="002D57EC" w14:paraId="14AC3A9F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7D4B08D7" w14:textId="77777777" w:rsidR="00E863CD" w:rsidRPr="002D57EC" w:rsidRDefault="00E863CD" w:rsidP="00E863C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429F1A50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20685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010EEF7" w14:textId="77777777" w:rsidR="00E863CD" w:rsidRPr="002201F9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863CD" w:rsidRPr="002D57EC" w14:paraId="5D69DE11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2E51A4C7" w14:textId="77777777" w:rsidR="00E863CD" w:rsidRPr="002D57EC" w:rsidRDefault="00E863CD" w:rsidP="00E863C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0D2B36EB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AC2105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07B8353" w14:textId="588C105A" w:rsidR="00E863CD" w:rsidRPr="002D57EC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308,375</w:t>
            </w:r>
          </w:p>
        </w:tc>
      </w:tr>
      <w:tr w:rsidR="00E863CD" w:rsidRPr="002D57EC" w14:paraId="5DC51B06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417926FD" w14:textId="77777777" w:rsidR="00E863CD" w:rsidRPr="002D57EC" w:rsidRDefault="00E863CD" w:rsidP="00E863C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990" w:type="dxa"/>
          </w:tcPr>
          <w:p w14:paraId="5FD99891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8A60AC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CAB96CC" w14:textId="3ECE32EF" w:rsidR="00E863CD" w:rsidRPr="002D57EC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6,200</w:t>
            </w:r>
          </w:p>
        </w:tc>
      </w:tr>
      <w:tr w:rsidR="00E863CD" w:rsidRPr="002D57EC" w14:paraId="02DF1C5E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6DAAAC63" w14:textId="77777777" w:rsidR="00E863CD" w:rsidRPr="002D57EC" w:rsidRDefault="00E863CD" w:rsidP="00E863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2D57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7A451CB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3D7DEC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614B136" w14:textId="1007369A" w:rsidR="00E863CD" w:rsidRPr="002D57EC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403)</w:t>
            </w:r>
          </w:p>
        </w:tc>
      </w:tr>
      <w:tr w:rsidR="00E863CD" w:rsidRPr="002D57EC" w14:paraId="37CAD9A5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444FFB05" w14:textId="77777777" w:rsidR="00E863CD" w:rsidRPr="002D57EC" w:rsidRDefault="00E863CD" w:rsidP="00E863CD">
            <w:pPr>
              <w:ind w:left="103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ที่ยกเลิก</w:t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สุทธิจากภาษีเงินได้)</w:t>
            </w:r>
          </w:p>
        </w:tc>
        <w:tc>
          <w:tcPr>
            <w:tcW w:w="990" w:type="dxa"/>
          </w:tcPr>
          <w:p w14:paraId="4B5DC37D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6B0EA0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11CC553" w14:textId="7B4459D9" w:rsidR="00E863CD" w:rsidRPr="002D57EC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5,797</w:t>
            </w:r>
          </w:p>
        </w:tc>
      </w:tr>
      <w:tr w:rsidR="00E863CD" w:rsidRPr="002D57EC" w14:paraId="7C84C7AC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7C0C5645" w14:textId="77777777" w:rsidR="00E863CD" w:rsidRPr="0051745B" w:rsidRDefault="00E863CD" w:rsidP="00E863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ทรัพย์สินของ</w:t>
            </w: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  <w:r w:rsidRPr="005174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0569247" w14:textId="77777777" w:rsidR="00E863CD" w:rsidRPr="0051745B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81054D" w14:textId="77777777" w:rsidR="00E863CD" w:rsidRPr="0051745B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AB4FE19" w14:textId="61BFDC7F" w:rsidR="00E863CD" w:rsidRPr="0051745B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</w:rPr>
              <w:t>2,071</w:t>
            </w:r>
          </w:p>
        </w:tc>
      </w:tr>
      <w:tr w:rsidR="00E863CD" w:rsidRPr="002D57EC" w14:paraId="047BC4C3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0CED1C84" w14:textId="77777777" w:rsidR="00E863CD" w:rsidRPr="0051745B" w:rsidRDefault="00E863CD" w:rsidP="00E863CD">
            <w:pPr>
              <w:ind w:left="103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ภาษีเงินได้ของกำไรจากการจำหน่าย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</w:t>
            </w: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ที่ยกเลิก</w:t>
            </w:r>
            <w:r w:rsidRPr="005174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7F6BBBF5" w14:textId="77777777" w:rsidR="00E863CD" w:rsidRPr="0051745B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668E48" w14:textId="77777777" w:rsidR="00E863CD" w:rsidRPr="0051745B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D6D484F" w14:textId="3E7E307A" w:rsidR="00E863CD" w:rsidRPr="0051745B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51745B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63CD" w:rsidRPr="002D57EC" w14:paraId="462724F2" w14:textId="77777777" w:rsidTr="00D41991">
        <w:trPr>
          <w:cantSplit/>
          <w:trHeight w:val="20"/>
        </w:trPr>
        <w:tc>
          <w:tcPr>
            <w:tcW w:w="4770" w:type="dxa"/>
            <w:vAlign w:val="bottom"/>
          </w:tcPr>
          <w:p w14:paraId="1B3819F3" w14:textId="77777777" w:rsidR="00E863CD" w:rsidRPr="002D57EC" w:rsidRDefault="00E863CD" w:rsidP="00E863C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92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990" w:type="dxa"/>
          </w:tcPr>
          <w:p w14:paraId="52484017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F183F3" w14:textId="77777777" w:rsidR="00E863CD" w:rsidRPr="002D57EC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FC577" w14:textId="20874E55" w:rsidR="00E863CD" w:rsidRPr="002D57EC" w:rsidRDefault="00E863CD" w:rsidP="00D41991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7,454</w:t>
            </w:r>
          </w:p>
        </w:tc>
      </w:tr>
    </w:tbl>
    <w:p w14:paraId="1CCF6897" w14:textId="77777777" w:rsidR="00E863CD" w:rsidRDefault="00E863CD" w:rsidP="009E7034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2255"/>
        <w:gridCol w:w="1980"/>
      </w:tblGrid>
      <w:tr w:rsidR="00E863CD" w:rsidRPr="002D57EC" w14:paraId="58CFE92E" w14:textId="77777777" w:rsidTr="007962F6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7FB93216" w14:textId="152630B2" w:rsidR="00E863CD" w:rsidRPr="0059293B" w:rsidRDefault="00E863CD" w:rsidP="005939A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2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กระแสเงินสดได้มาจากการดำเนินงานที่ยกเลิก</w:t>
            </w:r>
            <w:r w:rsidRPr="00592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255" w:type="dxa"/>
          </w:tcPr>
          <w:p w14:paraId="7EC376B7" w14:textId="77777777" w:rsidR="00E863CD" w:rsidRPr="0059293B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2BAE4D15" w14:textId="7C75F6FD" w:rsidR="00E863CD" w:rsidRPr="0059293B" w:rsidRDefault="00E863CD" w:rsidP="005939A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929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63CD" w:rsidRPr="002D57EC" w14:paraId="73D2AC74" w14:textId="77777777" w:rsidTr="007962F6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3B317FA6" w14:textId="0C6C2B0E" w:rsidR="00E863CD" w:rsidRPr="0059293B" w:rsidRDefault="00E863CD" w:rsidP="005939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9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="0049584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ณ </w:t>
            </w:r>
            <w:r w:rsidRPr="005929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929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929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4958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2255" w:type="dxa"/>
          </w:tcPr>
          <w:p w14:paraId="74FAD965" w14:textId="77777777" w:rsidR="00E863CD" w:rsidRPr="0059293B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6FCB2E" w14:textId="515C453A" w:rsidR="00E863CD" w:rsidRPr="0059293B" w:rsidRDefault="00E863CD" w:rsidP="005939A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63CD" w:rsidRPr="002D57EC" w14:paraId="36B4C8C4" w14:textId="77777777" w:rsidTr="007962F6">
        <w:trPr>
          <w:cantSplit/>
          <w:trHeight w:val="335"/>
        </w:trPr>
        <w:tc>
          <w:tcPr>
            <w:tcW w:w="4765" w:type="dxa"/>
            <w:vAlign w:val="bottom"/>
          </w:tcPr>
          <w:p w14:paraId="742ECB02" w14:textId="77777777" w:rsidR="00E863CD" w:rsidRPr="0059293B" w:rsidRDefault="00E863CD" w:rsidP="005939A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5" w:type="dxa"/>
            <w:vAlign w:val="bottom"/>
          </w:tcPr>
          <w:p w14:paraId="422F0915" w14:textId="77777777" w:rsidR="00E863CD" w:rsidRPr="0059293B" w:rsidRDefault="00E863CD" w:rsidP="005939A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17C4020" w14:textId="1E721BDF" w:rsidR="00E863CD" w:rsidRPr="0059293B" w:rsidRDefault="00E863CD" w:rsidP="007962F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29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B29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BB29D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63CD" w:rsidRPr="002D57EC" w14:paraId="64B5B12C" w14:textId="77777777" w:rsidTr="007962F6">
        <w:trPr>
          <w:cantSplit/>
          <w:trHeight w:val="20"/>
        </w:trPr>
        <w:tc>
          <w:tcPr>
            <w:tcW w:w="4765" w:type="dxa"/>
            <w:vAlign w:val="bottom"/>
          </w:tcPr>
          <w:p w14:paraId="5086E96F" w14:textId="77777777" w:rsidR="00E863CD" w:rsidRPr="00597148" w:rsidRDefault="00E863CD" w:rsidP="00E863C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255" w:type="dxa"/>
            <w:vAlign w:val="bottom"/>
          </w:tcPr>
          <w:p w14:paraId="62B6262F" w14:textId="77777777" w:rsidR="00E863CD" w:rsidRPr="00597148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83BAF02" w14:textId="3874EAF7" w:rsidR="00E863CD" w:rsidRPr="00597148" w:rsidRDefault="00E863CD" w:rsidP="007962F6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04,106</w:t>
            </w:r>
          </w:p>
        </w:tc>
      </w:tr>
      <w:tr w:rsidR="00E863CD" w:rsidRPr="002D57EC" w14:paraId="4398E61B" w14:textId="77777777" w:rsidTr="007962F6">
        <w:trPr>
          <w:cantSplit/>
          <w:trHeight w:val="20"/>
        </w:trPr>
        <w:tc>
          <w:tcPr>
            <w:tcW w:w="4765" w:type="dxa"/>
            <w:vAlign w:val="bottom"/>
          </w:tcPr>
          <w:p w14:paraId="295ACFD5" w14:textId="77777777" w:rsidR="00E863CD" w:rsidRPr="00597148" w:rsidRDefault="00E863CD" w:rsidP="00E863C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2255" w:type="dxa"/>
            <w:vAlign w:val="bottom"/>
          </w:tcPr>
          <w:p w14:paraId="1BE3F8F8" w14:textId="77777777" w:rsidR="00E863CD" w:rsidRPr="00597148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2AFF6B9" w14:textId="19CD418E" w:rsidR="00E863CD" w:rsidRPr="00597148" w:rsidRDefault="00E863CD" w:rsidP="007962F6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63CD" w:rsidRPr="002D57EC" w14:paraId="2675342A" w14:textId="77777777" w:rsidTr="007962F6">
        <w:trPr>
          <w:cantSplit/>
          <w:trHeight w:val="20"/>
        </w:trPr>
        <w:tc>
          <w:tcPr>
            <w:tcW w:w="4765" w:type="dxa"/>
            <w:vAlign w:val="bottom"/>
          </w:tcPr>
          <w:p w14:paraId="5BC07DE9" w14:textId="77777777" w:rsidR="00E863CD" w:rsidRPr="00597148" w:rsidRDefault="00E863CD" w:rsidP="00E863C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2255" w:type="dxa"/>
            <w:vAlign w:val="bottom"/>
          </w:tcPr>
          <w:p w14:paraId="02AB4743" w14:textId="77777777" w:rsidR="00E863CD" w:rsidRPr="00597148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ACDDBC6" w14:textId="4E245496" w:rsidR="00E863CD" w:rsidRPr="00597148" w:rsidRDefault="00E863CD" w:rsidP="007962F6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63CD" w:rsidRPr="002D57EC" w14:paraId="4771A047" w14:textId="77777777" w:rsidTr="007962F6">
        <w:trPr>
          <w:cantSplit/>
          <w:trHeight w:val="20"/>
        </w:trPr>
        <w:tc>
          <w:tcPr>
            <w:tcW w:w="4765" w:type="dxa"/>
            <w:vAlign w:val="bottom"/>
          </w:tcPr>
          <w:p w14:paraId="795F050C" w14:textId="3F1A2A6E" w:rsidR="00E863CD" w:rsidRPr="00597148" w:rsidRDefault="00E863CD" w:rsidP="00E863C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2255" w:type="dxa"/>
            <w:vAlign w:val="bottom"/>
          </w:tcPr>
          <w:p w14:paraId="4D519CBD" w14:textId="77777777" w:rsidR="00E863CD" w:rsidRPr="00597148" w:rsidRDefault="00E863CD" w:rsidP="00E863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65D2F" w14:textId="0BEB9DD5" w:rsidR="00E863CD" w:rsidRPr="0059400B" w:rsidRDefault="00E863CD" w:rsidP="007962F6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04,106</w:t>
            </w:r>
          </w:p>
        </w:tc>
      </w:tr>
    </w:tbl>
    <w:p w14:paraId="6D1E9337" w14:textId="77777777" w:rsidR="00E863CD" w:rsidRPr="002D57EC" w:rsidRDefault="00E863CD" w:rsidP="00E863C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770"/>
        <w:gridCol w:w="2250"/>
        <w:gridCol w:w="1980"/>
      </w:tblGrid>
      <w:tr w:rsidR="00E863CD" w:rsidRPr="002D57EC" w14:paraId="1D063374" w14:textId="77777777" w:rsidTr="008234A0">
        <w:trPr>
          <w:tblHeader/>
        </w:trPr>
        <w:tc>
          <w:tcPr>
            <w:tcW w:w="4770" w:type="dxa"/>
            <w:vAlign w:val="bottom"/>
          </w:tcPr>
          <w:p w14:paraId="49029380" w14:textId="77777777" w:rsidR="00E863CD" w:rsidRPr="00BB29D1" w:rsidRDefault="00E863C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ผลกระทบจากการจำหน่ายต่อฐานะการเงิน</w:t>
            </w:r>
          </w:p>
        </w:tc>
        <w:tc>
          <w:tcPr>
            <w:tcW w:w="2250" w:type="dxa"/>
            <w:vAlign w:val="bottom"/>
          </w:tcPr>
          <w:p w14:paraId="164D4DFA" w14:textId="0A146897" w:rsidR="008234A0" w:rsidRPr="00BB29D1" w:rsidRDefault="008234A0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firstLine="22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02E16C59" w14:textId="4BFD0C39" w:rsidR="00E863CD" w:rsidRPr="00BB29D1" w:rsidRDefault="00E863CD" w:rsidP="0082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453" w:rsidRPr="002D57EC" w14:paraId="02AF05EC" w14:textId="77777777" w:rsidTr="008234A0">
        <w:tc>
          <w:tcPr>
            <w:tcW w:w="4770" w:type="dxa"/>
            <w:vAlign w:val="bottom"/>
          </w:tcPr>
          <w:p w14:paraId="29F74C83" w14:textId="0D734E0F" w:rsidR="00592453" w:rsidRPr="00453B48" w:rsidRDefault="00453B48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B4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53B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53B4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53B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250" w:type="dxa"/>
            <w:vAlign w:val="center"/>
          </w:tcPr>
          <w:p w14:paraId="3F52224F" w14:textId="77777777" w:rsidR="008234A0" w:rsidRPr="00BB29D1" w:rsidRDefault="008234A0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firstLine="23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0F3F1901" w14:textId="113BD474" w:rsidR="00592453" w:rsidRPr="00BB29D1" w:rsidRDefault="00592453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firstLine="23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863CD" w:rsidRPr="002D57EC" w14:paraId="36208681" w14:textId="77777777" w:rsidTr="008234A0">
        <w:tc>
          <w:tcPr>
            <w:tcW w:w="4770" w:type="dxa"/>
            <w:vAlign w:val="bottom"/>
          </w:tcPr>
          <w:p w14:paraId="486C74B9" w14:textId="47E53E2E" w:rsidR="00E863CD" w:rsidRPr="00BB29D1" w:rsidRDefault="00E863C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14:paraId="03C6BFD1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AB969E6" w14:textId="719A41E9" w:rsidR="00E863CD" w:rsidRPr="00BB29D1" w:rsidRDefault="00B75F18" w:rsidP="00B7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9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159D" w:rsidRPr="002D57EC" w14:paraId="5E5FB69B" w14:textId="77777777" w:rsidTr="008234A0">
        <w:tc>
          <w:tcPr>
            <w:tcW w:w="4770" w:type="dxa"/>
            <w:vAlign w:val="bottom"/>
          </w:tcPr>
          <w:p w14:paraId="27486F0C" w14:textId="5F89E363" w:rsidR="007F159D" w:rsidRPr="00BB29D1" w:rsidRDefault="007F159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250" w:type="dxa"/>
            <w:vAlign w:val="center"/>
          </w:tcPr>
          <w:p w14:paraId="20D8DE00" w14:textId="77777777" w:rsidR="007F159D" w:rsidRPr="00BB29D1" w:rsidRDefault="007F159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AC97A25" w14:textId="67B49480" w:rsidR="007F159D" w:rsidRPr="00BB29D1" w:rsidRDefault="00B75F18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57,608</w:t>
            </w:r>
          </w:p>
        </w:tc>
      </w:tr>
      <w:tr w:rsidR="00E863CD" w:rsidRPr="002D57EC" w14:paraId="6F451AE4" w14:textId="77777777" w:rsidTr="008234A0">
        <w:tc>
          <w:tcPr>
            <w:tcW w:w="4770" w:type="dxa"/>
            <w:vAlign w:val="bottom"/>
          </w:tcPr>
          <w:p w14:paraId="18D4D6B6" w14:textId="77777777" w:rsidR="00E863CD" w:rsidRPr="00BB29D1" w:rsidRDefault="00E863C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250" w:type="dxa"/>
            <w:vAlign w:val="center"/>
          </w:tcPr>
          <w:p w14:paraId="383DC169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431A2F3" w14:textId="77777777" w:rsidR="00E863CD" w:rsidRPr="00BB29D1" w:rsidRDefault="00E863CD" w:rsidP="00B75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330"/>
                <w:tab w:val="center" w:pos="4536"/>
                <w:tab w:val="right" w:pos="9072"/>
              </w:tabs>
              <w:ind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</w:rPr>
              <w:t>1,359</w:t>
            </w:r>
          </w:p>
        </w:tc>
      </w:tr>
      <w:tr w:rsidR="00E863CD" w:rsidRPr="002D57EC" w14:paraId="3AE23437" w14:textId="77777777" w:rsidTr="008234A0">
        <w:tc>
          <w:tcPr>
            <w:tcW w:w="4770" w:type="dxa"/>
            <w:vAlign w:val="bottom"/>
          </w:tcPr>
          <w:p w14:paraId="49259C22" w14:textId="77777777" w:rsidR="00E863CD" w:rsidRPr="00BB29D1" w:rsidRDefault="00E863C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  <w:r w:rsidRPr="00BB29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วันที่จำหน่าย</w:t>
            </w:r>
          </w:p>
        </w:tc>
        <w:tc>
          <w:tcPr>
            <w:tcW w:w="2250" w:type="dxa"/>
            <w:vAlign w:val="center"/>
          </w:tcPr>
          <w:p w14:paraId="42E38F34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A957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58,967</w:t>
            </w:r>
          </w:p>
        </w:tc>
      </w:tr>
      <w:tr w:rsidR="00E863CD" w:rsidRPr="002D57EC" w14:paraId="37D42C24" w14:textId="77777777" w:rsidTr="008234A0">
        <w:tc>
          <w:tcPr>
            <w:tcW w:w="4770" w:type="dxa"/>
            <w:vAlign w:val="bottom"/>
          </w:tcPr>
          <w:p w14:paraId="12F9F202" w14:textId="77777777" w:rsidR="00E863CD" w:rsidRPr="00BB29D1" w:rsidRDefault="00E863C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center"/>
          </w:tcPr>
          <w:p w14:paraId="19C5E9E8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58AB1F14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3CD" w:rsidRPr="002D57EC" w14:paraId="2F2226DB" w14:textId="77777777" w:rsidTr="008234A0">
        <w:tc>
          <w:tcPr>
            <w:tcW w:w="4770" w:type="dxa"/>
            <w:vAlign w:val="bottom"/>
          </w:tcPr>
          <w:p w14:paraId="61AE2DCE" w14:textId="77777777" w:rsidR="00E863CD" w:rsidRPr="00BB29D1" w:rsidRDefault="00E863C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สิ่งตอบแทนในการขายที่ได้รับในรูปเงินส</w:t>
            </w:r>
            <w:r w:rsidRPr="00BB29D1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</w:p>
        </w:tc>
        <w:tc>
          <w:tcPr>
            <w:tcW w:w="2250" w:type="dxa"/>
            <w:vAlign w:val="center"/>
          </w:tcPr>
          <w:p w14:paraId="722011AC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352EB85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</w:rPr>
              <w:t>58,967</w:t>
            </w:r>
          </w:p>
        </w:tc>
      </w:tr>
      <w:tr w:rsidR="00E863CD" w:rsidRPr="00D36ED5" w14:paraId="777400E0" w14:textId="77777777" w:rsidTr="008234A0">
        <w:tc>
          <w:tcPr>
            <w:tcW w:w="4770" w:type="dxa"/>
            <w:vAlign w:val="bottom"/>
          </w:tcPr>
          <w:p w14:paraId="4C397BB8" w14:textId="77777777" w:rsidR="00E863CD" w:rsidRPr="00BB29D1" w:rsidRDefault="00E863CD" w:rsidP="00593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กระแสเงินสดรับสุทธิ</w:t>
            </w:r>
          </w:p>
        </w:tc>
        <w:tc>
          <w:tcPr>
            <w:tcW w:w="2250" w:type="dxa"/>
            <w:vAlign w:val="center"/>
          </w:tcPr>
          <w:p w14:paraId="544C2BB7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5FE93" w14:textId="77777777" w:rsidR="00E863CD" w:rsidRPr="00BB29D1" w:rsidRDefault="00E863CD" w:rsidP="0059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58,967</w:t>
            </w:r>
          </w:p>
        </w:tc>
      </w:tr>
    </w:tbl>
    <w:p w14:paraId="3744BA1E" w14:textId="38528969" w:rsidR="006D228E" w:rsidRDefault="006D228E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3A68711" w14:textId="5A741B9E" w:rsidR="009743F6" w:rsidRPr="00EB1203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EB120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ต้นทุนในการจัดจำหน่าย</w:t>
      </w:r>
    </w:p>
    <w:p w14:paraId="769848ED" w14:textId="77777777" w:rsidR="009743F6" w:rsidRPr="003902D6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9743F6" w:rsidRPr="00EB1203" w14:paraId="2E6D6A27" w14:textId="77777777" w:rsidTr="00626C18">
        <w:tc>
          <w:tcPr>
            <w:tcW w:w="3240" w:type="dxa"/>
          </w:tcPr>
          <w:p w14:paraId="4B329D50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6FC9F195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3145D412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EE58297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25CFC2B5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43F6" w:rsidRPr="00EB1203" w14:paraId="4B3B2D68" w14:textId="77777777" w:rsidTr="00626C18">
        <w:tc>
          <w:tcPr>
            <w:tcW w:w="3240" w:type="dxa"/>
          </w:tcPr>
          <w:p w14:paraId="368E3030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7DB68FF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757C406" w14:textId="4003C441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7D54C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08EAA83" w14:textId="14F2A0F8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3C303EA1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1DF7491" w14:textId="569F10D9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879C7F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18B61FE" w14:textId="1815907D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743F6" w:rsidRPr="00EB1203" w14:paraId="2F42935F" w14:textId="77777777" w:rsidTr="00626C18">
        <w:tc>
          <w:tcPr>
            <w:tcW w:w="3240" w:type="dxa"/>
          </w:tcPr>
          <w:p w14:paraId="3849CA58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1E46A77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32D4F833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02D6" w:rsidRPr="00EB1203" w14:paraId="186CD94F" w14:textId="77777777" w:rsidTr="009743F6">
        <w:tc>
          <w:tcPr>
            <w:tcW w:w="3240" w:type="dxa"/>
          </w:tcPr>
          <w:p w14:paraId="4B1D2F66" w14:textId="1D9D5104" w:rsidR="003902D6" w:rsidRPr="00EB1203" w:rsidRDefault="003902D6" w:rsidP="003902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1" w:type="dxa"/>
          </w:tcPr>
          <w:p w14:paraId="39B033B9" w14:textId="45BC70FD" w:rsidR="003902D6" w:rsidRPr="00EB1203" w:rsidRDefault="003902D6" w:rsidP="003902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6D22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57" w:type="dxa"/>
          </w:tcPr>
          <w:p w14:paraId="37BD079D" w14:textId="6D5560C9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19,335</w:t>
            </w:r>
          </w:p>
        </w:tc>
        <w:tc>
          <w:tcPr>
            <w:tcW w:w="270" w:type="dxa"/>
          </w:tcPr>
          <w:p w14:paraId="69D9EFD8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68D31B31" w14:textId="5EAA50A7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17,8</w:t>
            </w: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262" w:type="dxa"/>
          </w:tcPr>
          <w:p w14:paraId="05C70BF5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402271B9" w14:textId="4381A9A6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8,763</w:t>
            </w:r>
          </w:p>
        </w:tc>
        <w:tc>
          <w:tcPr>
            <w:tcW w:w="270" w:type="dxa"/>
          </w:tcPr>
          <w:p w14:paraId="04719722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4BFAD6D" w14:textId="13058499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6,853</w:t>
            </w:r>
          </w:p>
        </w:tc>
      </w:tr>
      <w:tr w:rsidR="003902D6" w:rsidRPr="00EB1203" w14:paraId="6112BB1F" w14:textId="77777777" w:rsidTr="009743F6">
        <w:tc>
          <w:tcPr>
            <w:tcW w:w="3240" w:type="dxa"/>
          </w:tcPr>
          <w:p w14:paraId="26F12ACB" w14:textId="26265274" w:rsidR="003902D6" w:rsidRPr="00EB1203" w:rsidRDefault="003902D6" w:rsidP="003902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851" w:type="dxa"/>
          </w:tcPr>
          <w:p w14:paraId="0D03724F" w14:textId="77777777" w:rsidR="003902D6" w:rsidRPr="00EB1203" w:rsidRDefault="003902D6" w:rsidP="003902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844FBE4" w14:textId="51B46C17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15,332</w:t>
            </w:r>
          </w:p>
        </w:tc>
        <w:tc>
          <w:tcPr>
            <w:tcW w:w="270" w:type="dxa"/>
          </w:tcPr>
          <w:p w14:paraId="698046B2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92517F1" w14:textId="5B74F429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25,709</w:t>
            </w:r>
          </w:p>
        </w:tc>
        <w:tc>
          <w:tcPr>
            <w:tcW w:w="262" w:type="dxa"/>
          </w:tcPr>
          <w:p w14:paraId="1F146D5E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6DB46984" w14:textId="48CD8C16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3D40D9E6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7BF42A96" w14:textId="41DF8D65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16,765</w:t>
            </w:r>
          </w:p>
        </w:tc>
      </w:tr>
      <w:tr w:rsidR="003902D6" w:rsidRPr="00EB1203" w14:paraId="41F56DE0" w14:textId="77777777" w:rsidTr="009743F6">
        <w:tc>
          <w:tcPr>
            <w:tcW w:w="3240" w:type="dxa"/>
          </w:tcPr>
          <w:p w14:paraId="2003C31A" w14:textId="64182487" w:rsidR="003902D6" w:rsidRPr="00EB1203" w:rsidRDefault="003902D6" w:rsidP="003902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4B607A8F" w14:textId="77777777" w:rsidR="003902D6" w:rsidRPr="00EB1203" w:rsidRDefault="003902D6" w:rsidP="003902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4AB00B" w14:textId="7E61285C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43C8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F5065A4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A584801" w14:textId="76982E02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62" w:type="dxa"/>
          </w:tcPr>
          <w:p w14:paraId="37CF18EB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EFBBEF3" w14:textId="5BE909D2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1C70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AD92002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6ADBB41" w14:textId="0F55D67B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</w:tr>
      <w:tr w:rsidR="003902D6" w:rsidRPr="00EB1203" w14:paraId="5180F765" w14:textId="77777777" w:rsidTr="009743F6">
        <w:tc>
          <w:tcPr>
            <w:tcW w:w="3240" w:type="dxa"/>
          </w:tcPr>
          <w:p w14:paraId="281C8200" w14:textId="18B4D640" w:rsidR="003902D6" w:rsidRPr="00EB1203" w:rsidRDefault="003902D6" w:rsidP="003902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68B3EF59" w14:textId="77777777" w:rsidR="003902D6" w:rsidRPr="00EB1203" w:rsidRDefault="003902D6" w:rsidP="003902D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59F20FC2" w14:textId="392D4864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35,36</w:t>
            </w:r>
            <w:r w:rsidR="00C43C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6536AEE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93A040E" w14:textId="301E6909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44,438</w:t>
            </w:r>
          </w:p>
        </w:tc>
        <w:tc>
          <w:tcPr>
            <w:tcW w:w="262" w:type="dxa"/>
          </w:tcPr>
          <w:p w14:paraId="01BA4D87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3CEF9C" w14:textId="71B6836D" w:rsidR="003902D6" w:rsidRPr="00EB1203" w:rsidRDefault="00CB2640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</w:t>
            </w:r>
            <w:r w:rsidR="001C7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33C11D06" w14:textId="77777777" w:rsidR="003902D6" w:rsidRPr="00EB1203" w:rsidRDefault="003902D6" w:rsidP="0039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283487F" w14:textId="2B0D3152" w:rsidR="003902D6" w:rsidRPr="00EB1203" w:rsidRDefault="003902D6" w:rsidP="003902D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24,343</w:t>
            </w:r>
          </w:p>
        </w:tc>
      </w:tr>
    </w:tbl>
    <w:p w14:paraId="47BE23C0" w14:textId="1DEC2133" w:rsidR="00592453" w:rsidRPr="00EB1203" w:rsidRDefault="00592453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C25D19" w14:textId="77777777" w:rsidR="00AC7F69" w:rsidRDefault="00AC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B507BA8" w14:textId="73087740" w:rsidR="009743F6" w:rsidRPr="00EB1203" w:rsidRDefault="009743F6" w:rsidP="003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EB120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ค่าใช้จ่ายในการบริหาร</w:t>
      </w:r>
    </w:p>
    <w:p w14:paraId="19A4B9B2" w14:textId="77777777" w:rsidR="009743F6" w:rsidRPr="003902D6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9743F6" w:rsidRPr="00EB1203" w14:paraId="36AB42E7" w14:textId="77777777" w:rsidTr="00626C18">
        <w:tc>
          <w:tcPr>
            <w:tcW w:w="3240" w:type="dxa"/>
          </w:tcPr>
          <w:p w14:paraId="5F749716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6D51464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77BFB4D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A646A93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39596CAF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54B" w:rsidRPr="00EB1203" w14:paraId="35E801C6" w14:textId="77777777" w:rsidTr="00626C18">
        <w:tc>
          <w:tcPr>
            <w:tcW w:w="3240" w:type="dxa"/>
          </w:tcPr>
          <w:p w14:paraId="63325CC6" w14:textId="77777777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E1E155D" w14:textId="77777777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32646D0" w14:textId="2590223F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774B9D" w14:textId="77777777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19CACC3" w14:textId="05011693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29CA6CF" w14:textId="77777777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EB81150" w14:textId="45B3C810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7D1A28" w14:textId="77777777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861402F" w14:textId="5F7807BC" w:rsidR="0076154B" w:rsidRPr="00EB1203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02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743F6" w:rsidRPr="00EB1203" w14:paraId="674A07AD" w14:textId="77777777" w:rsidTr="00626C18">
        <w:tc>
          <w:tcPr>
            <w:tcW w:w="3240" w:type="dxa"/>
          </w:tcPr>
          <w:p w14:paraId="2098D356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21F04BE2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1A9BD513" w14:textId="77777777" w:rsidR="009743F6" w:rsidRPr="00EB1203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39A1" w:rsidRPr="00EB1203" w14:paraId="6E47C3DA" w14:textId="77777777" w:rsidTr="00626C18">
        <w:tc>
          <w:tcPr>
            <w:tcW w:w="3240" w:type="dxa"/>
          </w:tcPr>
          <w:p w14:paraId="1E156685" w14:textId="7A31A13D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1" w:type="dxa"/>
          </w:tcPr>
          <w:p w14:paraId="360ABAA8" w14:textId="2504577F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6D22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57" w:type="dxa"/>
          </w:tcPr>
          <w:p w14:paraId="54A79DAA" w14:textId="3E88E7B6" w:rsidR="00BC39A1" w:rsidRPr="00EB1203" w:rsidRDefault="005D0C2F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42,504</w:t>
            </w:r>
          </w:p>
        </w:tc>
        <w:tc>
          <w:tcPr>
            <w:tcW w:w="270" w:type="dxa"/>
          </w:tcPr>
          <w:p w14:paraId="3D586C68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0443AFF8" w14:textId="0E461478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40,614</w:t>
            </w:r>
          </w:p>
        </w:tc>
        <w:tc>
          <w:tcPr>
            <w:tcW w:w="262" w:type="dxa"/>
          </w:tcPr>
          <w:p w14:paraId="33C27CEF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473FAD5F" w14:textId="47E8A7FF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32,616</w:t>
            </w:r>
          </w:p>
        </w:tc>
        <w:tc>
          <w:tcPr>
            <w:tcW w:w="270" w:type="dxa"/>
          </w:tcPr>
          <w:p w14:paraId="70EAF977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1712FEA" w14:textId="2DEF4C1D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32,077</w:t>
            </w:r>
          </w:p>
        </w:tc>
      </w:tr>
      <w:tr w:rsidR="00BC39A1" w:rsidRPr="00EB1203" w14:paraId="6283FFE1" w14:textId="77777777" w:rsidTr="00626C18">
        <w:tc>
          <w:tcPr>
            <w:tcW w:w="3240" w:type="dxa"/>
          </w:tcPr>
          <w:p w14:paraId="799F0781" w14:textId="575A7237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851" w:type="dxa"/>
          </w:tcPr>
          <w:p w14:paraId="64EFC9E3" w14:textId="77777777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E20E434" w14:textId="2241BDD4" w:rsidR="00BC39A1" w:rsidRPr="00EB1203" w:rsidRDefault="001666F2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432D">
              <w:rPr>
                <w:rFonts w:asciiTheme="majorBidi" w:hAnsiTheme="majorBidi" w:cstheme="majorBidi"/>
                <w:sz w:val="28"/>
                <w:szCs w:val="28"/>
              </w:rPr>
              <w:t>5,128</w:t>
            </w:r>
          </w:p>
        </w:tc>
        <w:tc>
          <w:tcPr>
            <w:tcW w:w="270" w:type="dxa"/>
          </w:tcPr>
          <w:p w14:paraId="2EDF7775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DF691CE" w14:textId="6348F091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12,082</w:t>
            </w:r>
          </w:p>
        </w:tc>
        <w:tc>
          <w:tcPr>
            <w:tcW w:w="262" w:type="dxa"/>
          </w:tcPr>
          <w:p w14:paraId="07445E90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64EC5BCE" w14:textId="6FC9DD3C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8,644</w:t>
            </w:r>
          </w:p>
        </w:tc>
        <w:tc>
          <w:tcPr>
            <w:tcW w:w="270" w:type="dxa"/>
          </w:tcPr>
          <w:p w14:paraId="5A8ACF17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A379CB8" w14:textId="6D0D12D2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</w:tr>
      <w:tr w:rsidR="00BC39A1" w:rsidRPr="00EB1203" w14:paraId="42BBB78C" w14:textId="77777777" w:rsidTr="00626C18">
        <w:tc>
          <w:tcPr>
            <w:tcW w:w="3240" w:type="dxa"/>
          </w:tcPr>
          <w:p w14:paraId="20B335DC" w14:textId="294C2C1E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851" w:type="dxa"/>
          </w:tcPr>
          <w:p w14:paraId="16260906" w14:textId="77777777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4E553" w14:textId="69BA62CC" w:rsidR="00BC39A1" w:rsidRPr="00EB1203" w:rsidRDefault="0042432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3,459</w:t>
            </w:r>
          </w:p>
        </w:tc>
        <w:tc>
          <w:tcPr>
            <w:tcW w:w="270" w:type="dxa"/>
          </w:tcPr>
          <w:p w14:paraId="244E7932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18C370C" w14:textId="7B0D94B8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6,834</w:t>
            </w:r>
          </w:p>
        </w:tc>
        <w:tc>
          <w:tcPr>
            <w:tcW w:w="262" w:type="dxa"/>
          </w:tcPr>
          <w:p w14:paraId="2B28B6EE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3FE8DC5" w14:textId="3C7EEE28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2,659</w:t>
            </w:r>
          </w:p>
        </w:tc>
        <w:tc>
          <w:tcPr>
            <w:tcW w:w="270" w:type="dxa"/>
          </w:tcPr>
          <w:p w14:paraId="6791991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AA7E4A" w14:textId="46DB3693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2,438</w:t>
            </w:r>
          </w:p>
        </w:tc>
      </w:tr>
      <w:tr w:rsidR="00BC39A1" w:rsidRPr="00EB1203" w14:paraId="3F5AE49C" w14:textId="77777777" w:rsidTr="00626C18">
        <w:tc>
          <w:tcPr>
            <w:tcW w:w="3240" w:type="dxa"/>
          </w:tcPr>
          <w:p w14:paraId="7F3728B5" w14:textId="66915493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851" w:type="dxa"/>
          </w:tcPr>
          <w:p w14:paraId="0221A03E" w14:textId="77777777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F0D20FF" w14:textId="6812654A" w:rsidR="00BC39A1" w:rsidRPr="00EB1203" w:rsidRDefault="001666F2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6,648</w:t>
            </w:r>
          </w:p>
        </w:tc>
        <w:tc>
          <w:tcPr>
            <w:tcW w:w="270" w:type="dxa"/>
          </w:tcPr>
          <w:p w14:paraId="15B7B281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347BD81" w14:textId="0CF319DC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6,133</w:t>
            </w:r>
          </w:p>
        </w:tc>
        <w:tc>
          <w:tcPr>
            <w:tcW w:w="262" w:type="dxa"/>
          </w:tcPr>
          <w:p w14:paraId="323DD202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AE6FE5" w14:textId="1D7289F0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6,358</w:t>
            </w:r>
          </w:p>
        </w:tc>
        <w:tc>
          <w:tcPr>
            <w:tcW w:w="270" w:type="dxa"/>
          </w:tcPr>
          <w:p w14:paraId="27075D83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609B42B4" w14:textId="655A33C2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5,682</w:t>
            </w:r>
          </w:p>
        </w:tc>
      </w:tr>
      <w:tr w:rsidR="00BC39A1" w:rsidRPr="00EB1203" w14:paraId="3FF75F52" w14:textId="77777777" w:rsidTr="00626C18">
        <w:tc>
          <w:tcPr>
            <w:tcW w:w="3240" w:type="dxa"/>
          </w:tcPr>
          <w:p w14:paraId="0BF36367" w14:textId="44D8A51D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ขาดทุนจากการยึดรถ</w:t>
            </w:r>
          </w:p>
        </w:tc>
        <w:tc>
          <w:tcPr>
            <w:tcW w:w="851" w:type="dxa"/>
          </w:tcPr>
          <w:p w14:paraId="1339104E" w14:textId="77777777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F33486C" w14:textId="51480D4A" w:rsidR="00BC39A1" w:rsidRPr="00EB1203" w:rsidRDefault="006E1180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65,795</w:t>
            </w:r>
          </w:p>
        </w:tc>
        <w:tc>
          <w:tcPr>
            <w:tcW w:w="270" w:type="dxa"/>
          </w:tcPr>
          <w:p w14:paraId="3D6E00AC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01C8B1E" w14:textId="0F20A6F1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45,820</w:t>
            </w:r>
          </w:p>
        </w:tc>
        <w:tc>
          <w:tcPr>
            <w:tcW w:w="262" w:type="dxa"/>
          </w:tcPr>
          <w:p w14:paraId="2211E66D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3C1A5FC" w14:textId="4F39EA44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65,795</w:t>
            </w:r>
          </w:p>
        </w:tc>
        <w:tc>
          <w:tcPr>
            <w:tcW w:w="270" w:type="dxa"/>
          </w:tcPr>
          <w:p w14:paraId="57098BD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24468209" w14:textId="6B395792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45,820</w:t>
            </w:r>
          </w:p>
        </w:tc>
      </w:tr>
      <w:tr w:rsidR="00BC39A1" w:rsidRPr="00EB1203" w14:paraId="64E5C73A" w14:textId="77777777" w:rsidTr="00626C18">
        <w:tc>
          <w:tcPr>
            <w:tcW w:w="3240" w:type="dxa"/>
          </w:tcPr>
          <w:p w14:paraId="78C8D679" w14:textId="3A36ADB1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ค่าใช้จ่ายภาษีอากร</w:t>
            </w:r>
          </w:p>
        </w:tc>
        <w:tc>
          <w:tcPr>
            <w:tcW w:w="851" w:type="dxa"/>
          </w:tcPr>
          <w:p w14:paraId="4BD8E208" w14:textId="08A5E3D7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A643355" w14:textId="1E7B05A4" w:rsidR="00BC39A1" w:rsidRPr="00EB1203" w:rsidRDefault="006E1180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3,045</w:t>
            </w:r>
          </w:p>
        </w:tc>
        <w:tc>
          <w:tcPr>
            <w:tcW w:w="270" w:type="dxa"/>
          </w:tcPr>
          <w:p w14:paraId="51122955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0C87978" w14:textId="132D9C9E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2,230</w:t>
            </w:r>
          </w:p>
        </w:tc>
        <w:tc>
          <w:tcPr>
            <w:tcW w:w="262" w:type="dxa"/>
          </w:tcPr>
          <w:p w14:paraId="65E8D765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309C1FA0" w14:textId="364EB156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1,049</w:t>
            </w:r>
          </w:p>
        </w:tc>
        <w:tc>
          <w:tcPr>
            <w:tcW w:w="270" w:type="dxa"/>
          </w:tcPr>
          <w:p w14:paraId="7076001C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EF1AD8" w14:textId="0DF8BB48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</w:p>
        </w:tc>
      </w:tr>
      <w:tr w:rsidR="00BC39A1" w:rsidRPr="00EB1203" w14:paraId="75DC34B0" w14:textId="77777777" w:rsidTr="00626C18">
        <w:tc>
          <w:tcPr>
            <w:tcW w:w="3240" w:type="dxa"/>
          </w:tcPr>
          <w:p w14:paraId="5231639A" w14:textId="5EC2F99B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4BC6F56B" w14:textId="77777777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2AC1E7FC" w14:textId="502D68A8" w:rsidR="00BC39A1" w:rsidRPr="00EB1203" w:rsidRDefault="005D0C2F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8,811</w:t>
            </w:r>
          </w:p>
        </w:tc>
        <w:tc>
          <w:tcPr>
            <w:tcW w:w="270" w:type="dxa"/>
          </w:tcPr>
          <w:p w14:paraId="6BED676A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DA5488B" w14:textId="0004D7FF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6,575</w:t>
            </w:r>
          </w:p>
        </w:tc>
        <w:tc>
          <w:tcPr>
            <w:tcW w:w="262" w:type="dxa"/>
          </w:tcPr>
          <w:p w14:paraId="18DCB9DD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6D3240E" w14:textId="073A79E4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6,460</w:t>
            </w:r>
          </w:p>
        </w:tc>
        <w:tc>
          <w:tcPr>
            <w:tcW w:w="270" w:type="dxa"/>
          </w:tcPr>
          <w:p w14:paraId="4D1B25F2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58B8E3B" w14:textId="10FF58B9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9,316</w:t>
            </w:r>
          </w:p>
        </w:tc>
      </w:tr>
      <w:tr w:rsidR="00BC39A1" w:rsidRPr="00EB1203" w14:paraId="5E2F8A9E" w14:textId="77777777" w:rsidTr="00626C18">
        <w:tc>
          <w:tcPr>
            <w:tcW w:w="3240" w:type="dxa"/>
          </w:tcPr>
          <w:p w14:paraId="1BDE3A2D" w14:textId="77777777" w:rsidR="00BC39A1" w:rsidRPr="00EB1203" w:rsidRDefault="00BC39A1" w:rsidP="00BC39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376A9C1A" w14:textId="77777777" w:rsidR="00BC39A1" w:rsidRPr="00EB1203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FF35D6D" w14:textId="36106B1A" w:rsidR="00BC39A1" w:rsidRPr="00EB1203" w:rsidRDefault="006E1180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2A0C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5,390</w:t>
            </w:r>
          </w:p>
        </w:tc>
        <w:tc>
          <w:tcPr>
            <w:tcW w:w="270" w:type="dxa"/>
          </w:tcPr>
          <w:p w14:paraId="0653D91F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9BD286B" w14:textId="08391937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120,288</w:t>
            </w:r>
          </w:p>
        </w:tc>
        <w:tc>
          <w:tcPr>
            <w:tcW w:w="262" w:type="dxa"/>
          </w:tcPr>
          <w:p w14:paraId="48C4668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9DA108" w14:textId="05BC584E" w:rsidR="00BC39A1" w:rsidRPr="00EB1203" w:rsidRDefault="00396D7D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123,581</w:t>
            </w:r>
          </w:p>
        </w:tc>
        <w:tc>
          <w:tcPr>
            <w:tcW w:w="270" w:type="dxa"/>
          </w:tcPr>
          <w:p w14:paraId="073789E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B1F5CC" w14:textId="7CB4465B" w:rsidR="00BC39A1" w:rsidRPr="00EB1203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106,718</w:t>
            </w:r>
          </w:p>
        </w:tc>
      </w:tr>
    </w:tbl>
    <w:p w14:paraId="073A59BE" w14:textId="77777777" w:rsidR="00217BC3" w:rsidRPr="00BC39A1" w:rsidRDefault="00217BC3" w:rsidP="00BC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54C8FF8" w14:textId="5B97599B" w:rsidR="00E8670B" w:rsidRPr="00BC39A1" w:rsidRDefault="009743F6" w:rsidP="00BC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C39A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F57366" w:rsidRPr="00BC39A1">
        <w:rPr>
          <w:rFonts w:asciiTheme="majorBidi" w:hAnsiTheme="majorBidi" w:cstheme="majorBidi"/>
          <w:b/>
          <w:bCs/>
          <w:sz w:val="28"/>
          <w:szCs w:val="28"/>
        </w:rPr>
        <w:tab/>
      </w:r>
      <w:r w:rsidR="00F57366" w:rsidRPr="00BC39A1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ค่าใช้จ่ายผลประโยชน์ของพนักงาน</w:t>
      </w:r>
    </w:p>
    <w:p w14:paraId="753C0DDC" w14:textId="77777777" w:rsidR="002A226E" w:rsidRPr="00217BC3" w:rsidRDefault="002A226E" w:rsidP="00BC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EE2075" w:rsidRPr="00BC39A1" w14:paraId="37C96674" w14:textId="77777777" w:rsidTr="0437CB7C">
        <w:tc>
          <w:tcPr>
            <w:tcW w:w="3240" w:type="dxa"/>
          </w:tcPr>
          <w:p w14:paraId="5A7C0B52" w14:textId="77777777" w:rsidR="00EE2075" w:rsidRPr="00BC39A1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63CB3835" w14:textId="77777777" w:rsidR="00EE2075" w:rsidRPr="00BC39A1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BFEB24" w14:textId="6AA7B142" w:rsidR="00EE2075" w:rsidRPr="00BC39A1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BC39A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5ACA56A" w14:textId="77777777" w:rsidR="00EE2075" w:rsidRPr="00BC39A1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4B52851C" w14:textId="77777777" w:rsidR="00EE2075" w:rsidRPr="00BC39A1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9A1" w:rsidRPr="00BC39A1" w14:paraId="23E9F646" w14:textId="77777777" w:rsidTr="0437CB7C">
        <w:tc>
          <w:tcPr>
            <w:tcW w:w="3240" w:type="dxa"/>
          </w:tcPr>
          <w:p w14:paraId="446C3D77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77EE975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BC39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ACEDE35" w14:textId="5629BB8E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2F73A4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07432FF" w14:textId="0224F84F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4D52101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F5FD7F6" w14:textId="18B8341D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ECF156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EF3394D" w14:textId="2ADA96F6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C39A1" w:rsidRPr="00BC39A1" w14:paraId="34CA6B68" w14:textId="77777777" w:rsidTr="0437CB7C">
        <w:tc>
          <w:tcPr>
            <w:tcW w:w="3240" w:type="dxa"/>
          </w:tcPr>
          <w:p w14:paraId="619990DA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B56E897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3025CA30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39A1" w:rsidRPr="00BC39A1" w14:paraId="7F29A82B" w14:textId="77777777" w:rsidTr="0437CB7C">
        <w:tc>
          <w:tcPr>
            <w:tcW w:w="3240" w:type="dxa"/>
          </w:tcPr>
          <w:p w14:paraId="548731B2" w14:textId="77777777" w:rsidR="00BC39A1" w:rsidRPr="00BC39A1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618A6D5A" w14:textId="77777777" w:rsidR="00BC39A1" w:rsidRPr="00BC39A1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69200EC" w14:textId="345E56BA" w:rsidR="00BC39A1" w:rsidRPr="00BC39A1" w:rsidRDefault="00D37078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53,449</w:t>
            </w:r>
          </w:p>
        </w:tc>
        <w:tc>
          <w:tcPr>
            <w:tcW w:w="270" w:type="dxa"/>
          </w:tcPr>
          <w:p w14:paraId="7A3A0E6F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2048BB14" w14:textId="7AD465D2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51,328</w:t>
            </w:r>
          </w:p>
        </w:tc>
        <w:tc>
          <w:tcPr>
            <w:tcW w:w="262" w:type="dxa"/>
          </w:tcPr>
          <w:p w14:paraId="213DA065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43F0A06" w14:textId="70ADE7B8" w:rsidR="00BC39A1" w:rsidRPr="00BC39A1" w:rsidRDefault="004920BE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36,596</w:t>
            </w:r>
          </w:p>
        </w:tc>
        <w:tc>
          <w:tcPr>
            <w:tcW w:w="270" w:type="dxa"/>
          </w:tcPr>
          <w:p w14:paraId="11705F06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EFA30AA" w14:textId="56ADC6FA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36,373</w:t>
            </w:r>
          </w:p>
        </w:tc>
      </w:tr>
      <w:tr w:rsidR="00BC39A1" w:rsidRPr="00BC39A1" w14:paraId="6AED2C43" w14:textId="77777777" w:rsidTr="0437CB7C">
        <w:tc>
          <w:tcPr>
            <w:tcW w:w="3240" w:type="dxa"/>
          </w:tcPr>
          <w:p w14:paraId="7C258595" w14:textId="77777777" w:rsidR="00BC39A1" w:rsidRPr="00BC39A1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BC39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682B105" w14:textId="6564E57B" w:rsidR="00BC39A1" w:rsidRPr="00BC39A1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zh-CN" w:bidi="th-TH"/>
              </w:rPr>
            </w:pPr>
            <w:r w:rsidRPr="00BC39A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057" w:type="dxa"/>
          </w:tcPr>
          <w:p w14:paraId="1ECDEB74" w14:textId="1A7572DD" w:rsidR="00BC39A1" w:rsidRPr="00BC39A1" w:rsidRDefault="00EA6694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270" w:type="dxa"/>
          </w:tcPr>
          <w:p w14:paraId="5CCE846D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9BB27C8" w14:textId="2C43B15A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1,547</w:t>
            </w:r>
          </w:p>
        </w:tc>
        <w:tc>
          <w:tcPr>
            <w:tcW w:w="262" w:type="dxa"/>
          </w:tcPr>
          <w:p w14:paraId="1BF209DC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F710D79" w14:textId="5AD02A85" w:rsidR="00BC39A1" w:rsidRPr="00BC39A1" w:rsidRDefault="004920BE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0" w:type="dxa"/>
          </w:tcPr>
          <w:p w14:paraId="1F1E988D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3CF1889" w14:textId="07E8CB33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</w:tr>
      <w:tr w:rsidR="00BC39A1" w:rsidRPr="00BC39A1" w14:paraId="3C6CA85A" w14:textId="77777777" w:rsidTr="0437CB7C">
        <w:tc>
          <w:tcPr>
            <w:tcW w:w="3240" w:type="dxa"/>
          </w:tcPr>
          <w:p w14:paraId="27C80725" w14:textId="77777777" w:rsidR="00BC39A1" w:rsidRPr="00BC39A1" w:rsidRDefault="00BC39A1" w:rsidP="00BC39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3FC6D335" w14:textId="77777777" w:rsidR="00BC39A1" w:rsidRPr="00BC39A1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9A17E02" w14:textId="07CF54B0" w:rsidR="00BC39A1" w:rsidRPr="00BC39A1" w:rsidRDefault="007B0293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270" w:type="dxa"/>
          </w:tcPr>
          <w:p w14:paraId="536BDFD4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6C769E55" w14:textId="251BBE06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DA50650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FE009" w14:textId="109D6DB1" w:rsidR="00BC39A1" w:rsidRPr="00BC39A1" w:rsidRDefault="004920BE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</w:tcPr>
          <w:p w14:paraId="3372A338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4FEC6F0A" w14:textId="7FB42CB2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39A1" w:rsidRPr="00BC39A1" w14:paraId="062DC091" w14:textId="77777777" w:rsidTr="0437CB7C">
        <w:tc>
          <w:tcPr>
            <w:tcW w:w="3240" w:type="dxa"/>
          </w:tcPr>
          <w:p w14:paraId="2F8356BE" w14:textId="77777777" w:rsidR="00BC39A1" w:rsidRPr="00BC39A1" w:rsidRDefault="00BC39A1" w:rsidP="00BC39A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5CA38CE4" w14:textId="77777777" w:rsidR="00BC39A1" w:rsidRPr="00BC39A1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960E6D1" w14:textId="6F559A58" w:rsidR="00BC39A1" w:rsidRPr="00BC39A1" w:rsidRDefault="007B0293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="00EA6694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70" w:type="dxa"/>
          </w:tcPr>
          <w:p w14:paraId="65838730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1E61D2D" w14:textId="55648FFC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5,596</w:t>
            </w:r>
          </w:p>
        </w:tc>
        <w:tc>
          <w:tcPr>
            <w:tcW w:w="262" w:type="dxa"/>
          </w:tcPr>
          <w:p w14:paraId="73F9E790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5358390" w14:textId="5BC431E7" w:rsidR="00BC39A1" w:rsidRPr="00BC39A1" w:rsidRDefault="004920BE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3,212</w:t>
            </w:r>
          </w:p>
        </w:tc>
        <w:tc>
          <w:tcPr>
            <w:tcW w:w="270" w:type="dxa"/>
          </w:tcPr>
          <w:p w14:paraId="01050CA6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C2EDE8" w14:textId="777CD0B4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sz w:val="28"/>
                <w:szCs w:val="28"/>
              </w:rPr>
              <w:t>1,966</w:t>
            </w:r>
          </w:p>
        </w:tc>
      </w:tr>
      <w:tr w:rsidR="00BC39A1" w:rsidRPr="00BC39A1" w14:paraId="6255AE38" w14:textId="77777777" w:rsidTr="0437CB7C">
        <w:tc>
          <w:tcPr>
            <w:tcW w:w="3240" w:type="dxa"/>
          </w:tcPr>
          <w:p w14:paraId="24412D1B" w14:textId="77777777" w:rsidR="00BC39A1" w:rsidRPr="00BC39A1" w:rsidRDefault="00BC39A1" w:rsidP="00BC39A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9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736C21A6" w14:textId="77777777" w:rsidR="00BC39A1" w:rsidRPr="00BC39A1" w:rsidRDefault="00BC39A1" w:rsidP="00BC39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1653CA07" w14:textId="521115F9" w:rsidR="00BC39A1" w:rsidRPr="00BC39A1" w:rsidRDefault="007B0293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</w:t>
            </w:r>
            <w:r w:rsidR="007E09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70" w:type="dxa"/>
          </w:tcPr>
          <w:p w14:paraId="277A379A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6B3C63F" w14:textId="7BE385A8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58,471</w:t>
            </w:r>
          </w:p>
        </w:tc>
        <w:tc>
          <w:tcPr>
            <w:tcW w:w="262" w:type="dxa"/>
          </w:tcPr>
          <w:p w14:paraId="09C91450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21D0819" w14:textId="39BFA27F" w:rsidR="00BC39A1" w:rsidRPr="00BC39A1" w:rsidRDefault="004920BE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41,379</w:t>
            </w:r>
          </w:p>
        </w:tc>
        <w:tc>
          <w:tcPr>
            <w:tcW w:w="270" w:type="dxa"/>
          </w:tcPr>
          <w:p w14:paraId="2ECC620D" w14:textId="77777777" w:rsidR="00BC39A1" w:rsidRPr="00BC39A1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1DA64B0" w14:textId="0B4B9F48" w:rsidR="00BC39A1" w:rsidRPr="00BC39A1" w:rsidRDefault="00BC39A1" w:rsidP="00BC39A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9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38,930</w:t>
            </w:r>
          </w:p>
        </w:tc>
      </w:tr>
    </w:tbl>
    <w:p w14:paraId="5E2F47A4" w14:textId="77777777" w:rsidR="00824437" w:rsidRPr="00217BC3" w:rsidRDefault="00824437" w:rsidP="00BC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643EE3C6" w14:textId="4AA1F56F" w:rsidR="009B40F8" w:rsidRPr="00BC39A1" w:rsidRDefault="009B40F8" w:rsidP="00BC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39A1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5BB52049" w14:textId="56DC5869" w:rsidR="009B40F8" w:rsidRPr="00217BC3" w:rsidRDefault="009B40F8" w:rsidP="00BC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EA465F0" w14:textId="3CC542C9" w:rsidR="00E8670B" w:rsidRPr="00BC39A1" w:rsidRDefault="009B40F8" w:rsidP="00BC39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39A1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92566" w:rsidRPr="00BC39A1">
        <w:rPr>
          <w:rFonts w:asciiTheme="majorBidi" w:hAnsiTheme="majorBidi" w:cstheme="majorBidi"/>
          <w:sz w:val="28"/>
          <w:szCs w:val="28"/>
        </w:rPr>
        <w:t xml:space="preserve">3 </w:t>
      </w:r>
      <w:r w:rsidRPr="00BC39A1">
        <w:rPr>
          <w:rFonts w:asciiTheme="majorBidi" w:hAnsiTheme="majorBidi" w:cstheme="majorBidi"/>
          <w:sz w:val="28"/>
          <w:szCs w:val="28"/>
          <w:cs/>
        </w:rPr>
        <w:t xml:space="preserve">ถึงอัตราร้อยละ </w:t>
      </w:r>
      <w:r w:rsidR="00E92566" w:rsidRPr="00BC39A1">
        <w:rPr>
          <w:rFonts w:asciiTheme="majorBidi" w:hAnsiTheme="majorBidi" w:cstheme="majorBidi"/>
          <w:sz w:val="28"/>
          <w:szCs w:val="28"/>
        </w:rPr>
        <w:t>15</w:t>
      </w:r>
      <w:r w:rsidRPr="00BC39A1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และกลุ่มบริษัทจ่ายสมทบในอัตราร้อยละ</w:t>
      </w:r>
      <w:r w:rsidRPr="00BC39A1">
        <w:rPr>
          <w:rFonts w:asciiTheme="majorBidi" w:hAnsiTheme="majorBidi" w:cstheme="majorBidi"/>
          <w:sz w:val="28"/>
          <w:szCs w:val="28"/>
        </w:rPr>
        <w:t xml:space="preserve"> </w:t>
      </w:r>
      <w:r w:rsidR="00E92566" w:rsidRPr="00BC39A1">
        <w:rPr>
          <w:rFonts w:asciiTheme="majorBidi" w:hAnsiTheme="majorBidi" w:cstheme="majorBidi"/>
          <w:sz w:val="28"/>
          <w:szCs w:val="28"/>
        </w:rPr>
        <w:t xml:space="preserve">3 </w:t>
      </w:r>
      <w:r w:rsidRPr="00BC39A1">
        <w:rPr>
          <w:rFonts w:asciiTheme="majorBidi" w:hAnsiTheme="majorBidi" w:cstheme="majorBidi"/>
          <w:sz w:val="28"/>
          <w:szCs w:val="28"/>
          <w:cs/>
        </w:rPr>
        <w:t xml:space="preserve">ถึงอัตราร้อยละ </w:t>
      </w:r>
      <w:r w:rsidR="00E92566" w:rsidRPr="00BC39A1">
        <w:rPr>
          <w:rFonts w:asciiTheme="majorBidi" w:hAnsiTheme="majorBidi" w:cstheme="majorBidi"/>
          <w:sz w:val="28"/>
          <w:szCs w:val="28"/>
        </w:rPr>
        <w:t xml:space="preserve">5 </w:t>
      </w:r>
      <w:r w:rsidRPr="00BC39A1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2E8FDB" w14:textId="77777777" w:rsidR="007F7742" w:rsidRDefault="007F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09B8B370" w14:textId="75D22050" w:rsidR="00B3308E" w:rsidRPr="00BC39A1" w:rsidRDefault="00EE2075" w:rsidP="007F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C39A1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B3308E" w:rsidRPr="00BC39A1">
        <w:rPr>
          <w:rFonts w:asciiTheme="majorBidi" w:hAnsiTheme="majorBidi" w:cstheme="majorBidi"/>
          <w:b/>
          <w:bCs/>
          <w:sz w:val="28"/>
          <w:szCs w:val="28"/>
          <w:cs/>
        </w:rPr>
        <w:tab/>
        <w:t>ค่าใช้จ่ายตามลักษณะ</w:t>
      </w:r>
    </w:p>
    <w:p w14:paraId="0DC8850A" w14:textId="77777777" w:rsidR="000027B6" w:rsidRPr="00217BC3" w:rsidRDefault="000027B6" w:rsidP="00BC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720"/>
        <w:gridCol w:w="1143"/>
        <w:gridCol w:w="270"/>
        <w:gridCol w:w="1170"/>
        <w:gridCol w:w="270"/>
        <w:gridCol w:w="1170"/>
        <w:gridCol w:w="270"/>
        <w:gridCol w:w="1143"/>
      </w:tblGrid>
      <w:tr w:rsidR="00EE2075" w:rsidRPr="00EB1203" w14:paraId="06D6F745" w14:textId="77777777" w:rsidTr="4B7F5A0D">
        <w:tc>
          <w:tcPr>
            <w:tcW w:w="2997" w:type="dxa"/>
          </w:tcPr>
          <w:p w14:paraId="5143EE74" w14:textId="77777777" w:rsidR="00EE2075" w:rsidRPr="00EB1203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61FB49A" w14:textId="16D00622" w:rsidR="00EE2075" w:rsidRPr="00EB1203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1127C49A" w14:textId="468B4B42" w:rsidR="00EE2075" w:rsidRPr="00EB1203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AE0B88" w14:textId="77777777" w:rsidR="00EE2075" w:rsidRPr="00EB1203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</w:tcPr>
          <w:p w14:paraId="58FD41ED" w14:textId="77777777" w:rsidR="00EE2075" w:rsidRPr="00EB1203" w:rsidRDefault="00EE207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1D5" w:rsidRPr="00EB1203" w14:paraId="48ADFDF9" w14:textId="77777777" w:rsidTr="4B7F5A0D">
        <w:tc>
          <w:tcPr>
            <w:tcW w:w="2997" w:type="dxa"/>
          </w:tcPr>
          <w:p w14:paraId="7FD8C131" w14:textId="77777777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9787EAB" w14:textId="6CB73C04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EA0485A" w14:textId="38FE1968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39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04838E" w14:textId="77777777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37B6C7" w14:textId="29405816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39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26BC21E" w14:textId="77777777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02B9DC" w14:textId="5ED7CAA6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39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A11945" w14:textId="77777777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533892" w14:textId="112E8F61" w:rsidR="00B011D5" w:rsidRPr="00EB1203" w:rsidRDefault="00B011D5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39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743F6" w:rsidRPr="00EB1203" w14:paraId="2B5F8771" w14:textId="77777777" w:rsidTr="4B7F5A0D">
        <w:tc>
          <w:tcPr>
            <w:tcW w:w="2997" w:type="dxa"/>
          </w:tcPr>
          <w:p w14:paraId="55F5177E" w14:textId="77777777" w:rsidR="009743F6" w:rsidRPr="00EB1203" w:rsidRDefault="009743F6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693150A" w14:textId="77777777" w:rsidR="009743F6" w:rsidRPr="00EB1203" w:rsidRDefault="009743F6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</w:tcPr>
          <w:p w14:paraId="439AF96C" w14:textId="77777777" w:rsidR="009743F6" w:rsidRPr="00EB1203" w:rsidRDefault="009743F6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39A1" w:rsidRPr="00EB1203" w14:paraId="1E457BD5" w14:textId="77777777" w:rsidTr="4B7F5A0D">
        <w:tc>
          <w:tcPr>
            <w:tcW w:w="2997" w:type="dxa"/>
          </w:tcPr>
          <w:p w14:paraId="0ADBC069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720" w:type="dxa"/>
          </w:tcPr>
          <w:p w14:paraId="2B714520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375B351" w14:textId="20F62DF3" w:rsidR="00BC39A1" w:rsidRPr="00EB1203" w:rsidRDefault="00974F84" w:rsidP="00BC39A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4,107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6D0A5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24BE7" w14:textId="2E23C7D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65,406</w:t>
            </w:r>
          </w:p>
        </w:tc>
        <w:tc>
          <w:tcPr>
            <w:tcW w:w="270" w:type="dxa"/>
          </w:tcPr>
          <w:p w14:paraId="3B969B69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D4D15B" w14:textId="21CC3CEF" w:rsidR="00BC39A1" w:rsidRPr="00EB1203" w:rsidRDefault="00100ABE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70621B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8707BAD" w14:textId="284BEE86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39A1" w:rsidRPr="00EB1203" w14:paraId="39F9BD1D" w14:textId="77777777" w:rsidTr="4B7F5A0D">
        <w:tc>
          <w:tcPr>
            <w:tcW w:w="2997" w:type="dxa"/>
          </w:tcPr>
          <w:p w14:paraId="6AAC6801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ซื้อรถยนต์และอุปกรณ์</w:t>
            </w:r>
          </w:p>
        </w:tc>
        <w:tc>
          <w:tcPr>
            <w:tcW w:w="720" w:type="dxa"/>
          </w:tcPr>
          <w:p w14:paraId="731ECF18" w14:textId="46DB05C3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7FFBB8A9" w14:textId="4BAEA918" w:rsidR="00BC39A1" w:rsidRPr="00EB1203" w:rsidRDefault="005D77B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812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39,972</w:t>
            </w:r>
          </w:p>
        </w:tc>
        <w:tc>
          <w:tcPr>
            <w:tcW w:w="270" w:type="dxa"/>
          </w:tcPr>
          <w:p w14:paraId="76E82FCA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E5716" w14:textId="43D152DC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265,656</w:t>
            </w:r>
          </w:p>
        </w:tc>
        <w:tc>
          <w:tcPr>
            <w:tcW w:w="270" w:type="dxa"/>
          </w:tcPr>
          <w:p w14:paraId="3DDFC6D3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B72B4" w14:textId="334A69DA" w:rsidR="00BC39A1" w:rsidRPr="00EB1203" w:rsidRDefault="00100ABE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CC4C5E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9A77FB" w14:textId="1A83393D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39A1" w:rsidRPr="00EB1203" w14:paraId="17AEB91E" w14:textId="77777777" w:rsidTr="009F2C41">
        <w:trPr>
          <w:trHeight w:val="407"/>
        </w:trPr>
        <w:tc>
          <w:tcPr>
            <w:tcW w:w="2997" w:type="dxa"/>
          </w:tcPr>
          <w:p w14:paraId="3CD8CEB6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20" w:type="dxa"/>
          </w:tcPr>
          <w:p w14:paraId="647EF967" w14:textId="22373E4E" w:rsidR="00BC39A1" w:rsidRPr="00EB1203" w:rsidRDefault="00F812B4" w:rsidP="00BC39A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43" w:type="dxa"/>
          </w:tcPr>
          <w:p w14:paraId="7632C3B9" w14:textId="63453614" w:rsidR="00BC39A1" w:rsidRPr="00574A84" w:rsidRDefault="009F2C4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2C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</w:t>
            </w:r>
            <w:r w:rsidR="00E83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148B9236" w14:textId="77777777" w:rsidR="00BC39A1" w:rsidRPr="00EB1203" w:rsidRDefault="00BC39A1" w:rsidP="009F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74DACA" w14:textId="3E3CBF13" w:rsidR="00BC39A1" w:rsidRPr="00EB1203" w:rsidRDefault="00BC39A1" w:rsidP="00F812B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58,471</w:t>
            </w:r>
          </w:p>
        </w:tc>
        <w:tc>
          <w:tcPr>
            <w:tcW w:w="270" w:type="dxa"/>
          </w:tcPr>
          <w:p w14:paraId="22FA4190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20468" w14:textId="4ADB4CAD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41,379</w:t>
            </w:r>
          </w:p>
        </w:tc>
        <w:tc>
          <w:tcPr>
            <w:tcW w:w="270" w:type="dxa"/>
          </w:tcPr>
          <w:p w14:paraId="495FF47B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32DF57" w14:textId="68ADDFCD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38,930</w:t>
            </w:r>
          </w:p>
        </w:tc>
      </w:tr>
      <w:tr w:rsidR="00BC39A1" w:rsidRPr="00EB1203" w14:paraId="0143D787" w14:textId="77777777" w:rsidTr="4B7F5A0D">
        <w:tc>
          <w:tcPr>
            <w:tcW w:w="2997" w:type="dxa"/>
          </w:tcPr>
          <w:p w14:paraId="25006355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14:paraId="1AEF7209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6EF67D4D" w14:textId="00D2B9F7" w:rsidR="00BC39A1" w:rsidRPr="00EB1203" w:rsidRDefault="00F812B4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76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3,673</w:t>
            </w:r>
          </w:p>
        </w:tc>
        <w:tc>
          <w:tcPr>
            <w:tcW w:w="270" w:type="dxa"/>
          </w:tcPr>
          <w:p w14:paraId="0131D3BF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94FD4E" w14:textId="79BC25B0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10,653</w:t>
            </w:r>
          </w:p>
        </w:tc>
        <w:tc>
          <w:tcPr>
            <w:tcW w:w="270" w:type="dxa"/>
          </w:tcPr>
          <w:p w14:paraId="41C69F02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CEF6E6" w14:textId="6156DDF3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7,368</w:t>
            </w:r>
          </w:p>
        </w:tc>
        <w:tc>
          <w:tcPr>
            <w:tcW w:w="270" w:type="dxa"/>
          </w:tcPr>
          <w:p w14:paraId="4DE2DA5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12DE9D43" w14:textId="61276B14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9,224</w:t>
            </w:r>
          </w:p>
        </w:tc>
      </w:tr>
      <w:tr w:rsidR="00BC39A1" w:rsidRPr="00EB1203" w14:paraId="4F6B51C7" w14:textId="77777777" w:rsidTr="4B7F5A0D">
        <w:tc>
          <w:tcPr>
            <w:tcW w:w="2997" w:type="dxa"/>
          </w:tcPr>
          <w:p w14:paraId="22B014C3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720" w:type="dxa"/>
          </w:tcPr>
          <w:p w14:paraId="58193197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59904E66" w14:textId="4FC2383D" w:rsidR="00BC39A1" w:rsidRPr="00EB1203" w:rsidRDefault="009F2C4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15,332</w:t>
            </w:r>
          </w:p>
        </w:tc>
        <w:tc>
          <w:tcPr>
            <w:tcW w:w="270" w:type="dxa"/>
          </w:tcPr>
          <w:p w14:paraId="101C8DCD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78B6C8" w14:textId="65401F8E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25,709</w:t>
            </w:r>
          </w:p>
        </w:tc>
        <w:tc>
          <w:tcPr>
            <w:tcW w:w="270" w:type="dxa"/>
          </w:tcPr>
          <w:p w14:paraId="5C08F12B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8E8A5" w14:textId="1C8A0B0F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7CA1DC9A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898F7E7" w14:textId="01B2AD35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16,765</w:t>
            </w:r>
          </w:p>
        </w:tc>
      </w:tr>
      <w:tr w:rsidR="00BC39A1" w:rsidRPr="00EB1203" w14:paraId="6A4F8326" w14:textId="77777777" w:rsidTr="4B7F5A0D">
        <w:tc>
          <w:tcPr>
            <w:tcW w:w="2997" w:type="dxa"/>
          </w:tcPr>
          <w:p w14:paraId="632D189B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ขาดทุนจากการยึดหลักประกัน</w:t>
            </w:r>
          </w:p>
        </w:tc>
        <w:tc>
          <w:tcPr>
            <w:tcW w:w="720" w:type="dxa"/>
          </w:tcPr>
          <w:p w14:paraId="5415DFEE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663C7D55" w14:textId="3BFCD9C5" w:rsidR="00BC39A1" w:rsidRPr="00EB1203" w:rsidRDefault="00F812B4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65,795</w:t>
            </w:r>
          </w:p>
        </w:tc>
        <w:tc>
          <w:tcPr>
            <w:tcW w:w="270" w:type="dxa"/>
          </w:tcPr>
          <w:p w14:paraId="39A117D8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C9DDF" w14:textId="7F2015B4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45,820</w:t>
            </w:r>
          </w:p>
        </w:tc>
        <w:tc>
          <w:tcPr>
            <w:tcW w:w="270" w:type="dxa"/>
          </w:tcPr>
          <w:p w14:paraId="08E15D2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EDB8F" w14:textId="15600C69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65,795</w:t>
            </w:r>
          </w:p>
        </w:tc>
        <w:tc>
          <w:tcPr>
            <w:tcW w:w="270" w:type="dxa"/>
          </w:tcPr>
          <w:p w14:paraId="5CF9E09A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2A641C" w14:textId="54A9F91B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45,820</w:t>
            </w:r>
          </w:p>
        </w:tc>
      </w:tr>
      <w:tr w:rsidR="00BC39A1" w:rsidRPr="00EB1203" w14:paraId="472E94F3" w14:textId="77777777" w:rsidTr="4B7F5A0D">
        <w:tc>
          <w:tcPr>
            <w:tcW w:w="2997" w:type="dxa"/>
          </w:tcPr>
          <w:p w14:paraId="0767481D" w14:textId="4F984FA8" w:rsidR="00BC39A1" w:rsidRPr="00EB1203" w:rsidRDefault="00BC39A1" w:rsidP="00BC39A1">
            <w:pPr>
              <w:pStyle w:val="a1"/>
              <w:tabs>
                <w:tab w:val="clear" w:pos="1080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ค่าใช้จ่ายเกี่ยวกับสัญญาเช่าและบริการ</w:t>
            </w:r>
          </w:p>
        </w:tc>
        <w:tc>
          <w:tcPr>
            <w:tcW w:w="720" w:type="dxa"/>
          </w:tcPr>
          <w:p w14:paraId="204624F4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E0462C2" w14:textId="08EE49FD" w:rsidR="00BC39A1" w:rsidRPr="00EB1203" w:rsidRDefault="00F85293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5B040F" w:rsidRPr="005B0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70" w:type="dxa"/>
          </w:tcPr>
          <w:p w14:paraId="494D7635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9EE7" w14:textId="146FD273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6,834</w:t>
            </w:r>
          </w:p>
        </w:tc>
        <w:tc>
          <w:tcPr>
            <w:tcW w:w="270" w:type="dxa"/>
          </w:tcPr>
          <w:p w14:paraId="4E28E0FA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BC797" w14:textId="2E8C071F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2,659</w:t>
            </w:r>
          </w:p>
        </w:tc>
        <w:tc>
          <w:tcPr>
            <w:tcW w:w="270" w:type="dxa"/>
          </w:tcPr>
          <w:p w14:paraId="2334AD7F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F0991C" w14:textId="319E6C50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2,438</w:t>
            </w:r>
          </w:p>
        </w:tc>
      </w:tr>
      <w:tr w:rsidR="00BC39A1" w:rsidRPr="00EB1203" w14:paraId="6E168C21" w14:textId="77777777" w:rsidTr="4B7F5A0D">
        <w:tc>
          <w:tcPr>
            <w:tcW w:w="2997" w:type="dxa"/>
          </w:tcPr>
          <w:p w14:paraId="59FD2AC8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720" w:type="dxa"/>
          </w:tcPr>
          <w:p w14:paraId="605F182A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B2EF779" w14:textId="6E498A1F" w:rsidR="00BC39A1" w:rsidRPr="00EB1203" w:rsidRDefault="00F812B4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70" w:type="dxa"/>
          </w:tcPr>
          <w:p w14:paraId="13D8AC3C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43403" w14:textId="323736E5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6,133</w:t>
            </w:r>
          </w:p>
        </w:tc>
        <w:tc>
          <w:tcPr>
            <w:tcW w:w="270" w:type="dxa"/>
          </w:tcPr>
          <w:p w14:paraId="0B5C5C77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400FE" w14:textId="02375FAD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6,358</w:t>
            </w:r>
          </w:p>
        </w:tc>
        <w:tc>
          <w:tcPr>
            <w:tcW w:w="270" w:type="dxa"/>
          </w:tcPr>
          <w:p w14:paraId="3EB70037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D902636" w14:textId="1E3E05F3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5,682</w:t>
            </w:r>
          </w:p>
        </w:tc>
      </w:tr>
      <w:tr w:rsidR="00BC39A1" w:rsidRPr="00EB1203" w14:paraId="310EDFDE" w14:textId="77777777" w:rsidTr="4B7F5A0D">
        <w:tc>
          <w:tcPr>
            <w:tcW w:w="2997" w:type="dxa"/>
          </w:tcPr>
          <w:p w14:paraId="2C9E0AEF" w14:textId="3CAB7733" w:rsidR="00BC39A1" w:rsidRPr="00EB1203" w:rsidRDefault="00BC39A1" w:rsidP="00BC39A1">
            <w:pPr>
              <w:pStyle w:val="a1"/>
              <w:tabs>
                <w:tab w:val="clear" w:pos="1080"/>
              </w:tabs>
              <w:ind w:right="-10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720" w:type="dxa"/>
          </w:tcPr>
          <w:p w14:paraId="46164159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5ED5DAF5" w14:textId="627323CF" w:rsidR="00BC39A1" w:rsidRPr="00EB1203" w:rsidRDefault="00F812B4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F3B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A81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4D3DCADC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C3C4D" w14:textId="71AB190A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11,106</w:t>
            </w:r>
          </w:p>
        </w:tc>
        <w:tc>
          <w:tcPr>
            <w:tcW w:w="270" w:type="dxa"/>
          </w:tcPr>
          <w:p w14:paraId="42C242C5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4F84" w14:textId="0F0FA40E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9,203</w:t>
            </w:r>
          </w:p>
        </w:tc>
        <w:tc>
          <w:tcPr>
            <w:tcW w:w="270" w:type="dxa"/>
          </w:tcPr>
          <w:p w14:paraId="555F4D8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2DEDF6" w14:textId="0E7D9C91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12,202</w:t>
            </w:r>
          </w:p>
        </w:tc>
      </w:tr>
      <w:tr w:rsidR="00BC39A1" w:rsidRPr="00EB1203" w14:paraId="71D421B4" w14:textId="77777777" w:rsidTr="4B7F5A0D">
        <w:tc>
          <w:tcPr>
            <w:tcW w:w="2997" w:type="dxa"/>
          </w:tcPr>
          <w:p w14:paraId="720AB5C3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ind w:right="-10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รวมต้นทุนขาย ต้นทุนในการจัดจำหน่าย</w:t>
            </w:r>
          </w:p>
        </w:tc>
        <w:tc>
          <w:tcPr>
            <w:tcW w:w="720" w:type="dxa"/>
          </w:tcPr>
          <w:p w14:paraId="1FEBE9B6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71A5F0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F7B237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7CD382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CAC88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7B42D3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BF6E73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5FCE46E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39A1" w:rsidRPr="00EB1203" w14:paraId="569318FE" w14:textId="77777777" w:rsidTr="4B7F5A0D">
        <w:tc>
          <w:tcPr>
            <w:tcW w:w="2997" w:type="dxa"/>
          </w:tcPr>
          <w:p w14:paraId="721DFD1C" w14:textId="77777777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720" w:type="dxa"/>
          </w:tcPr>
          <w:p w14:paraId="03840BCB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BC51E85" w14:textId="203205C5" w:rsidR="00BC39A1" w:rsidRPr="00EB1203" w:rsidRDefault="009F2C4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6800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6,621</w:t>
            </w:r>
          </w:p>
        </w:tc>
        <w:tc>
          <w:tcPr>
            <w:tcW w:w="270" w:type="dxa"/>
          </w:tcPr>
          <w:p w14:paraId="5430C1DC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8A0456" w14:textId="4AB56E7E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495,788</w:t>
            </w:r>
          </w:p>
        </w:tc>
        <w:tc>
          <w:tcPr>
            <w:tcW w:w="270" w:type="dxa"/>
          </w:tcPr>
          <w:p w14:paraId="62D55B4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1B1BA4" w14:textId="188E9280" w:rsidR="00BC39A1" w:rsidRPr="00EB1203" w:rsidRDefault="001A172D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133,061</w:t>
            </w:r>
          </w:p>
        </w:tc>
        <w:tc>
          <w:tcPr>
            <w:tcW w:w="270" w:type="dxa"/>
          </w:tcPr>
          <w:p w14:paraId="6100378C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05FCEF3" w14:textId="146373F4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131,061</w:t>
            </w:r>
          </w:p>
        </w:tc>
      </w:tr>
    </w:tbl>
    <w:p w14:paraId="479533B6" w14:textId="77777777" w:rsidR="00965CEE" w:rsidRDefault="00965CEE" w:rsidP="00FF7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D50927" w14:textId="5E787D84" w:rsidR="00FF7C78" w:rsidRPr="00EB1203" w:rsidRDefault="008877B7" w:rsidP="00FF7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FF7C78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17BC3">
        <w:rPr>
          <w:rFonts w:asciiTheme="majorBidi" w:hAnsiTheme="majorBidi" w:cstheme="majorBidi" w:hint="cs"/>
          <w:b/>
          <w:bCs/>
          <w:sz w:val="28"/>
          <w:szCs w:val="28"/>
          <w:cs/>
        </w:rPr>
        <w:t>ผล</w:t>
      </w:r>
      <w:r w:rsidR="00AC1D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024BE0" w:rsidRPr="00EB1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(ขาดทุน) </w:t>
      </w:r>
      <w:r w:rsidR="006B5E9E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กำไรและกลับรายการ</w:t>
      </w:r>
      <w:r w:rsidR="00C90455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ด้านเครดิต</w:t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ที่คาดว่าจะเกิดขึ้น</w:t>
      </w:r>
    </w:p>
    <w:p w14:paraId="742A9C56" w14:textId="1CD566AA" w:rsidR="00C90455" w:rsidRPr="00C3150F" w:rsidRDefault="00C90455" w:rsidP="00C90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917EE2" w:rsidRPr="00EB1203" w14:paraId="35CAA1E7" w14:textId="77777777" w:rsidTr="00C3150F">
        <w:tc>
          <w:tcPr>
            <w:tcW w:w="3870" w:type="dxa"/>
          </w:tcPr>
          <w:p w14:paraId="574C3136" w14:textId="77777777" w:rsidR="00917EE2" w:rsidRPr="00EB1203" w:rsidRDefault="00917EE2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6740C33" w14:textId="77777777" w:rsidR="00917EE2" w:rsidRPr="00EB1203" w:rsidRDefault="00917EE2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4FFE9" w14:textId="77777777" w:rsidR="00917EE2" w:rsidRPr="00EB1203" w:rsidRDefault="00917EE2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3DA3908" w14:textId="77777777" w:rsidR="00917EE2" w:rsidRPr="00EB1203" w:rsidRDefault="00917EE2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9A1" w:rsidRPr="00EB1203" w14:paraId="24594EA1" w14:textId="77777777" w:rsidTr="00C3150F">
        <w:tc>
          <w:tcPr>
            <w:tcW w:w="3870" w:type="dxa"/>
          </w:tcPr>
          <w:p w14:paraId="39B1E506" w14:textId="1BA577FA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3C1627" w14:textId="34D12046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2AC8E3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69638A" w14:textId="241A7D1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F1C6C0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68A8DA" w14:textId="7FDC9034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226D0A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BDFB2A" w14:textId="3015524C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C39A1" w:rsidRPr="00EB1203" w14:paraId="41DA9C2C" w14:textId="77777777" w:rsidTr="00C3150F">
        <w:tc>
          <w:tcPr>
            <w:tcW w:w="3870" w:type="dxa"/>
          </w:tcPr>
          <w:p w14:paraId="112A3E33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61778949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39A1" w:rsidRPr="00EB1203" w14:paraId="444C99C8" w14:textId="77777777" w:rsidTr="00C3150F">
        <w:tc>
          <w:tcPr>
            <w:tcW w:w="3870" w:type="dxa"/>
          </w:tcPr>
          <w:p w14:paraId="37DD5E59" w14:textId="7B09C965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42794E9A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C954B8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C3EA77" w14:textId="648B80B4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6A5FB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A645B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88A631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C62F2" w14:textId="7777777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39A1" w:rsidRPr="00EB1203" w14:paraId="29CBE996" w14:textId="77777777" w:rsidTr="00C3150F">
        <w:tc>
          <w:tcPr>
            <w:tcW w:w="3870" w:type="dxa"/>
          </w:tcPr>
          <w:p w14:paraId="40C1AB0C" w14:textId="6CEEC948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03E60C60" w14:textId="25EB9530" w:rsidR="00BC39A1" w:rsidRPr="00EB1203" w:rsidRDefault="000251B7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F3D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8,18</w:t>
            </w:r>
            <w:r w:rsidR="00B25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86F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757D4B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54657C" w14:textId="1384B394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(5,742)</w:t>
            </w:r>
          </w:p>
        </w:tc>
        <w:tc>
          <w:tcPr>
            <w:tcW w:w="270" w:type="dxa"/>
          </w:tcPr>
          <w:p w14:paraId="21C62B9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284F6" w14:textId="33317EDF" w:rsidR="00BC39A1" w:rsidRPr="00EB1203" w:rsidRDefault="00463D02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F3D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33B40D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F12AB" w14:textId="6FE43E4D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(6,209)</w:t>
            </w:r>
          </w:p>
        </w:tc>
      </w:tr>
      <w:tr w:rsidR="00BC39A1" w:rsidRPr="00EB1203" w14:paraId="79D55AC6" w14:textId="77777777" w:rsidTr="00C3150F">
        <w:tc>
          <w:tcPr>
            <w:tcW w:w="3870" w:type="dxa"/>
          </w:tcPr>
          <w:p w14:paraId="0ECCF391" w14:textId="3F999C6A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4D153808" w14:textId="196BA454" w:rsidR="00BC39A1" w:rsidRPr="00EB1203" w:rsidRDefault="0064738B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421362A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BC48AD" w14:textId="7F4B23FD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(173)</w:t>
            </w:r>
          </w:p>
        </w:tc>
        <w:tc>
          <w:tcPr>
            <w:tcW w:w="270" w:type="dxa"/>
          </w:tcPr>
          <w:p w14:paraId="5E3D14E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7A5BA" w14:textId="0E7E0B91" w:rsidR="00BC39A1" w:rsidRPr="00EB1203" w:rsidRDefault="00E33BDE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057DB92D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359657" w14:textId="3127718D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(173)</w:t>
            </w:r>
          </w:p>
        </w:tc>
      </w:tr>
      <w:tr w:rsidR="00BC39A1" w:rsidRPr="00EB1203" w14:paraId="7A40AFC0" w14:textId="77777777" w:rsidTr="00C3150F">
        <w:tc>
          <w:tcPr>
            <w:tcW w:w="3870" w:type="dxa"/>
          </w:tcPr>
          <w:p w14:paraId="09084F99" w14:textId="728223CA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170" w:type="dxa"/>
          </w:tcPr>
          <w:p w14:paraId="6EEA30A6" w14:textId="0AA04B83" w:rsidR="00BC39A1" w:rsidRPr="00EB1203" w:rsidRDefault="0064738B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</w:t>
            </w:r>
          </w:p>
        </w:tc>
        <w:tc>
          <w:tcPr>
            <w:tcW w:w="270" w:type="dxa"/>
          </w:tcPr>
          <w:p w14:paraId="295944D2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B1F126" w14:textId="14833774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(193)</w:t>
            </w:r>
          </w:p>
        </w:tc>
        <w:tc>
          <w:tcPr>
            <w:tcW w:w="270" w:type="dxa"/>
          </w:tcPr>
          <w:p w14:paraId="257D15E0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BCE866" w14:textId="5D36D722" w:rsidR="00BC39A1" w:rsidRPr="00EB1203" w:rsidRDefault="00E33BDE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</w:t>
            </w:r>
          </w:p>
        </w:tc>
        <w:tc>
          <w:tcPr>
            <w:tcW w:w="270" w:type="dxa"/>
          </w:tcPr>
          <w:p w14:paraId="4C2C6978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70752" w14:textId="07CEB6D3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(193)</w:t>
            </w:r>
          </w:p>
        </w:tc>
      </w:tr>
      <w:tr w:rsidR="00BC39A1" w:rsidRPr="00EB1203" w14:paraId="4891878F" w14:textId="77777777" w:rsidTr="00C3150F">
        <w:tc>
          <w:tcPr>
            <w:tcW w:w="3870" w:type="dxa"/>
          </w:tcPr>
          <w:p w14:paraId="1EA34639" w14:textId="7BCDF564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ลูกหนี้เงินให้สินเชื่อ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CFFA8" w14:textId="4853B8F7" w:rsidR="00BC39A1" w:rsidRPr="00EB1203" w:rsidRDefault="00E33BDE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(2,60</w:t>
            </w:r>
            <w:r w:rsidR="001663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B8AF92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3417EE" w14:textId="709D7163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(1,572)</w:t>
            </w:r>
          </w:p>
        </w:tc>
        <w:tc>
          <w:tcPr>
            <w:tcW w:w="270" w:type="dxa"/>
          </w:tcPr>
          <w:p w14:paraId="6C86DF8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39FE43" w14:textId="1BE82253" w:rsidR="00BC39A1" w:rsidRPr="00EB1203" w:rsidRDefault="00E33BDE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DBF715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29096" w14:textId="14CEE180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39A1" w:rsidRPr="00EB1203" w14:paraId="67D1BE36" w14:textId="77777777" w:rsidTr="00C3150F">
        <w:tc>
          <w:tcPr>
            <w:tcW w:w="3870" w:type="dxa"/>
          </w:tcPr>
          <w:p w14:paraId="120A5437" w14:textId="271F5531" w:rsidR="00BC39A1" w:rsidRPr="00EB1203" w:rsidRDefault="00BC39A1" w:rsidP="00BC39A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FE8B67" w14:textId="31B21147" w:rsidR="00BC39A1" w:rsidRPr="00EB1203" w:rsidRDefault="00C12D4B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863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9,91</w:t>
            </w:r>
            <w:r w:rsidR="00FB0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369D66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4127A0" w14:textId="0B84BB57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(7,680)</w:t>
            </w:r>
          </w:p>
        </w:tc>
        <w:tc>
          <w:tcPr>
            <w:tcW w:w="270" w:type="dxa"/>
          </w:tcPr>
          <w:p w14:paraId="1499E93D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9580E7" w14:textId="4AE88E64" w:rsidR="00BC39A1" w:rsidRPr="00EB1203" w:rsidRDefault="001337E9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(8,046)</w:t>
            </w:r>
          </w:p>
        </w:tc>
        <w:tc>
          <w:tcPr>
            <w:tcW w:w="270" w:type="dxa"/>
          </w:tcPr>
          <w:p w14:paraId="557F2384" w14:textId="77777777" w:rsidR="00BC39A1" w:rsidRPr="00EB1203" w:rsidRDefault="00BC39A1" w:rsidP="00BC3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8253B3" w14:textId="257EAE8D" w:rsidR="00BC39A1" w:rsidRPr="00EB1203" w:rsidRDefault="00BC39A1" w:rsidP="00BC39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(6,575)</w:t>
            </w:r>
          </w:p>
        </w:tc>
      </w:tr>
    </w:tbl>
    <w:p w14:paraId="2EADFB94" w14:textId="77777777" w:rsidR="00AF530E" w:rsidRDefault="00AF530E" w:rsidP="006A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52488C4" w14:textId="77777777" w:rsidR="006A49D8" w:rsidRDefault="006A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05DE0013" w14:textId="639924C5" w:rsidR="00610175" w:rsidRPr="006A49D8" w:rsidRDefault="008877B7" w:rsidP="006A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8546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610175" w:rsidRPr="0078546D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ภาษีเงินได้</w:t>
      </w:r>
    </w:p>
    <w:p w14:paraId="745C1B59" w14:textId="77777777" w:rsidR="008A33E2" w:rsidRPr="00C3150F" w:rsidRDefault="008A33E2" w:rsidP="00785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719"/>
        <w:gridCol w:w="1173"/>
        <w:gridCol w:w="270"/>
        <w:gridCol w:w="1143"/>
        <w:gridCol w:w="270"/>
        <w:gridCol w:w="1194"/>
        <w:gridCol w:w="270"/>
        <w:gridCol w:w="1173"/>
      </w:tblGrid>
      <w:tr w:rsidR="008A33E2" w:rsidRPr="0078546D" w14:paraId="327C4FB5" w14:textId="77777777" w:rsidTr="004F06AA">
        <w:tc>
          <w:tcPr>
            <w:tcW w:w="3148" w:type="dxa"/>
          </w:tcPr>
          <w:p w14:paraId="5E27E48D" w14:textId="77777777" w:rsidR="008A33E2" w:rsidRPr="0078546D" w:rsidRDefault="008A33E2" w:rsidP="0078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854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19" w:type="dxa"/>
          </w:tcPr>
          <w:p w14:paraId="3B77DEF2" w14:textId="77777777" w:rsidR="008A33E2" w:rsidRPr="0078546D" w:rsidRDefault="008A33E2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6" w:type="dxa"/>
            <w:gridSpan w:val="3"/>
          </w:tcPr>
          <w:p w14:paraId="3EAB31E7" w14:textId="4D5C9805" w:rsidR="008A33E2" w:rsidRPr="0078546D" w:rsidRDefault="008A33E2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54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A6307D" w14:textId="77777777" w:rsidR="008A33E2" w:rsidRPr="0078546D" w:rsidRDefault="008A33E2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2A9F0B2C" w14:textId="77777777" w:rsidR="008A33E2" w:rsidRPr="0078546D" w:rsidRDefault="008A33E2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4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546D" w:rsidRPr="0078546D" w14:paraId="30F30FD5" w14:textId="77777777" w:rsidTr="004F06AA">
        <w:tc>
          <w:tcPr>
            <w:tcW w:w="3148" w:type="dxa"/>
          </w:tcPr>
          <w:p w14:paraId="660A997C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3FAF15DE" w14:textId="31C4068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54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AE6CE19" w14:textId="03845309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7D76DD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F45D7B3" w14:textId="667A1515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70B894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065FBB5" w14:textId="151DAAFF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75FEA2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0B66951" w14:textId="5F1B038C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8546D" w:rsidRPr="0078546D" w14:paraId="55908F4F" w14:textId="77777777" w:rsidTr="004F06AA">
        <w:tc>
          <w:tcPr>
            <w:tcW w:w="3148" w:type="dxa"/>
          </w:tcPr>
          <w:p w14:paraId="77B33C30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3218E72A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3" w:type="dxa"/>
            <w:gridSpan w:val="7"/>
          </w:tcPr>
          <w:p w14:paraId="0068F520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4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546D" w:rsidRPr="0078546D" w14:paraId="1F5A30C0" w14:textId="77777777" w:rsidTr="004F06AA">
        <w:tc>
          <w:tcPr>
            <w:tcW w:w="3148" w:type="dxa"/>
          </w:tcPr>
          <w:p w14:paraId="25D6BCDE" w14:textId="77777777" w:rsidR="0078546D" w:rsidRPr="0078546D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93589809"/>
            <w:r w:rsidRPr="007854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ภาษีเงินได้ของปีปัจจุบัน</w:t>
            </w:r>
          </w:p>
        </w:tc>
        <w:tc>
          <w:tcPr>
            <w:tcW w:w="719" w:type="dxa"/>
          </w:tcPr>
          <w:p w14:paraId="3A18597B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532D8C70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718CD7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034DA04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9C90FD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F7302F6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459B63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5B672744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bookmarkEnd w:id="22"/>
      <w:tr w:rsidR="0078546D" w:rsidRPr="0078546D" w14:paraId="3427F175" w14:textId="77777777" w:rsidTr="004F06AA">
        <w:tc>
          <w:tcPr>
            <w:tcW w:w="3148" w:type="dxa"/>
          </w:tcPr>
          <w:p w14:paraId="620CEF71" w14:textId="77777777" w:rsidR="0078546D" w:rsidRPr="0078546D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719" w:type="dxa"/>
          </w:tcPr>
          <w:p w14:paraId="254ABD03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F41D257" w14:textId="7ECAF415" w:rsidR="0078546D" w:rsidRPr="0078546D" w:rsidRDefault="00042AD2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2,88</w:t>
            </w:r>
            <w:r w:rsidR="000C7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B2F1A90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91AE0AD" w14:textId="5059E86C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9,09</w:t>
            </w:r>
            <w:r w:rsidR="00C50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72A28EF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7713BBC" w14:textId="5FF02C90" w:rsidR="0078546D" w:rsidRPr="0078546D" w:rsidRDefault="00FA03E8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1,113</w:t>
            </w:r>
          </w:p>
        </w:tc>
        <w:tc>
          <w:tcPr>
            <w:tcW w:w="270" w:type="dxa"/>
          </w:tcPr>
          <w:p w14:paraId="1E0D45C9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7E3AE31E" w14:textId="169BD441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8,80</w:t>
            </w:r>
            <w:r w:rsidR="00C50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8546D" w:rsidRPr="0078546D" w14:paraId="5BFCBBEC" w14:textId="77777777" w:rsidTr="004F06AA">
        <w:tc>
          <w:tcPr>
            <w:tcW w:w="3148" w:type="dxa"/>
          </w:tcPr>
          <w:p w14:paraId="5B71671C" w14:textId="77777777" w:rsidR="0078546D" w:rsidRPr="0078546D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14:paraId="288D8E8A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9A21727" w14:textId="4478E88A" w:rsidR="0078546D" w:rsidRPr="0078546D" w:rsidRDefault="00FA03E8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2,88</w:t>
            </w:r>
            <w:r w:rsidR="000C7F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A5F16E6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CFE4653" w14:textId="54A8825D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9,09</w:t>
            </w:r>
            <w:r w:rsidR="00C50A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1DCD702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031677B" w14:textId="6272B09B" w:rsidR="0078546D" w:rsidRPr="0078546D" w:rsidRDefault="00FA03E8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1,113</w:t>
            </w:r>
          </w:p>
        </w:tc>
        <w:tc>
          <w:tcPr>
            <w:tcW w:w="270" w:type="dxa"/>
          </w:tcPr>
          <w:p w14:paraId="425BA7FC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1484144" w14:textId="3FF4785B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8,80</w:t>
            </w:r>
            <w:r w:rsidR="00C50A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78546D" w:rsidRPr="0078546D" w14:paraId="44B4FB18" w14:textId="77777777" w:rsidTr="004F06AA">
        <w:trPr>
          <w:trHeight w:val="60"/>
        </w:trPr>
        <w:tc>
          <w:tcPr>
            <w:tcW w:w="3148" w:type="dxa"/>
          </w:tcPr>
          <w:p w14:paraId="4D0BD17A" w14:textId="77777777" w:rsidR="0078546D" w:rsidRPr="0078546D" w:rsidRDefault="0078546D" w:rsidP="0078546D">
            <w:pPr>
              <w:pStyle w:val="a1"/>
              <w:tabs>
                <w:tab w:val="clear" w:pos="108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854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719" w:type="dxa"/>
          </w:tcPr>
          <w:p w14:paraId="597025C9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E668283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A9A40B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0072CA2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483FC1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4C2C787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D358D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BAC1BD7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546D" w:rsidRPr="0078546D" w14:paraId="512EB4D3" w14:textId="77777777" w:rsidTr="004F06AA">
        <w:tc>
          <w:tcPr>
            <w:tcW w:w="3148" w:type="dxa"/>
          </w:tcPr>
          <w:p w14:paraId="6E11A873" w14:textId="77777777" w:rsidR="0078546D" w:rsidRPr="0078546D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546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78546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719" w:type="dxa"/>
          </w:tcPr>
          <w:p w14:paraId="367830B9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BF2073E" w14:textId="2BDE4842" w:rsidR="0078546D" w:rsidRPr="0078546D" w:rsidRDefault="00042AD2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</w:t>
            </w:r>
            <w:r w:rsidR="00D94B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0CADCA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473F72D" w14:textId="682D58AB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</w:tcPr>
          <w:p w14:paraId="5FDE3630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AD1BC28" w14:textId="60C9122F" w:rsidR="0078546D" w:rsidRPr="0078546D" w:rsidRDefault="00FA03E8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</w:tcPr>
          <w:p w14:paraId="0B2C39E1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AB51D38" w14:textId="5D89EA82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(3,182)</w:t>
            </w:r>
          </w:p>
        </w:tc>
      </w:tr>
      <w:tr w:rsidR="0078546D" w:rsidRPr="0078546D" w14:paraId="7D2FF213" w14:textId="77777777" w:rsidTr="004F06AA">
        <w:tc>
          <w:tcPr>
            <w:tcW w:w="3148" w:type="dxa"/>
          </w:tcPr>
          <w:p w14:paraId="4EDD0795" w14:textId="77777777" w:rsidR="0078546D" w:rsidRPr="0078546D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14:paraId="1078D093" w14:textId="77777777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E64B08" w14:textId="13A79D14" w:rsidR="0078546D" w:rsidRPr="0078546D" w:rsidRDefault="00FA03E8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(15</w:t>
            </w:r>
            <w:r w:rsidR="00D94B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D92B26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C594851" w14:textId="1E0F60E2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</w:tcPr>
          <w:p w14:paraId="28381A7A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B5C8600" w14:textId="52DF8AE9" w:rsidR="0078546D" w:rsidRPr="0078546D" w:rsidRDefault="00FA03E8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</w:tcPr>
          <w:p w14:paraId="778D7302" w14:textId="77777777" w:rsidR="0078546D" w:rsidRPr="0078546D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881F8BC" w14:textId="1CE9C82B" w:rsidR="0078546D" w:rsidRPr="0078546D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54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(3,182)</w:t>
            </w:r>
          </w:p>
        </w:tc>
      </w:tr>
      <w:tr w:rsidR="0078546D" w:rsidRPr="0078546D" w14:paraId="39583D96" w14:textId="77777777" w:rsidTr="004F06AA">
        <w:tc>
          <w:tcPr>
            <w:tcW w:w="3148" w:type="dxa"/>
          </w:tcPr>
          <w:p w14:paraId="728C3C2C" w14:textId="2E48381A" w:rsidR="0078546D" w:rsidRPr="00101446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ค่าใช้จ่ายทางภาษีไม่รวมภาษีเงินได้ที่</w:t>
            </w: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เกิดจากกำไรจาก</w:t>
            </w:r>
            <w:r w:rsidRPr="00101446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ขายการ</w:t>
            </w: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ดำเนินงานที่ยกเลิก</w:t>
            </w:r>
          </w:p>
        </w:tc>
        <w:tc>
          <w:tcPr>
            <w:tcW w:w="719" w:type="dxa"/>
          </w:tcPr>
          <w:p w14:paraId="08ED69CF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B3587BA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42BA71F" w14:textId="77777777" w:rsidR="00566C0E" w:rsidRPr="00101446" w:rsidRDefault="00566C0E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700ED90" w14:textId="40ECA097" w:rsidR="0078546D" w:rsidRPr="00101446" w:rsidRDefault="00B3049A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2,732</w:t>
            </w:r>
          </w:p>
        </w:tc>
        <w:tc>
          <w:tcPr>
            <w:tcW w:w="270" w:type="dxa"/>
          </w:tcPr>
          <w:p w14:paraId="19A66C1B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AFE6FFC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E1AFE07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08E0387" w14:textId="4E200A39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</w:t>
            </w:r>
            <w:r w:rsidR="00C50A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32A22F8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D9225F3" w14:textId="77777777" w:rsidR="00566C0E" w:rsidRPr="00101446" w:rsidRDefault="00566C0E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C48ABD6" w14:textId="77777777" w:rsidR="00566C0E" w:rsidRPr="00101446" w:rsidRDefault="00566C0E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28C3E2B" w14:textId="3AC680D1" w:rsidR="0078546D" w:rsidRPr="00101446" w:rsidRDefault="00566C0E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1,215</w:t>
            </w:r>
          </w:p>
        </w:tc>
        <w:tc>
          <w:tcPr>
            <w:tcW w:w="270" w:type="dxa"/>
          </w:tcPr>
          <w:p w14:paraId="5939A255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D79A117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E25C12D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31575E3" w14:textId="1AA730EC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5,62</w:t>
            </w:r>
            <w:r w:rsidR="00C50A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78546D" w:rsidRPr="0078546D" w14:paraId="789F004D" w14:textId="77777777" w:rsidTr="004F06AA">
        <w:tc>
          <w:tcPr>
            <w:tcW w:w="3148" w:type="dxa"/>
          </w:tcPr>
          <w:p w14:paraId="3466F711" w14:textId="77777777" w:rsidR="0078546D" w:rsidRPr="00101446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14:paraId="6D2112DA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28DD2092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373FC1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095AA3A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B0481E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DCB6098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457BD0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AABB72D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8546D" w:rsidRPr="0078546D" w14:paraId="5F74BC29" w14:textId="77777777" w:rsidTr="004F06AA">
        <w:tc>
          <w:tcPr>
            <w:tcW w:w="3148" w:type="dxa"/>
          </w:tcPr>
          <w:p w14:paraId="7C5051A2" w14:textId="6F54CF2C" w:rsidR="0078546D" w:rsidRPr="00101446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014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จัดสรรไปยัง</w:t>
            </w:r>
          </w:p>
        </w:tc>
        <w:tc>
          <w:tcPr>
            <w:tcW w:w="719" w:type="dxa"/>
          </w:tcPr>
          <w:p w14:paraId="3058A5F8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53E3E725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275E4A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265933A5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1F16F5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0EC0A2ED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37237C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5159072A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8546D" w:rsidRPr="0078546D" w14:paraId="2702CD50" w14:textId="77777777" w:rsidTr="004F06AA">
        <w:tc>
          <w:tcPr>
            <w:tcW w:w="3148" w:type="dxa"/>
          </w:tcPr>
          <w:p w14:paraId="3A93A89F" w14:textId="7251FEE3" w:rsidR="0078546D" w:rsidRPr="00101446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14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10144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719" w:type="dxa"/>
          </w:tcPr>
          <w:p w14:paraId="4DB89FB9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ED44C61" w14:textId="726F3191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830CB6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B8B9C66" w14:textId="7454D75B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FBDFAD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6AC0DBE4" w14:textId="67207BD2" w:rsidR="0078546D" w:rsidRPr="00101446" w:rsidRDefault="00101446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1,215</w:t>
            </w:r>
          </w:p>
        </w:tc>
        <w:tc>
          <w:tcPr>
            <w:tcW w:w="270" w:type="dxa"/>
          </w:tcPr>
          <w:p w14:paraId="03C0B730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405B7F" w14:textId="4B26AA09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4,808</w:t>
            </w:r>
          </w:p>
        </w:tc>
      </w:tr>
      <w:tr w:rsidR="0078546D" w:rsidRPr="0078546D" w14:paraId="5206B548" w14:textId="77777777" w:rsidTr="004F06AA">
        <w:tc>
          <w:tcPr>
            <w:tcW w:w="3148" w:type="dxa"/>
          </w:tcPr>
          <w:p w14:paraId="0E8ED054" w14:textId="68B82638" w:rsidR="0078546D" w:rsidRPr="00101446" w:rsidRDefault="0078546D" w:rsidP="009B5A13">
            <w:pPr>
              <w:pStyle w:val="a1"/>
              <w:tabs>
                <w:tab w:val="clear" w:pos="108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1446">
              <w:rPr>
                <w:rFonts w:asciiTheme="majorBidi" w:hAnsiTheme="majorBidi" w:cstheme="majorBidi"/>
                <w:sz w:val="28"/>
                <w:szCs w:val="28"/>
                <w:cs/>
              </w:rPr>
              <w:t>- ภาษีเงินได้จากการดำเนินงานที่ยกเลิก (ไม่รวมกำไรจากการขาย)</w:t>
            </w:r>
          </w:p>
        </w:tc>
        <w:tc>
          <w:tcPr>
            <w:tcW w:w="719" w:type="dxa"/>
          </w:tcPr>
          <w:p w14:paraId="7195A7C8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7DACC5B" w14:textId="62D27FE5" w:rsidR="0078546D" w:rsidRPr="00101446" w:rsidRDefault="0078546D" w:rsidP="0078546D">
            <w:pPr>
              <w:pStyle w:val="acctfourfigures"/>
              <w:tabs>
                <w:tab w:val="clear" w:pos="765"/>
                <w:tab w:val="left" w:pos="438"/>
                <w:tab w:val="decimal" w:pos="881"/>
              </w:tabs>
              <w:spacing w:line="240" w:lineRule="auto"/>
              <w:ind w:right="-4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0144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   21</w:t>
            </w:r>
          </w:p>
        </w:tc>
        <w:tc>
          <w:tcPr>
            <w:tcW w:w="1173" w:type="dxa"/>
          </w:tcPr>
          <w:p w14:paraId="3FDE8E7C" w14:textId="31270604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0CF334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3DAE8A9" w14:textId="4858E419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1C5BE9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</w:tcPr>
          <w:p w14:paraId="27DFEFA3" w14:textId="77777777" w:rsidR="00101446" w:rsidRPr="00101446" w:rsidRDefault="00101446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AFEBC2E" w14:textId="493C42EA" w:rsidR="0078546D" w:rsidRPr="00101446" w:rsidRDefault="00101446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615F0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6E49FD99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048FA0" w14:textId="2792D5BD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</w:tr>
      <w:tr w:rsidR="0078546D" w:rsidRPr="0078546D" w14:paraId="5C322E92" w14:textId="77777777" w:rsidTr="004F06AA">
        <w:tc>
          <w:tcPr>
            <w:tcW w:w="3148" w:type="dxa"/>
          </w:tcPr>
          <w:p w14:paraId="2287F958" w14:textId="77F7749D" w:rsidR="0078546D" w:rsidRPr="00101446" w:rsidRDefault="0078546D" w:rsidP="0078546D">
            <w:pPr>
              <w:pStyle w:val="a1"/>
              <w:tabs>
                <w:tab w:val="clear" w:pos="1080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ภาษีเงินได้จากกำไรจากการขาย</w:t>
            </w:r>
          </w:p>
          <w:p w14:paraId="33C956F3" w14:textId="55757118" w:rsidR="0078546D" w:rsidRPr="00101446" w:rsidRDefault="0078546D" w:rsidP="0078546D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144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การดำเนินงานยกเลิก</w:t>
            </w:r>
          </w:p>
        </w:tc>
        <w:tc>
          <w:tcPr>
            <w:tcW w:w="719" w:type="dxa"/>
          </w:tcPr>
          <w:p w14:paraId="42EBD5BB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E1972C1" w14:textId="6C734BC9" w:rsidR="0078546D" w:rsidRPr="00101446" w:rsidRDefault="0078546D" w:rsidP="0078546D">
            <w:pPr>
              <w:pStyle w:val="acctfourfigures"/>
              <w:tabs>
                <w:tab w:val="clear" w:pos="765"/>
              </w:tabs>
              <w:spacing w:line="240" w:lineRule="auto"/>
              <w:ind w:right="-6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0144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   21</w:t>
            </w:r>
          </w:p>
        </w:tc>
        <w:tc>
          <w:tcPr>
            <w:tcW w:w="1173" w:type="dxa"/>
          </w:tcPr>
          <w:p w14:paraId="41544515" w14:textId="4A3448D5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EB10D7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CF1FC9E" w14:textId="62B97336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75248B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</w:tcPr>
          <w:p w14:paraId="2E1E590A" w14:textId="77777777" w:rsidR="00101446" w:rsidRPr="00101446" w:rsidRDefault="00101446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B07DEF4" w14:textId="73160081" w:rsidR="0078546D" w:rsidRPr="00101446" w:rsidRDefault="00101446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013D95" w14:textId="77777777" w:rsidR="0078546D" w:rsidRPr="00101446" w:rsidRDefault="0078546D" w:rsidP="0078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75D1AB17" w14:textId="77777777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2A48293" w14:textId="079D7C95" w:rsidR="0078546D" w:rsidRPr="00101446" w:rsidRDefault="0078546D" w:rsidP="0078546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</w:t>
            </w:r>
          </w:p>
        </w:tc>
      </w:tr>
    </w:tbl>
    <w:p w14:paraId="0D604AC8" w14:textId="77777777" w:rsidR="004F06AA" w:rsidRDefault="004F06AA"/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7"/>
        <w:gridCol w:w="900"/>
        <w:gridCol w:w="180"/>
        <w:gridCol w:w="993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37926" w:rsidRPr="00EB1203" w14:paraId="2486F1B7" w14:textId="77777777" w:rsidTr="004F06AA">
        <w:tc>
          <w:tcPr>
            <w:tcW w:w="3237" w:type="dxa"/>
          </w:tcPr>
          <w:p w14:paraId="5B64B6CA" w14:textId="1D03990F" w:rsidR="00F37926" w:rsidRPr="00EB1203" w:rsidRDefault="00F37926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3" w:type="dxa"/>
            <w:gridSpan w:val="11"/>
          </w:tcPr>
          <w:p w14:paraId="5C1B75E6" w14:textId="7D7E0290" w:rsidR="00F37926" w:rsidRPr="00EB1203" w:rsidRDefault="00F37926" w:rsidP="00E83B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8098F" w:rsidRPr="00EB1203" w14:paraId="0D4E2767" w14:textId="77777777" w:rsidTr="004F06AA">
        <w:tc>
          <w:tcPr>
            <w:tcW w:w="3237" w:type="dxa"/>
            <w:vMerge w:val="restart"/>
          </w:tcPr>
          <w:p w14:paraId="55734F7A" w14:textId="3EFFDB02" w:rsidR="0048098F" w:rsidRPr="00EB1203" w:rsidRDefault="0048098F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43EA757" w14:textId="77777777" w:rsidR="0048098F" w:rsidRPr="00EB1203" w:rsidRDefault="0048098F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</w:t>
            </w:r>
          </w:p>
          <w:p w14:paraId="67F3C84E" w14:textId="07667A97" w:rsidR="0048098F" w:rsidRPr="00EB1203" w:rsidRDefault="0048098F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3153" w:type="dxa"/>
            <w:gridSpan w:val="5"/>
          </w:tcPr>
          <w:p w14:paraId="0E58357A" w14:textId="077F15FF" w:rsidR="0048098F" w:rsidRPr="00EB1203" w:rsidRDefault="0048098F" w:rsidP="00E83B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B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9083454" w14:textId="77777777" w:rsidR="0048098F" w:rsidRPr="00EB1203" w:rsidRDefault="0048098F" w:rsidP="00E83B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7ACC5E64" w14:textId="6E240BB8" w:rsidR="0048098F" w:rsidRPr="00EB1203" w:rsidRDefault="0048098F" w:rsidP="00E83B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B3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877B7" w:rsidRPr="00EB1203" w14:paraId="3E5AC6AC" w14:textId="77777777" w:rsidTr="004F06AA">
        <w:trPr>
          <w:trHeight w:val="60"/>
        </w:trPr>
        <w:tc>
          <w:tcPr>
            <w:tcW w:w="3237" w:type="dxa"/>
            <w:vMerge/>
          </w:tcPr>
          <w:p w14:paraId="0A4A64AD" w14:textId="77777777" w:rsidR="008877B7" w:rsidRPr="00EB1203" w:rsidRDefault="008877B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04F48C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026856F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9E6B6" w14:textId="77777777" w:rsidR="008877B7" w:rsidRPr="00EB1203" w:rsidRDefault="008877B7" w:rsidP="00E83B3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7098577" w14:textId="7F7A19F1" w:rsidR="00D35CDF" w:rsidRPr="00EB1203" w:rsidRDefault="00701D59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</w:t>
            </w:r>
            <w:r w:rsidR="008877B7"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าย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ได้</w:t>
            </w:r>
          </w:p>
          <w:p w14:paraId="7274C9D4" w14:textId="3F2705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6FB1A5" w14:textId="77777777" w:rsidR="008877B7" w:rsidRPr="00EB1203" w:rsidRDefault="008877B7" w:rsidP="00E83B3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FEC283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78DE93" w14:textId="77777777" w:rsidR="008877B7" w:rsidRPr="00EB1203" w:rsidRDefault="008877B7" w:rsidP="00E83B3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FF9614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32D4D97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0668E7" w14:textId="77777777" w:rsidR="008877B7" w:rsidRPr="00EB1203" w:rsidRDefault="008877B7" w:rsidP="00E83B3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F357F5" w14:textId="1B132D23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2E823D87" w14:textId="77777777" w:rsidR="008877B7" w:rsidRPr="00EB1203" w:rsidRDefault="008877B7" w:rsidP="00E83B3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7F309E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B790FAB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877B7" w:rsidRPr="00EB1203" w14:paraId="5881F4CA" w14:textId="77777777" w:rsidTr="004F06AA">
        <w:tc>
          <w:tcPr>
            <w:tcW w:w="3237" w:type="dxa"/>
          </w:tcPr>
          <w:p w14:paraId="3B848D20" w14:textId="77777777" w:rsidR="008877B7" w:rsidRPr="00EB1203" w:rsidRDefault="008877B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3" w:type="dxa"/>
            <w:gridSpan w:val="11"/>
          </w:tcPr>
          <w:p w14:paraId="6726D9E4" w14:textId="77777777" w:rsidR="008877B7" w:rsidRPr="00EB1203" w:rsidRDefault="008877B7" w:rsidP="00E83B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3B37" w:rsidRPr="00EB1203" w14:paraId="22BAE247" w14:textId="77777777" w:rsidTr="004F06AA">
        <w:trPr>
          <w:cantSplit/>
        </w:trPr>
        <w:tc>
          <w:tcPr>
            <w:tcW w:w="3237" w:type="dxa"/>
            <w:vAlign w:val="bottom"/>
          </w:tcPr>
          <w:p w14:paraId="0C98D7FB" w14:textId="74A4F443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EA26F8E" w14:textId="4BAEF085" w:rsidR="00E83B37" w:rsidRPr="00EB1203" w:rsidRDefault="001D273B" w:rsidP="00E83B3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9E7D58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bottom"/>
          </w:tcPr>
          <w:p w14:paraId="133B5BE2" w14:textId="2EDB2671" w:rsidR="00E83B37" w:rsidRPr="00EB1203" w:rsidRDefault="001D273B" w:rsidP="00E83B3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40A871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368AF1DC" w14:textId="285E86B5" w:rsidR="00E83B37" w:rsidRPr="00EB1203" w:rsidRDefault="001D273B" w:rsidP="00E83B3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6D539A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7C2CE3C7" w14:textId="1CC747BA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  <w:vAlign w:val="bottom"/>
          </w:tcPr>
          <w:p w14:paraId="612B4945" w14:textId="77777777" w:rsidR="00E83B37" w:rsidRPr="00EB1203" w:rsidRDefault="00E83B37" w:rsidP="00E83B3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4A6BF32" w14:textId="325FA2ED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  <w:vAlign w:val="bottom"/>
          </w:tcPr>
          <w:p w14:paraId="1C01C6EB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B38F27A" w14:textId="2C4FA5BF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(53)</w:t>
            </w:r>
          </w:p>
        </w:tc>
      </w:tr>
      <w:tr w:rsidR="00E83B37" w:rsidRPr="00EB1203" w14:paraId="75FEC292" w14:textId="77777777" w:rsidTr="004F06AA">
        <w:trPr>
          <w:cantSplit/>
        </w:trPr>
        <w:tc>
          <w:tcPr>
            <w:tcW w:w="3237" w:type="dxa"/>
          </w:tcPr>
          <w:p w14:paraId="76877ADB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81252F" w14:textId="114DFEE7" w:rsidR="00E83B37" w:rsidRPr="00EB1203" w:rsidRDefault="001D273B" w:rsidP="00E83B3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7C5F34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5D33A5" w14:textId="78389C90" w:rsidR="00E83B37" w:rsidRPr="00EB1203" w:rsidRDefault="001D273B" w:rsidP="00E83B3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30E0B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B8E9250" w14:textId="4D62966F" w:rsidR="00E83B37" w:rsidRPr="00EB1203" w:rsidRDefault="001D273B" w:rsidP="00E83B3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8FEA7E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723BF0A" w14:textId="4E79BE2A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</w:tcPr>
          <w:p w14:paraId="21649F41" w14:textId="77777777" w:rsidR="00E83B37" w:rsidRPr="00EB1203" w:rsidRDefault="00E83B37" w:rsidP="00E83B3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3E3211" w14:textId="078D84B5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9138B84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DDC42E3" w14:textId="48AEDA3D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(53)</w:t>
            </w:r>
          </w:p>
        </w:tc>
      </w:tr>
    </w:tbl>
    <w:p w14:paraId="3D55530F" w14:textId="22C6F865" w:rsidR="004F06AA" w:rsidRPr="00E83B37" w:rsidRDefault="004F06AA">
      <w:pPr>
        <w:rPr>
          <w:rFonts w:asciiTheme="majorBidi" w:hAnsiTheme="majorBidi" w:cstheme="majorBidi"/>
          <w:sz w:val="16"/>
          <w:szCs w:val="16"/>
        </w:rPr>
      </w:pPr>
    </w:p>
    <w:p w14:paraId="2AA54EA6" w14:textId="5763A89F" w:rsidR="004F06AA" w:rsidRPr="00E83B37" w:rsidRDefault="00AF2B05" w:rsidP="006A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B3313" w:rsidRPr="00EB1203" w14:paraId="5C7CBB04" w14:textId="77777777" w:rsidTr="00250520">
        <w:tc>
          <w:tcPr>
            <w:tcW w:w="3240" w:type="dxa"/>
          </w:tcPr>
          <w:p w14:paraId="70FB8A52" w14:textId="58048E51" w:rsidR="004B3313" w:rsidRPr="00EB1203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104FB26D" w14:textId="77777777" w:rsidR="004B3313" w:rsidRPr="00EB1203" w:rsidRDefault="00202672" w:rsidP="004A7AB0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313" w:rsidRPr="00EB1203" w14:paraId="149165C1" w14:textId="77777777" w:rsidTr="00250520">
        <w:tc>
          <w:tcPr>
            <w:tcW w:w="3240" w:type="dxa"/>
            <w:vMerge w:val="restart"/>
          </w:tcPr>
          <w:p w14:paraId="18FD0D9C" w14:textId="77777777" w:rsidR="008877B7" w:rsidRPr="00EB1203" w:rsidRDefault="008877B7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F925E7" w14:textId="77777777" w:rsidR="0048098F" w:rsidRPr="00EB1203" w:rsidRDefault="00A5549E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="0048098F"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ที่รับรู้ในกำไรขาดทุน</w:t>
            </w:r>
          </w:p>
          <w:p w14:paraId="381F63DE" w14:textId="22C1AA36" w:rsidR="00A5549E" w:rsidRPr="00EB1203" w:rsidRDefault="0048098F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3150" w:type="dxa"/>
            <w:gridSpan w:val="5"/>
          </w:tcPr>
          <w:p w14:paraId="27470634" w14:textId="6738B3DD" w:rsidR="004B3313" w:rsidRPr="00EB1203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B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AC5C876" w14:textId="77777777" w:rsidR="004B3313" w:rsidRPr="00EB1203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40A85353" w14:textId="48141D2D" w:rsidR="004B3313" w:rsidRPr="00EB1203" w:rsidRDefault="004B3313" w:rsidP="00415DF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3B3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877B7" w:rsidRPr="00EB1203" w14:paraId="3A00D913" w14:textId="77777777" w:rsidTr="00250520">
        <w:tc>
          <w:tcPr>
            <w:tcW w:w="3240" w:type="dxa"/>
            <w:vMerge/>
          </w:tcPr>
          <w:p w14:paraId="28F96559" w14:textId="77777777" w:rsidR="008877B7" w:rsidRPr="00EB1203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B1BEB5" w14:textId="77777777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77EDE225" w14:textId="77777777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098EB7" w14:textId="77777777" w:rsidR="008877B7" w:rsidRPr="00EB1203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7702FE" w14:textId="29DECA39" w:rsidR="00386699" w:rsidRPr="00EB1203" w:rsidRDefault="005D6F4D" w:rsidP="005D6F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  <w:p w14:paraId="15B4FB31" w14:textId="2D01C1DD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155241" w14:textId="77777777" w:rsidR="008877B7" w:rsidRPr="00EB1203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015E14" w14:textId="77777777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8316A2" w14:textId="77777777" w:rsidR="008877B7" w:rsidRPr="00EB1203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0817E0" w14:textId="77777777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488A9BD" w14:textId="77777777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E4AECB" w14:textId="77777777" w:rsidR="008877B7" w:rsidRPr="00EB1203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129A9C" w14:textId="3F3DD43B" w:rsidR="008877B7" w:rsidRPr="00EB1203" w:rsidRDefault="00386699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877B7"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5C205A0" w14:textId="77777777" w:rsidR="008877B7" w:rsidRPr="00EB1203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E9261" w14:textId="77777777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A22897A" w14:textId="77777777" w:rsidR="008877B7" w:rsidRPr="00EB1203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B3313" w:rsidRPr="00EB1203" w14:paraId="3389E148" w14:textId="77777777" w:rsidTr="00250520">
        <w:tc>
          <w:tcPr>
            <w:tcW w:w="3240" w:type="dxa"/>
          </w:tcPr>
          <w:p w14:paraId="4D9479E1" w14:textId="77777777" w:rsidR="004B3313" w:rsidRPr="00EB1203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54148D9F" w14:textId="77777777" w:rsidR="004B3313" w:rsidRPr="00EB1203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3B37" w:rsidRPr="00EB1203" w14:paraId="67DE8531" w14:textId="77777777" w:rsidTr="00250520">
        <w:trPr>
          <w:cantSplit/>
        </w:trPr>
        <w:tc>
          <w:tcPr>
            <w:tcW w:w="3240" w:type="dxa"/>
            <w:vAlign w:val="bottom"/>
          </w:tcPr>
          <w:p w14:paraId="4B945CCD" w14:textId="395658E8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กำไรจากการประมาณตาม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15B8EF8E" w14:textId="5A320181" w:rsidR="00E83B37" w:rsidRPr="00EB1203" w:rsidRDefault="001D273B" w:rsidP="00E83B37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CACE35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vAlign w:val="bottom"/>
          </w:tcPr>
          <w:p w14:paraId="6955CD39" w14:textId="106CA24B" w:rsidR="00E83B37" w:rsidRPr="00EB1203" w:rsidRDefault="001D273B" w:rsidP="00E83B37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AEFB38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22E86252" w14:textId="329AE326" w:rsidR="00E83B37" w:rsidRPr="00EB1203" w:rsidRDefault="001D273B" w:rsidP="00E83B37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10A880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421CFFA1" w14:textId="35186370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  <w:vAlign w:val="bottom"/>
          </w:tcPr>
          <w:p w14:paraId="6D87A81D" w14:textId="77777777" w:rsidR="00E83B37" w:rsidRPr="00EB1203" w:rsidRDefault="00E83B37" w:rsidP="00E83B3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8495E91" w14:textId="65EC0738" w:rsidR="00E83B37" w:rsidRPr="00EB1203" w:rsidRDefault="00E83B37" w:rsidP="00E83B37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  <w:vAlign w:val="bottom"/>
          </w:tcPr>
          <w:p w14:paraId="01BDA83D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3EBCB2E" w14:textId="1A4AD870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(53)</w:t>
            </w:r>
          </w:p>
        </w:tc>
      </w:tr>
      <w:tr w:rsidR="00E83B37" w:rsidRPr="00EB1203" w14:paraId="456BA31A" w14:textId="77777777" w:rsidTr="00250520">
        <w:trPr>
          <w:cantSplit/>
        </w:trPr>
        <w:tc>
          <w:tcPr>
            <w:tcW w:w="3240" w:type="dxa"/>
          </w:tcPr>
          <w:p w14:paraId="5EA8A5B4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6E9E2BB" w14:textId="4B70A241" w:rsidR="00E83B37" w:rsidRPr="00EB1203" w:rsidRDefault="001D273B" w:rsidP="00E83B37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ABC878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A3687B3" w14:textId="3B0D8323" w:rsidR="00E83B37" w:rsidRPr="00EB1203" w:rsidRDefault="001D273B" w:rsidP="00E83B37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00AB47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B7A70D" w14:textId="7B0902B7" w:rsidR="00E83B37" w:rsidRPr="00EB1203" w:rsidRDefault="001D273B" w:rsidP="00E83B37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90528C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CBBA0DE" w14:textId="64E2701E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</w:tcPr>
          <w:p w14:paraId="751766F2" w14:textId="77777777" w:rsidR="00E83B37" w:rsidRPr="00EB1203" w:rsidRDefault="00E83B37" w:rsidP="00E83B3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DD54D53" w14:textId="76228AC7" w:rsidR="00E83B37" w:rsidRPr="00EB1203" w:rsidRDefault="00E83B37" w:rsidP="00E83B37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1B0422ED" w14:textId="77777777" w:rsidR="00E83B37" w:rsidRPr="00EB1203" w:rsidRDefault="00E83B37" w:rsidP="00E83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8BC934D" w14:textId="0A1FD1CE" w:rsidR="00E83B37" w:rsidRPr="00EB1203" w:rsidRDefault="00E83B37" w:rsidP="00E83B3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(53)</w:t>
            </w:r>
          </w:p>
        </w:tc>
      </w:tr>
    </w:tbl>
    <w:p w14:paraId="0BB66E4E" w14:textId="4BD93490" w:rsidR="00F6544F" w:rsidRPr="00AB0091" w:rsidRDefault="00F6544F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D5CE3C7" w14:textId="2D64B668" w:rsidR="00970032" w:rsidRPr="00EB1203" w:rsidRDefault="00970032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การกระทบยอดเพื่อหาอัตราภาษีเงินได้ที่แท้จริง</w:t>
      </w:r>
    </w:p>
    <w:p w14:paraId="7F9B2022" w14:textId="77777777" w:rsidR="00970032" w:rsidRPr="00AB0091" w:rsidRDefault="00970032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bookmarkStart w:id="23" w:name="_Hlk25831530"/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F6544F" w:rsidRPr="00EB1203" w14:paraId="7E8CD342" w14:textId="77777777" w:rsidTr="00B45D2A">
        <w:tc>
          <w:tcPr>
            <w:tcW w:w="4140" w:type="dxa"/>
          </w:tcPr>
          <w:p w14:paraId="5C7F0F54" w14:textId="77777777" w:rsidR="00F6544F" w:rsidRPr="00EB1203" w:rsidRDefault="00F6544F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591E681C" w14:textId="171F981A" w:rsidR="00F6544F" w:rsidRPr="00EB1203" w:rsidRDefault="00F6544F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1EC3" w:rsidRPr="00EB1203" w14:paraId="22351054" w14:textId="77777777" w:rsidTr="00531721">
        <w:tc>
          <w:tcPr>
            <w:tcW w:w="4140" w:type="dxa"/>
          </w:tcPr>
          <w:p w14:paraId="7B918A0D" w14:textId="77777777" w:rsidR="00EB1EC3" w:rsidRPr="00EB1203" w:rsidRDefault="00EB1EC3" w:rsidP="00EB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96A1753" w14:textId="79DF1C44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008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10" w:type="dxa"/>
            <w:gridSpan w:val="2"/>
          </w:tcPr>
          <w:p w14:paraId="160D95B5" w14:textId="2C36A8D4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00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B1EC3" w:rsidRPr="00EB1203" w14:paraId="3B7B4BEE" w14:textId="77777777" w:rsidTr="00531721">
        <w:tc>
          <w:tcPr>
            <w:tcW w:w="4140" w:type="dxa"/>
          </w:tcPr>
          <w:p w14:paraId="68C03C9B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1FB33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56E94CA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EEB3D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74A3658A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EC3" w:rsidRPr="00EB1203" w14:paraId="4204CFA4" w14:textId="77777777" w:rsidTr="00531721">
        <w:tc>
          <w:tcPr>
            <w:tcW w:w="4140" w:type="dxa"/>
          </w:tcPr>
          <w:p w14:paraId="041CB96A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1C3B7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27BE23C4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446ED957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6B94AEDA" w14:textId="77777777" w:rsidR="00EB1EC3" w:rsidRPr="00EB1203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080D" w:rsidRPr="00EB1203" w14:paraId="16048C6A" w14:textId="77777777" w:rsidTr="00531721">
        <w:tc>
          <w:tcPr>
            <w:tcW w:w="4140" w:type="dxa"/>
          </w:tcPr>
          <w:p w14:paraId="4D9E9687" w14:textId="05200B18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58018B9D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55E651" w14:textId="5F48F1E1" w:rsidR="00B0080D" w:rsidRPr="00EB1203" w:rsidRDefault="001D273B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24,214</w:t>
            </w:r>
          </w:p>
        </w:tc>
        <w:tc>
          <w:tcPr>
            <w:tcW w:w="1080" w:type="dxa"/>
          </w:tcPr>
          <w:p w14:paraId="50719AED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514659" w14:textId="538D75DA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19,196</w:t>
            </w:r>
          </w:p>
        </w:tc>
      </w:tr>
      <w:tr w:rsidR="00B0080D" w:rsidRPr="00EB1203" w14:paraId="5D7055EF" w14:textId="77777777" w:rsidTr="00531721">
        <w:tc>
          <w:tcPr>
            <w:tcW w:w="4140" w:type="dxa"/>
          </w:tcPr>
          <w:p w14:paraId="478B8E4E" w14:textId="77777777" w:rsidR="00B0080D" w:rsidRPr="00EB1203" w:rsidRDefault="00B0080D" w:rsidP="00B0080D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FDF3155" w14:textId="62BF4C25" w:rsidR="00B0080D" w:rsidRPr="00EB1203" w:rsidRDefault="001D273B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747267" w14:textId="202D303D" w:rsidR="00B0080D" w:rsidRPr="00EB1203" w:rsidRDefault="00CB7191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4,843</w:t>
            </w:r>
          </w:p>
        </w:tc>
        <w:tc>
          <w:tcPr>
            <w:tcW w:w="1080" w:type="dxa"/>
          </w:tcPr>
          <w:p w14:paraId="4E55C22B" w14:textId="12540719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B06C2EA" w14:textId="081D9DC3" w:rsidR="00B0080D" w:rsidRPr="00EB1203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3,839</w:t>
            </w:r>
          </w:p>
        </w:tc>
      </w:tr>
      <w:tr w:rsidR="00B0080D" w:rsidRPr="00EB1203" w14:paraId="2F9F3C98" w14:textId="77777777" w:rsidTr="00531721">
        <w:tc>
          <w:tcPr>
            <w:tcW w:w="4140" w:type="dxa"/>
          </w:tcPr>
          <w:p w14:paraId="399DA43E" w14:textId="77777777" w:rsidR="00B0080D" w:rsidRPr="00EB1203" w:rsidRDefault="00B0080D" w:rsidP="00B0080D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FB2A002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B1637D" w14:textId="323F6055" w:rsidR="00B0080D" w:rsidRPr="00EB1203" w:rsidRDefault="00CB7191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2,670</w:t>
            </w:r>
          </w:p>
        </w:tc>
        <w:tc>
          <w:tcPr>
            <w:tcW w:w="1080" w:type="dxa"/>
          </w:tcPr>
          <w:p w14:paraId="5A428880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7B8B63" w14:textId="1151386E" w:rsidR="00B0080D" w:rsidRPr="00EB1203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</w:tr>
      <w:tr w:rsidR="00B0080D" w:rsidRPr="00EB1203" w14:paraId="185616C9" w14:textId="77777777" w:rsidTr="00531721">
        <w:tc>
          <w:tcPr>
            <w:tcW w:w="4140" w:type="dxa"/>
          </w:tcPr>
          <w:p w14:paraId="0AE44EB7" w14:textId="77777777" w:rsidR="00B0080D" w:rsidRPr="00EB1203" w:rsidRDefault="00B0080D" w:rsidP="00B0080D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73AC7E7F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7DBAEF" w14:textId="4F41CB5D" w:rsidR="00B0080D" w:rsidRPr="00EB1203" w:rsidRDefault="00CB7191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(2,187)</w:t>
            </w:r>
          </w:p>
        </w:tc>
        <w:tc>
          <w:tcPr>
            <w:tcW w:w="1080" w:type="dxa"/>
          </w:tcPr>
          <w:p w14:paraId="617932C5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9DA881" w14:textId="205BAA89" w:rsidR="00B0080D" w:rsidRPr="00EB1203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(285)</w:t>
            </w:r>
          </w:p>
        </w:tc>
      </w:tr>
      <w:tr w:rsidR="00B0080D" w:rsidRPr="00EB1203" w14:paraId="3B50FD0D" w14:textId="77777777" w:rsidTr="0084577F">
        <w:tc>
          <w:tcPr>
            <w:tcW w:w="4140" w:type="dxa"/>
          </w:tcPr>
          <w:p w14:paraId="39B4E028" w14:textId="4525D214" w:rsidR="00B0080D" w:rsidRPr="00EB1203" w:rsidRDefault="00B0080D" w:rsidP="00B0080D">
            <w:pPr>
              <w:pStyle w:val="a1"/>
              <w:tabs>
                <w:tab w:val="clear" w:pos="1080"/>
              </w:tabs>
              <w:ind w:left="34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B083A47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3A8D13" w14:textId="77777777" w:rsidR="00B0080D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B0B2ED" w14:textId="15C6D741" w:rsidR="00B0080D" w:rsidRPr="00EB1203" w:rsidRDefault="00CB7191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(433)</w:t>
            </w:r>
          </w:p>
        </w:tc>
        <w:tc>
          <w:tcPr>
            <w:tcW w:w="1080" w:type="dxa"/>
          </w:tcPr>
          <w:p w14:paraId="56CCEEC2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0E986B" w14:textId="77777777" w:rsidR="00B0080D" w:rsidRPr="00EB1203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F07F51" w14:textId="37FA1E4F" w:rsidR="00B0080D" w:rsidRPr="00EB1203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1,948</w:t>
            </w:r>
          </w:p>
        </w:tc>
      </w:tr>
      <w:tr w:rsidR="00B0080D" w:rsidRPr="00EB1203" w14:paraId="28FB0802" w14:textId="77777777" w:rsidTr="000525F0">
        <w:tc>
          <w:tcPr>
            <w:tcW w:w="4140" w:type="dxa"/>
          </w:tcPr>
          <w:p w14:paraId="146F19A0" w14:textId="6B14FB5B" w:rsidR="00B0080D" w:rsidRPr="00EB1203" w:rsidRDefault="00B0080D" w:rsidP="00B0080D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536C321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E87EB7" w14:textId="1FA39B26" w:rsidR="00B0080D" w:rsidRPr="00EB1203" w:rsidRDefault="00CB7191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(2,16</w:t>
            </w:r>
            <w:r w:rsidR="00094F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0" w:type="dxa"/>
          </w:tcPr>
          <w:p w14:paraId="1251EF07" w14:textId="77777777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4B8A06" w14:textId="742BB8FE" w:rsidR="00B0080D" w:rsidRPr="00EB1203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627</w:t>
            </w:r>
          </w:p>
        </w:tc>
      </w:tr>
      <w:tr w:rsidR="00B0080D" w:rsidRPr="00EB1203" w14:paraId="5C31A64A" w14:textId="77777777" w:rsidTr="005609D9">
        <w:tc>
          <w:tcPr>
            <w:tcW w:w="4140" w:type="dxa"/>
          </w:tcPr>
          <w:p w14:paraId="2D089F29" w14:textId="77777777" w:rsidR="00B0080D" w:rsidRPr="00EB1203" w:rsidRDefault="00B0080D" w:rsidP="00B0080D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CEADA7" w14:textId="016F7A48" w:rsidR="00B0080D" w:rsidRPr="00EB1203" w:rsidRDefault="00094F69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E8BDA1" w14:textId="1C0B5997" w:rsidR="00B0080D" w:rsidRPr="00EB1203" w:rsidRDefault="00094F69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2,732</w:t>
            </w:r>
          </w:p>
        </w:tc>
        <w:tc>
          <w:tcPr>
            <w:tcW w:w="1080" w:type="dxa"/>
          </w:tcPr>
          <w:p w14:paraId="10BF9ACA" w14:textId="55686B61" w:rsidR="00B0080D" w:rsidRPr="00EB1203" w:rsidRDefault="00B0080D" w:rsidP="00B00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A1EDEF" w14:textId="7F22F145" w:rsidR="00B0080D" w:rsidRPr="00EB1203" w:rsidRDefault="00B0080D" w:rsidP="00B0080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6,242</w:t>
            </w:r>
          </w:p>
        </w:tc>
      </w:tr>
      <w:bookmarkEnd w:id="23"/>
    </w:tbl>
    <w:p w14:paraId="45A17C86" w14:textId="761F6D81" w:rsidR="00082546" w:rsidRPr="00EB1203" w:rsidRDefault="00082546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474B46" w14:textId="6F76EB13" w:rsidR="00082546" w:rsidRPr="00EB1203" w:rsidRDefault="00FE0E7C" w:rsidP="00FE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DC46C1" w:rsidRPr="00EB1203" w14:paraId="7C5AE7F3" w14:textId="77777777" w:rsidTr="00531721">
        <w:tc>
          <w:tcPr>
            <w:tcW w:w="4140" w:type="dxa"/>
          </w:tcPr>
          <w:p w14:paraId="34460E83" w14:textId="77777777" w:rsidR="00DC46C1" w:rsidRPr="00EB1203" w:rsidRDefault="00DC46C1" w:rsidP="0026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EA789B5" w14:textId="77777777" w:rsidR="00DC46C1" w:rsidRPr="00EB1203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12F" w:rsidRPr="00EB1203" w14:paraId="447C2EB8" w14:textId="77777777" w:rsidTr="00531721">
        <w:tc>
          <w:tcPr>
            <w:tcW w:w="4140" w:type="dxa"/>
          </w:tcPr>
          <w:p w14:paraId="46815794" w14:textId="77777777" w:rsidR="00A1212F" w:rsidRPr="00EB1203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B099DCF" w14:textId="44F20869" w:rsidR="00A1212F" w:rsidRPr="00EB1203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16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10" w:type="dxa"/>
            <w:gridSpan w:val="2"/>
          </w:tcPr>
          <w:p w14:paraId="6AF7EE41" w14:textId="7BFF2596" w:rsidR="00A1212F" w:rsidRPr="00EB1203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16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C46C1" w:rsidRPr="00EB1203" w14:paraId="5B1EC077" w14:textId="77777777" w:rsidTr="00531721">
        <w:tc>
          <w:tcPr>
            <w:tcW w:w="4140" w:type="dxa"/>
          </w:tcPr>
          <w:p w14:paraId="6B193377" w14:textId="77777777" w:rsidR="00DC46C1" w:rsidRPr="00EB1203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84847" w14:textId="77777777" w:rsidR="00DC46C1" w:rsidRPr="00EB1203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459A2EF" w14:textId="77777777" w:rsidR="00DC46C1" w:rsidRPr="00EB1203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C8E2E" w14:textId="77777777" w:rsidR="00DC46C1" w:rsidRPr="00EB1203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6B774F01" w14:textId="77777777" w:rsidR="00DC46C1" w:rsidRPr="00EB1203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FD9" w:rsidRPr="00EB1203" w14:paraId="2A3BBFF3" w14:textId="77777777" w:rsidTr="00531721">
        <w:tc>
          <w:tcPr>
            <w:tcW w:w="4140" w:type="dxa"/>
          </w:tcPr>
          <w:p w14:paraId="45CA6CAC" w14:textId="77777777" w:rsidR="00575FD9" w:rsidRPr="00EB1203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7DB5A" w14:textId="77777777" w:rsidR="00575FD9" w:rsidRPr="00EB1203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0566CF82" w14:textId="77777777" w:rsidR="00575FD9" w:rsidRPr="00EB1203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54337077" w14:textId="77777777" w:rsidR="00575FD9" w:rsidRPr="00EB1203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546E6594" w14:textId="77777777" w:rsidR="00575FD9" w:rsidRPr="00EB1203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1686" w:rsidRPr="00EB1203" w14:paraId="5C1E9A05" w14:textId="77777777" w:rsidTr="007C7652">
        <w:tc>
          <w:tcPr>
            <w:tcW w:w="4140" w:type="dxa"/>
          </w:tcPr>
          <w:p w14:paraId="513F974E" w14:textId="143E1F5C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F9C76DC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088A281" w14:textId="0C9E3668" w:rsidR="00071686" w:rsidRPr="00EB1203" w:rsidRDefault="00094F69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5,575</w:t>
            </w:r>
          </w:p>
        </w:tc>
        <w:tc>
          <w:tcPr>
            <w:tcW w:w="1080" w:type="dxa"/>
          </w:tcPr>
          <w:p w14:paraId="14CED468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B74D55" w14:textId="4ADEEE93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29,585</w:t>
            </w:r>
          </w:p>
        </w:tc>
      </w:tr>
      <w:tr w:rsidR="00071686" w:rsidRPr="00EB1203" w14:paraId="0A04E7E9" w14:textId="77777777" w:rsidTr="007C7652">
        <w:tc>
          <w:tcPr>
            <w:tcW w:w="4140" w:type="dxa"/>
          </w:tcPr>
          <w:p w14:paraId="1D0795C6" w14:textId="77777777" w:rsidR="00071686" w:rsidRPr="00EB1203" w:rsidRDefault="00071686" w:rsidP="00071686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7098C3E" w14:textId="714E78DD" w:rsidR="00071686" w:rsidRPr="00094F69" w:rsidRDefault="00094F69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4F6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4561305" w14:textId="69ECAD1B" w:rsidR="00071686" w:rsidRPr="00EB1203" w:rsidRDefault="00094F69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1080" w:type="dxa"/>
          </w:tcPr>
          <w:p w14:paraId="05248142" w14:textId="16A4432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7F7DAB" w14:textId="3CE4EF3E" w:rsidR="00071686" w:rsidRPr="00EB1203" w:rsidRDefault="00071686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5,917</w:t>
            </w:r>
          </w:p>
        </w:tc>
      </w:tr>
      <w:tr w:rsidR="00071686" w:rsidRPr="00EB1203" w14:paraId="4F28ECAA" w14:textId="77777777" w:rsidTr="00531721">
        <w:tc>
          <w:tcPr>
            <w:tcW w:w="4140" w:type="dxa"/>
          </w:tcPr>
          <w:p w14:paraId="79418080" w14:textId="77777777" w:rsidR="00071686" w:rsidRPr="00EB1203" w:rsidRDefault="00071686" w:rsidP="00071686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0EBAACE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0487DD" w14:textId="4DEA0B25" w:rsidR="00071686" w:rsidRPr="00EB1203" w:rsidRDefault="00094F69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1,931</w:t>
            </w:r>
          </w:p>
        </w:tc>
        <w:tc>
          <w:tcPr>
            <w:tcW w:w="1080" w:type="dxa"/>
          </w:tcPr>
          <w:p w14:paraId="64DCF9C2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666477" w14:textId="5D43C3E6" w:rsidR="00071686" w:rsidRPr="00EB1203" w:rsidRDefault="00071686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071686" w:rsidRPr="00EB1203" w14:paraId="6F0EE6F7" w14:textId="77777777" w:rsidTr="000525F0">
        <w:tc>
          <w:tcPr>
            <w:tcW w:w="4140" w:type="dxa"/>
          </w:tcPr>
          <w:p w14:paraId="700C21E0" w14:textId="77777777" w:rsidR="00071686" w:rsidRPr="00EB1203" w:rsidRDefault="00071686" w:rsidP="00071686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1C7C92B3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14AE79" w14:textId="01581246" w:rsidR="00071686" w:rsidRPr="00EB1203" w:rsidRDefault="00094F69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(1,933)</w:t>
            </w:r>
          </w:p>
        </w:tc>
        <w:tc>
          <w:tcPr>
            <w:tcW w:w="1080" w:type="dxa"/>
          </w:tcPr>
          <w:p w14:paraId="1E7642C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EDB393" w14:textId="43D02A93" w:rsidR="00071686" w:rsidRPr="00EB1203" w:rsidRDefault="00071686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(285)</w:t>
            </w:r>
          </w:p>
        </w:tc>
      </w:tr>
      <w:tr w:rsidR="00071686" w:rsidRPr="00EB1203" w14:paraId="0B702B0C" w14:textId="77777777" w:rsidTr="000525F0">
        <w:tc>
          <w:tcPr>
            <w:tcW w:w="4140" w:type="dxa"/>
          </w:tcPr>
          <w:p w14:paraId="29BF8665" w14:textId="54B4F738" w:rsidR="00071686" w:rsidRPr="00EB1203" w:rsidRDefault="00071686" w:rsidP="00071686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3393A37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F3C13C" w14:textId="635DEB30" w:rsidR="00071686" w:rsidRPr="00EB1203" w:rsidRDefault="00094F69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3471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80" w:type="dxa"/>
          </w:tcPr>
          <w:p w14:paraId="3F48F7E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5C5D32" w14:textId="1A6F257E" w:rsidR="00071686" w:rsidRPr="00EB1203" w:rsidRDefault="00071686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(93)</w:t>
            </w:r>
          </w:p>
        </w:tc>
      </w:tr>
      <w:tr w:rsidR="00071686" w:rsidRPr="00EB1203" w14:paraId="79A552D6" w14:textId="77777777" w:rsidTr="00531721">
        <w:tc>
          <w:tcPr>
            <w:tcW w:w="4140" w:type="dxa"/>
          </w:tcPr>
          <w:p w14:paraId="693023C7" w14:textId="77777777" w:rsidR="00071686" w:rsidRPr="00EB1203" w:rsidRDefault="00071686" w:rsidP="00071686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6D980E0" w14:textId="3DC86E8C" w:rsidR="00071686" w:rsidRPr="00EB1203" w:rsidRDefault="00674055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1320DAF" w14:textId="1C34A564" w:rsidR="00071686" w:rsidRPr="00EB1203" w:rsidRDefault="00347199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1,215</w:t>
            </w:r>
          </w:p>
        </w:tc>
        <w:tc>
          <w:tcPr>
            <w:tcW w:w="1080" w:type="dxa"/>
          </w:tcPr>
          <w:p w14:paraId="4843B33D" w14:textId="1028B81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3FFBA2" w14:textId="5D168906" w:rsidR="00071686" w:rsidRPr="00EB1203" w:rsidRDefault="00071686" w:rsidP="0007168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5,625</w:t>
            </w:r>
          </w:p>
        </w:tc>
      </w:tr>
    </w:tbl>
    <w:p w14:paraId="1EBC2D35" w14:textId="18DD3A29" w:rsidR="00F51E41" w:rsidRPr="00071686" w:rsidRDefault="00F51E41" w:rsidP="00F353F4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660F8CF" w14:textId="546AD2D8" w:rsidR="00F51E41" w:rsidRPr="00071686" w:rsidRDefault="00F51E41" w:rsidP="00F51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71686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รายการเคลื่อนไหวของสินทรัพย์ภาษีเงินได้รอการตัดบัญชีที่เกิดขึ้นในระหว่างปีสิ้นสุดวันที่</w:t>
      </w:r>
      <w:r w:rsidR="00CF6B0A" w:rsidRPr="00071686">
        <w:rPr>
          <w:rFonts w:asciiTheme="majorBidi" w:hAnsiTheme="majorBidi" w:cstheme="majorBidi"/>
          <w:sz w:val="28"/>
          <w:szCs w:val="28"/>
        </w:rPr>
        <w:t xml:space="preserve"> 31</w:t>
      </w:r>
      <w:r w:rsidRPr="000716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F6B0A" w:rsidRPr="00071686">
        <w:rPr>
          <w:rFonts w:asciiTheme="majorBidi" w:hAnsiTheme="majorBidi" w:cstheme="majorBidi"/>
          <w:sz w:val="28"/>
          <w:szCs w:val="28"/>
        </w:rPr>
        <w:t>256</w:t>
      </w:r>
      <w:r w:rsidR="00071686" w:rsidRPr="00071686">
        <w:rPr>
          <w:rFonts w:asciiTheme="majorBidi" w:hAnsiTheme="majorBidi" w:cstheme="majorBidi"/>
          <w:sz w:val="28"/>
          <w:szCs w:val="28"/>
        </w:rPr>
        <w:t>5</w:t>
      </w:r>
      <w:r w:rsidR="00465CD5" w:rsidRPr="000716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168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F6B0A" w:rsidRPr="00071686">
        <w:rPr>
          <w:rFonts w:asciiTheme="majorBidi" w:hAnsiTheme="majorBidi" w:cstheme="majorBidi"/>
          <w:sz w:val="28"/>
          <w:szCs w:val="28"/>
        </w:rPr>
        <w:t>256</w:t>
      </w:r>
      <w:r w:rsidR="00071686" w:rsidRPr="00071686">
        <w:rPr>
          <w:rFonts w:asciiTheme="majorBidi" w:hAnsiTheme="majorBidi" w:cstheme="majorBidi"/>
          <w:sz w:val="28"/>
          <w:szCs w:val="28"/>
        </w:rPr>
        <w:t>4</w:t>
      </w:r>
      <w:r w:rsidRPr="000716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1686" w:rsidRPr="00071686">
        <w:rPr>
          <w:rFonts w:asciiTheme="majorBidi" w:hAnsiTheme="majorBidi" w:cstheme="majorBidi"/>
          <w:sz w:val="28"/>
          <w:szCs w:val="28"/>
        </w:rPr>
        <w:t xml:space="preserve">  </w:t>
      </w:r>
      <w:r w:rsidRPr="0007168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0124F9C" w14:textId="77777777" w:rsidR="00004E25" w:rsidRPr="00071686" w:rsidRDefault="00004E25" w:rsidP="0000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F51E41" w:rsidRPr="00EB1203" w14:paraId="21F28C1B" w14:textId="77777777" w:rsidTr="000F2E9A">
        <w:tc>
          <w:tcPr>
            <w:tcW w:w="3600" w:type="dxa"/>
          </w:tcPr>
          <w:p w14:paraId="4B846CA3" w14:textId="77777777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2487D10" w14:textId="0B36293C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1E41" w:rsidRPr="00EB1203" w14:paraId="62C86C83" w14:textId="77777777" w:rsidTr="000F2E9A">
        <w:tc>
          <w:tcPr>
            <w:tcW w:w="3600" w:type="dxa"/>
          </w:tcPr>
          <w:p w14:paraId="70F5B19C" w14:textId="77777777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BAAA8" w14:textId="77777777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BEA19D" w14:textId="77777777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2C4AA874" w14:textId="77777777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472D2842" w14:textId="77777777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6E4136" w14:textId="77777777" w:rsidR="00F51E41" w:rsidRPr="00EB1203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A7E07" w:rsidRPr="00EB1203" w14:paraId="2180DC4C" w14:textId="77777777" w:rsidTr="000F2E9A">
        <w:tc>
          <w:tcPr>
            <w:tcW w:w="3600" w:type="dxa"/>
            <w:shd w:val="clear" w:color="auto" w:fill="auto"/>
          </w:tcPr>
          <w:p w14:paraId="1AC007C9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77852" w14:textId="3D821393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7CFB482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CCD72" w14:textId="27D680A4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B726FAB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032EA7B" w14:textId="0D9EB292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4C5A5816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F210F2" w14:textId="6C59FF4D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7E07" w:rsidRPr="00EB1203" w14:paraId="6BB0CF6E" w14:textId="77777777" w:rsidTr="000F2E9A">
        <w:tc>
          <w:tcPr>
            <w:tcW w:w="3600" w:type="dxa"/>
            <w:shd w:val="clear" w:color="auto" w:fill="auto"/>
          </w:tcPr>
          <w:p w14:paraId="71F57577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A8463F" w14:textId="4235B85B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029BCE02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3AE497" w14:textId="6B11E70C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46041BC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BC6A1B7" w14:textId="1C355033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2E36A9D8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1E9E70" w14:textId="53A43052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7E07" w:rsidRPr="00EB1203" w14:paraId="2E41D5C7" w14:textId="77777777" w:rsidTr="000F2E9A">
        <w:tc>
          <w:tcPr>
            <w:tcW w:w="3600" w:type="dxa"/>
          </w:tcPr>
          <w:p w14:paraId="2628650A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6B8E54E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1A7E07" w:rsidRPr="00EB1203" w14:paraId="2CD95256" w14:textId="77777777" w:rsidTr="000F2E9A">
        <w:tc>
          <w:tcPr>
            <w:tcW w:w="3600" w:type="dxa"/>
          </w:tcPr>
          <w:p w14:paraId="368D59EA" w14:textId="6053857A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716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760" w:type="dxa"/>
            <w:gridSpan w:val="7"/>
          </w:tcPr>
          <w:p w14:paraId="67BF3175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1A7E07" w:rsidRPr="00EB1203" w14:paraId="2791A9E3" w14:textId="77777777" w:rsidTr="000F2E9A">
        <w:tc>
          <w:tcPr>
            <w:tcW w:w="3600" w:type="dxa"/>
          </w:tcPr>
          <w:p w14:paraId="2EB2F143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1DE5323" w14:textId="28694DF4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28173E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1081D6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51C031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7146DC48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467DB71C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FE677E0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1A7E07" w:rsidRPr="00EB1203" w14:paraId="649C48D3" w14:textId="77777777" w:rsidTr="000F2E9A">
        <w:tc>
          <w:tcPr>
            <w:tcW w:w="3600" w:type="dxa"/>
          </w:tcPr>
          <w:p w14:paraId="1A2F3751" w14:textId="5B03BDCA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2069EDB4" w14:textId="27B08794" w:rsidR="001A7E07" w:rsidRPr="00EB1203" w:rsidRDefault="004B7053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7,692</w:t>
            </w:r>
          </w:p>
        </w:tc>
        <w:tc>
          <w:tcPr>
            <w:tcW w:w="270" w:type="dxa"/>
          </w:tcPr>
          <w:p w14:paraId="1AD0CC9D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7465BAE" w14:textId="2133D317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1,731</w:t>
            </w:r>
          </w:p>
        </w:tc>
        <w:tc>
          <w:tcPr>
            <w:tcW w:w="270" w:type="dxa"/>
          </w:tcPr>
          <w:p w14:paraId="41380857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DA4BB30" w14:textId="4D0B6269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3ADE226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C9B11B" w14:textId="43F8DDA3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9,</w:t>
            </w:r>
            <w:r w:rsidR="00F226A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423</w:t>
            </w:r>
          </w:p>
        </w:tc>
      </w:tr>
      <w:tr w:rsidR="001A7E07" w:rsidRPr="00EB1203" w14:paraId="4D4929B6" w14:textId="77777777" w:rsidTr="000F2E9A">
        <w:tc>
          <w:tcPr>
            <w:tcW w:w="3600" w:type="dxa"/>
          </w:tcPr>
          <w:p w14:paraId="38FE8D70" w14:textId="7B9C32DD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884DE3A" w14:textId="3A4E01E5" w:rsidR="001A7E07" w:rsidRPr="00EB1203" w:rsidRDefault="004B7053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37</w:t>
            </w:r>
          </w:p>
        </w:tc>
        <w:tc>
          <w:tcPr>
            <w:tcW w:w="270" w:type="dxa"/>
          </w:tcPr>
          <w:p w14:paraId="3C4E170F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AD778F0" w14:textId="200152E1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(13)</w:t>
            </w:r>
          </w:p>
        </w:tc>
        <w:tc>
          <w:tcPr>
            <w:tcW w:w="270" w:type="dxa"/>
          </w:tcPr>
          <w:p w14:paraId="57474489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641D2232" w14:textId="48CB3514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CB5BD9E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73382DFD" w14:textId="7D75B1F6" w:rsidR="001A7E07" w:rsidRPr="00EB1203" w:rsidRDefault="00F226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</w:t>
            </w:r>
          </w:p>
        </w:tc>
      </w:tr>
      <w:tr w:rsidR="001A7E07" w:rsidRPr="00EB1203" w14:paraId="2AFC9408" w14:textId="77777777" w:rsidTr="000F2E9A">
        <w:tc>
          <w:tcPr>
            <w:tcW w:w="3600" w:type="dxa"/>
          </w:tcPr>
          <w:p w14:paraId="5AA2B5B2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F214ED9" w14:textId="5DAB92D2" w:rsidR="001A7E07" w:rsidRPr="00EB1203" w:rsidRDefault="004B7053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658</w:t>
            </w:r>
          </w:p>
        </w:tc>
        <w:tc>
          <w:tcPr>
            <w:tcW w:w="270" w:type="dxa"/>
          </w:tcPr>
          <w:p w14:paraId="2BDAA4DD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DF37771" w14:textId="1BB76B5A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356</w:t>
            </w:r>
          </w:p>
        </w:tc>
        <w:tc>
          <w:tcPr>
            <w:tcW w:w="270" w:type="dxa"/>
          </w:tcPr>
          <w:p w14:paraId="003A1CFF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0770853" w14:textId="36C01F6D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1874002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3CAF4526" w14:textId="42E4D452" w:rsidR="001A7E07" w:rsidRPr="00EB1203" w:rsidRDefault="00F226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1,014</w:t>
            </w:r>
          </w:p>
        </w:tc>
      </w:tr>
      <w:tr w:rsidR="001A7E07" w:rsidRPr="00EB1203" w14:paraId="7E618F78" w14:textId="77777777" w:rsidTr="000F2E9A">
        <w:tc>
          <w:tcPr>
            <w:tcW w:w="3600" w:type="dxa"/>
          </w:tcPr>
          <w:p w14:paraId="36C7B1F3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6029637" w14:textId="1A2C59F5" w:rsidR="001A7E07" w:rsidRPr="00EB1203" w:rsidRDefault="004B7053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177</w:t>
            </w:r>
          </w:p>
        </w:tc>
        <w:tc>
          <w:tcPr>
            <w:tcW w:w="270" w:type="dxa"/>
          </w:tcPr>
          <w:p w14:paraId="4C4974C7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911C3FF" w14:textId="56302C8A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(158)</w:t>
            </w:r>
          </w:p>
        </w:tc>
        <w:tc>
          <w:tcPr>
            <w:tcW w:w="270" w:type="dxa"/>
          </w:tcPr>
          <w:p w14:paraId="7998CEF9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6490F47" w14:textId="0382664D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BDC1B7D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6177E9F" w14:textId="4E1D7A63" w:rsidR="001A7E07" w:rsidRPr="00EB1203" w:rsidRDefault="00F226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19</w:t>
            </w:r>
          </w:p>
        </w:tc>
      </w:tr>
      <w:tr w:rsidR="001A7E07" w:rsidRPr="00EB1203" w14:paraId="051B8F0C" w14:textId="77777777" w:rsidTr="000F2E9A">
        <w:tc>
          <w:tcPr>
            <w:tcW w:w="3600" w:type="dxa"/>
          </w:tcPr>
          <w:p w14:paraId="6DFA9879" w14:textId="4885C38F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1B845C7" w14:textId="065240F5" w:rsidR="001A7E07" w:rsidRPr="00EB1203" w:rsidRDefault="004B7053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200</w:t>
            </w:r>
          </w:p>
        </w:tc>
        <w:tc>
          <w:tcPr>
            <w:tcW w:w="270" w:type="dxa"/>
          </w:tcPr>
          <w:p w14:paraId="5559CBD1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0ECF9AC" w14:textId="191FC555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(92)</w:t>
            </w:r>
          </w:p>
        </w:tc>
        <w:tc>
          <w:tcPr>
            <w:tcW w:w="270" w:type="dxa"/>
          </w:tcPr>
          <w:p w14:paraId="4E333923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E23E515" w14:textId="2EBE1486" w:rsidR="001A7E07" w:rsidRPr="00EB1203" w:rsidRDefault="006D5B01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21829A6" w14:textId="77777777" w:rsidR="001A7E07" w:rsidRPr="00EB1203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402A909" w14:textId="308BD033" w:rsidR="001A7E07" w:rsidRPr="00EB1203" w:rsidRDefault="00F226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108</w:t>
            </w:r>
          </w:p>
        </w:tc>
      </w:tr>
      <w:tr w:rsidR="000249CF" w:rsidRPr="00EB1203" w14:paraId="356AB216" w14:textId="77777777" w:rsidTr="00CE2175">
        <w:tc>
          <w:tcPr>
            <w:tcW w:w="3600" w:type="dxa"/>
            <w:vAlign w:val="bottom"/>
          </w:tcPr>
          <w:p w14:paraId="7FC9FC94" w14:textId="143C0AC1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980A2E0" w14:textId="1C92BA5E" w:rsidR="000249CF" w:rsidRPr="00EB1203" w:rsidRDefault="004B7053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270" w:type="dxa"/>
            <w:vAlign w:val="bottom"/>
          </w:tcPr>
          <w:p w14:paraId="46F534A8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338E85" w14:textId="74D4EA8B" w:rsidR="000249CF" w:rsidRPr="00EB1203" w:rsidRDefault="006D5B0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70" w:type="dxa"/>
            <w:vAlign w:val="bottom"/>
          </w:tcPr>
          <w:p w14:paraId="5CEF4D4C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375334D" w14:textId="4D2636F0" w:rsidR="000249CF" w:rsidRPr="00EB1203" w:rsidRDefault="006D5B0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  <w:vAlign w:val="bottom"/>
          </w:tcPr>
          <w:p w14:paraId="223DF0E2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4FB55" w14:textId="327BAA85" w:rsidR="000249CF" w:rsidRPr="00EB1203" w:rsidRDefault="00F226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787</w:t>
            </w:r>
          </w:p>
        </w:tc>
      </w:tr>
      <w:tr w:rsidR="000249CF" w:rsidRPr="00EB1203" w14:paraId="2B1F0937" w14:textId="77777777" w:rsidTr="000F2E9A">
        <w:tc>
          <w:tcPr>
            <w:tcW w:w="3600" w:type="dxa"/>
          </w:tcPr>
          <w:p w14:paraId="593ED766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A42FD" w14:textId="440466F0" w:rsidR="000249CF" w:rsidRPr="00EB1203" w:rsidRDefault="004B7053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2,129</w:t>
            </w:r>
          </w:p>
        </w:tc>
        <w:tc>
          <w:tcPr>
            <w:tcW w:w="270" w:type="dxa"/>
          </w:tcPr>
          <w:p w14:paraId="0248C313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70573E" w14:textId="4F687C23" w:rsidR="000249CF" w:rsidRPr="00EB1203" w:rsidRDefault="006D5B0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(1,774)</w:t>
            </w:r>
          </w:p>
        </w:tc>
        <w:tc>
          <w:tcPr>
            <w:tcW w:w="270" w:type="dxa"/>
          </w:tcPr>
          <w:p w14:paraId="3CCFA6DD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54145C1" w14:textId="4E16825C" w:rsidR="000249CF" w:rsidRPr="00EB1203" w:rsidRDefault="006D5B0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341DABF2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5A2A8B" w14:textId="29A1C753" w:rsidR="000249CF" w:rsidRPr="00EB1203" w:rsidRDefault="00F226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355</w:t>
            </w:r>
          </w:p>
        </w:tc>
      </w:tr>
      <w:tr w:rsidR="000249CF" w:rsidRPr="00EB1203" w14:paraId="6E88D24D" w14:textId="77777777" w:rsidTr="000F2E9A">
        <w:tc>
          <w:tcPr>
            <w:tcW w:w="3600" w:type="dxa"/>
          </w:tcPr>
          <w:p w14:paraId="60B13A0D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0CF1F9" w14:textId="77EDE744" w:rsidR="000249CF" w:rsidRPr="00EB1203" w:rsidRDefault="004B7053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11,576</w:t>
            </w:r>
          </w:p>
        </w:tc>
        <w:tc>
          <w:tcPr>
            <w:tcW w:w="270" w:type="dxa"/>
          </w:tcPr>
          <w:p w14:paraId="2DAB8A7E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ECBD9F" w14:textId="7C7C7116" w:rsidR="000249CF" w:rsidRPr="00EB1203" w:rsidRDefault="006D5B0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70" w:type="dxa"/>
          </w:tcPr>
          <w:p w14:paraId="1D3338EE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11BD6D4" w14:textId="5093CFD9" w:rsidR="000249CF" w:rsidRPr="00EB1203" w:rsidRDefault="006D5B0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4" w:type="dxa"/>
          </w:tcPr>
          <w:p w14:paraId="340D7116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B82C51" w14:textId="591DBE00" w:rsidR="000249CF" w:rsidRPr="00EB1203" w:rsidRDefault="00F226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11,730</w:t>
            </w:r>
          </w:p>
        </w:tc>
      </w:tr>
    </w:tbl>
    <w:p w14:paraId="5433E616" w14:textId="77777777" w:rsidR="000525F0" w:rsidRPr="00EB1203" w:rsidRDefault="000525F0">
      <w:pPr>
        <w:rPr>
          <w:rFonts w:asciiTheme="majorBidi" w:hAnsiTheme="majorBidi" w:cstheme="majorBidi"/>
        </w:rPr>
      </w:pPr>
      <w:r w:rsidRPr="00EB1203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CE2175" w:rsidRPr="00EB1203" w14:paraId="63633077" w14:textId="77777777" w:rsidTr="00A41E35">
        <w:tc>
          <w:tcPr>
            <w:tcW w:w="3600" w:type="dxa"/>
          </w:tcPr>
          <w:p w14:paraId="361E410A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1B1F725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2175" w:rsidRPr="00EB1203" w14:paraId="1FE2CA13" w14:textId="77777777" w:rsidTr="00A41E35">
        <w:tc>
          <w:tcPr>
            <w:tcW w:w="3600" w:type="dxa"/>
          </w:tcPr>
          <w:p w14:paraId="6F471FE4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F65CB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0C8E0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2AF7390E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69549557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220D7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2175" w:rsidRPr="00EB1203" w14:paraId="519741A0" w14:textId="77777777" w:rsidTr="00A41E35">
        <w:tc>
          <w:tcPr>
            <w:tcW w:w="3600" w:type="dxa"/>
            <w:shd w:val="clear" w:color="auto" w:fill="auto"/>
          </w:tcPr>
          <w:p w14:paraId="5A6EF904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53FE8B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7591083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DB285D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8A84928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B0B6769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0F8B05DB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6C6CD0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E2175" w:rsidRPr="00EB1203" w14:paraId="0B0ED166" w14:textId="77777777" w:rsidTr="00A41E35">
        <w:tc>
          <w:tcPr>
            <w:tcW w:w="3600" w:type="dxa"/>
            <w:shd w:val="clear" w:color="auto" w:fill="auto"/>
          </w:tcPr>
          <w:p w14:paraId="32BD7DB4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C2F6B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F03EB38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3AAE5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6E9FEE14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087D5BC5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4C365AA0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3F7F98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E2175" w:rsidRPr="00EB1203" w14:paraId="2CF01C91" w14:textId="77777777" w:rsidTr="00A41E35">
        <w:tc>
          <w:tcPr>
            <w:tcW w:w="3600" w:type="dxa"/>
          </w:tcPr>
          <w:p w14:paraId="4D6AB4F4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11ACCAE3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CE2175" w:rsidRPr="00EB1203" w14:paraId="6C33FC67" w14:textId="77777777" w:rsidTr="00A41E35">
        <w:tc>
          <w:tcPr>
            <w:tcW w:w="3600" w:type="dxa"/>
          </w:tcPr>
          <w:p w14:paraId="12849FB3" w14:textId="38E28860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716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760" w:type="dxa"/>
            <w:gridSpan w:val="7"/>
          </w:tcPr>
          <w:p w14:paraId="04EF5246" w14:textId="77777777" w:rsidR="00CE2175" w:rsidRPr="00EB1203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071686" w:rsidRPr="00EB1203" w14:paraId="685DC2AE" w14:textId="77777777" w:rsidTr="00A41E35">
        <w:tc>
          <w:tcPr>
            <w:tcW w:w="3600" w:type="dxa"/>
          </w:tcPr>
          <w:p w14:paraId="2166E55E" w14:textId="1864F54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37A1AF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E6A65E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2D52544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6037865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5E2E9A99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3CEDCC9A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CF14C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071686" w:rsidRPr="00EB1203" w14:paraId="64C0F555" w14:textId="77777777" w:rsidTr="00A41E35">
        <w:tc>
          <w:tcPr>
            <w:tcW w:w="3600" w:type="dxa"/>
          </w:tcPr>
          <w:p w14:paraId="70026E9D" w14:textId="750E8388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285A8256" w14:textId="45CF158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  <w:tc>
          <w:tcPr>
            <w:tcW w:w="270" w:type="dxa"/>
          </w:tcPr>
          <w:p w14:paraId="3346D61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F90EB34" w14:textId="4FDB6F19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1,149</w:t>
            </w:r>
          </w:p>
        </w:tc>
        <w:tc>
          <w:tcPr>
            <w:tcW w:w="270" w:type="dxa"/>
          </w:tcPr>
          <w:p w14:paraId="359C0D79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EBD9DCB" w14:textId="6F1B0AD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B5B4F7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905209D" w14:textId="56455EF8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7,692</w:t>
            </w:r>
          </w:p>
        </w:tc>
      </w:tr>
      <w:tr w:rsidR="00071686" w:rsidRPr="00EB1203" w14:paraId="7847C0D6" w14:textId="77777777" w:rsidTr="00A41E35">
        <w:tc>
          <w:tcPr>
            <w:tcW w:w="3600" w:type="dxa"/>
          </w:tcPr>
          <w:p w14:paraId="5990B6F6" w14:textId="7FE96DA1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FC7E997" w14:textId="0E496DE6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35900C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87E96C0" w14:textId="3E4FFA72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</w:t>
            </w:r>
          </w:p>
        </w:tc>
        <w:tc>
          <w:tcPr>
            <w:tcW w:w="270" w:type="dxa"/>
          </w:tcPr>
          <w:p w14:paraId="4B6A04CA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D468656" w14:textId="64914F00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59C599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6A27146E" w14:textId="06DF359E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37</w:t>
            </w:r>
          </w:p>
        </w:tc>
      </w:tr>
      <w:tr w:rsidR="00071686" w:rsidRPr="00EB1203" w14:paraId="476CB68A" w14:textId="77777777" w:rsidTr="00A41E35">
        <w:tc>
          <w:tcPr>
            <w:tcW w:w="3600" w:type="dxa"/>
          </w:tcPr>
          <w:p w14:paraId="73BDBBC3" w14:textId="15801D26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50D928F1" w14:textId="46ACE75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305</w:t>
            </w:r>
          </w:p>
        </w:tc>
        <w:tc>
          <w:tcPr>
            <w:tcW w:w="270" w:type="dxa"/>
          </w:tcPr>
          <w:p w14:paraId="36047E31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569F311" w14:textId="5B6C634D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353</w:t>
            </w:r>
          </w:p>
        </w:tc>
        <w:tc>
          <w:tcPr>
            <w:tcW w:w="270" w:type="dxa"/>
          </w:tcPr>
          <w:p w14:paraId="2C9EC824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6270D54F" w14:textId="3C74A90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DB4157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20A72615" w14:textId="2DB28B66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658</w:t>
            </w:r>
          </w:p>
        </w:tc>
      </w:tr>
      <w:tr w:rsidR="00071686" w:rsidRPr="00EB1203" w14:paraId="5FF1E8AF" w14:textId="77777777" w:rsidTr="00A41E35">
        <w:tc>
          <w:tcPr>
            <w:tcW w:w="3600" w:type="dxa"/>
          </w:tcPr>
          <w:p w14:paraId="30A3ADD7" w14:textId="03CF5315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250E58E" w14:textId="42603CC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  <w:tc>
          <w:tcPr>
            <w:tcW w:w="270" w:type="dxa"/>
          </w:tcPr>
          <w:p w14:paraId="448320E6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591E6C0" w14:textId="3CDE830F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(241)</w:t>
            </w:r>
          </w:p>
        </w:tc>
        <w:tc>
          <w:tcPr>
            <w:tcW w:w="270" w:type="dxa"/>
          </w:tcPr>
          <w:p w14:paraId="794E53B9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4CEEE9B3" w14:textId="7AD5AE1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4885DDC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E856EA0" w14:textId="786B567F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177</w:t>
            </w:r>
          </w:p>
        </w:tc>
      </w:tr>
      <w:tr w:rsidR="00071686" w:rsidRPr="00EB1203" w14:paraId="4357FAFF" w14:textId="77777777" w:rsidTr="00A41E35">
        <w:tc>
          <w:tcPr>
            <w:tcW w:w="3600" w:type="dxa"/>
          </w:tcPr>
          <w:p w14:paraId="5E786574" w14:textId="72AAF081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BD8F1D9" w14:textId="0DB5F038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232</w:t>
            </w:r>
          </w:p>
        </w:tc>
        <w:tc>
          <w:tcPr>
            <w:tcW w:w="270" w:type="dxa"/>
          </w:tcPr>
          <w:p w14:paraId="5CC30273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041CFD7" w14:textId="3AB064CC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(32)</w:t>
            </w:r>
          </w:p>
        </w:tc>
        <w:tc>
          <w:tcPr>
            <w:tcW w:w="270" w:type="dxa"/>
          </w:tcPr>
          <w:p w14:paraId="37CF51A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277D739A" w14:textId="53A4DC0C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2C8AA4C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739E6CC" w14:textId="23D055B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200</w:t>
            </w:r>
          </w:p>
        </w:tc>
      </w:tr>
      <w:tr w:rsidR="00071686" w:rsidRPr="00EB1203" w14:paraId="2985AE2D" w14:textId="77777777" w:rsidTr="00CE2175">
        <w:tc>
          <w:tcPr>
            <w:tcW w:w="3600" w:type="dxa"/>
            <w:vAlign w:val="bottom"/>
          </w:tcPr>
          <w:p w14:paraId="2144EF24" w14:textId="589B2EE4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77A0582F" w14:textId="6B243DD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70" w:type="dxa"/>
            <w:vAlign w:val="bottom"/>
          </w:tcPr>
          <w:p w14:paraId="5D63EA66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7116CA" w14:textId="1497E258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  <w:vAlign w:val="bottom"/>
          </w:tcPr>
          <w:p w14:paraId="7A842A8E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89F342B" w14:textId="39B8C8E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13</w:t>
            </w:r>
          </w:p>
        </w:tc>
        <w:tc>
          <w:tcPr>
            <w:tcW w:w="304" w:type="dxa"/>
            <w:vAlign w:val="bottom"/>
          </w:tcPr>
          <w:p w14:paraId="7EA119C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F96431" w14:textId="79962C43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683</w:t>
            </w:r>
          </w:p>
        </w:tc>
      </w:tr>
      <w:tr w:rsidR="00071686" w:rsidRPr="00EB1203" w14:paraId="489B55DB" w14:textId="77777777" w:rsidTr="00A41E35">
        <w:tc>
          <w:tcPr>
            <w:tcW w:w="3600" w:type="dxa"/>
          </w:tcPr>
          <w:p w14:paraId="0877D04A" w14:textId="06558BBD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E557C" w14:textId="655E849E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270" w:type="dxa"/>
          </w:tcPr>
          <w:p w14:paraId="44A2758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82884B" w14:textId="41EE583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1,278</w:t>
            </w:r>
          </w:p>
        </w:tc>
        <w:tc>
          <w:tcPr>
            <w:tcW w:w="270" w:type="dxa"/>
          </w:tcPr>
          <w:p w14:paraId="55B36216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DC6D2B6" w14:textId="75F3419D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2F8E7F76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BCA890" w14:textId="14911339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2,129</w:t>
            </w:r>
          </w:p>
        </w:tc>
      </w:tr>
      <w:tr w:rsidR="00071686" w:rsidRPr="00EB1203" w14:paraId="710DECD0" w14:textId="77777777" w:rsidTr="00A41E35">
        <w:tc>
          <w:tcPr>
            <w:tcW w:w="3600" w:type="dxa"/>
          </w:tcPr>
          <w:p w14:paraId="0A399F95" w14:textId="06617416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ABD59E" w14:textId="52635395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8,712</w:t>
            </w:r>
          </w:p>
        </w:tc>
        <w:tc>
          <w:tcPr>
            <w:tcW w:w="270" w:type="dxa"/>
          </w:tcPr>
          <w:p w14:paraId="5E2EFAF8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EDD80" w14:textId="21AB171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2,851</w:t>
            </w:r>
          </w:p>
        </w:tc>
        <w:tc>
          <w:tcPr>
            <w:tcW w:w="270" w:type="dxa"/>
          </w:tcPr>
          <w:p w14:paraId="1164567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154BF7B" w14:textId="53A3A20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04" w:type="dxa"/>
          </w:tcPr>
          <w:p w14:paraId="3B42C5C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A91817" w14:textId="5A264154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11,576</w:t>
            </w:r>
          </w:p>
        </w:tc>
      </w:tr>
    </w:tbl>
    <w:p w14:paraId="5FE6D8F6" w14:textId="77777777" w:rsidR="00CE2175" w:rsidRPr="00EB1203" w:rsidRDefault="00CE2175" w:rsidP="00465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465CD5" w:rsidRPr="00EB1203" w14:paraId="68959BC8" w14:textId="77777777" w:rsidTr="00CE2175">
        <w:tc>
          <w:tcPr>
            <w:tcW w:w="3600" w:type="dxa"/>
          </w:tcPr>
          <w:p w14:paraId="667E81DC" w14:textId="77777777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E48C40B" w14:textId="7222E39C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D5" w:rsidRPr="00EB1203" w14:paraId="0F9BF76E" w14:textId="77777777" w:rsidTr="00CE2175">
        <w:tc>
          <w:tcPr>
            <w:tcW w:w="3600" w:type="dxa"/>
          </w:tcPr>
          <w:p w14:paraId="4E8633ED" w14:textId="77777777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82F6FF" w14:textId="77777777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A5DB0" w14:textId="77777777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63F92CF6" w14:textId="77777777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693EB54D" w14:textId="77777777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BE464E" w14:textId="77777777" w:rsidR="00465CD5" w:rsidRPr="00EB1203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A5454" w:rsidRPr="00EB1203" w14:paraId="7F551B2B" w14:textId="77777777" w:rsidTr="00CE2175">
        <w:tc>
          <w:tcPr>
            <w:tcW w:w="3600" w:type="dxa"/>
            <w:shd w:val="clear" w:color="auto" w:fill="auto"/>
          </w:tcPr>
          <w:p w14:paraId="1409BF76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2DE25" w14:textId="47F7FA42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A1107D5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6660C7" w14:textId="1921F65D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349B8970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DF44AAE" w14:textId="438E32DC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2FE1C982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FC40F8" w14:textId="1D1C05BA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A5454" w:rsidRPr="00EB1203" w14:paraId="63024A49" w14:textId="77777777" w:rsidTr="00CE2175">
        <w:tc>
          <w:tcPr>
            <w:tcW w:w="3600" w:type="dxa"/>
            <w:shd w:val="clear" w:color="auto" w:fill="auto"/>
          </w:tcPr>
          <w:p w14:paraId="588ECF6E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89742" w14:textId="0F48A40D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398FB92F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C023CD" w14:textId="477C6D6F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B2A669C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4AF412A" w14:textId="0B7F055B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3263E7F0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C5A972" w14:textId="22FD3938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5454" w:rsidRPr="00EB1203" w14:paraId="1FC298C8" w14:textId="77777777" w:rsidTr="00CE2175">
        <w:tc>
          <w:tcPr>
            <w:tcW w:w="3600" w:type="dxa"/>
          </w:tcPr>
          <w:p w14:paraId="7F003FD9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479E5228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BA5454" w:rsidRPr="00EB1203" w14:paraId="25F98581" w14:textId="77777777" w:rsidTr="00CE2175">
        <w:tc>
          <w:tcPr>
            <w:tcW w:w="3600" w:type="dxa"/>
          </w:tcPr>
          <w:p w14:paraId="076BF8BE" w14:textId="2CA5BA4E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716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760" w:type="dxa"/>
            <w:gridSpan w:val="7"/>
          </w:tcPr>
          <w:p w14:paraId="54323A75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BA5454" w:rsidRPr="00EB1203" w14:paraId="0896E71A" w14:textId="77777777" w:rsidTr="00CE2175">
        <w:tc>
          <w:tcPr>
            <w:tcW w:w="3600" w:type="dxa"/>
          </w:tcPr>
          <w:p w14:paraId="70836806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C3A96ED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BCFFE6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63B219DB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296D7C7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2FE0B261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5A27F8D8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A826CDB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5454" w:rsidRPr="00EB1203" w14:paraId="243D5010" w14:textId="77777777" w:rsidTr="00CE2175">
        <w:tc>
          <w:tcPr>
            <w:tcW w:w="3600" w:type="dxa"/>
          </w:tcPr>
          <w:p w14:paraId="202C863F" w14:textId="4F5D87CA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ลูกหนี้ตามใต้สัญญาเช่าซื้อ</w:t>
            </w:r>
          </w:p>
        </w:tc>
        <w:tc>
          <w:tcPr>
            <w:tcW w:w="1170" w:type="dxa"/>
          </w:tcPr>
          <w:p w14:paraId="6726E265" w14:textId="016F5F33" w:rsidR="00BA5454" w:rsidRPr="00EB1203" w:rsidRDefault="00D643A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7,785</w:t>
            </w:r>
          </w:p>
        </w:tc>
        <w:tc>
          <w:tcPr>
            <w:tcW w:w="270" w:type="dxa"/>
          </w:tcPr>
          <w:p w14:paraId="59C82FC8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FDDE57E" w14:textId="21862830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1,785</w:t>
            </w:r>
          </w:p>
        </w:tc>
        <w:tc>
          <w:tcPr>
            <w:tcW w:w="270" w:type="dxa"/>
          </w:tcPr>
          <w:p w14:paraId="2EBA0ACF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23D80BD" w14:textId="0D12833B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7C80AED2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FBF9829" w14:textId="237DFADA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9,570</w:t>
            </w:r>
          </w:p>
        </w:tc>
      </w:tr>
      <w:tr w:rsidR="00BA5454" w:rsidRPr="00EB1203" w14:paraId="5DBC26EC" w14:textId="77777777" w:rsidTr="00CE2175">
        <w:tc>
          <w:tcPr>
            <w:tcW w:w="3600" w:type="dxa"/>
          </w:tcPr>
          <w:p w14:paraId="5F353054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68C0167" w14:textId="28A3CA5F" w:rsidR="00BA5454" w:rsidRPr="00EB1203" w:rsidRDefault="00D643A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37</w:t>
            </w:r>
          </w:p>
        </w:tc>
        <w:tc>
          <w:tcPr>
            <w:tcW w:w="270" w:type="dxa"/>
          </w:tcPr>
          <w:p w14:paraId="141E7BB3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07C4D1A" w14:textId="58B2EB5C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(13)</w:t>
            </w:r>
          </w:p>
        </w:tc>
        <w:tc>
          <w:tcPr>
            <w:tcW w:w="270" w:type="dxa"/>
          </w:tcPr>
          <w:p w14:paraId="6BA6DECC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BBE17CA" w14:textId="1A411C38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6A39EF0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0E152F16" w14:textId="1E4A2E8D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24</w:t>
            </w:r>
          </w:p>
        </w:tc>
      </w:tr>
      <w:tr w:rsidR="00BA5454" w:rsidRPr="00EB1203" w14:paraId="353935E2" w14:textId="77777777" w:rsidTr="00CE2175">
        <w:tc>
          <w:tcPr>
            <w:tcW w:w="3600" w:type="dxa"/>
          </w:tcPr>
          <w:p w14:paraId="162E13F6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0C0913F" w14:textId="2E9763BF" w:rsidR="00BA5454" w:rsidRPr="00EB1203" w:rsidRDefault="00D643A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194</w:t>
            </w:r>
          </w:p>
        </w:tc>
        <w:tc>
          <w:tcPr>
            <w:tcW w:w="270" w:type="dxa"/>
          </w:tcPr>
          <w:p w14:paraId="7690DF4C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ED35668" w14:textId="06DDFC46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(164)</w:t>
            </w:r>
          </w:p>
        </w:tc>
        <w:tc>
          <w:tcPr>
            <w:tcW w:w="270" w:type="dxa"/>
          </w:tcPr>
          <w:p w14:paraId="7CA69318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D65EC38" w14:textId="4EE44325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A23D46B" w14:textId="77777777" w:rsidR="00BA5454" w:rsidRPr="00EB1203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7B98EFEC" w14:textId="5E3F971B" w:rsidR="00BA5454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</w:t>
            </w:r>
          </w:p>
        </w:tc>
      </w:tr>
      <w:tr w:rsidR="00D73B13" w:rsidRPr="00EB1203" w14:paraId="78675A80" w14:textId="77777777" w:rsidTr="00CE2175">
        <w:tc>
          <w:tcPr>
            <w:tcW w:w="3600" w:type="dxa"/>
          </w:tcPr>
          <w:p w14:paraId="5C8558D8" w14:textId="3007CAF9" w:rsidR="00D73B13" w:rsidRPr="00EB1203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</w:tcPr>
          <w:p w14:paraId="02AE3EA0" w14:textId="57D7F9C1" w:rsidR="00D73B13" w:rsidRPr="00EB1203" w:rsidRDefault="00D643A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983</w:t>
            </w:r>
          </w:p>
        </w:tc>
        <w:tc>
          <w:tcPr>
            <w:tcW w:w="270" w:type="dxa"/>
          </w:tcPr>
          <w:p w14:paraId="71A51FAB" w14:textId="77777777" w:rsidR="00D73B13" w:rsidRPr="00EB1203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6BCCF05" w14:textId="2C6100FE" w:rsidR="00D73B13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45ED2F2" w14:textId="77777777" w:rsidR="00D73B13" w:rsidRPr="00EB1203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4CF8FD6" w14:textId="20541DBE" w:rsidR="00D73B13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9CE03BF" w14:textId="77777777" w:rsidR="00D73B13" w:rsidRPr="00EB1203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F728BBB" w14:textId="0C29FE4B" w:rsidR="00D73B13" w:rsidRPr="00EB1203" w:rsidRDefault="00B13F0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983</w:t>
            </w:r>
          </w:p>
        </w:tc>
      </w:tr>
      <w:tr w:rsidR="000249CF" w:rsidRPr="00EB1203" w14:paraId="1EF3DE5E" w14:textId="77777777" w:rsidTr="00CE2175">
        <w:tc>
          <w:tcPr>
            <w:tcW w:w="3600" w:type="dxa"/>
          </w:tcPr>
          <w:p w14:paraId="4C78839E" w14:textId="66F423D9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65E3398" w14:textId="13953BD1" w:rsidR="000249CF" w:rsidRPr="00EB1203" w:rsidRDefault="00D643A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167</w:t>
            </w:r>
          </w:p>
        </w:tc>
        <w:tc>
          <w:tcPr>
            <w:tcW w:w="270" w:type="dxa"/>
          </w:tcPr>
          <w:p w14:paraId="26EE16FA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6F4369C" w14:textId="33FD7E51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(65)</w:t>
            </w:r>
          </w:p>
        </w:tc>
        <w:tc>
          <w:tcPr>
            <w:tcW w:w="270" w:type="dxa"/>
          </w:tcPr>
          <w:p w14:paraId="31DFC495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0854DA9" w14:textId="5605CCE0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5013BD0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B60784C" w14:textId="5AA33061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102</w:t>
            </w:r>
          </w:p>
        </w:tc>
      </w:tr>
      <w:tr w:rsidR="000249CF" w:rsidRPr="00EB1203" w14:paraId="4CBEB91C" w14:textId="77777777" w:rsidTr="00CE2175">
        <w:tc>
          <w:tcPr>
            <w:tcW w:w="3600" w:type="dxa"/>
            <w:vAlign w:val="bottom"/>
          </w:tcPr>
          <w:p w14:paraId="09E6591C" w14:textId="2AC75720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64F54343" w14:textId="5F248E53" w:rsidR="000249CF" w:rsidRPr="00EB1203" w:rsidRDefault="00D643A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70" w:type="dxa"/>
            <w:vAlign w:val="bottom"/>
          </w:tcPr>
          <w:p w14:paraId="3022551B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27B8A3" w14:textId="49C5330E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  <w:vAlign w:val="bottom"/>
          </w:tcPr>
          <w:p w14:paraId="7EE31828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922B9A7" w14:textId="379198D3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  <w:vAlign w:val="bottom"/>
          </w:tcPr>
          <w:p w14:paraId="74393712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02B3F6" w14:textId="027A62CB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542</w:t>
            </w:r>
          </w:p>
        </w:tc>
      </w:tr>
      <w:tr w:rsidR="000249CF" w:rsidRPr="00EB1203" w14:paraId="711BD19E" w14:textId="77777777" w:rsidTr="00CE2175">
        <w:tc>
          <w:tcPr>
            <w:tcW w:w="3600" w:type="dxa"/>
          </w:tcPr>
          <w:p w14:paraId="4BD051B8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DBE4ED" w14:textId="1874F859" w:rsidR="000249CF" w:rsidRPr="00EB1203" w:rsidRDefault="00D643A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2,074</w:t>
            </w:r>
          </w:p>
        </w:tc>
        <w:tc>
          <w:tcPr>
            <w:tcW w:w="270" w:type="dxa"/>
          </w:tcPr>
          <w:p w14:paraId="3BEA0CD9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FBB5E1" w14:textId="1FC97AD5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(1,814)</w:t>
            </w:r>
          </w:p>
        </w:tc>
        <w:tc>
          <w:tcPr>
            <w:tcW w:w="270" w:type="dxa"/>
          </w:tcPr>
          <w:p w14:paraId="7F7D326E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104A0EC" w14:textId="67A09C42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299E340F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FF160" w14:textId="056C0163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260</w:t>
            </w:r>
          </w:p>
        </w:tc>
      </w:tr>
      <w:tr w:rsidR="000249CF" w:rsidRPr="00EB1203" w14:paraId="082E15A7" w14:textId="77777777" w:rsidTr="00CE2175">
        <w:tc>
          <w:tcPr>
            <w:tcW w:w="3600" w:type="dxa"/>
          </w:tcPr>
          <w:p w14:paraId="53458582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1FAC10" w14:textId="5A681AEA" w:rsidR="000249CF" w:rsidRPr="00EB1203" w:rsidRDefault="00D643A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11,613</w:t>
            </w:r>
          </w:p>
        </w:tc>
        <w:tc>
          <w:tcPr>
            <w:tcW w:w="270" w:type="dxa"/>
          </w:tcPr>
          <w:p w14:paraId="3318A181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F89479" w14:textId="0410A18E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(102)</w:t>
            </w:r>
          </w:p>
        </w:tc>
        <w:tc>
          <w:tcPr>
            <w:tcW w:w="270" w:type="dxa"/>
          </w:tcPr>
          <w:p w14:paraId="2564D228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27DF0719" w14:textId="1797865E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4" w:type="dxa"/>
          </w:tcPr>
          <w:p w14:paraId="32201742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91C44" w14:textId="6991ED5C" w:rsidR="000249CF" w:rsidRPr="00EB1203" w:rsidRDefault="00B13F0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11,511</w:t>
            </w:r>
          </w:p>
        </w:tc>
      </w:tr>
    </w:tbl>
    <w:p w14:paraId="494E0264" w14:textId="6A522B06" w:rsidR="008B16B4" w:rsidRDefault="008B16B4"/>
    <w:p w14:paraId="52999E13" w14:textId="0D5F19B9" w:rsidR="008B16B4" w:rsidRDefault="004700FE" w:rsidP="00470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0249CF" w:rsidRPr="00EB1203" w14:paraId="7A41DF5B" w14:textId="77777777" w:rsidTr="00CE2175">
        <w:tc>
          <w:tcPr>
            <w:tcW w:w="3600" w:type="dxa"/>
          </w:tcPr>
          <w:p w14:paraId="63951C41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A69DCA0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9CF" w:rsidRPr="00EB1203" w14:paraId="59206F5A" w14:textId="77777777" w:rsidTr="00CE2175">
        <w:tc>
          <w:tcPr>
            <w:tcW w:w="3600" w:type="dxa"/>
          </w:tcPr>
          <w:p w14:paraId="4C22A237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B5F111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E1841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4E2551D9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08C1E2AD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21CF75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249CF" w:rsidRPr="00EB1203" w14:paraId="0F79DBD1" w14:textId="77777777" w:rsidTr="00CE2175">
        <w:tc>
          <w:tcPr>
            <w:tcW w:w="3600" w:type="dxa"/>
            <w:shd w:val="clear" w:color="auto" w:fill="auto"/>
          </w:tcPr>
          <w:p w14:paraId="4C5CC435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E01067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7E20F84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7A1B75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457C55E8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DF88F9B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53A9FD7B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6E3F29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249CF" w:rsidRPr="00EB1203" w14:paraId="6935641E" w14:textId="77777777" w:rsidTr="00CE2175">
        <w:tc>
          <w:tcPr>
            <w:tcW w:w="3600" w:type="dxa"/>
            <w:shd w:val="clear" w:color="auto" w:fill="auto"/>
          </w:tcPr>
          <w:p w14:paraId="50F2A52F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B7E820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3550C441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85C707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05315A72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167877A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0BC538C7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1FDB86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249CF" w:rsidRPr="00EB1203" w14:paraId="7684460E" w14:textId="77777777" w:rsidTr="00CE2175">
        <w:tc>
          <w:tcPr>
            <w:tcW w:w="3600" w:type="dxa"/>
          </w:tcPr>
          <w:p w14:paraId="327D2359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05C1CA8D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0249CF" w:rsidRPr="00EB1203" w14:paraId="0F263E8A" w14:textId="77777777" w:rsidTr="00CE2175">
        <w:tc>
          <w:tcPr>
            <w:tcW w:w="3600" w:type="dxa"/>
          </w:tcPr>
          <w:p w14:paraId="4B808830" w14:textId="01E78924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716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760" w:type="dxa"/>
            <w:gridSpan w:val="7"/>
          </w:tcPr>
          <w:p w14:paraId="1CF57215" w14:textId="77777777" w:rsidR="000249CF" w:rsidRPr="00EB1203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071686" w:rsidRPr="00EB1203" w14:paraId="79AE67DB" w14:textId="77777777" w:rsidTr="00CE2175">
        <w:tc>
          <w:tcPr>
            <w:tcW w:w="3600" w:type="dxa"/>
          </w:tcPr>
          <w:p w14:paraId="4939DC5E" w14:textId="5EF915C8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BC7F0BE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06B86C2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81DA33B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40BF7B5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4A2ABC76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648CCF4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8F9FEBE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071686" w:rsidRPr="00EB1203" w14:paraId="24A9577B" w14:textId="77777777" w:rsidTr="00CE2175">
        <w:tc>
          <w:tcPr>
            <w:tcW w:w="3600" w:type="dxa"/>
          </w:tcPr>
          <w:p w14:paraId="32D33C8A" w14:textId="77D82AB1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ลูกหนี้ตามใต้สัญญาเช่าซื้อ</w:t>
            </w:r>
          </w:p>
        </w:tc>
        <w:tc>
          <w:tcPr>
            <w:tcW w:w="1170" w:type="dxa"/>
          </w:tcPr>
          <w:p w14:paraId="6CC636E6" w14:textId="59EA47C1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  <w:tc>
          <w:tcPr>
            <w:tcW w:w="270" w:type="dxa"/>
          </w:tcPr>
          <w:p w14:paraId="0B34FB5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0A99D2F4" w14:textId="3499D695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1,242</w:t>
            </w:r>
          </w:p>
        </w:tc>
        <w:tc>
          <w:tcPr>
            <w:tcW w:w="270" w:type="dxa"/>
          </w:tcPr>
          <w:p w14:paraId="4A3E9888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E6E7498" w14:textId="36BF59AD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E7BC73B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D96FE5E" w14:textId="5FA1B6FB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7,785</w:t>
            </w:r>
          </w:p>
        </w:tc>
      </w:tr>
      <w:tr w:rsidR="00071686" w:rsidRPr="00EB1203" w14:paraId="11082DB0" w14:textId="77777777" w:rsidTr="00CE2175">
        <w:tc>
          <w:tcPr>
            <w:tcW w:w="3600" w:type="dxa"/>
          </w:tcPr>
          <w:p w14:paraId="13DB73A4" w14:textId="59F5AAF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64F01A57" w14:textId="40AD12F6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A2F6B8C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83DC1F0" w14:textId="4ABD2E8C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</w:t>
            </w:r>
          </w:p>
        </w:tc>
        <w:tc>
          <w:tcPr>
            <w:tcW w:w="270" w:type="dxa"/>
          </w:tcPr>
          <w:p w14:paraId="3445D321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5C162A4" w14:textId="56AFA020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6F21CA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140E118" w14:textId="2A9EE1B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37</w:t>
            </w:r>
          </w:p>
        </w:tc>
      </w:tr>
      <w:tr w:rsidR="00071686" w:rsidRPr="00EB1203" w14:paraId="5B7B9118" w14:textId="77777777" w:rsidTr="00CE2175">
        <w:tc>
          <w:tcPr>
            <w:tcW w:w="3600" w:type="dxa"/>
          </w:tcPr>
          <w:p w14:paraId="0F8DE2ED" w14:textId="10C1631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51475E63" w14:textId="22A38FF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156</w:t>
            </w:r>
          </w:p>
        </w:tc>
        <w:tc>
          <w:tcPr>
            <w:tcW w:w="270" w:type="dxa"/>
          </w:tcPr>
          <w:p w14:paraId="39FCCFF6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2C2DB99" w14:textId="0226FB1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38</w:t>
            </w:r>
          </w:p>
        </w:tc>
        <w:tc>
          <w:tcPr>
            <w:tcW w:w="270" w:type="dxa"/>
          </w:tcPr>
          <w:p w14:paraId="786F3E24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EAFE8CE" w14:textId="22B485CB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D831F4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4A5289C1" w14:textId="218369A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194</w:t>
            </w:r>
          </w:p>
        </w:tc>
      </w:tr>
      <w:tr w:rsidR="00071686" w:rsidRPr="00EB1203" w14:paraId="33D58CCD" w14:textId="77777777" w:rsidTr="00CE2175">
        <w:tc>
          <w:tcPr>
            <w:tcW w:w="3600" w:type="dxa"/>
          </w:tcPr>
          <w:p w14:paraId="2E7A39B6" w14:textId="528A9FF9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204B57D" w14:textId="38792F3E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  <w:tc>
          <w:tcPr>
            <w:tcW w:w="270" w:type="dxa"/>
          </w:tcPr>
          <w:p w14:paraId="29B342F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D1DE828" w14:textId="1C876EC0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(418)</w:t>
            </w:r>
          </w:p>
        </w:tc>
        <w:tc>
          <w:tcPr>
            <w:tcW w:w="270" w:type="dxa"/>
          </w:tcPr>
          <w:p w14:paraId="5F603739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093366BE" w14:textId="191D2DE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3F9431E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5C90A34C" w14:textId="6723362F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071686" w:rsidRPr="00EB1203" w14:paraId="32B80F56" w14:textId="77777777" w:rsidTr="00CE2175">
        <w:tc>
          <w:tcPr>
            <w:tcW w:w="3600" w:type="dxa"/>
          </w:tcPr>
          <w:p w14:paraId="2287676C" w14:textId="2AD604E3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</w:tcPr>
          <w:p w14:paraId="3F9750A2" w14:textId="0A983F7C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FD2BBF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D841082" w14:textId="51BF166C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983</w:t>
            </w:r>
          </w:p>
        </w:tc>
        <w:tc>
          <w:tcPr>
            <w:tcW w:w="270" w:type="dxa"/>
          </w:tcPr>
          <w:p w14:paraId="5E7A281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0F5FC9AE" w14:textId="712F6A73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8C8BFD9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874C50A" w14:textId="65FC287B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983</w:t>
            </w:r>
          </w:p>
        </w:tc>
      </w:tr>
      <w:tr w:rsidR="00071686" w:rsidRPr="00EB1203" w14:paraId="06E08976" w14:textId="77777777" w:rsidTr="00CE2175">
        <w:tc>
          <w:tcPr>
            <w:tcW w:w="3600" w:type="dxa"/>
          </w:tcPr>
          <w:p w14:paraId="5A313613" w14:textId="33FB5971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EB1203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CF45CF5" w14:textId="25408DB9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205</w:t>
            </w:r>
          </w:p>
        </w:tc>
        <w:tc>
          <w:tcPr>
            <w:tcW w:w="270" w:type="dxa"/>
          </w:tcPr>
          <w:p w14:paraId="359EE59E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BDBA43C" w14:textId="15ED81FF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(38)</w:t>
            </w:r>
          </w:p>
        </w:tc>
        <w:tc>
          <w:tcPr>
            <w:tcW w:w="270" w:type="dxa"/>
          </w:tcPr>
          <w:p w14:paraId="2438505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F6FCCF7" w14:textId="5B0EC92E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F16D6A8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A35A3FA" w14:textId="3F7FEA06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167</w:t>
            </w:r>
          </w:p>
        </w:tc>
      </w:tr>
      <w:tr w:rsidR="00071686" w:rsidRPr="00EB1203" w14:paraId="58BFA9DC" w14:textId="77777777" w:rsidTr="00CE2175">
        <w:tc>
          <w:tcPr>
            <w:tcW w:w="3600" w:type="dxa"/>
            <w:vAlign w:val="bottom"/>
          </w:tcPr>
          <w:p w14:paraId="6F062CF6" w14:textId="5B49E526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6DFE6ED7" w14:textId="4BC447A2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54EF1F65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04EBA8" w14:textId="59B10E0C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  <w:vAlign w:val="bottom"/>
          </w:tcPr>
          <w:p w14:paraId="29D182F2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28F8969" w14:textId="34B4BC0D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13</w:t>
            </w:r>
          </w:p>
        </w:tc>
        <w:tc>
          <w:tcPr>
            <w:tcW w:w="304" w:type="dxa"/>
            <w:vAlign w:val="bottom"/>
          </w:tcPr>
          <w:p w14:paraId="17976986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374785" w14:textId="32790C49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373</w:t>
            </w:r>
          </w:p>
        </w:tc>
      </w:tr>
      <w:tr w:rsidR="00071686" w:rsidRPr="00EB1203" w14:paraId="7DA1BED9" w14:textId="77777777" w:rsidTr="00CE2175">
        <w:tc>
          <w:tcPr>
            <w:tcW w:w="3600" w:type="dxa"/>
          </w:tcPr>
          <w:p w14:paraId="4BE4302B" w14:textId="6A710DD2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8B3E5" w14:textId="4D8DE1D0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270" w:type="dxa"/>
          </w:tcPr>
          <w:p w14:paraId="2ABA1C9A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E81391" w14:textId="03A5CEC0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1,223</w:t>
            </w:r>
          </w:p>
        </w:tc>
        <w:tc>
          <w:tcPr>
            <w:tcW w:w="270" w:type="dxa"/>
          </w:tcPr>
          <w:p w14:paraId="2243706D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03CDBC5" w14:textId="1B32E0CB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9C7C3B3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AB672B" w14:textId="6E09D894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sz w:val="28"/>
                <w:szCs w:val="28"/>
              </w:rPr>
              <w:t>2,074</w:t>
            </w:r>
          </w:p>
        </w:tc>
      </w:tr>
      <w:tr w:rsidR="00071686" w:rsidRPr="00EB1203" w14:paraId="4CE622C1" w14:textId="77777777" w:rsidTr="00CE2175">
        <w:tc>
          <w:tcPr>
            <w:tcW w:w="3600" w:type="dxa"/>
          </w:tcPr>
          <w:p w14:paraId="4123900E" w14:textId="007B3C9F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5A416E" w14:textId="05086A9A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8,417</w:t>
            </w:r>
          </w:p>
        </w:tc>
        <w:tc>
          <w:tcPr>
            <w:tcW w:w="270" w:type="dxa"/>
          </w:tcPr>
          <w:p w14:paraId="7D8CD25A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6ECC25" w14:textId="0753EC89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3,183</w:t>
            </w:r>
          </w:p>
        </w:tc>
        <w:tc>
          <w:tcPr>
            <w:tcW w:w="270" w:type="dxa"/>
          </w:tcPr>
          <w:p w14:paraId="1B9A6E40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E8459AE" w14:textId="2D51C169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04" w:type="dxa"/>
          </w:tcPr>
          <w:p w14:paraId="0671262E" w14:textId="77777777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26E81" w14:textId="2240A0A5" w:rsidR="00071686" w:rsidRPr="00EB1203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B12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11,613</w:t>
            </w:r>
          </w:p>
        </w:tc>
      </w:tr>
    </w:tbl>
    <w:p w14:paraId="7B08684A" w14:textId="77777777" w:rsidR="00CE2175" w:rsidRPr="00EB1203" w:rsidRDefault="00CE2175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705DEAB2" w14:textId="44D2742C" w:rsidR="002134A0" w:rsidRPr="00EB1203" w:rsidRDefault="005044B0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A924F6" w:rsidRPr="00EB1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A924F6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02142706" w14:textId="67152772" w:rsidR="00515894" w:rsidRPr="00EB1203" w:rsidRDefault="00515894" w:rsidP="006A147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1261"/>
        <w:gridCol w:w="266"/>
        <w:gridCol w:w="1362"/>
        <w:gridCol w:w="268"/>
        <w:gridCol w:w="1233"/>
        <w:gridCol w:w="266"/>
        <w:gridCol w:w="1214"/>
      </w:tblGrid>
      <w:tr w:rsidR="00487D70" w:rsidRPr="00EB1203" w14:paraId="14799739" w14:textId="77777777" w:rsidTr="004B5A19">
        <w:tc>
          <w:tcPr>
            <w:tcW w:w="1871" w:type="pct"/>
          </w:tcPr>
          <w:p w14:paraId="08D357F6" w14:textId="3414B085" w:rsidR="00487D70" w:rsidRPr="00071686" w:rsidRDefault="00487D70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0" w:type="pct"/>
            <w:gridSpan w:val="3"/>
          </w:tcPr>
          <w:p w14:paraId="605E3F65" w14:textId="43823C3C" w:rsidR="00487D70" w:rsidRPr="00071686" w:rsidRDefault="00487D70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16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AB2E4A1" w14:textId="77777777" w:rsidR="00487D70" w:rsidRPr="00071686" w:rsidRDefault="00487D70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pct"/>
            <w:gridSpan w:val="3"/>
          </w:tcPr>
          <w:p w14:paraId="5BF9AD48" w14:textId="77777777" w:rsidR="00487D70" w:rsidRPr="00071686" w:rsidRDefault="00487D70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6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65B" w:rsidRPr="00EB1203" w14:paraId="3B5E53A8" w14:textId="77777777" w:rsidTr="004B5A19">
        <w:tc>
          <w:tcPr>
            <w:tcW w:w="1871" w:type="pct"/>
          </w:tcPr>
          <w:p w14:paraId="17AB270C" w14:textId="3DF69BD1" w:rsidR="00C0665B" w:rsidRPr="00071686" w:rsidRDefault="008877B7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716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716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72" w:type="pct"/>
          </w:tcPr>
          <w:p w14:paraId="1C05B9D3" w14:textId="41C69E41" w:rsidR="00C0665B" w:rsidRPr="00071686" w:rsidRDefault="00C0665B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1686" w:rsidRPr="000716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pct"/>
          </w:tcPr>
          <w:p w14:paraId="22B68B8D" w14:textId="77777777" w:rsidR="00C0665B" w:rsidRPr="00071686" w:rsidRDefault="00C0665B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50146707" w14:textId="788E4334" w:rsidR="00C0665B" w:rsidRPr="00071686" w:rsidRDefault="00C0665B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1686" w:rsidRPr="000716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39C16A55" w14:textId="77777777" w:rsidR="00C0665B" w:rsidRPr="00071686" w:rsidRDefault="00C0665B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C192335" w14:textId="324BD717" w:rsidR="00C0665B" w:rsidRPr="00071686" w:rsidRDefault="00C0665B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1686" w:rsidRPr="000716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pct"/>
          </w:tcPr>
          <w:p w14:paraId="7B688A68" w14:textId="77777777" w:rsidR="00C0665B" w:rsidRPr="00071686" w:rsidRDefault="00C0665B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492B608" w14:textId="3D7AF2C3" w:rsidR="00C0665B" w:rsidRPr="00071686" w:rsidRDefault="00C0665B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1686" w:rsidRPr="000716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A593C" w:rsidRPr="00EB1203" w14:paraId="36DFC1EF" w14:textId="77777777" w:rsidTr="004B5A19">
        <w:tc>
          <w:tcPr>
            <w:tcW w:w="1871" w:type="pct"/>
          </w:tcPr>
          <w:p w14:paraId="2CBC2C86" w14:textId="77777777" w:rsidR="001A593C" w:rsidRPr="00071686" w:rsidRDefault="001A593C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9" w:type="pct"/>
            <w:gridSpan w:val="7"/>
          </w:tcPr>
          <w:p w14:paraId="4A04D803" w14:textId="77777777" w:rsidR="001A593C" w:rsidRPr="00071686" w:rsidRDefault="001A593C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071686" w:rsidRPr="00EB1203" w14:paraId="40F7DD19" w14:textId="77777777" w:rsidTr="004B5A19">
        <w:tc>
          <w:tcPr>
            <w:tcW w:w="1871" w:type="pct"/>
          </w:tcPr>
          <w:p w14:paraId="50DE303E" w14:textId="77777777" w:rsidR="00071686" w:rsidRPr="00071686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กำไรสำหรับปีที่เป็นส่วนของผู้ถือหุ้น</w:t>
            </w:r>
            <w:r w:rsidRPr="000716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สามัญของบริษัท (ขั้นพื้นฐาน)</w:t>
            </w:r>
          </w:p>
        </w:tc>
        <w:tc>
          <w:tcPr>
            <w:tcW w:w="672" w:type="pct"/>
            <w:tcBorders>
              <w:bottom w:val="double" w:sz="4" w:space="0" w:color="auto"/>
            </w:tcBorders>
            <w:vAlign w:val="bottom"/>
          </w:tcPr>
          <w:p w14:paraId="76ED9914" w14:textId="61462C0A" w:rsidR="00071686" w:rsidRPr="00071686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76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1,482</w:t>
            </w:r>
          </w:p>
        </w:tc>
        <w:tc>
          <w:tcPr>
            <w:tcW w:w="142" w:type="pct"/>
            <w:vAlign w:val="bottom"/>
          </w:tcPr>
          <w:p w14:paraId="14169D50" w14:textId="77777777" w:rsidR="00071686" w:rsidRPr="00071686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vAlign w:val="bottom"/>
          </w:tcPr>
          <w:p w14:paraId="429DC215" w14:textId="76D9938A" w:rsidR="00071686" w:rsidRPr="00071686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12,953</w:t>
            </w:r>
          </w:p>
        </w:tc>
        <w:tc>
          <w:tcPr>
            <w:tcW w:w="143" w:type="pct"/>
            <w:vAlign w:val="bottom"/>
          </w:tcPr>
          <w:p w14:paraId="392B6610" w14:textId="77777777" w:rsidR="00071686" w:rsidRPr="00071686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50F743C3" w14:textId="09A885A6" w:rsidR="00071686" w:rsidRPr="00071686" w:rsidRDefault="001B0608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4,360</w:t>
            </w:r>
          </w:p>
        </w:tc>
        <w:tc>
          <w:tcPr>
            <w:tcW w:w="142" w:type="pct"/>
            <w:vAlign w:val="bottom"/>
          </w:tcPr>
          <w:p w14:paraId="38EF6269" w14:textId="77777777" w:rsidR="00071686" w:rsidRPr="00071686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529F366D" w14:textId="534AACD1" w:rsidR="00071686" w:rsidRPr="00071686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23,960</w:t>
            </w:r>
          </w:p>
        </w:tc>
      </w:tr>
      <w:tr w:rsidR="00071686" w:rsidRPr="004B5A19" w14:paraId="2AC542C6" w14:textId="77777777" w:rsidTr="004B5A19">
        <w:tc>
          <w:tcPr>
            <w:tcW w:w="1871" w:type="pct"/>
          </w:tcPr>
          <w:p w14:paraId="7FE9D854" w14:textId="77777777" w:rsidR="00071686" w:rsidRPr="004B5A19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2" w:type="pct"/>
          </w:tcPr>
          <w:p w14:paraId="491CFCF6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78213950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pct"/>
          </w:tcPr>
          <w:p w14:paraId="2DA0AB00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7CCD913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7" w:type="pct"/>
          </w:tcPr>
          <w:p w14:paraId="58B0589C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0044470C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pct"/>
          </w:tcPr>
          <w:p w14:paraId="566639D3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71686" w:rsidRPr="004B5A19" w14:paraId="503C5B7F" w14:textId="77777777" w:rsidTr="004B5A19">
        <w:tc>
          <w:tcPr>
            <w:tcW w:w="1871" w:type="pct"/>
          </w:tcPr>
          <w:p w14:paraId="6C9F761A" w14:textId="77777777" w:rsidR="00071686" w:rsidRPr="004B5A19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1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72" w:type="pct"/>
          </w:tcPr>
          <w:p w14:paraId="3C82AAEC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BE3F3BA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30A1829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54DC4D1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38483BA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DBE75CD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4EB9FD6F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686" w:rsidRPr="004B5A19" w14:paraId="3838A0DB" w14:textId="77777777" w:rsidTr="004B5A19">
        <w:tc>
          <w:tcPr>
            <w:tcW w:w="1871" w:type="pct"/>
          </w:tcPr>
          <w:p w14:paraId="368EFE9D" w14:textId="5031BF9B" w:rsidR="00071686" w:rsidRPr="00C9418D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94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4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72" w:type="pct"/>
          </w:tcPr>
          <w:p w14:paraId="26CAA0F5" w14:textId="5D3038D5" w:rsidR="00071686" w:rsidRPr="002E5E73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E5E73">
              <w:rPr>
                <w:rFonts w:asciiTheme="majorBidi" w:hAnsiTheme="majorBidi" w:cstheme="majorBidi"/>
                <w:sz w:val="28"/>
                <w:szCs w:val="28"/>
              </w:rPr>
              <w:t>750,374</w:t>
            </w:r>
          </w:p>
        </w:tc>
        <w:tc>
          <w:tcPr>
            <w:tcW w:w="142" w:type="pct"/>
          </w:tcPr>
          <w:p w14:paraId="468D9B43" w14:textId="77777777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18A4563" w14:textId="13159221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9418D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3" w:type="pct"/>
          </w:tcPr>
          <w:p w14:paraId="7094BDF4" w14:textId="2481D75A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548356D" w14:textId="1FCFB81E" w:rsidR="00071686" w:rsidRPr="002E5E73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E5E73">
              <w:rPr>
                <w:rFonts w:asciiTheme="majorBidi" w:hAnsiTheme="majorBidi" w:cstheme="majorBidi"/>
                <w:sz w:val="28"/>
                <w:szCs w:val="28"/>
              </w:rPr>
              <w:t>750,374</w:t>
            </w:r>
          </w:p>
        </w:tc>
        <w:tc>
          <w:tcPr>
            <w:tcW w:w="142" w:type="pct"/>
          </w:tcPr>
          <w:p w14:paraId="0E364CC6" w14:textId="77777777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42C07EB" w14:textId="62070974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9418D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</w:tr>
      <w:tr w:rsidR="00071686" w:rsidRPr="004B5A19" w14:paraId="4DA4F0AC" w14:textId="77777777" w:rsidTr="004B5A19">
        <w:tc>
          <w:tcPr>
            <w:tcW w:w="1871" w:type="pct"/>
          </w:tcPr>
          <w:p w14:paraId="6F7FCD45" w14:textId="77777777" w:rsidR="00071686" w:rsidRPr="00C9418D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18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4F2B67F" w14:textId="1E0134D3" w:rsidR="00071686" w:rsidRPr="002E5E73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E5E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E4FE54D" w14:textId="77777777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1A1C9989" w14:textId="698DAE0F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9418D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3" w:type="pct"/>
          </w:tcPr>
          <w:p w14:paraId="563AD916" w14:textId="77777777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AA7034D" w14:textId="7ED728A4" w:rsidR="00071686" w:rsidRPr="002E5E73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E5E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436606F" w14:textId="77777777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51E7CC3" w14:textId="53A79D02" w:rsidR="00071686" w:rsidRPr="00C9418D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9418D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</w:tr>
      <w:tr w:rsidR="00071686" w:rsidRPr="004B5A19" w14:paraId="1935E2F4" w14:textId="77777777" w:rsidTr="004B5A19">
        <w:tc>
          <w:tcPr>
            <w:tcW w:w="1871" w:type="pct"/>
          </w:tcPr>
          <w:p w14:paraId="40895DB2" w14:textId="1D8F6B4A" w:rsidR="00071686" w:rsidRPr="004B5A19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A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จำนวนหุ้นสามัญที่ปรับปรุง (ขั้นพื้นฐาน)  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0DC489B" w14:textId="487A746D" w:rsidR="00071686" w:rsidRPr="004B5A19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2" w:type="pct"/>
          </w:tcPr>
          <w:p w14:paraId="4DDA656F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4E72285E" w14:textId="7C47D5A9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3" w:type="pct"/>
          </w:tcPr>
          <w:p w14:paraId="0C837E36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2B8D8BD9" w14:textId="570A6C63" w:rsidR="00071686" w:rsidRPr="004B5A19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2" w:type="pct"/>
          </w:tcPr>
          <w:p w14:paraId="703AE071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DC13C60" w14:textId="7402147B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</w:tr>
      <w:tr w:rsidR="00071686" w:rsidRPr="004B5A19" w14:paraId="29439951" w14:textId="77777777" w:rsidTr="004B5A19">
        <w:tc>
          <w:tcPr>
            <w:tcW w:w="1871" w:type="pct"/>
          </w:tcPr>
          <w:p w14:paraId="6B477FFD" w14:textId="77777777" w:rsidR="00071686" w:rsidRPr="004B5A19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B5A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4B5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3105F151" w14:textId="11A7B427" w:rsidR="00071686" w:rsidRPr="004B5A19" w:rsidRDefault="002E5E73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E71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42" w:type="pct"/>
          </w:tcPr>
          <w:p w14:paraId="4C077330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54DACC35" w14:textId="2D40436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0.017</w:t>
            </w:r>
          </w:p>
        </w:tc>
        <w:tc>
          <w:tcPr>
            <w:tcW w:w="143" w:type="pct"/>
          </w:tcPr>
          <w:p w14:paraId="68D8E9F0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14:paraId="64939079" w14:textId="3954D2E9" w:rsidR="00071686" w:rsidRPr="004B5A19" w:rsidRDefault="00154A74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E71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42" w:type="pct"/>
          </w:tcPr>
          <w:p w14:paraId="0C1A6E91" w14:textId="77777777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D1066C6" w14:textId="2A1FC28B" w:rsidR="00071686" w:rsidRPr="004B5A19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1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0.032</w:t>
            </w:r>
          </w:p>
        </w:tc>
      </w:tr>
    </w:tbl>
    <w:p w14:paraId="433AC01A" w14:textId="58861CD9" w:rsidR="00C9418D" w:rsidRPr="004B5A19" w:rsidRDefault="00C9418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3FC1387" w14:textId="2DA48547" w:rsidR="00C9418D" w:rsidRPr="004B5A19" w:rsidRDefault="004700FE" w:rsidP="00470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79"/>
        <w:gridCol w:w="1263"/>
        <w:gridCol w:w="272"/>
        <w:gridCol w:w="1166"/>
      </w:tblGrid>
      <w:tr w:rsidR="00595AE7" w:rsidRPr="004B5A19" w14:paraId="4E418101" w14:textId="77777777" w:rsidTr="004B5A19">
        <w:tc>
          <w:tcPr>
            <w:tcW w:w="3529" w:type="pct"/>
          </w:tcPr>
          <w:p w14:paraId="28BBD097" w14:textId="77777777" w:rsidR="00595AE7" w:rsidRPr="00681D51" w:rsidRDefault="00595AE7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pct"/>
            <w:gridSpan w:val="3"/>
          </w:tcPr>
          <w:p w14:paraId="3253A72F" w14:textId="6767FD5B" w:rsidR="00595AE7" w:rsidRPr="00681D51" w:rsidRDefault="00595AE7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1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5AE7" w:rsidRPr="004B5A19" w14:paraId="58FB91BA" w14:textId="77777777" w:rsidTr="004B5A19">
        <w:tc>
          <w:tcPr>
            <w:tcW w:w="3529" w:type="pct"/>
          </w:tcPr>
          <w:p w14:paraId="13B37AAD" w14:textId="77777777" w:rsidR="00595AE7" w:rsidRPr="00681D51" w:rsidRDefault="00595AE7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67760AE6" w14:textId="4CF6CBE4" w:rsidR="00595AE7" w:rsidRPr="00681D51" w:rsidRDefault="00595AE7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1686" w:rsidRPr="00681D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" w:type="pct"/>
          </w:tcPr>
          <w:p w14:paraId="368D0168" w14:textId="77777777" w:rsidR="00595AE7" w:rsidRPr="00681D51" w:rsidRDefault="00595AE7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5A7BC32E" w14:textId="0EBECE8B" w:rsidR="00595AE7" w:rsidRPr="00681D51" w:rsidRDefault="00595AE7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5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1686" w:rsidRPr="00681D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15931" w:rsidRPr="004B5A19" w14:paraId="783C449F" w14:textId="77777777" w:rsidTr="004B5A19">
        <w:tc>
          <w:tcPr>
            <w:tcW w:w="3529" w:type="pct"/>
          </w:tcPr>
          <w:p w14:paraId="6B8E25E0" w14:textId="57F6244D" w:rsidR="00C15931" w:rsidRPr="00681D51" w:rsidRDefault="00C15931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จัดสรรไปยัง</w:t>
            </w:r>
          </w:p>
        </w:tc>
        <w:tc>
          <w:tcPr>
            <w:tcW w:w="688" w:type="pct"/>
          </w:tcPr>
          <w:p w14:paraId="66480CE5" w14:textId="77777777" w:rsidR="00C15931" w:rsidRPr="00681D51" w:rsidRDefault="00C15931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5238814" w14:textId="77777777" w:rsidR="00C15931" w:rsidRPr="00681D51" w:rsidRDefault="00C15931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F284DC4" w14:textId="77777777" w:rsidR="00C15931" w:rsidRPr="00681D51" w:rsidRDefault="00C15931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931" w:rsidRPr="00EB1203" w14:paraId="634CF4AB" w14:textId="77777777" w:rsidTr="004B5A19">
        <w:tc>
          <w:tcPr>
            <w:tcW w:w="3529" w:type="pct"/>
          </w:tcPr>
          <w:p w14:paraId="3B2181AC" w14:textId="795755F1" w:rsidR="00C15931" w:rsidRPr="00681D51" w:rsidRDefault="00C15931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1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กำไรต่อหุ้นขั้นพื้นฐานจากการ</w:t>
            </w:r>
          </w:p>
        </w:tc>
        <w:tc>
          <w:tcPr>
            <w:tcW w:w="688" w:type="pct"/>
          </w:tcPr>
          <w:p w14:paraId="21351BE7" w14:textId="77777777" w:rsidR="00C15931" w:rsidRPr="00681D51" w:rsidRDefault="00C15931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D7C354D" w14:textId="77777777" w:rsidR="00C15931" w:rsidRPr="00681D51" w:rsidRDefault="00C15931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1159047" w14:textId="4984CB62" w:rsidR="00C15931" w:rsidRPr="00681D51" w:rsidRDefault="00C15931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686" w:rsidRPr="00EB1203" w14:paraId="2CB1CA59" w14:textId="77777777" w:rsidTr="004B5A19">
        <w:tc>
          <w:tcPr>
            <w:tcW w:w="3529" w:type="pct"/>
          </w:tcPr>
          <w:p w14:paraId="3EDAB38C" w14:textId="74F0F2BC" w:rsidR="00071686" w:rsidRPr="00681D51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ดำเนินงานต่อเนื่อง</w:t>
            </w:r>
          </w:p>
        </w:tc>
        <w:tc>
          <w:tcPr>
            <w:tcW w:w="688" w:type="pct"/>
          </w:tcPr>
          <w:p w14:paraId="28979D4A" w14:textId="140496E6" w:rsidR="00071686" w:rsidRPr="00681D51" w:rsidRDefault="005A2DB8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E71C4E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8" w:type="pct"/>
          </w:tcPr>
          <w:p w14:paraId="5B79D8AD" w14:textId="77777777" w:rsidR="00071686" w:rsidRPr="00681D51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C7A58E9" w14:textId="3F1B97D0" w:rsidR="00071686" w:rsidRPr="00681D51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52" w:right="220"/>
              <w:rPr>
                <w:rFonts w:asciiTheme="majorBidi" w:hAnsiTheme="majorBidi" w:cstheme="majorBidi"/>
                <w:sz w:val="28"/>
                <w:szCs w:val="28"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</w:rPr>
              <w:t>0.022</w:t>
            </w:r>
          </w:p>
        </w:tc>
      </w:tr>
      <w:tr w:rsidR="00071686" w:rsidRPr="00EB1203" w14:paraId="7C3B5741" w14:textId="77777777" w:rsidTr="004B5A19">
        <w:tc>
          <w:tcPr>
            <w:tcW w:w="3529" w:type="pct"/>
          </w:tcPr>
          <w:p w14:paraId="04FBC12D" w14:textId="334BC603" w:rsidR="00071686" w:rsidRPr="00681D51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1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กำไรต่อหุ้นขั้นพื้นฐานจากการ</w:t>
            </w:r>
          </w:p>
        </w:tc>
        <w:tc>
          <w:tcPr>
            <w:tcW w:w="688" w:type="pct"/>
          </w:tcPr>
          <w:p w14:paraId="074CC6BA" w14:textId="77777777" w:rsidR="00071686" w:rsidRPr="00681D51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770761C" w14:textId="77777777" w:rsidR="00071686" w:rsidRPr="00681D51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206FCDEA" w14:textId="77777777" w:rsidR="00071686" w:rsidRPr="00681D51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686" w:rsidRPr="00EB1203" w14:paraId="11DADBF9" w14:textId="77777777" w:rsidTr="004B5A19">
        <w:tc>
          <w:tcPr>
            <w:tcW w:w="3529" w:type="pct"/>
          </w:tcPr>
          <w:p w14:paraId="2CFBEEFB" w14:textId="58EC95B5" w:rsidR="00071686" w:rsidRPr="00681D51" w:rsidRDefault="00071686" w:rsidP="0007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ดำเนินงานที่ยกเลิก</w:t>
            </w:r>
          </w:p>
        </w:tc>
        <w:tc>
          <w:tcPr>
            <w:tcW w:w="688" w:type="pct"/>
          </w:tcPr>
          <w:p w14:paraId="45344612" w14:textId="5A68D785" w:rsidR="00071686" w:rsidRPr="00681D51" w:rsidRDefault="00681D51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170F7AF" w14:textId="77777777" w:rsidR="00071686" w:rsidRPr="00681D51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5DAB190" w14:textId="1738FE60" w:rsidR="00071686" w:rsidRPr="00681D51" w:rsidRDefault="00071686" w:rsidP="00071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52" w:right="220"/>
              <w:rPr>
                <w:rFonts w:asciiTheme="majorBidi" w:hAnsiTheme="majorBidi" w:cstheme="majorBidi"/>
                <w:sz w:val="28"/>
                <w:szCs w:val="28"/>
              </w:rPr>
            </w:pPr>
            <w:r w:rsidRPr="00681D51">
              <w:rPr>
                <w:rFonts w:asciiTheme="majorBidi" w:hAnsiTheme="majorBidi" w:cstheme="majorBidi"/>
                <w:sz w:val="28"/>
                <w:szCs w:val="28"/>
              </w:rPr>
              <w:t>0.010</w:t>
            </w:r>
          </w:p>
        </w:tc>
      </w:tr>
    </w:tbl>
    <w:p w14:paraId="477CA8A1" w14:textId="77777777" w:rsidR="00C15931" w:rsidRPr="00C9418D" w:rsidRDefault="00C15931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547F55" w14:textId="46628E2A" w:rsidR="0022222E" w:rsidRPr="00EB1203" w:rsidRDefault="005044B0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22222E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เงินปันผล</w:t>
      </w:r>
    </w:p>
    <w:p w14:paraId="59A59F58" w14:textId="77777777" w:rsidR="0022222E" w:rsidRPr="00C9418D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DEC70A" w14:textId="4FF8AE9C" w:rsidR="00375287" w:rsidRPr="00EB1203" w:rsidRDefault="002A04D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1A869CD5" w14:textId="77777777" w:rsidR="00375287" w:rsidRPr="00C9418D" w:rsidRDefault="0037528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168"/>
        <w:gridCol w:w="1692"/>
        <w:gridCol w:w="1620"/>
        <w:gridCol w:w="1530"/>
        <w:gridCol w:w="270"/>
        <w:gridCol w:w="1260"/>
      </w:tblGrid>
      <w:tr w:rsidR="00A10368" w:rsidRPr="00EB1203" w14:paraId="4921572F" w14:textId="77777777" w:rsidTr="00871D13">
        <w:tc>
          <w:tcPr>
            <w:tcW w:w="3168" w:type="dxa"/>
            <w:shd w:val="clear" w:color="auto" w:fill="auto"/>
            <w:vAlign w:val="bottom"/>
          </w:tcPr>
          <w:p w14:paraId="393B54D2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431D408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A00547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73F774D8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4A6CA4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E50F70" w:rsidRPr="00EB1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7D36B840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76603" w14:textId="77777777" w:rsidR="00375287" w:rsidRPr="00EB1203" w:rsidDel="00D43E7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10368" w:rsidRPr="00EB1203" w14:paraId="10AC4EC7" w14:textId="77777777" w:rsidTr="00871D13">
        <w:tc>
          <w:tcPr>
            <w:tcW w:w="3168" w:type="dxa"/>
            <w:shd w:val="clear" w:color="auto" w:fill="auto"/>
          </w:tcPr>
          <w:p w14:paraId="1F1A749A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54F7F935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20481C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7B3C8E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7CEDA05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8EC1C4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D7399"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0368" w:rsidRPr="00EB1203" w14:paraId="1ABCEF8D" w14:textId="77777777" w:rsidTr="00871D13">
        <w:tc>
          <w:tcPr>
            <w:tcW w:w="3168" w:type="dxa"/>
            <w:shd w:val="clear" w:color="auto" w:fill="auto"/>
          </w:tcPr>
          <w:p w14:paraId="3D56E237" w14:textId="3D131062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B5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49311B1E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BEA1E25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935FE2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D2576A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705015" w14:textId="77777777" w:rsidR="00375287" w:rsidRPr="00EB1203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D70" w:rsidRPr="00EB1203" w14:paraId="5B5FABA6" w14:textId="77777777" w:rsidTr="00F965C2">
        <w:tc>
          <w:tcPr>
            <w:tcW w:w="3168" w:type="dxa"/>
            <w:shd w:val="clear" w:color="auto" w:fill="auto"/>
          </w:tcPr>
          <w:p w14:paraId="78B27ECA" w14:textId="73F1AFB1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15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72B702D1" w14:textId="426313DE" w:rsidR="00487D70" w:rsidRPr="00EB1203" w:rsidRDefault="00D26654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15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7D70"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7D70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15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1F3FA71" w14:textId="454ABC67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15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37DBBE42" w14:textId="0D70A876" w:rsidR="00487D70" w:rsidRPr="00EB1203" w:rsidRDefault="00D26654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C3150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41EB189" w14:textId="77777777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8D9A28" w14:textId="6AB711D5" w:rsidR="00487D70" w:rsidRPr="00EB1203" w:rsidRDefault="00C3150F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11,256</w:t>
            </w:r>
          </w:p>
        </w:tc>
      </w:tr>
      <w:tr w:rsidR="00A93B5D" w:rsidRPr="00EB1203" w14:paraId="6C471BE5" w14:textId="77777777" w:rsidTr="00F965C2">
        <w:tc>
          <w:tcPr>
            <w:tcW w:w="3168" w:type="dxa"/>
            <w:shd w:val="clear" w:color="auto" w:fill="auto"/>
          </w:tcPr>
          <w:p w14:paraId="2FF87D87" w14:textId="77777777" w:rsidR="00A93B5D" w:rsidRPr="00EB1203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6AF47B1B" w14:textId="77777777" w:rsidR="00A93B5D" w:rsidRPr="00EB1203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023BD8F" w14:textId="77777777" w:rsidR="00A93B5D" w:rsidRPr="00EB1203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62BEF71" w14:textId="77777777" w:rsidR="00A93B5D" w:rsidRPr="00EB1203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8D8962" w14:textId="77777777" w:rsidR="00A93B5D" w:rsidRPr="00EB1203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C4B72" w14:textId="2A67F7C2" w:rsidR="00A93B5D" w:rsidRPr="00EB1203" w:rsidRDefault="00C3150F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11,256</w:t>
            </w:r>
          </w:p>
        </w:tc>
      </w:tr>
      <w:tr w:rsidR="00487D70" w:rsidRPr="00EB1203" w14:paraId="53703394" w14:textId="77777777" w:rsidTr="00B442AA">
        <w:trPr>
          <w:trHeight w:val="260"/>
        </w:trPr>
        <w:tc>
          <w:tcPr>
            <w:tcW w:w="3168" w:type="dxa"/>
            <w:shd w:val="clear" w:color="auto" w:fill="auto"/>
          </w:tcPr>
          <w:p w14:paraId="54612578" w14:textId="77777777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DE74696" w14:textId="77777777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C8BA1BD" w14:textId="77777777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33C8A0CF" w14:textId="77777777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CDF42D" w14:textId="77777777" w:rsidR="00487D70" w:rsidRPr="00EB1203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1D270F" w14:textId="77777777" w:rsidR="00487D70" w:rsidRPr="00EB1203" w:rsidRDefault="00487D7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4B5A19" w:rsidRPr="00EB1203" w14:paraId="295E7ED7" w14:textId="77777777" w:rsidTr="00A41E35">
        <w:tc>
          <w:tcPr>
            <w:tcW w:w="3168" w:type="dxa"/>
            <w:shd w:val="clear" w:color="auto" w:fill="auto"/>
          </w:tcPr>
          <w:p w14:paraId="3345DD3F" w14:textId="379C0584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1A45809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7641938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2861CB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3C8AAD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A0F833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1ADF6B44" w14:textId="77777777" w:rsidTr="00A41E35">
        <w:tc>
          <w:tcPr>
            <w:tcW w:w="3168" w:type="dxa"/>
            <w:shd w:val="clear" w:color="auto" w:fill="auto"/>
          </w:tcPr>
          <w:p w14:paraId="2934CE6E" w14:textId="638F76BC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หุ้นสามัญปันผลประจำปี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69E02102" w14:textId="30625B98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65F3BC4" w14:textId="3E7D5613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1E84B994" w14:textId="03AEA30D" w:rsidR="004B5A19" w:rsidRPr="00EB1203" w:rsidRDefault="004B5A19" w:rsidP="00C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22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0.02500</w:t>
            </w:r>
          </w:p>
        </w:tc>
        <w:tc>
          <w:tcPr>
            <w:tcW w:w="270" w:type="dxa"/>
            <w:shd w:val="clear" w:color="auto" w:fill="auto"/>
          </w:tcPr>
          <w:p w14:paraId="64D02167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9E66EE" w14:textId="08A5A00D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4B5A19" w:rsidRPr="00EB1203" w14:paraId="48787C15" w14:textId="77777777" w:rsidTr="00A41E35">
        <w:tc>
          <w:tcPr>
            <w:tcW w:w="3168" w:type="dxa"/>
            <w:shd w:val="clear" w:color="auto" w:fill="auto"/>
          </w:tcPr>
          <w:p w14:paraId="0822C907" w14:textId="0EC7D219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3986C34C" w14:textId="2FAACEFC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1FF0578" w14:textId="37BC7D1F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2F816B51" w14:textId="37A9BDD3" w:rsidR="004B5A19" w:rsidRPr="00EB1203" w:rsidRDefault="004B5A19" w:rsidP="00C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22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0.04616</w:t>
            </w:r>
          </w:p>
        </w:tc>
        <w:tc>
          <w:tcPr>
            <w:tcW w:w="270" w:type="dxa"/>
            <w:shd w:val="clear" w:color="auto" w:fill="auto"/>
          </w:tcPr>
          <w:p w14:paraId="12FEC80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4CE84C" w14:textId="1B673623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32,988</w:t>
            </w:r>
          </w:p>
        </w:tc>
      </w:tr>
      <w:tr w:rsidR="004B5A19" w:rsidRPr="00EB1203" w14:paraId="7ADA2D73" w14:textId="77777777" w:rsidTr="00A41E35">
        <w:tc>
          <w:tcPr>
            <w:tcW w:w="3168" w:type="dxa"/>
            <w:shd w:val="clear" w:color="auto" w:fill="auto"/>
          </w:tcPr>
          <w:p w14:paraId="513D0E9D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E6686D6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E4F8580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C15D76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2B492B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2AD2C" w14:textId="1F888A24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50,854</w:t>
            </w:r>
          </w:p>
        </w:tc>
      </w:tr>
    </w:tbl>
    <w:p w14:paraId="421204C9" w14:textId="77777777" w:rsidR="00C3150F" w:rsidRDefault="00C3150F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7C680E" w14:textId="77777777" w:rsidR="007152D3" w:rsidRDefault="00715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022D334" w14:textId="484E6B6F" w:rsidR="008641A4" w:rsidRPr="00EB1203" w:rsidRDefault="006D228E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950643">
        <w:rPr>
          <w:rFonts w:asciiTheme="majorBidi" w:hAnsiTheme="majorBidi" w:cstheme="majorBidi"/>
          <w:b/>
          <w:bCs/>
          <w:sz w:val="28"/>
          <w:szCs w:val="28"/>
        </w:rPr>
        <w:lastRenderedPageBreak/>
        <w:t>30</w:t>
      </w:r>
      <w:r w:rsidR="008641A4" w:rsidRPr="00950643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6DCAF226" w14:textId="77777777" w:rsidR="00435EAC" w:rsidRPr="00EB1203" w:rsidRDefault="00435EAC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C92354" w14:textId="3B883E14" w:rsidR="00435EAC" w:rsidRPr="00EB1203" w:rsidRDefault="00435EAC" w:rsidP="00435EA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24" w:name="_Hlk94282020"/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bookmarkEnd w:id="24"/>
    <w:p w14:paraId="3E5D111A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65E625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3AC8CC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08" w:type="dxa"/>
        <w:tblInd w:w="270" w:type="dxa"/>
        <w:tblLook w:val="04A0" w:firstRow="1" w:lastRow="0" w:firstColumn="1" w:lastColumn="0" w:noHBand="0" w:noVBand="1"/>
      </w:tblPr>
      <w:tblGrid>
        <w:gridCol w:w="3078"/>
        <w:gridCol w:w="1088"/>
        <w:gridCol w:w="251"/>
        <w:gridCol w:w="1046"/>
        <w:gridCol w:w="241"/>
        <w:gridCol w:w="1046"/>
        <w:gridCol w:w="233"/>
        <w:gridCol w:w="1046"/>
        <w:gridCol w:w="233"/>
        <w:gridCol w:w="1046"/>
      </w:tblGrid>
      <w:tr w:rsidR="004B5A19" w:rsidRPr="00EB1203" w14:paraId="1E19E256" w14:textId="77777777" w:rsidTr="004B5A19">
        <w:trPr>
          <w:tblHeader/>
        </w:trPr>
        <w:tc>
          <w:tcPr>
            <w:tcW w:w="3078" w:type="dxa"/>
            <w:shd w:val="clear" w:color="auto" w:fill="auto"/>
          </w:tcPr>
          <w:p w14:paraId="35360C28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5EB69909" w14:textId="57BB8675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A19" w:rsidRPr="00EB1203" w14:paraId="703CA6C9" w14:textId="77777777" w:rsidTr="004B5A19">
        <w:trPr>
          <w:tblHeader/>
        </w:trPr>
        <w:tc>
          <w:tcPr>
            <w:tcW w:w="3078" w:type="dxa"/>
            <w:shd w:val="clear" w:color="auto" w:fill="auto"/>
          </w:tcPr>
          <w:p w14:paraId="620CBE9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26DAB1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" w:type="dxa"/>
            <w:shd w:val="clear" w:color="auto" w:fill="auto"/>
          </w:tcPr>
          <w:p w14:paraId="544A64B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06402E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9090B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B5A19" w:rsidRPr="00EB1203" w14:paraId="66C991FF" w14:textId="77777777" w:rsidTr="004B5A19">
        <w:trPr>
          <w:tblHeader/>
        </w:trPr>
        <w:tc>
          <w:tcPr>
            <w:tcW w:w="3078" w:type="dxa"/>
            <w:shd w:val="clear" w:color="auto" w:fill="auto"/>
          </w:tcPr>
          <w:p w14:paraId="61D76B46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AFF8258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1" w:type="dxa"/>
            <w:shd w:val="clear" w:color="auto" w:fill="auto"/>
          </w:tcPr>
          <w:p w14:paraId="57382A5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20BCD9D8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07FDFA9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582C1B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744DEA3C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6C1FE373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1E65A31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C2EB45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5A19" w:rsidRPr="00EB1203" w14:paraId="44D5A260" w14:textId="77777777" w:rsidTr="004B5A19">
        <w:trPr>
          <w:tblHeader/>
        </w:trPr>
        <w:tc>
          <w:tcPr>
            <w:tcW w:w="3078" w:type="dxa"/>
            <w:shd w:val="clear" w:color="auto" w:fill="auto"/>
          </w:tcPr>
          <w:p w14:paraId="5DF2D168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8" w:type="dxa"/>
            <w:shd w:val="clear" w:color="auto" w:fill="auto"/>
          </w:tcPr>
          <w:p w14:paraId="247E6A9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1" w:type="dxa"/>
            <w:shd w:val="clear" w:color="auto" w:fill="auto"/>
          </w:tcPr>
          <w:p w14:paraId="20CB94EC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D1CDD7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17687C11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E6C523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3C9C0BF6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983A45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5A45BFB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0D84B82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B5A19" w:rsidRPr="00EB1203" w14:paraId="55E5B70E" w14:textId="77777777" w:rsidTr="004B5A19">
        <w:trPr>
          <w:tblHeader/>
        </w:trPr>
        <w:tc>
          <w:tcPr>
            <w:tcW w:w="3078" w:type="dxa"/>
            <w:shd w:val="clear" w:color="auto" w:fill="auto"/>
          </w:tcPr>
          <w:p w14:paraId="52C3292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55F93EA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A19" w:rsidRPr="00EB1203" w14:paraId="7793E042" w14:textId="77777777" w:rsidTr="004B5A19">
        <w:tc>
          <w:tcPr>
            <w:tcW w:w="3078" w:type="dxa"/>
            <w:shd w:val="clear" w:color="auto" w:fill="auto"/>
          </w:tcPr>
          <w:p w14:paraId="68AC6FDF" w14:textId="28C7A519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8" w:type="dxa"/>
            <w:shd w:val="clear" w:color="auto" w:fill="auto"/>
          </w:tcPr>
          <w:p w14:paraId="2A58961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2383AE81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DCA47C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43090FC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636D867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118E4D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310355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FDC3D80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F3035FB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1B343988" w14:textId="77777777" w:rsidTr="004B5A19">
        <w:tc>
          <w:tcPr>
            <w:tcW w:w="3078" w:type="dxa"/>
            <w:shd w:val="clear" w:color="auto" w:fill="auto"/>
          </w:tcPr>
          <w:p w14:paraId="1B2D3CC9" w14:textId="344BA968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8" w:type="dxa"/>
            <w:shd w:val="clear" w:color="auto" w:fill="auto"/>
          </w:tcPr>
          <w:p w14:paraId="59788875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0017CACC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BCBA2DE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E33DF50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70ADE2C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6FA1D38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43FC203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7D02D0AB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0C1951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485EB229" w14:textId="77777777" w:rsidTr="004B5A19">
        <w:tc>
          <w:tcPr>
            <w:tcW w:w="3078" w:type="dxa"/>
            <w:shd w:val="clear" w:color="auto" w:fill="auto"/>
          </w:tcPr>
          <w:p w14:paraId="31F151AE" w14:textId="33D54C98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1088" w:type="dxa"/>
            <w:shd w:val="clear" w:color="auto" w:fill="auto"/>
          </w:tcPr>
          <w:p w14:paraId="0DCEB496" w14:textId="1AD43F61" w:rsidR="004B5A19" w:rsidRPr="00EB1203" w:rsidRDefault="00601A41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12,182</w:t>
            </w:r>
          </w:p>
        </w:tc>
        <w:tc>
          <w:tcPr>
            <w:tcW w:w="251" w:type="dxa"/>
            <w:shd w:val="clear" w:color="auto" w:fill="auto"/>
          </w:tcPr>
          <w:p w14:paraId="4DF2A48D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9F88B1" w14:textId="5B903C7C" w:rsidR="004B5A19" w:rsidRPr="00EB1203" w:rsidRDefault="00601A41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4BD57A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F4987CD" w14:textId="476D4F7E" w:rsidR="004B5A19" w:rsidRPr="00EB1203" w:rsidRDefault="00601A41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2EBC58C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A067249" w14:textId="30168612" w:rsidR="004B5A19" w:rsidRPr="00EB1203" w:rsidRDefault="00910EDD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12,069</w:t>
            </w:r>
          </w:p>
        </w:tc>
        <w:tc>
          <w:tcPr>
            <w:tcW w:w="233" w:type="dxa"/>
            <w:shd w:val="clear" w:color="auto" w:fill="auto"/>
          </w:tcPr>
          <w:p w14:paraId="145B3FFA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BB20B0D" w14:textId="214ADD72" w:rsidR="004B5A19" w:rsidRPr="00EB1203" w:rsidRDefault="00910EDD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12,069</w:t>
            </w:r>
          </w:p>
        </w:tc>
      </w:tr>
      <w:tr w:rsidR="004B5A19" w:rsidRPr="00EB1203" w14:paraId="2C5F40F3" w14:textId="77777777" w:rsidTr="004B5A19">
        <w:tc>
          <w:tcPr>
            <w:tcW w:w="3078" w:type="dxa"/>
            <w:shd w:val="clear" w:color="auto" w:fill="auto"/>
          </w:tcPr>
          <w:p w14:paraId="24F5157A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265C433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0524AA34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AA23FEA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D7AE898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F3A0156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F520C4C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9AE8118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69B6C7C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39D80B3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755BAF3C" w14:textId="77777777" w:rsidTr="004B5A19">
        <w:tc>
          <w:tcPr>
            <w:tcW w:w="3078" w:type="dxa"/>
            <w:shd w:val="clear" w:color="auto" w:fill="auto"/>
          </w:tcPr>
          <w:p w14:paraId="7F0F2A66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8" w:type="dxa"/>
            <w:shd w:val="clear" w:color="auto" w:fill="auto"/>
          </w:tcPr>
          <w:p w14:paraId="73DDA08C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8650483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66ACD8F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A5CDB16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74DC9CF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E43FCEA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14A7A5E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1454E6D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ADE8330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2FF7E7EC" w14:textId="77777777" w:rsidTr="004B5A19">
        <w:tc>
          <w:tcPr>
            <w:tcW w:w="3078" w:type="dxa"/>
            <w:shd w:val="clear" w:color="auto" w:fill="auto"/>
          </w:tcPr>
          <w:p w14:paraId="595E9917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6D8F1F1" w14:textId="72EC351C" w:rsidR="004B5A19" w:rsidRPr="00EB1203" w:rsidRDefault="00910EDD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</w:t>
            </w:r>
            <w:r w:rsidR="007F211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BC65064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206DBC1" w14:textId="7B1C0B79" w:rsidR="004B5A19" w:rsidRPr="00EB1203" w:rsidRDefault="00910EDD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294345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60684D5" w14:textId="2E0662D0" w:rsidR="004B5A19" w:rsidRPr="00EB1203" w:rsidRDefault="00910EDD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22C642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81C9483" w14:textId="46099D87" w:rsidR="004B5A19" w:rsidRPr="00EB1203" w:rsidRDefault="00910EDD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7A4AD2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D9533FB" w14:textId="3259A2B3" w:rsidR="004B5A19" w:rsidRPr="00EB1203" w:rsidRDefault="00910EDD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6,203</w:t>
            </w:r>
          </w:p>
        </w:tc>
      </w:tr>
      <w:tr w:rsidR="004B5A19" w:rsidRPr="00EB1203" w14:paraId="2D28EB5A" w14:textId="77777777" w:rsidTr="004B5A19">
        <w:tc>
          <w:tcPr>
            <w:tcW w:w="3078" w:type="dxa"/>
            <w:shd w:val="clear" w:color="auto" w:fill="auto"/>
          </w:tcPr>
          <w:p w14:paraId="4537FE2E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EC82060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E8EBC1F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4D3C269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AD6051F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F8F3AF9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74D62B96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752FE1F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25EBC301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0A4CBBD" w14:textId="77777777" w:rsidR="004B5A19" w:rsidRPr="00EB1203" w:rsidRDefault="004B5A19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604C0E98" w14:textId="77777777" w:rsidTr="004B5A19">
        <w:tc>
          <w:tcPr>
            <w:tcW w:w="3078" w:type="dxa"/>
            <w:shd w:val="clear" w:color="auto" w:fill="auto"/>
          </w:tcPr>
          <w:p w14:paraId="4AB5AB6F" w14:textId="52194FF1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8" w:type="dxa"/>
            <w:shd w:val="clear" w:color="auto" w:fill="auto"/>
          </w:tcPr>
          <w:p w14:paraId="2FDD2568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51F0E664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1C35B7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E99264B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45EF652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A1C70EB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24CBF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EB2F3A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23AAEAE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0105166F" w14:textId="77777777" w:rsidTr="004B5A19">
        <w:tc>
          <w:tcPr>
            <w:tcW w:w="3078" w:type="dxa"/>
            <w:shd w:val="clear" w:color="auto" w:fill="auto"/>
          </w:tcPr>
          <w:p w14:paraId="15D99F6F" w14:textId="5A9B83A4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8" w:type="dxa"/>
            <w:shd w:val="clear" w:color="auto" w:fill="auto"/>
          </w:tcPr>
          <w:p w14:paraId="43DD34B2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83B6376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96374B1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7808770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8D8A50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A411455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DB5B939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F8FB053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66C3A4B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7FBE15CB" w14:textId="77777777" w:rsidTr="004B5A19">
        <w:tc>
          <w:tcPr>
            <w:tcW w:w="3078" w:type="dxa"/>
            <w:shd w:val="clear" w:color="auto" w:fill="auto"/>
          </w:tcPr>
          <w:p w14:paraId="3B3A42DE" w14:textId="3786251A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1088" w:type="dxa"/>
            <w:shd w:val="clear" w:color="auto" w:fill="auto"/>
          </w:tcPr>
          <w:p w14:paraId="13484202" w14:textId="2A02C87E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51" w:type="dxa"/>
            <w:shd w:val="clear" w:color="auto" w:fill="auto"/>
          </w:tcPr>
          <w:p w14:paraId="561904FE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8E15BF1" w14:textId="6CDFB43B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890F3F6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BEBDBD1" w14:textId="1E13DEB9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25CA449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71769AC" w14:textId="64912768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  <w:tc>
          <w:tcPr>
            <w:tcW w:w="233" w:type="dxa"/>
            <w:shd w:val="clear" w:color="auto" w:fill="auto"/>
          </w:tcPr>
          <w:p w14:paraId="083DCDB8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609C457" w14:textId="688FB695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</w:tr>
      <w:tr w:rsidR="004B5A19" w:rsidRPr="00EB1203" w14:paraId="7590CE85" w14:textId="77777777" w:rsidTr="004B5A19">
        <w:tc>
          <w:tcPr>
            <w:tcW w:w="3078" w:type="dxa"/>
            <w:shd w:val="clear" w:color="auto" w:fill="auto"/>
          </w:tcPr>
          <w:p w14:paraId="3A5704E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399BDC5E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2B61CEA7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241A19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AE16EFC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56B6B74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05F392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05DE4E1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D227876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E740FD8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6DF5AE98" w14:textId="77777777" w:rsidTr="004B5A19">
        <w:tc>
          <w:tcPr>
            <w:tcW w:w="3078" w:type="dxa"/>
            <w:shd w:val="clear" w:color="auto" w:fill="auto"/>
          </w:tcPr>
          <w:p w14:paraId="4F4FCAAA" w14:textId="2FE60C36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8" w:type="dxa"/>
            <w:shd w:val="clear" w:color="auto" w:fill="auto"/>
          </w:tcPr>
          <w:p w14:paraId="0A57D535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69B14B7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6768EBD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D4ED5D4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46E18C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EBA7B2B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313DC6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BFBA666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02B735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10330B63" w14:textId="77777777" w:rsidTr="004B5A19">
        <w:tc>
          <w:tcPr>
            <w:tcW w:w="3078" w:type="dxa"/>
            <w:shd w:val="clear" w:color="auto" w:fill="auto"/>
          </w:tcPr>
          <w:p w14:paraId="0537E812" w14:textId="7013002E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0191F93" w14:textId="678F2065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EDD18B4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309841D" w14:textId="7A120CC4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1E1464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0012195" w14:textId="63CD4914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67248A3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9598AA1" w14:textId="2C19239C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B280E3E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AB72C80" w14:textId="2405D9ED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54890400" w14:textId="4D4228F2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90" w:type="dxa"/>
        <w:tblInd w:w="270" w:type="dxa"/>
        <w:tblLook w:val="04A0" w:firstRow="1" w:lastRow="0" w:firstColumn="1" w:lastColumn="0" w:noHBand="0" w:noVBand="1"/>
      </w:tblPr>
      <w:tblGrid>
        <w:gridCol w:w="3060"/>
        <w:gridCol w:w="1088"/>
        <w:gridCol w:w="251"/>
        <w:gridCol w:w="1046"/>
        <w:gridCol w:w="241"/>
        <w:gridCol w:w="1046"/>
        <w:gridCol w:w="233"/>
        <w:gridCol w:w="1046"/>
        <w:gridCol w:w="233"/>
        <w:gridCol w:w="1046"/>
      </w:tblGrid>
      <w:tr w:rsidR="004B5A19" w:rsidRPr="00EB1203" w14:paraId="51335B5F" w14:textId="77777777" w:rsidTr="004B5A19">
        <w:trPr>
          <w:tblHeader/>
        </w:trPr>
        <w:tc>
          <w:tcPr>
            <w:tcW w:w="3060" w:type="dxa"/>
            <w:shd w:val="clear" w:color="auto" w:fill="auto"/>
          </w:tcPr>
          <w:p w14:paraId="721D8FB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3910B66E" w14:textId="5022289E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A19" w:rsidRPr="00EB1203" w14:paraId="77B5252E" w14:textId="77777777" w:rsidTr="004B5A19">
        <w:trPr>
          <w:tblHeader/>
        </w:trPr>
        <w:tc>
          <w:tcPr>
            <w:tcW w:w="3060" w:type="dxa"/>
            <w:shd w:val="clear" w:color="auto" w:fill="auto"/>
          </w:tcPr>
          <w:p w14:paraId="3A453B4E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96F8480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" w:type="dxa"/>
            <w:shd w:val="clear" w:color="auto" w:fill="auto"/>
          </w:tcPr>
          <w:p w14:paraId="463B11C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25825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0714C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B5A19" w:rsidRPr="00EB1203" w14:paraId="5578CE6D" w14:textId="77777777" w:rsidTr="004B5A19">
        <w:trPr>
          <w:tblHeader/>
        </w:trPr>
        <w:tc>
          <w:tcPr>
            <w:tcW w:w="3060" w:type="dxa"/>
            <w:shd w:val="clear" w:color="auto" w:fill="auto"/>
          </w:tcPr>
          <w:p w14:paraId="7B603E7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2B6A0BA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1" w:type="dxa"/>
            <w:shd w:val="clear" w:color="auto" w:fill="auto"/>
          </w:tcPr>
          <w:p w14:paraId="1E4D5D5C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903508A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2F3587D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3A9F8E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1ABFC5E3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A175FDE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7DC5AFA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23F051A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5A19" w:rsidRPr="00EB1203" w14:paraId="7213058D" w14:textId="77777777" w:rsidTr="004B5A19">
        <w:trPr>
          <w:tblHeader/>
        </w:trPr>
        <w:tc>
          <w:tcPr>
            <w:tcW w:w="3060" w:type="dxa"/>
            <w:shd w:val="clear" w:color="auto" w:fill="auto"/>
          </w:tcPr>
          <w:p w14:paraId="1694213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8" w:type="dxa"/>
            <w:shd w:val="clear" w:color="auto" w:fill="auto"/>
          </w:tcPr>
          <w:p w14:paraId="66ABF73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1" w:type="dxa"/>
            <w:shd w:val="clear" w:color="auto" w:fill="auto"/>
          </w:tcPr>
          <w:p w14:paraId="6E391203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E74ED0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06B63423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6FAC93B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2E069DD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EE25743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5C3A7F7A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B3958D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B5A19" w:rsidRPr="00EB1203" w14:paraId="5C17D45B" w14:textId="77777777" w:rsidTr="004B5A19">
        <w:trPr>
          <w:tblHeader/>
        </w:trPr>
        <w:tc>
          <w:tcPr>
            <w:tcW w:w="3060" w:type="dxa"/>
            <w:shd w:val="clear" w:color="auto" w:fill="auto"/>
          </w:tcPr>
          <w:p w14:paraId="5EC8E84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75C68637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A19" w:rsidRPr="00EB1203" w14:paraId="44DBDEB4" w14:textId="77777777" w:rsidTr="004B5A19">
        <w:tc>
          <w:tcPr>
            <w:tcW w:w="3060" w:type="dxa"/>
            <w:shd w:val="clear" w:color="auto" w:fill="auto"/>
          </w:tcPr>
          <w:p w14:paraId="193A81F3" w14:textId="0D99CF91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8" w:type="dxa"/>
            <w:shd w:val="clear" w:color="auto" w:fill="auto"/>
          </w:tcPr>
          <w:p w14:paraId="076159E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3CC3D302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F82BB82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560448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9315113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4000690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08B92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9B3C3CB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06B0642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434038CF" w14:textId="77777777" w:rsidTr="004B5A19">
        <w:tc>
          <w:tcPr>
            <w:tcW w:w="3060" w:type="dxa"/>
            <w:shd w:val="clear" w:color="auto" w:fill="auto"/>
          </w:tcPr>
          <w:p w14:paraId="41FB793B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8" w:type="dxa"/>
            <w:shd w:val="clear" w:color="auto" w:fill="auto"/>
          </w:tcPr>
          <w:p w14:paraId="66CC4B32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466DB1C1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94904D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14C84A1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F88CF28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E8013FC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28BA9DA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2FFDB0D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C8346C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421E622C" w14:textId="77777777" w:rsidTr="004B5A19">
        <w:tc>
          <w:tcPr>
            <w:tcW w:w="3060" w:type="dxa"/>
            <w:shd w:val="clear" w:color="auto" w:fill="auto"/>
          </w:tcPr>
          <w:p w14:paraId="11D0443B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DD0F27C" w14:textId="01880192" w:rsidR="004B5A19" w:rsidRPr="00EB1203" w:rsidRDefault="0043626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</w:t>
            </w:r>
            <w:r w:rsidR="007F211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3F3428E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64D34AD" w14:textId="436CF4BB" w:rsidR="004B5A19" w:rsidRPr="00EB1203" w:rsidRDefault="0043626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EAAAAF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A2F39C" w14:textId="2693282C" w:rsidR="004B5A19" w:rsidRPr="00EB1203" w:rsidRDefault="0043626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688136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131D0C8" w14:textId="7678DC73" w:rsidR="004B5A19" w:rsidRPr="00EB1203" w:rsidRDefault="0043626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234C2A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82DDA58" w14:textId="21BD0944" w:rsidR="004B5A19" w:rsidRPr="00EB1203" w:rsidRDefault="0043626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6,203</w:t>
            </w:r>
          </w:p>
        </w:tc>
      </w:tr>
      <w:tr w:rsidR="004B5A19" w:rsidRPr="00EB1203" w14:paraId="6ECEB526" w14:textId="77777777" w:rsidTr="004B5A19">
        <w:tc>
          <w:tcPr>
            <w:tcW w:w="3060" w:type="dxa"/>
            <w:shd w:val="clear" w:color="auto" w:fill="auto"/>
          </w:tcPr>
          <w:p w14:paraId="2277433E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33F7FFA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61D6F04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238B415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4617C59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AEC1968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3E9771AA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2F05A27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9BF6A60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F60C767" w14:textId="77777777" w:rsidR="004B5A19" w:rsidRPr="00EB1203" w:rsidRDefault="004B5A19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0BEB9581" w14:textId="77777777" w:rsidTr="004B5A19">
        <w:tc>
          <w:tcPr>
            <w:tcW w:w="3060" w:type="dxa"/>
            <w:shd w:val="clear" w:color="auto" w:fill="auto"/>
          </w:tcPr>
          <w:p w14:paraId="0B086107" w14:textId="04AB9F94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8" w:type="dxa"/>
            <w:shd w:val="clear" w:color="auto" w:fill="auto"/>
          </w:tcPr>
          <w:p w14:paraId="32DCED8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09243DD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64268F9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CC203A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A140147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C81DD2E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D0F0621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46AE05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32DB7A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0BCD095E" w14:textId="77777777" w:rsidTr="004B5A19">
        <w:tc>
          <w:tcPr>
            <w:tcW w:w="3060" w:type="dxa"/>
            <w:shd w:val="clear" w:color="auto" w:fill="auto"/>
          </w:tcPr>
          <w:p w14:paraId="18468EE7" w14:textId="26EE31CE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8" w:type="dxa"/>
            <w:shd w:val="clear" w:color="auto" w:fill="auto"/>
          </w:tcPr>
          <w:p w14:paraId="1D1D165F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7FEFEB83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22AF8D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5998B34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E7E12B8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5A10BF7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E54C485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03E83A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1F0BE9C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A19" w:rsidRPr="00EB1203" w14:paraId="0C1A0AC4" w14:textId="77777777" w:rsidTr="004B5A19">
        <w:tc>
          <w:tcPr>
            <w:tcW w:w="3060" w:type="dxa"/>
            <w:shd w:val="clear" w:color="auto" w:fill="auto"/>
          </w:tcPr>
          <w:p w14:paraId="67D337CD" w14:textId="70118075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1962E5D" w14:textId="6705F590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7D94AE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1BDAA75" w14:textId="2D565934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411CC6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0F9C2B5" w14:textId="4064B969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8AF4717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46ECB6" w14:textId="2332302E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F3DFAB" w14:textId="77777777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4D86150" w14:textId="5DC17B42" w:rsidR="004B5A19" w:rsidRPr="00EB1203" w:rsidRDefault="004B5A19" w:rsidP="004B5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7E299F9B" w14:textId="1DDCF964" w:rsidR="00DC7F05" w:rsidRPr="00EB1203" w:rsidRDefault="00DC7F05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76B67D7" w14:textId="1286BF08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DC7F05" w:rsidRPr="00EB1203">
        <w:rPr>
          <w:rFonts w:asciiTheme="majorBidi" w:hAnsiTheme="majorBidi" w:cstheme="majorBidi"/>
          <w:sz w:val="28"/>
          <w:szCs w:val="28"/>
          <w:cs/>
        </w:rPr>
        <w:t>ลูกหนี้เงินให้สินเชื่ออื่นและ</w:t>
      </w:r>
      <w:r w:rsidRPr="00EB1203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เงินกู้ยืมระยะยาวจากบุคคลอื่นที่มีอัตราดอกเบี้ย</w:t>
      </w:r>
      <w:r w:rsidRPr="00EB1203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0733399D" w14:textId="77777777" w:rsidR="007016E9" w:rsidRPr="00EB1203" w:rsidRDefault="007016E9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66EDBE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24BB6F29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44944" w14:textId="66A252FE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เงินกู้ยืมระยะสั้นจากสถาบันการเงิน เจ้าหนี้อื่น เงินกู้ยืมระยะสั้นจากบุคคลและกิจการที่เกี่ยวข้องกัน และเงินกู้ยืมระยะสั้นจากบุคคลอื่น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4A9B9995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FC7D6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 w:rsidRPr="00EB1203">
        <w:rPr>
          <w:rFonts w:asciiTheme="majorBidi" w:hAnsiTheme="majorBidi" w:cstheme="majorBidi"/>
          <w:sz w:val="28"/>
          <w:szCs w:val="28"/>
          <w:cs/>
        </w:rPr>
        <w:br/>
        <w:t>ณ วันที่รายงาน</w:t>
      </w:r>
    </w:p>
    <w:p w14:paraId="4B824D5C" w14:textId="77777777" w:rsidR="00435EAC" w:rsidRPr="00EB1203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536DC5" w14:textId="03BB441C" w:rsidR="007016E9" w:rsidRPr="00EB1203" w:rsidRDefault="00435EAC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ไม่มีการโอนระหว่างระดับ </w:t>
      </w:r>
      <w:r w:rsidRPr="00EB1203">
        <w:rPr>
          <w:rFonts w:asciiTheme="majorBidi" w:hAnsiTheme="majorBidi" w:cstheme="majorBidi"/>
          <w:sz w:val="28"/>
          <w:szCs w:val="28"/>
        </w:rPr>
        <w:t xml:space="preserve">1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และระดับ </w:t>
      </w:r>
      <w:r w:rsidRPr="00EB1203">
        <w:rPr>
          <w:rFonts w:asciiTheme="majorBidi" w:hAnsiTheme="majorBidi" w:cstheme="majorBidi"/>
          <w:sz w:val="28"/>
          <w:szCs w:val="28"/>
        </w:rPr>
        <w:t>2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ของลำดับชั้นมูลค่ายุติธรรมในระหว่างปี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สิ้นสุดวันที่ </w:t>
      </w:r>
      <w:r w:rsidRPr="00EB1203">
        <w:rPr>
          <w:rFonts w:asciiTheme="majorBidi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4B5A19">
        <w:rPr>
          <w:rFonts w:asciiTheme="majorBidi" w:hAnsiTheme="majorBidi" w:cstheme="majorBidi"/>
          <w:sz w:val="28"/>
          <w:szCs w:val="28"/>
        </w:rPr>
        <w:t>5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4B5A19">
        <w:rPr>
          <w:rFonts w:asciiTheme="majorBidi" w:hAnsiTheme="majorBidi" w:cstheme="majorBidi"/>
          <w:sz w:val="28"/>
          <w:szCs w:val="28"/>
        </w:rPr>
        <w:t>4</w:t>
      </w:r>
    </w:p>
    <w:p w14:paraId="1475FB5A" w14:textId="77777777" w:rsidR="00BA5EB3" w:rsidRPr="00EB1203" w:rsidRDefault="00BA5EB3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CE0824C" w14:textId="77777777" w:rsidR="004B5A19" w:rsidRDefault="004B5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25" w:name="_Hlk94282141"/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75B9FE1" w14:textId="42309568" w:rsidR="00DC7F05" w:rsidRPr="00EB1203" w:rsidRDefault="00DC7F05" w:rsidP="00DC7F0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bookmarkEnd w:id="25"/>
    <w:p w14:paraId="1C1CA918" w14:textId="128FC355" w:rsidR="00DC7F05" w:rsidRPr="00EB1203" w:rsidRDefault="00DC7F05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453D8A" w14:textId="4FB20DD4" w:rsidR="00DC7F05" w:rsidRPr="00EB1203" w:rsidRDefault="00DC7F05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กรอบบริหารจัดการความเสี่ยง</w:t>
      </w:r>
    </w:p>
    <w:p w14:paraId="7CC960B1" w14:textId="77777777" w:rsidR="00DC7F05" w:rsidRPr="00EB1203" w:rsidRDefault="00DC7F05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B0180B" w14:textId="1522575D" w:rsidR="00CE4FAE" w:rsidRPr="00EB1203" w:rsidRDefault="002142EC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E4FAE" w:rsidRPr="00EB1203">
        <w:rPr>
          <w:rFonts w:asciiTheme="majorBidi" w:hAnsiTheme="majorBidi" w:cstheme="majorBidi"/>
          <w:sz w:val="28"/>
          <w:szCs w:val="28"/>
          <w:cs/>
        </w:rPr>
        <w:t>มีความเสี่ยงจากการดำเนินธุรกิจตามปกติ</w:t>
      </w:r>
      <w:r w:rsidR="00953331" w:rsidRPr="00EB1203">
        <w:rPr>
          <w:rFonts w:asciiTheme="majorBidi" w:hAnsiTheme="majorBidi" w:cstheme="majorBidi"/>
          <w:sz w:val="28"/>
          <w:szCs w:val="28"/>
          <w:cs/>
        </w:rPr>
        <w:t xml:space="preserve"> ได้แก่ ความเสี่ยงด้านเครดิต ความเสี่ยงจากตลาด (ความเสี่ยงจากการเปลี่ยนแปลงอัตราดอกเบี้ยในตลาด) </w:t>
      </w:r>
      <w:r w:rsidR="008877B7" w:rsidRPr="00EB1203">
        <w:rPr>
          <w:rFonts w:asciiTheme="majorBidi" w:hAnsiTheme="majorBidi" w:cstheme="majorBidi"/>
          <w:sz w:val="28"/>
          <w:szCs w:val="28"/>
          <w:cs/>
        </w:rPr>
        <w:t>และ</w:t>
      </w:r>
      <w:r w:rsidR="00953331" w:rsidRPr="00EB1203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</w:t>
      </w: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E4FAE" w:rsidRPr="00EB1203">
        <w:rPr>
          <w:rFonts w:asciiTheme="majorBidi" w:hAnsiTheme="majorBidi" w:cstheme="majorBidi"/>
          <w:sz w:val="28"/>
          <w:szCs w:val="28"/>
          <w:cs/>
        </w:rPr>
        <w:t xml:space="preserve">ไม่มีการถือหรือออกตราสารอนุพันธ์ </w:t>
      </w:r>
      <w:r w:rsidR="005A493E" w:rsidRPr="00EB1203">
        <w:rPr>
          <w:rFonts w:asciiTheme="majorBidi" w:hAnsiTheme="majorBidi" w:cstheme="majorBidi"/>
          <w:sz w:val="28"/>
          <w:szCs w:val="28"/>
        </w:rPr>
        <w:br/>
      </w:r>
      <w:r w:rsidR="00CE4FAE" w:rsidRPr="00EB1203">
        <w:rPr>
          <w:rFonts w:asciiTheme="majorBidi" w:hAnsiTheme="majorBidi" w:cstheme="majorBidi"/>
          <w:sz w:val="28"/>
          <w:szCs w:val="28"/>
          <w:cs/>
        </w:rPr>
        <w:t>เพื่อการเก็งกำไรหรือการค้า</w:t>
      </w:r>
    </w:p>
    <w:p w14:paraId="15972388" w14:textId="77777777" w:rsidR="00CE4FAE" w:rsidRPr="00EB1203" w:rsidRDefault="00CE4FAE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AE176" w14:textId="617E4E12" w:rsidR="007A750B" w:rsidRPr="00EB1203" w:rsidRDefault="007A750B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</w:t>
      </w:r>
      <w:r w:rsidR="005A493E" w:rsidRPr="00EB1203">
        <w:rPr>
          <w:rFonts w:asciiTheme="majorBidi" w:hAnsiTheme="majorBidi" w:cstheme="majorBidi"/>
          <w:sz w:val="28"/>
          <w:szCs w:val="28"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61C21AED" w14:textId="77777777" w:rsidR="00DC7F05" w:rsidRPr="00EB1203" w:rsidRDefault="00DC7F05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6AB79D" w14:textId="70DA7CFE" w:rsidR="00953331" w:rsidRPr="00EB1203" w:rsidRDefault="00DC7F05" w:rsidP="00DC7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.1) </w:t>
      </w:r>
      <w:r w:rsidR="00953331" w:rsidRPr="00EB120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076A084D" w14:textId="77777777" w:rsidR="00953331" w:rsidRPr="00EB1203" w:rsidRDefault="0095333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12F340" w14:textId="0406C231" w:rsidR="00953331" w:rsidRPr="00EB1203" w:rsidRDefault="005741A4" w:rsidP="00E3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ความเสี่ยงทางด้านเครดิต คือผลขาดทุนที่อาจเกิดขึ้นจากการที่ลูกค้าหรือคู่สัญญ</w:t>
      </w:r>
      <w:r w:rsidR="005B4EDD" w:rsidRPr="00EB1203">
        <w:rPr>
          <w:rFonts w:asciiTheme="majorBidi" w:hAnsiTheme="majorBidi" w:cstheme="majorBidi"/>
          <w:sz w:val="28"/>
          <w:szCs w:val="28"/>
          <w:cs/>
        </w:rPr>
        <w:t>า</w:t>
      </w:r>
      <w:r w:rsidRPr="00EB1203">
        <w:rPr>
          <w:rFonts w:asciiTheme="majorBidi" w:hAnsiTheme="majorBidi" w:cstheme="majorBidi"/>
          <w:sz w:val="28"/>
          <w:szCs w:val="28"/>
          <w:cs/>
        </w:rPr>
        <w:t>ไม่สามารถชำระหนี้แก่กลุ่มบริษัทตามเงื่อนไขที่ตกลงไว</w:t>
      </w:r>
      <w:r w:rsidR="005B4EDD" w:rsidRPr="00EB1203">
        <w:rPr>
          <w:rFonts w:asciiTheme="majorBidi" w:hAnsiTheme="majorBidi" w:cstheme="majorBidi"/>
          <w:sz w:val="28"/>
          <w:szCs w:val="28"/>
          <w:cs/>
        </w:rPr>
        <w:t>้</w:t>
      </w:r>
      <w:r w:rsidRPr="00EB1203">
        <w:rPr>
          <w:rFonts w:asciiTheme="majorBidi" w:hAnsiTheme="majorBidi" w:cstheme="majorBidi"/>
          <w:sz w:val="28"/>
          <w:szCs w:val="28"/>
          <w:cs/>
        </w:rPr>
        <w:t>เมื่อครบกำหนด</w:t>
      </w:r>
    </w:p>
    <w:p w14:paraId="57292290" w14:textId="77777777" w:rsidR="00DC7F05" w:rsidRPr="00EB1203" w:rsidRDefault="00DC7F05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26A295" w14:textId="0697CD10" w:rsidR="00DC7F05" w:rsidRPr="00EB1203" w:rsidRDefault="00DC7F05" w:rsidP="00DC7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rPr>
          <w:rFonts w:asciiTheme="majorBidi" w:hAnsiTheme="majorBidi" w:cstheme="majorBidi"/>
          <w:i/>
          <w:iCs/>
          <w:sz w:val="28"/>
          <w:szCs w:val="28"/>
        </w:rPr>
      </w:pPr>
      <w:bookmarkStart w:id="26" w:name="_Hlk94283225"/>
      <w:r w:rsidRPr="00EB120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.1.1) 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ลูกหนี้ตามสัญญาเช่าซื้อ ลูกหนี้จากการซื้อสิทธิเรียกร้อง </w:t>
      </w:r>
      <w:r w:rsidR="00C52C44" w:rsidRPr="00EB1203">
        <w:rPr>
          <w:rFonts w:asciiTheme="majorBidi" w:hAnsiTheme="majorBidi" w:cstheme="majorBidi"/>
          <w:i/>
          <w:iCs/>
          <w:sz w:val="28"/>
          <w:szCs w:val="28"/>
          <w:cs/>
        </w:rPr>
        <w:t>แ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ละล</w:t>
      </w:r>
      <w:r w:rsidR="00591FD9" w:rsidRPr="00EB1203">
        <w:rPr>
          <w:rFonts w:asciiTheme="majorBidi" w:hAnsiTheme="majorBidi" w:cstheme="majorBidi"/>
          <w:i/>
          <w:iCs/>
          <w:sz w:val="28"/>
          <w:szCs w:val="28"/>
          <w:cs/>
        </w:rPr>
        <w:t>ู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กหนี้เงินให้สินเชื่ออื่น</w:t>
      </w:r>
    </w:p>
    <w:bookmarkEnd w:id="26"/>
    <w:p w14:paraId="596E4A25" w14:textId="2727DA71" w:rsidR="00CA328A" w:rsidRPr="00EB1203" w:rsidRDefault="00CA328A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3D859" w14:textId="4D5C6339" w:rsidR="00DC7F05" w:rsidRPr="00EB1203" w:rsidRDefault="007F3823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7" w:name="_Hlk94282568"/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bookmarkEnd w:id="27"/>
      <w:r w:rsidRPr="00EB1203">
        <w:rPr>
          <w:rFonts w:asciiTheme="majorBidi" w:hAnsiTheme="majorBidi" w:cstheme="majorBidi"/>
          <w:sz w:val="28"/>
          <w:szCs w:val="28"/>
          <w:cs/>
        </w:rPr>
        <w:t>จำ</w:t>
      </w:r>
      <w:r w:rsidR="00DC7F05" w:rsidRPr="00EB1203">
        <w:rPr>
          <w:rFonts w:asciiTheme="majorBidi" w:hAnsiTheme="majorBidi" w:cstheme="majorBidi"/>
          <w:sz w:val="28"/>
          <w:szCs w:val="28"/>
          <w:cs/>
        </w:rPr>
        <w:t>กัดความเสี่ยงด้านเครดิตของลูกหนี้การค้าด้วยการกำหนดระยะเวลา</w:t>
      </w:r>
      <w:r w:rsidR="00C40CDD" w:rsidRPr="00EB1203">
        <w:rPr>
          <w:rFonts w:asciiTheme="majorBidi" w:hAnsiTheme="majorBidi" w:cstheme="majorBidi"/>
          <w:sz w:val="28"/>
          <w:szCs w:val="28"/>
          <w:cs/>
        </w:rPr>
        <w:t>ค้างชำระ</w:t>
      </w:r>
      <w:r w:rsidR="00DC7F05" w:rsidRPr="00EB1203">
        <w:rPr>
          <w:rFonts w:asciiTheme="majorBidi" w:hAnsiTheme="majorBidi" w:cstheme="majorBidi"/>
          <w:sz w:val="28"/>
          <w:szCs w:val="28"/>
          <w:cs/>
        </w:rPr>
        <w:t xml:space="preserve">การจ่ายชำระสูงสุดที่ </w:t>
      </w:r>
      <w:r w:rsidR="00E30E9C" w:rsidRPr="00EB1203">
        <w:rPr>
          <w:rFonts w:asciiTheme="majorBidi" w:hAnsiTheme="majorBidi" w:cstheme="majorBidi"/>
          <w:sz w:val="28"/>
          <w:szCs w:val="28"/>
        </w:rPr>
        <w:t xml:space="preserve">90 </w:t>
      </w:r>
      <w:r w:rsidR="00E30E9C" w:rsidRPr="00EB1203">
        <w:rPr>
          <w:rFonts w:asciiTheme="majorBidi" w:hAnsiTheme="majorBidi" w:cstheme="majorBidi"/>
          <w:sz w:val="28"/>
          <w:szCs w:val="28"/>
          <w:cs/>
        </w:rPr>
        <w:t>วัน</w:t>
      </w:r>
      <w:r w:rsidR="00DC7F05" w:rsidRPr="00EB1203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28" w:name="_Hlk59433075"/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C7F05" w:rsidRPr="00EB1203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</w:t>
      </w:r>
      <w:r w:rsidR="00495367" w:rsidRPr="00EB1203">
        <w:rPr>
          <w:rFonts w:asciiTheme="majorBidi" w:hAnsiTheme="majorBidi" w:cstheme="majorBidi"/>
          <w:sz w:val="28"/>
          <w:szCs w:val="28"/>
        </w:rPr>
        <w:br/>
      </w:r>
      <w:r w:rsidR="00DC7F05" w:rsidRPr="00EB1203">
        <w:rPr>
          <w:rFonts w:asciiTheme="majorBidi" w:hAnsiTheme="majorBidi" w:cstheme="majorBidi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8"/>
      <w:r w:rsidR="00DC7F05" w:rsidRPr="00EB1203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C7F05" w:rsidRPr="00EB1203">
        <w:rPr>
          <w:rFonts w:asciiTheme="majorBidi" w:hAnsiTheme="majorBidi" w:cstheme="majorBidi"/>
          <w:sz w:val="28"/>
          <w:szCs w:val="28"/>
          <w:cs/>
        </w:rPr>
        <w:t>ที่มีต่อสภาวะเศรษฐกิจตลอดอายุที่คาดการณ์ไว้ของลูกหนี้</w:t>
      </w:r>
    </w:p>
    <w:p w14:paraId="7A85AFB5" w14:textId="77777777" w:rsidR="00DC7F05" w:rsidRPr="00EB1203" w:rsidRDefault="00DC7F05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0B761" w14:textId="559688F3" w:rsidR="005741A4" w:rsidRPr="00EB1203" w:rsidRDefault="005741A4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กลุ่มบริษัทมีนโยบายป้องกันความเสี่ยงด้านเครดิตที่เกี่ยวเนื่องกับลูกหนี้ โดยกลุ่มบริษัทมีนโยบายการให้สินเชื่อที่ระมัดระวัง  และการกำหนดวิธีการชำระเงินจากการให้สินเชื่อเช่าซื้อ</w:t>
      </w:r>
      <w:r w:rsidR="007F3823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การซื้อสิทธิเรียกร้อง </w:t>
      </w:r>
      <w:r w:rsidR="007F3823" w:rsidRPr="00EB1203">
        <w:rPr>
          <w:rFonts w:asciiTheme="majorBidi" w:hAnsiTheme="majorBidi" w:cstheme="majorBidi"/>
          <w:sz w:val="28"/>
          <w:szCs w:val="28"/>
          <w:cs/>
        </w:rPr>
        <w:t xml:space="preserve">และเงินให้สินเชื่ออื่น </w:t>
      </w:r>
      <w:r w:rsidRPr="00EB1203">
        <w:rPr>
          <w:rFonts w:asciiTheme="majorBidi" w:hAnsiTheme="majorBidi" w:cstheme="majorBidi"/>
          <w:sz w:val="28"/>
          <w:szCs w:val="28"/>
          <w:cs/>
        </w:rPr>
        <w:t>ดังนั้นกลุ่มบริษัทจึงคาดว่าจะไม่ได้รับความเสียหายจากการเรียกชำระหนี้จากลูกหนี้เหล่า</w:t>
      </w:r>
      <w:r w:rsidR="005B4EDD" w:rsidRPr="00EB1203">
        <w:rPr>
          <w:rFonts w:asciiTheme="majorBidi" w:hAnsiTheme="majorBidi" w:cstheme="majorBidi"/>
          <w:sz w:val="28"/>
          <w:szCs w:val="28"/>
          <w:cs/>
        </w:rPr>
        <w:t>นั้น</w:t>
      </w:r>
      <w:r w:rsidRPr="00EB1203">
        <w:rPr>
          <w:rFonts w:asciiTheme="majorBidi" w:hAnsiTheme="majorBidi" w:cstheme="majorBidi"/>
          <w:sz w:val="28"/>
          <w:szCs w:val="28"/>
          <w:cs/>
        </w:rPr>
        <w:t>เกินกว่าจำนวนที่ได้บันทึกค่าเผื่อ</w:t>
      </w:r>
      <w:r w:rsidR="007F3823" w:rsidRPr="00EB1203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</w:p>
    <w:p w14:paraId="0B10ACDF" w14:textId="19C48B48" w:rsidR="007F3823" w:rsidRPr="00EB1203" w:rsidRDefault="007F3823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1FF956" w14:textId="457DCBF7" w:rsidR="007F3823" w:rsidRPr="00EB1203" w:rsidRDefault="007F3823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ข้อมูลเกี่ยวกับลูกหนี้ตามสัญญาเช่าซื้อ ลูกหนี้การซื้อสิทธิเรียกร้อง และลูกหนี้เงินให้สินเชื่ออื่น เปิดเผยในหมายเหตุ </w:t>
      </w:r>
      <w:r w:rsidR="0076449A" w:rsidRPr="00EB1203">
        <w:rPr>
          <w:rFonts w:asciiTheme="majorBidi" w:hAnsiTheme="majorBidi" w:cstheme="majorBidi"/>
          <w:sz w:val="28"/>
          <w:szCs w:val="28"/>
          <w:cs/>
        </w:rPr>
        <w:br/>
      </w:r>
      <w:r w:rsidR="00F643F6" w:rsidRPr="00EB1203">
        <w:rPr>
          <w:rFonts w:asciiTheme="majorBidi" w:hAnsiTheme="majorBidi" w:cstheme="majorBidi"/>
          <w:sz w:val="28"/>
          <w:szCs w:val="28"/>
        </w:rPr>
        <w:t>7</w:t>
      </w:r>
      <w:r w:rsidRPr="00EB1203">
        <w:rPr>
          <w:rFonts w:asciiTheme="majorBidi" w:hAnsiTheme="majorBidi" w:cstheme="majorBidi"/>
          <w:sz w:val="28"/>
          <w:szCs w:val="28"/>
        </w:rPr>
        <w:t xml:space="preserve">, </w:t>
      </w:r>
      <w:r w:rsidR="00F643F6" w:rsidRPr="00EB1203">
        <w:rPr>
          <w:rFonts w:asciiTheme="majorBidi" w:hAnsiTheme="majorBidi" w:cstheme="majorBidi"/>
          <w:sz w:val="28"/>
          <w:szCs w:val="28"/>
        </w:rPr>
        <w:t>8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643F6" w:rsidRPr="00EB1203">
        <w:rPr>
          <w:rFonts w:asciiTheme="majorBidi" w:hAnsiTheme="majorBidi" w:cstheme="majorBidi"/>
          <w:sz w:val="28"/>
          <w:szCs w:val="28"/>
        </w:rPr>
        <w:t>9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3A399A69" w14:textId="77777777" w:rsidR="004B5A19" w:rsidRDefault="004B5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24A8990" w14:textId="3691CF53" w:rsidR="009A79B7" w:rsidRPr="00EB1203" w:rsidRDefault="009A79B7" w:rsidP="00CA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EB1203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lastRenderedPageBreak/>
        <w:t>ข้อมูลเกี่ยวกับผลขาดทุนด้านเครดิตที่คาดว่าจะเกิดขึ้น</w:t>
      </w:r>
    </w:p>
    <w:p w14:paraId="5F145F82" w14:textId="77777777" w:rsidR="009A79B7" w:rsidRPr="00EB1203" w:rsidRDefault="009A79B7" w:rsidP="009A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3E684672" w14:textId="2368CD6A" w:rsidR="006B0F61" w:rsidRPr="00EB1203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EB1203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EB1203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41634CC5" w14:textId="77777777" w:rsidR="006B0F61" w:rsidRPr="00EB1203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984F4BD" w14:textId="4740864C" w:rsidR="006B0F61" w:rsidRPr="00EB1203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</w:t>
      </w:r>
      <w:r w:rsidR="001917B4" w:rsidRPr="00EB1203">
        <w:rPr>
          <w:rFonts w:asciiTheme="majorBidi" w:eastAsia="Times New Roman" w:hAnsiTheme="majorBidi" w:cstheme="majorBidi"/>
          <w:sz w:val="28"/>
          <w:szCs w:val="28"/>
          <w:cs/>
        </w:rPr>
        <w:t>ม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</w:t>
      </w:r>
      <w:r w:rsidR="009A79B7" w:rsidRPr="00EB1203">
        <w:rPr>
          <w:rFonts w:asciiTheme="majorBidi" w:eastAsia="Times New Roman" w:hAnsiTheme="majorBidi" w:cstheme="majorBidi"/>
          <w:sz w:val="28"/>
          <w:szCs w:val="28"/>
          <w:cs/>
        </w:rPr>
        <w:t>เชิงคุณภาพและเชิงปริมาณ ตลอดจนการวิเคราะห์โดยใช้ประสบการณ์ในอดีตของกลุ่มบริษัทรวมถึงข้อม</w:t>
      </w:r>
      <w:r w:rsidR="001917B4" w:rsidRPr="00EB1203">
        <w:rPr>
          <w:rFonts w:asciiTheme="majorBidi" w:eastAsia="Times New Roman" w:hAnsiTheme="majorBidi" w:cstheme="majorBidi"/>
          <w:sz w:val="28"/>
          <w:szCs w:val="28"/>
          <w:cs/>
        </w:rPr>
        <w:t>ู</w:t>
      </w:r>
      <w:r w:rsidR="009A79B7" w:rsidRPr="00EB1203">
        <w:rPr>
          <w:rFonts w:asciiTheme="majorBidi" w:eastAsia="Times New Roman" w:hAnsiTheme="majorBidi" w:cstheme="majorBidi"/>
          <w:sz w:val="28"/>
          <w:szCs w:val="28"/>
          <w:cs/>
        </w:rPr>
        <w:t>ลการคาดการณ์ไปในอนาคต</w:t>
      </w:r>
    </w:p>
    <w:p w14:paraId="425B190B" w14:textId="77777777" w:rsidR="00634637" w:rsidRPr="00EB1203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3BDC9489" w14:textId="77777777" w:rsidR="00634637" w:rsidRPr="00EB1203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EB1203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EB1203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EB120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183B27EF" w14:textId="77777777" w:rsidR="00634637" w:rsidRPr="00EB1203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077BF56" w14:textId="4D22B91B" w:rsidR="00634637" w:rsidRPr="00EB1203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7CF412F7" w14:textId="16E3FE05" w:rsidR="00634637" w:rsidRPr="00EB1203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</w:t>
      </w:r>
      <w:r w:rsidR="000D43CB" w:rsidRPr="00EB120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</w:t>
      </w:r>
      <w:r w:rsidR="000D43CB" w:rsidRPr="00EB120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เพื่อดำเนินการ</w:t>
      </w:r>
    </w:p>
    <w:p w14:paraId="3A888DEF" w14:textId="116CE336" w:rsidR="00634637" w:rsidRPr="00EB1203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ผู้กู้ค้างชำระภาระผูกพันด้านเครดิตที่มีสาระสำคัญ</w:t>
      </w:r>
      <w:r w:rsidR="009A79B7" w:rsidRPr="00EB1203">
        <w:rPr>
          <w:rFonts w:asciiTheme="majorBidi" w:eastAsia="Times New Roman" w:hAnsiTheme="majorBidi" w:cstheme="majorBidi"/>
          <w:sz w:val="28"/>
          <w:szCs w:val="28"/>
          <w:cs/>
        </w:rPr>
        <w:t>เท่ากับหรือมาก</w:t>
      </w:r>
      <w:r w:rsidR="001917B4" w:rsidRPr="00EB1203">
        <w:rPr>
          <w:rFonts w:asciiTheme="majorBidi" w:eastAsia="Times New Roman" w:hAnsiTheme="majorBidi" w:cstheme="majorBidi"/>
          <w:sz w:val="28"/>
          <w:szCs w:val="28"/>
          <w:cs/>
        </w:rPr>
        <w:t>ก</w:t>
      </w:r>
      <w:r w:rsidR="009A79B7" w:rsidRPr="00EB1203">
        <w:rPr>
          <w:rFonts w:asciiTheme="majorBidi" w:eastAsia="Times New Roman" w:hAnsiTheme="majorBidi" w:cstheme="majorBidi"/>
          <w:sz w:val="28"/>
          <w:szCs w:val="28"/>
          <w:cs/>
        </w:rPr>
        <w:t>ว่า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90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วันกับกลุ่ม</w:t>
      </w:r>
      <w:r w:rsidR="000D43CB" w:rsidRPr="00EB120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หรือ </w:t>
      </w:r>
    </w:p>
    <w:p w14:paraId="23B9DB93" w14:textId="19553AAD" w:rsidR="00634637" w:rsidRPr="00EB1203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มีความเป็นไปได้ที่ผู้กู้จะปรับโครงสร้างสินทรัพย์ซึ่งเป็นผลมาจากการ</w:t>
      </w:r>
      <w:r w:rsidR="009A79B7" w:rsidRPr="00EB1203">
        <w:rPr>
          <w:rFonts w:asciiTheme="majorBidi" w:eastAsia="Times New Roman" w:hAnsiTheme="majorBidi" w:cstheme="majorBidi"/>
          <w:sz w:val="28"/>
          <w:szCs w:val="28"/>
          <w:cs/>
        </w:rPr>
        <w:t>ล้มละลาย</w:t>
      </w:r>
      <w:r w:rsidR="001917B4"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A79B7" w:rsidRPr="00EB1203">
        <w:rPr>
          <w:rFonts w:asciiTheme="majorBidi" w:eastAsia="Times New Roman" w:hAnsiTheme="majorBidi" w:cstheme="majorBidi"/>
          <w:sz w:val="28"/>
          <w:szCs w:val="28"/>
          <w:cs/>
        </w:rPr>
        <w:t>ทำให้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1EDDA2DB" w14:textId="042C5AD9" w:rsidR="00663CE8" w:rsidRPr="00EB1203" w:rsidRDefault="00663CE8" w:rsidP="0025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47FE2329" w14:textId="4C0CB737" w:rsidR="00634637" w:rsidRPr="0008165B" w:rsidRDefault="00634637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ในการประเมินว่าผู้กู้ผิดนัดชำระหนี้หรือไม่ กลุ่ม</w:t>
      </w:r>
      <w:r w:rsidR="009477A6" w:rsidRPr="0008165B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7B97A805" w14:textId="77777777" w:rsidR="00634637" w:rsidRPr="0008165B" w:rsidRDefault="00634637" w:rsidP="0008165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0415B6A4" w14:textId="03F09570" w:rsidR="00634637" w:rsidRPr="0008165B" w:rsidRDefault="00634637" w:rsidP="0008165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</w:t>
      </w:r>
      <w:r w:rsidR="00AE1DC9" w:rsidRPr="0008165B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</w:p>
    <w:p w14:paraId="500C5791" w14:textId="77777777" w:rsidR="00634637" w:rsidRPr="0008165B" w:rsidRDefault="00634637" w:rsidP="0008165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0488330A" w14:textId="77777777" w:rsidR="00634637" w:rsidRPr="0008165B" w:rsidRDefault="00634637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81AC68B" w14:textId="00609EE0" w:rsidR="00634637" w:rsidRPr="0008165B" w:rsidRDefault="00634637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63FC060" w14:textId="77777777" w:rsidR="00634637" w:rsidRPr="0008165B" w:rsidRDefault="00634637" w:rsidP="0008165B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46C402B5" w14:textId="77777777" w:rsidR="00634637" w:rsidRPr="0008165B" w:rsidRDefault="00634637" w:rsidP="0008165B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08165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08165B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68A8BFCE" w14:textId="77777777" w:rsidR="00634637" w:rsidRPr="0008165B" w:rsidRDefault="00634637" w:rsidP="0008165B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0E65510" w14:textId="3BC811F7" w:rsidR="00634637" w:rsidRPr="0008165B" w:rsidRDefault="00634637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</w:t>
      </w:r>
      <w:r w:rsidR="00C22879" w:rsidRPr="0008165B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</w:t>
      </w:r>
      <w:r w:rsidR="009A79B7" w:rsidRPr="0008165B">
        <w:rPr>
          <w:rFonts w:asciiTheme="majorBidi" w:eastAsia="Times New Roman" w:hAnsiTheme="majorBidi" w:cstheme="majorBidi"/>
          <w:sz w:val="28"/>
          <w:szCs w:val="28"/>
          <w:cs/>
        </w:rPr>
        <w:t>แบบจำลอง</w:t>
      </w: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175B8AF0" w14:textId="2DEDE11F" w:rsidR="003827FA" w:rsidRPr="0008165B" w:rsidRDefault="003827FA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E036DD0" w14:textId="2F2D524A" w:rsidR="003827FA" w:rsidRPr="0008165B" w:rsidRDefault="003827FA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08165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lastRenderedPageBreak/>
        <w:t>การนำข้อมูลที่คาดการณ์ในอนาคตมาใช้</w:t>
      </w:r>
    </w:p>
    <w:p w14:paraId="6498C13E" w14:textId="77777777" w:rsidR="003827FA" w:rsidRPr="0008165B" w:rsidRDefault="003827FA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533A4AF4" w14:textId="398599A2" w:rsidR="003827FA" w:rsidRPr="0008165B" w:rsidRDefault="003827FA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8165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  <w:r w:rsidRPr="0008165B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</w:t>
      </w:r>
    </w:p>
    <w:p w14:paraId="7E5A4DE6" w14:textId="77777777" w:rsidR="003827FA" w:rsidRPr="0008165B" w:rsidRDefault="003827FA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96B79E5" w14:textId="139D2F11" w:rsidR="003827FA" w:rsidRPr="0008165B" w:rsidRDefault="003827FA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</w:t>
      </w:r>
      <w:r w:rsidR="00675054" w:rsidRPr="0008165B">
        <w:rPr>
          <w:rFonts w:asciiTheme="majorBidi" w:eastAsia="Times New Roman" w:hAnsiTheme="majorBidi" w:cstheme="majorBidi"/>
          <w:sz w:val="28"/>
          <w:szCs w:val="28"/>
          <w:cs/>
        </w:rPr>
        <w:t>บริษัทใช้</w:t>
      </w:r>
      <w:r w:rsidRPr="0008165B">
        <w:rPr>
          <w:rFonts w:asciiTheme="majorBidi" w:eastAsia="Times New Roman" w:hAnsiTheme="majorBidi" w:cs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ในการวัดมูลค่าผลขาดทุนด้านเครดิตที่คาดว่าจะเกิดขึ้นมีดังนี้</w:t>
      </w:r>
    </w:p>
    <w:p w14:paraId="5B304472" w14:textId="77777777" w:rsidR="003827FA" w:rsidRPr="0008165B" w:rsidRDefault="003827FA" w:rsidP="00081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3827FA" w:rsidRPr="0008165B" w14:paraId="409C5E4D" w14:textId="77777777" w:rsidTr="0008165B">
        <w:tc>
          <w:tcPr>
            <w:tcW w:w="5760" w:type="dxa"/>
          </w:tcPr>
          <w:p w14:paraId="65BEA5B9" w14:textId="77777777" w:rsidR="003827FA" w:rsidRPr="0008165B" w:rsidRDefault="003827F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hideMark/>
          </w:tcPr>
          <w:p w14:paraId="5DE8A204" w14:textId="6763375B" w:rsidR="003827FA" w:rsidRPr="0008165B" w:rsidRDefault="003827FA" w:rsidP="0008165B">
            <w:pPr>
              <w:tabs>
                <w:tab w:val="clear" w:pos="454"/>
              </w:tabs>
              <w:spacing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8165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</w:t>
            </w:r>
            <w:r w:rsidR="004421A0" w:rsidRPr="0008165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A4B5D" w:rsidRPr="0008165B" w14:paraId="3D79EB33" w14:textId="77777777" w:rsidTr="0008165B">
        <w:tc>
          <w:tcPr>
            <w:tcW w:w="5760" w:type="dxa"/>
            <w:hideMark/>
          </w:tcPr>
          <w:p w14:paraId="49DA8A90" w14:textId="48E1E7F6" w:rsidR="007A4B5D" w:rsidRPr="0008165B" w:rsidRDefault="007A4B5D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5B197417" w14:textId="02B7A57C" w:rsidR="007A4B5D" w:rsidRPr="0008165B" w:rsidRDefault="007A4B5D" w:rsidP="0008165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8165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สถานการณ์ปกติ</w:t>
            </w:r>
          </w:p>
        </w:tc>
        <w:tc>
          <w:tcPr>
            <w:tcW w:w="1620" w:type="dxa"/>
            <w:hideMark/>
          </w:tcPr>
          <w:p w14:paraId="7A878EB0" w14:textId="3047D918" w:rsidR="007A4B5D" w:rsidRPr="0008165B" w:rsidRDefault="007A4B5D" w:rsidP="0008165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8165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สถานการณ์แย่ลง</w:t>
            </w:r>
          </w:p>
        </w:tc>
      </w:tr>
      <w:tr w:rsidR="008023AE" w:rsidRPr="0008165B" w14:paraId="04CDF384" w14:textId="77777777" w:rsidTr="0008165B">
        <w:tc>
          <w:tcPr>
            <w:tcW w:w="5760" w:type="dxa"/>
          </w:tcPr>
          <w:p w14:paraId="0940E7B6" w14:textId="77777777" w:rsidR="008023AE" w:rsidRPr="0008165B" w:rsidRDefault="008023AE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55003A6B" w14:textId="4015CD76" w:rsidR="008023AE" w:rsidRPr="0008165B" w:rsidRDefault="008023AE" w:rsidP="0008165B">
            <w:pPr>
              <w:tabs>
                <w:tab w:val="clear" w:pos="454"/>
                <w:tab w:val="left" w:pos="567"/>
              </w:tabs>
              <w:spacing w:line="240" w:lineRule="auto"/>
              <w:ind w:left="567" w:hanging="49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8165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A26DA" w:rsidRPr="0008165B" w14:paraId="4977B1AC" w14:textId="77777777" w:rsidTr="0008165B">
        <w:tc>
          <w:tcPr>
            <w:tcW w:w="5760" w:type="dxa"/>
          </w:tcPr>
          <w:p w14:paraId="7C78A1F9" w14:textId="6228C3F1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3AEAD860" w14:textId="77777777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7BABB9" w14:textId="77777777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A4B5D" w:rsidRPr="0008165B" w14:paraId="015364E3" w14:textId="77777777" w:rsidTr="0008165B">
        <w:tc>
          <w:tcPr>
            <w:tcW w:w="5760" w:type="dxa"/>
            <w:hideMark/>
          </w:tcPr>
          <w:p w14:paraId="6C03BDDB" w14:textId="77777777" w:rsidR="007A4B5D" w:rsidRPr="0008165B" w:rsidRDefault="007A4B5D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8165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การถัวเฉลี่ยถ่วงน้ำหนักสถานการณ์</w:t>
            </w:r>
          </w:p>
        </w:tc>
        <w:tc>
          <w:tcPr>
            <w:tcW w:w="1710" w:type="dxa"/>
          </w:tcPr>
          <w:p w14:paraId="5A9E2FFC" w14:textId="1A663D54" w:rsidR="007A4B5D" w:rsidRPr="0008165B" w:rsidRDefault="0002305D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620" w:type="dxa"/>
          </w:tcPr>
          <w:p w14:paraId="01A3BB41" w14:textId="6FDFE567" w:rsidR="007A4B5D" w:rsidRPr="0008165B" w:rsidRDefault="0002305D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</w:p>
        </w:tc>
      </w:tr>
      <w:tr w:rsidR="00DB1C1A" w:rsidRPr="0008165B" w14:paraId="37B07532" w14:textId="77777777" w:rsidTr="0008165B">
        <w:tc>
          <w:tcPr>
            <w:tcW w:w="5760" w:type="dxa"/>
          </w:tcPr>
          <w:p w14:paraId="1848DEE2" w14:textId="77777777" w:rsidR="00DB1C1A" w:rsidRPr="0008165B" w:rsidRDefault="00DB1C1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E9B45E4" w14:textId="77777777" w:rsidR="00DB1C1A" w:rsidRPr="0008165B" w:rsidRDefault="00DB1C1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D501BC" w14:textId="77777777" w:rsidR="00DB1C1A" w:rsidRPr="0008165B" w:rsidRDefault="00DB1C1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A26DA" w:rsidRPr="0008165B" w14:paraId="678FAC8D" w14:textId="77777777" w:rsidTr="0008165B">
        <w:tc>
          <w:tcPr>
            <w:tcW w:w="5760" w:type="dxa"/>
          </w:tcPr>
          <w:p w14:paraId="0CB2DC8E" w14:textId="3066D641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8165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44C3D946" w14:textId="77777777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733A48" w14:textId="77777777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A26DA" w:rsidRPr="0008165B" w14:paraId="1CBD5A3E" w14:textId="77777777" w:rsidTr="0008165B">
        <w:tc>
          <w:tcPr>
            <w:tcW w:w="5760" w:type="dxa"/>
          </w:tcPr>
          <w:p w14:paraId="5985610E" w14:textId="300CFEBD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8165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การถัวเฉลี่ยถ่วงน้ำหนักสถานการณ์</w:t>
            </w:r>
          </w:p>
        </w:tc>
        <w:tc>
          <w:tcPr>
            <w:tcW w:w="1710" w:type="dxa"/>
          </w:tcPr>
          <w:p w14:paraId="6CE943B4" w14:textId="3D14FB3D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8165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50</w:t>
            </w:r>
          </w:p>
        </w:tc>
        <w:tc>
          <w:tcPr>
            <w:tcW w:w="1620" w:type="dxa"/>
          </w:tcPr>
          <w:p w14:paraId="4BD746A1" w14:textId="6F4F361B" w:rsidR="006A26DA" w:rsidRPr="0008165B" w:rsidRDefault="006A26D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8165B"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</w:p>
        </w:tc>
      </w:tr>
    </w:tbl>
    <w:p w14:paraId="652F905B" w14:textId="77777777" w:rsidR="0008165B" w:rsidRDefault="0008165B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9E22420" w14:textId="1551261B" w:rsidR="003827FA" w:rsidRPr="00EB1203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 w:rsidR="009A79B7"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 w:rsidR="009A79B7"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บริษัท</w:t>
      </w:r>
      <w:r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</w:t>
      </w:r>
      <w:r w:rsidR="00C84B4A"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บริษัท</w:t>
      </w:r>
      <w:r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ยังมีแนวทางในการพิจารณาเพิ่มเติมจากการบริหารจัดการ </w:t>
      </w:r>
      <w:r w:rsidRPr="00EB1203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(Management Overlay) </w:t>
      </w:r>
      <w:r w:rsidRPr="00EB1203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0BCEFD03" w14:textId="77777777" w:rsidR="00FB0D41" w:rsidRPr="00EB1203" w:rsidRDefault="00FB0D41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9E011F5" w14:textId="77777777" w:rsidR="00FB0D41" w:rsidRPr="00EB1203" w:rsidRDefault="00FB0D41" w:rsidP="00FB0D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.1.2) 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041DB874" w14:textId="77777777" w:rsidR="00FB0D41" w:rsidRPr="00EB1203" w:rsidRDefault="00FB0D41" w:rsidP="00FB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9E275" w14:textId="77777777" w:rsidR="00FB0D41" w:rsidRPr="00EB1203" w:rsidRDefault="00FB0D41" w:rsidP="00FB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2"/>
          <w:szCs w:val="22"/>
        </w:rPr>
      </w:pP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ซึ่งกลุ่มบริษัทพิจารณาว่ามีความเสี่ยงด้านเครดิตต่ำ</w:t>
      </w:r>
    </w:p>
    <w:p w14:paraId="503BD10D" w14:textId="77777777" w:rsidR="009A79B7" w:rsidRPr="00EB1203" w:rsidRDefault="009A79B7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F40D24D" w14:textId="77777777" w:rsidR="006251EF" w:rsidRDefault="00FB0D41" w:rsidP="00FB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32FC8981" w14:textId="77777777" w:rsidR="006251EF" w:rsidRDefault="0062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04FABDCE" w14:textId="64D0A2A5" w:rsidR="007A750B" w:rsidRPr="00EB1203" w:rsidRDefault="00FB0D41" w:rsidP="00FB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EB1203">
        <w:rPr>
          <w:rFonts w:asciiTheme="majorBidi" w:hAnsiTheme="majorBidi" w:cstheme="majorBidi"/>
          <w:i/>
          <w:iCs/>
          <w:sz w:val="28"/>
          <w:szCs w:val="28"/>
        </w:rPr>
        <w:t xml:space="preserve">.2) </w:t>
      </w:r>
      <w:r w:rsidR="007A750B" w:rsidRPr="00EB120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22502ECD" w14:textId="77777777" w:rsidR="007A750B" w:rsidRPr="00EB1203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03354" w14:textId="69DFB377" w:rsidR="007A750B" w:rsidRPr="00EB1203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</w:t>
      </w:r>
      <w:r w:rsidR="00481DA1" w:rsidRPr="00EB1203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ซึ่งจะส่งผลกระทบต่อการดำเนินงานและกระแสเงินสดของกลุ่มบริษัท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</w:t>
      </w:r>
      <w:r w:rsidR="004A75D9" w:rsidRPr="00EB1203">
        <w:rPr>
          <w:rFonts w:asciiTheme="majorBidi" w:hAnsiTheme="majorBidi" w:cstheme="majorBidi"/>
          <w:sz w:val="28"/>
          <w:szCs w:val="28"/>
          <w:cs/>
        </w:rPr>
        <w:t>เงินให้กู้ยืมและ</w:t>
      </w:r>
      <w:r w:rsidRPr="00EB120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4A75D9" w:rsidRPr="00EB1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กลุ่มบริษัทได้ลดความเสี่ยงดังกล่าวโดยทำให้แน่ใจว่าดอกเบี้ยที่เกิดจาก</w:t>
      </w:r>
      <w:r w:rsidR="008D7399" w:rsidRPr="00EB1203">
        <w:rPr>
          <w:rFonts w:asciiTheme="majorBidi" w:hAnsiTheme="majorBidi" w:cstheme="majorBidi"/>
          <w:sz w:val="28"/>
          <w:szCs w:val="28"/>
          <w:cs/>
        </w:rPr>
        <w:t>เงินให้กู้ยืมและ</w:t>
      </w:r>
      <w:r w:rsidRPr="00EB1203">
        <w:rPr>
          <w:rFonts w:asciiTheme="majorBidi" w:hAnsiTheme="majorBidi" w:cstheme="majorBidi"/>
          <w:sz w:val="28"/>
          <w:szCs w:val="28"/>
          <w:cs/>
        </w:rPr>
        <w:t>เงินกู้ยืมส่วนใหญ่มีอัตราคงที่</w:t>
      </w:r>
    </w:p>
    <w:p w14:paraId="36B8F453" w14:textId="7081E12D" w:rsidR="009A79B7" w:rsidRPr="00EB1203" w:rsidRDefault="009A79B7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19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4"/>
        <w:gridCol w:w="1241"/>
        <w:gridCol w:w="266"/>
        <w:gridCol w:w="1242"/>
        <w:gridCol w:w="266"/>
        <w:gridCol w:w="1241"/>
        <w:gridCol w:w="266"/>
        <w:gridCol w:w="1243"/>
      </w:tblGrid>
      <w:tr w:rsidR="001917B4" w:rsidRPr="00EB1203" w14:paraId="0966074E" w14:textId="77777777" w:rsidTr="00262761">
        <w:trPr>
          <w:trHeight w:val="213"/>
          <w:tblHeader/>
        </w:trPr>
        <w:tc>
          <w:tcPr>
            <w:tcW w:w="3654" w:type="dxa"/>
          </w:tcPr>
          <w:p w14:paraId="70224A30" w14:textId="5571D1D6" w:rsidR="001917B4" w:rsidRPr="00EB1203" w:rsidRDefault="001917B4" w:rsidP="001917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49" w:type="dxa"/>
            <w:gridSpan w:val="3"/>
          </w:tcPr>
          <w:p w14:paraId="6E8509F9" w14:textId="77777777" w:rsidR="001917B4" w:rsidRPr="00EB1203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00DC7D16" w14:textId="77777777" w:rsidR="001917B4" w:rsidRPr="00EB1203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</w:tcPr>
          <w:p w14:paraId="25B77090" w14:textId="77777777" w:rsidR="001917B4" w:rsidRPr="00EB1203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51D2" w:rsidRPr="00EB1203" w14:paraId="4E3DC70B" w14:textId="77777777" w:rsidTr="00262761">
        <w:trPr>
          <w:trHeight w:val="213"/>
          <w:tblHeader/>
        </w:trPr>
        <w:tc>
          <w:tcPr>
            <w:tcW w:w="3654" w:type="dxa"/>
          </w:tcPr>
          <w:p w14:paraId="2A32E2CA" w14:textId="2A874B95" w:rsidR="00FE51D2" w:rsidRPr="00EB1203" w:rsidRDefault="00FE51D2" w:rsidP="00FE51D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1" w:type="dxa"/>
          </w:tcPr>
          <w:p w14:paraId="7D3317FD" w14:textId="633755B5" w:rsidR="00FE51D2" w:rsidRPr="00EB120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16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2C2C3ABD" w14:textId="77777777" w:rsidR="00FE51D2" w:rsidRPr="00EB120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7D61D3B" w14:textId="1367442B" w:rsidR="00FE51D2" w:rsidRPr="00EB120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165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2C2C3F98" w14:textId="77777777" w:rsidR="00FE51D2" w:rsidRPr="00EB120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89077EC" w14:textId="001B8B1E" w:rsidR="00FE51D2" w:rsidRPr="00EB120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16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19555A13" w14:textId="77777777" w:rsidR="00FE51D2" w:rsidRPr="00EB120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A6D4D5C" w14:textId="1D368ADD" w:rsidR="00FE51D2" w:rsidRPr="00EB120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165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26C18" w:rsidRPr="00EB1203" w14:paraId="26725879" w14:textId="77777777" w:rsidTr="00D01A4C">
        <w:trPr>
          <w:trHeight w:val="213"/>
          <w:tblHeader/>
        </w:trPr>
        <w:tc>
          <w:tcPr>
            <w:tcW w:w="3654" w:type="dxa"/>
          </w:tcPr>
          <w:p w14:paraId="3309DE51" w14:textId="77777777" w:rsidR="00626C18" w:rsidRPr="00EB1203" w:rsidRDefault="00626C18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</w:tcPr>
          <w:p w14:paraId="1CA2A3CB" w14:textId="77777777" w:rsidR="00626C18" w:rsidRPr="00EB1203" w:rsidRDefault="00626C1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79B7" w:rsidRPr="00EB1203" w14:paraId="3A9C2800" w14:textId="77777777" w:rsidTr="00262761">
        <w:trPr>
          <w:trHeight w:val="213"/>
        </w:trPr>
        <w:tc>
          <w:tcPr>
            <w:tcW w:w="3654" w:type="dxa"/>
          </w:tcPr>
          <w:p w14:paraId="23A76853" w14:textId="1D56AE26" w:rsidR="009A79B7" w:rsidRPr="00EB1203" w:rsidRDefault="009A79B7" w:rsidP="009A79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1" w:type="dxa"/>
          </w:tcPr>
          <w:p w14:paraId="6859EE2C" w14:textId="7D6DF4FD" w:rsidR="009A79B7" w:rsidRPr="00EB120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D130CC3" w14:textId="77777777" w:rsidR="009A79B7" w:rsidRPr="00EB120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DD7B91" w14:textId="77777777" w:rsidR="009A79B7" w:rsidRPr="00EB120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1DA44A3" w14:textId="77777777" w:rsidR="009A79B7" w:rsidRPr="00EB120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D880EB0" w14:textId="77777777" w:rsidR="009A79B7" w:rsidRPr="00EB120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A837E0" w14:textId="77777777" w:rsidR="009A79B7" w:rsidRPr="00EB120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B746037" w14:textId="77777777" w:rsidR="009A79B7" w:rsidRPr="00EB120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65B" w:rsidRPr="00EB1203" w14:paraId="7909CD4C" w14:textId="77777777" w:rsidTr="00262761">
        <w:trPr>
          <w:trHeight w:val="213"/>
        </w:trPr>
        <w:tc>
          <w:tcPr>
            <w:tcW w:w="3654" w:type="dxa"/>
          </w:tcPr>
          <w:p w14:paraId="44844E8D" w14:textId="1BF27B41" w:rsidR="0008165B" w:rsidRPr="00EB1203" w:rsidRDefault="0008165B" w:rsidP="000816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2C63FAE" w14:textId="4086C8E7" w:rsidR="0008165B" w:rsidRPr="00EB1203" w:rsidRDefault="005E644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(522,460)</w:t>
            </w:r>
          </w:p>
        </w:tc>
        <w:tc>
          <w:tcPr>
            <w:tcW w:w="266" w:type="dxa"/>
          </w:tcPr>
          <w:p w14:paraId="2A85C27D" w14:textId="77777777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8830BCD" w14:textId="526FEFBD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(521,368)</w:t>
            </w:r>
          </w:p>
        </w:tc>
        <w:tc>
          <w:tcPr>
            <w:tcW w:w="266" w:type="dxa"/>
          </w:tcPr>
          <w:p w14:paraId="0668A1E0" w14:textId="77777777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716BF26" w14:textId="2F9702D9" w:rsidR="0008165B" w:rsidRPr="00EB1203" w:rsidRDefault="00E11891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(522,460)</w:t>
            </w:r>
          </w:p>
        </w:tc>
        <w:tc>
          <w:tcPr>
            <w:tcW w:w="266" w:type="dxa"/>
          </w:tcPr>
          <w:p w14:paraId="3EB01E86" w14:textId="77777777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58FCF21" w14:textId="2607D199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(521,368)</w:t>
            </w:r>
          </w:p>
        </w:tc>
      </w:tr>
      <w:tr w:rsidR="0008165B" w:rsidRPr="00EB1203" w14:paraId="1D6FDCDE" w14:textId="77777777" w:rsidTr="00262761">
        <w:trPr>
          <w:trHeight w:val="213"/>
        </w:trPr>
        <w:tc>
          <w:tcPr>
            <w:tcW w:w="3654" w:type="dxa"/>
          </w:tcPr>
          <w:p w14:paraId="0FECF105" w14:textId="77777777" w:rsidR="0008165B" w:rsidRPr="00EB1203" w:rsidRDefault="0008165B" w:rsidP="0008165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FE6FF06" w14:textId="6CD3E072" w:rsidR="0008165B" w:rsidRPr="00EB1203" w:rsidRDefault="00E11891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(522,460)</w:t>
            </w:r>
          </w:p>
        </w:tc>
        <w:tc>
          <w:tcPr>
            <w:tcW w:w="266" w:type="dxa"/>
          </w:tcPr>
          <w:p w14:paraId="2BD2311E" w14:textId="77777777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9B31E9F" w14:textId="45CFCDB4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(521,368)</w:t>
            </w:r>
          </w:p>
        </w:tc>
        <w:tc>
          <w:tcPr>
            <w:tcW w:w="266" w:type="dxa"/>
          </w:tcPr>
          <w:p w14:paraId="27AA819F" w14:textId="77777777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33B6BA8" w14:textId="3AEF6628" w:rsidR="0008165B" w:rsidRPr="00EB1203" w:rsidRDefault="00E11891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(522,460)</w:t>
            </w:r>
          </w:p>
        </w:tc>
        <w:tc>
          <w:tcPr>
            <w:tcW w:w="266" w:type="dxa"/>
          </w:tcPr>
          <w:p w14:paraId="299DDD08" w14:textId="77777777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353CF2" w14:textId="521FDE11" w:rsidR="0008165B" w:rsidRPr="00EB1203" w:rsidRDefault="0008165B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(521,368)</w:t>
            </w:r>
          </w:p>
        </w:tc>
      </w:tr>
    </w:tbl>
    <w:p w14:paraId="41A8710F" w14:textId="77777777" w:rsidR="009A79B7" w:rsidRPr="00EB1203" w:rsidRDefault="009A79B7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15B816" w14:textId="152676D2" w:rsidR="00C56ADE" w:rsidRPr="0008165B" w:rsidRDefault="00025EEE" w:rsidP="00C5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8165B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08165B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08165B">
        <w:rPr>
          <w:rFonts w:asciiTheme="majorBidi" w:hAnsiTheme="majorBidi" w:cstheme="majorBidi"/>
          <w:i/>
          <w:iCs/>
          <w:sz w:val="28"/>
          <w:szCs w:val="28"/>
        </w:rPr>
        <w:t xml:space="preserve">.3) </w:t>
      </w:r>
      <w:r w:rsidR="00C56ADE" w:rsidRPr="0008165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ความเสี่ยงจากสภาพคล่อง</w:t>
      </w:r>
    </w:p>
    <w:p w14:paraId="6A43FEBA" w14:textId="06E1BEB6" w:rsidR="00C56ADE" w:rsidRPr="005F4128" w:rsidRDefault="00C56ADE" w:rsidP="00C5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CB1A50E" w14:textId="34CF3902" w:rsidR="00626C18" w:rsidRPr="0008165B" w:rsidRDefault="00C56ADE" w:rsidP="009A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8165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25EEE" w:rsidRPr="0008165B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Pr="0008165B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25EEE" w:rsidRPr="0008165B">
        <w:rPr>
          <w:rFonts w:asciiTheme="majorBidi" w:hAnsiTheme="majorBidi" w:cstheme="majorBidi"/>
          <w:sz w:val="28"/>
          <w:szCs w:val="28"/>
          <w:cs/>
        </w:rPr>
        <w:t>ด้าน</w:t>
      </w:r>
      <w:r w:rsidRPr="0008165B">
        <w:rPr>
          <w:rFonts w:asciiTheme="majorBidi" w:hAnsiTheme="majorBidi" w:cstheme="majorBidi"/>
          <w:sz w:val="28"/>
          <w:szCs w:val="28"/>
          <w:cs/>
        </w:rPr>
        <w:t>สภาพคล่อง</w:t>
      </w:r>
      <w:r w:rsidR="00025EEE" w:rsidRPr="0008165B">
        <w:rPr>
          <w:rFonts w:asciiTheme="majorBidi" w:hAnsiTheme="majorBidi" w:cstheme="majorBidi"/>
          <w:sz w:val="28"/>
          <w:szCs w:val="28"/>
          <w:cs/>
        </w:rPr>
        <w:t>และ</w:t>
      </w:r>
      <w:r w:rsidRPr="0008165B">
        <w:rPr>
          <w:rFonts w:asciiTheme="majorBidi" w:hAnsiTheme="majorBidi" w:cstheme="majorBidi"/>
          <w:sz w:val="28"/>
          <w:szCs w:val="28"/>
          <w:cs/>
        </w:rPr>
        <w:t>การรักษาระดับของเงินสดและรายการเทียบเท่าเงินสด</w:t>
      </w:r>
      <w:r w:rsidR="00025EEE" w:rsidRPr="0008165B">
        <w:rPr>
          <w:rFonts w:asciiTheme="majorBidi" w:hAnsiTheme="majorBidi" w:cstheme="majorBidi"/>
          <w:sz w:val="28"/>
          <w:szCs w:val="28"/>
          <w:cs/>
        </w:rPr>
        <w:t>ที่ผู้บริหารพิจารณาว่าเ</w:t>
      </w:r>
      <w:r w:rsidRPr="0008165B">
        <w:rPr>
          <w:rFonts w:asciiTheme="majorBidi" w:hAnsiTheme="majorBidi" w:cstheme="majorBidi"/>
          <w:sz w:val="28"/>
          <w:szCs w:val="28"/>
          <w:cs/>
        </w:rPr>
        <w:t>พียงพอ</w:t>
      </w:r>
      <w:r w:rsidR="009B2520" w:rsidRPr="0008165B">
        <w:rPr>
          <w:rFonts w:asciiTheme="majorBidi" w:hAnsiTheme="majorBidi" w:cstheme="majorBidi"/>
          <w:sz w:val="28"/>
          <w:szCs w:val="28"/>
          <w:cs/>
        </w:rPr>
        <w:t>ในการจัดหาเงินเพื่อใช้ใน</w:t>
      </w:r>
      <w:r w:rsidRPr="0008165B">
        <w:rPr>
          <w:rFonts w:asciiTheme="majorBidi" w:hAnsiTheme="majorBidi" w:cstheme="majorBidi"/>
          <w:sz w:val="28"/>
          <w:szCs w:val="28"/>
          <w:cs/>
        </w:rPr>
        <w:t>การดำเนินงานของกลุ่มบริษัท และ</w:t>
      </w:r>
      <w:r w:rsidR="009B2520" w:rsidRPr="0008165B">
        <w:rPr>
          <w:rFonts w:asciiTheme="majorBidi" w:hAnsiTheme="majorBidi" w:cstheme="majorBidi"/>
          <w:sz w:val="28"/>
          <w:szCs w:val="28"/>
          <w:cs/>
        </w:rPr>
        <w:t>ลดผ</w:t>
      </w:r>
      <w:r w:rsidRPr="0008165B">
        <w:rPr>
          <w:rFonts w:asciiTheme="majorBidi" w:hAnsiTheme="majorBidi" w:cstheme="majorBidi"/>
          <w:sz w:val="28"/>
          <w:szCs w:val="28"/>
          <w:cs/>
        </w:rPr>
        <w:t>ลกระทบจากความผันผวนของกระแสเงินสด</w:t>
      </w:r>
    </w:p>
    <w:p w14:paraId="6290447C" w14:textId="4DFF1788" w:rsidR="00CE5391" w:rsidRPr="005F4128" w:rsidRDefault="00CE5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066E30A4" w14:textId="5FF164D3" w:rsidR="00536FB9" w:rsidRPr="0008165B" w:rsidRDefault="009243C3" w:rsidP="0092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8165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8165B">
        <w:rPr>
          <w:rFonts w:asciiTheme="majorBidi" w:hAnsiTheme="majorBidi" w:cstheme="majorBidi"/>
          <w:sz w:val="28"/>
          <w:szCs w:val="28"/>
        </w:rPr>
        <w:t>31</w:t>
      </w:r>
      <w:r w:rsidRPr="0008165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8165B">
        <w:rPr>
          <w:rFonts w:asciiTheme="majorBidi" w:hAnsiTheme="majorBidi" w:cstheme="majorBidi"/>
          <w:sz w:val="28"/>
          <w:szCs w:val="28"/>
        </w:rPr>
        <w:t>256</w:t>
      </w:r>
      <w:r w:rsidR="0008165B">
        <w:rPr>
          <w:rFonts w:asciiTheme="majorBidi" w:hAnsiTheme="majorBidi" w:cstheme="majorBidi"/>
          <w:sz w:val="28"/>
          <w:szCs w:val="28"/>
        </w:rPr>
        <w:t>5</w:t>
      </w:r>
      <w:r w:rsidRPr="0008165B">
        <w:rPr>
          <w:rFonts w:asciiTheme="majorBidi" w:hAnsiTheme="majorBidi" w:cstheme="majorBidi"/>
          <w:sz w:val="28"/>
          <w:szCs w:val="28"/>
        </w:rPr>
        <w:t xml:space="preserve"> </w:t>
      </w:r>
      <w:r w:rsidR="004464B1" w:rsidRPr="0008165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464B1" w:rsidRPr="0008165B">
        <w:rPr>
          <w:rFonts w:asciiTheme="majorBidi" w:hAnsiTheme="majorBidi" w:cstheme="majorBidi"/>
          <w:sz w:val="28"/>
          <w:szCs w:val="28"/>
        </w:rPr>
        <w:t>256</w:t>
      </w:r>
      <w:r w:rsidR="0008165B">
        <w:rPr>
          <w:rFonts w:asciiTheme="majorBidi" w:hAnsiTheme="majorBidi" w:cstheme="majorBidi"/>
          <w:sz w:val="28"/>
          <w:szCs w:val="28"/>
        </w:rPr>
        <w:t>4</w:t>
      </w:r>
      <w:r w:rsidR="004464B1" w:rsidRPr="0008165B">
        <w:rPr>
          <w:rFonts w:asciiTheme="majorBidi" w:hAnsiTheme="majorBidi" w:cstheme="majorBidi"/>
          <w:sz w:val="28"/>
          <w:szCs w:val="28"/>
        </w:rPr>
        <w:t xml:space="preserve"> </w:t>
      </w:r>
      <w:r w:rsidRPr="0008165B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สินทรัพย์และหนี้สินทางการเงินของกลุ่มบริษัทได้ถูกจำแนกตามระยะเวลา</w:t>
      </w:r>
      <w:r w:rsidR="00626C18" w:rsidRPr="0008165B">
        <w:rPr>
          <w:rFonts w:asciiTheme="majorBidi" w:hAnsiTheme="majorBidi" w:cstheme="majorBidi"/>
          <w:sz w:val="28"/>
          <w:szCs w:val="28"/>
          <w:cs/>
        </w:rPr>
        <w:t>การ</w:t>
      </w:r>
      <w:r w:rsidRPr="0008165B">
        <w:rPr>
          <w:rFonts w:asciiTheme="majorBidi" w:hAnsiTheme="majorBidi" w:cstheme="majorBidi"/>
          <w:sz w:val="28"/>
          <w:szCs w:val="28"/>
          <w:cs/>
        </w:rPr>
        <w:t>ครบกำหนด</w:t>
      </w:r>
      <w:r w:rsidR="00626C18" w:rsidRPr="0008165B">
        <w:rPr>
          <w:rFonts w:asciiTheme="majorBidi" w:hAnsiTheme="majorBidi" w:cstheme="majorBidi"/>
          <w:sz w:val="28"/>
          <w:szCs w:val="28"/>
          <w:cs/>
        </w:rPr>
        <w:t>คงเหลือตาม</w:t>
      </w:r>
      <w:r w:rsidRPr="0008165B">
        <w:rPr>
          <w:rFonts w:asciiTheme="majorBidi" w:hAnsiTheme="majorBidi" w:cstheme="majorBidi"/>
          <w:sz w:val="28"/>
          <w:szCs w:val="28"/>
          <w:cs/>
        </w:rPr>
        <w:t>สัญญา</w:t>
      </w:r>
      <w:r w:rsidR="00626C18" w:rsidRPr="0008165B">
        <w:rPr>
          <w:rFonts w:asciiTheme="majorBidi" w:hAnsiTheme="majorBidi" w:cstheme="majorBidi"/>
          <w:sz w:val="28"/>
          <w:szCs w:val="28"/>
          <w:cs/>
        </w:rPr>
        <w:t xml:space="preserve"> โดยจำนวนเงินเป็นจำนวนขั้นต้นซึ่งไม่ได้คิดลด</w:t>
      </w:r>
      <w:r w:rsidRPr="0008165B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3570CFF8" w14:textId="77777777" w:rsidR="00CB2CAC" w:rsidRPr="005F4128" w:rsidRDefault="00CB2CAC" w:rsidP="00CB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407" w:type="dxa"/>
        <w:tblInd w:w="369" w:type="dxa"/>
        <w:tblLook w:val="04A0" w:firstRow="1" w:lastRow="0" w:firstColumn="1" w:lastColumn="0" w:noHBand="0" w:noVBand="1"/>
      </w:tblPr>
      <w:tblGrid>
        <w:gridCol w:w="3160"/>
        <w:gridCol w:w="1041"/>
        <w:gridCol w:w="1042"/>
        <w:gridCol w:w="1096"/>
        <w:gridCol w:w="1042"/>
        <w:gridCol w:w="976"/>
        <w:gridCol w:w="1050"/>
      </w:tblGrid>
      <w:tr w:rsidR="005555B3" w:rsidRPr="00EB1203" w14:paraId="4ADD588C" w14:textId="77777777" w:rsidTr="00B61B39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0A060FA8" w14:textId="6326B915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3423576A" w14:textId="2B4B9D78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01B6" w:rsidRPr="00EB1203" w14:paraId="5C42F9EC" w14:textId="77777777" w:rsidTr="00B61B39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2836B865" w14:textId="77777777" w:rsidR="001E01B6" w:rsidRPr="00EB1203" w:rsidRDefault="001E01B6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564CD2E2" w14:textId="4A0D1339" w:rsidR="001E01B6" w:rsidRPr="00EB1203" w:rsidRDefault="001E01B6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03AF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555B3" w:rsidRPr="00EB1203" w14:paraId="0D5B3261" w14:textId="77777777" w:rsidTr="00B61B39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51233324" w14:textId="77777777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47" w:type="dxa"/>
            <w:gridSpan w:val="6"/>
          </w:tcPr>
          <w:p w14:paraId="08DFD0D5" w14:textId="5341886D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ระยะเวลาการครบกำหนดคงเหลือ</w:t>
            </w:r>
          </w:p>
        </w:tc>
      </w:tr>
      <w:tr w:rsidR="005555B3" w:rsidRPr="00EB1203" w14:paraId="14C05A38" w14:textId="77777777" w:rsidTr="00B61B39">
        <w:trPr>
          <w:trHeight w:val="42"/>
          <w:tblHeader/>
        </w:trPr>
        <w:tc>
          <w:tcPr>
            <w:tcW w:w="3160" w:type="dxa"/>
            <w:shd w:val="clear" w:color="auto" w:fill="auto"/>
            <w:vAlign w:val="bottom"/>
          </w:tcPr>
          <w:p w14:paraId="69E46EFA" w14:textId="64A79AD1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77149E2D" w14:textId="48A7F605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1D5274B" w14:textId="71482086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902E9F8" w14:textId="390E7B8A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FD6C6AD" w14:textId="31C309B3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ถึง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89ADA31" w14:textId="070736F1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17B180B7" w14:textId="2998D2B7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A3AA13" w14:textId="77777777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55B3" w:rsidRPr="00EB1203" w14:paraId="26AB9224" w14:textId="77777777" w:rsidTr="00B61B39">
        <w:trPr>
          <w:trHeight w:val="305"/>
          <w:tblHeader/>
        </w:trPr>
        <w:tc>
          <w:tcPr>
            <w:tcW w:w="3160" w:type="dxa"/>
            <w:shd w:val="clear" w:color="auto" w:fill="auto"/>
          </w:tcPr>
          <w:p w14:paraId="5FF5C16E" w14:textId="77777777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62B3CC25" w14:textId="78DA9C92" w:rsidR="005555B3" w:rsidRPr="00EB1203" w:rsidRDefault="005555B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555B3" w:rsidRPr="00EB1203" w14:paraId="6DB17034" w14:textId="77777777" w:rsidTr="00B61B39">
        <w:trPr>
          <w:trHeight w:val="315"/>
        </w:trPr>
        <w:tc>
          <w:tcPr>
            <w:tcW w:w="3160" w:type="dxa"/>
            <w:shd w:val="clear" w:color="auto" w:fill="auto"/>
          </w:tcPr>
          <w:p w14:paraId="4673C932" w14:textId="77777777" w:rsidR="005555B3" w:rsidRPr="00EB1203" w:rsidRDefault="005555B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41" w:type="dxa"/>
          </w:tcPr>
          <w:p w14:paraId="0190FB6B" w14:textId="77777777" w:rsidR="005555B3" w:rsidRPr="00EB1203" w:rsidRDefault="005555B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42" w:type="dxa"/>
            <w:shd w:val="clear" w:color="auto" w:fill="auto"/>
          </w:tcPr>
          <w:p w14:paraId="55CF3868" w14:textId="203A8F1C" w:rsidR="005555B3" w:rsidRPr="00EB1203" w:rsidRDefault="005555B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508255FE" w14:textId="5F344386" w:rsidR="005555B3" w:rsidRPr="00EB1203" w:rsidRDefault="005555B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DFE0FC" w14:textId="5FABDC6E" w:rsidR="005555B3" w:rsidRPr="00EB1203" w:rsidRDefault="005555B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FC713A3" w14:textId="77777777" w:rsidR="005555B3" w:rsidRPr="00EB1203" w:rsidRDefault="005555B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43494A3A" w14:textId="4EC110BC" w:rsidR="005555B3" w:rsidRPr="00EB1203" w:rsidRDefault="005555B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6CE8" w:rsidRPr="00EB1203" w14:paraId="45DEA71E" w14:textId="77777777" w:rsidTr="00B61B39">
        <w:trPr>
          <w:trHeight w:val="305"/>
        </w:trPr>
        <w:tc>
          <w:tcPr>
            <w:tcW w:w="3160" w:type="dxa"/>
            <w:shd w:val="clear" w:color="auto" w:fill="auto"/>
          </w:tcPr>
          <w:p w14:paraId="2124936B" w14:textId="368D4521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</w:tcPr>
          <w:p w14:paraId="41FB227B" w14:textId="03A2DDDA" w:rsidR="000A6CE8" w:rsidRPr="00EB1203" w:rsidRDefault="0038177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31,859</w:t>
            </w:r>
          </w:p>
        </w:tc>
        <w:tc>
          <w:tcPr>
            <w:tcW w:w="1042" w:type="dxa"/>
            <w:shd w:val="clear" w:color="auto" w:fill="auto"/>
          </w:tcPr>
          <w:p w14:paraId="14BD291F" w14:textId="1A25AE91" w:rsidR="000A6CE8" w:rsidRPr="00EB1203" w:rsidRDefault="0038177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14:paraId="0ADA4721" w14:textId="32A6B742" w:rsidR="000A6CE8" w:rsidRPr="00EB1203" w:rsidRDefault="0038177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2DB2207" w14:textId="40D13CDD" w:rsidR="000A6CE8" w:rsidRPr="00EB1203" w:rsidRDefault="0038177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1BB522B7" w14:textId="61028AA1" w:rsidR="000A6CE8" w:rsidRPr="00EB1203" w:rsidRDefault="00381773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050" w:type="dxa"/>
            <w:shd w:val="clear" w:color="auto" w:fill="auto"/>
          </w:tcPr>
          <w:p w14:paraId="0F01747D" w14:textId="20598493" w:rsidR="000A6CE8" w:rsidRPr="00EB1203" w:rsidRDefault="00297B09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31,999</w:t>
            </w:r>
          </w:p>
        </w:tc>
      </w:tr>
      <w:tr w:rsidR="000A6CE8" w:rsidRPr="00EB1203" w14:paraId="244A2836" w14:textId="77777777" w:rsidTr="00B61B39">
        <w:trPr>
          <w:trHeight w:val="305"/>
        </w:trPr>
        <w:tc>
          <w:tcPr>
            <w:tcW w:w="3160" w:type="dxa"/>
            <w:shd w:val="clear" w:color="auto" w:fill="auto"/>
          </w:tcPr>
          <w:p w14:paraId="4B2A72A0" w14:textId="53A287C7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2BBF8F8C" w14:textId="253FBC11" w:rsidR="000A6CE8" w:rsidRPr="00EB1203" w:rsidRDefault="00297B09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AD1CFEF" w14:textId="2367D755" w:rsidR="000A6CE8" w:rsidRPr="00EB1203" w:rsidRDefault="00297B09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410,071</w:t>
            </w:r>
          </w:p>
        </w:tc>
        <w:tc>
          <w:tcPr>
            <w:tcW w:w="1096" w:type="dxa"/>
            <w:shd w:val="clear" w:color="auto" w:fill="auto"/>
          </w:tcPr>
          <w:p w14:paraId="0083B08A" w14:textId="0477A6AC" w:rsidR="000A6CE8" w:rsidRPr="00EB1203" w:rsidRDefault="00297B09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698,010</w:t>
            </w:r>
          </w:p>
        </w:tc>
        <w:tc>
          <w:tcPr>
            <w:tcW w:w="1042" w:type="dxa"/>
            <w:shd w:val="clear" w:color="auto" w:fill="auto"/>
          </w:tcPr>
          <w:p w14:paraId="58A6DA5F" w14:textId="2049C914" w:rsidR="000A6CE8" w:rsidRPr="00EB1203" w:rsidRDefault="00297B09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27,218</w:t>
            </w:r>
          </w:p>
        </w:tc>
        <w:tc>
          <w:tcPr>
            <w:tcW w:w="976" w:type="dxa"/>
            <w:shd w:val="clear" w:color="auto" w:fill="auto"/>
          </w:tcPr>
          <w:p w14:paraId="141464AD" w14:textId="49B3C96D" w:rsidR="000A6CE8" w:rsidRPr="00EB1203" w:rsidRDefault="00297B09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D67057B" w14:textId="537AC583" w:rsidR="000A6CE8" w:rsidRPr="00EB1203" w:rsidRDefault="00297B09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83F49">
              <w:rPr>
                <w:rFonts w:asciiTheme="majorBidi" w:hAnsiTheme="majorBidi" w:cstheme="majorBidi"/>
                <w:sz w:val="26"/>
                <w:szCs w:val="26"/>
              </w:rPr>
              <w:t>135,299</w:t>
            </w:r>
          </w:p>
        </w:tc>
      </w:tr>
      <w:tr w:rsidR="000A6CE8" w:rsidRPr="00EB1203" w14:paraId="03CC011E" w14:textId="77777777" w:rsidTr="00B61B39">
        <w:trPr>
          <w:trHeight w:val="305"/>
        </w:trPr>
        <w:tc>
          <w:tcPr>
            <w:tcW w:w="3160" w:type="dxa"/>
            <w:shd w:val="clear" w:color="auto" w:fill="auto"/>
          </w:tcPr>
          <w:p w14:paraId="4BF56214" w14:textId="449810A1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71F83A4D" w14:textId="4EA97A48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B4943A0" w14:textId="415826D1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  <w:tc>
          <w:tcPr>
            <w:tcW w:w="1096" w:type="dxa"/>
            <w:shd w:val="clear" w:color="auto" w:fill="auto"/>
          </w:tcPr>
          <w:p w14:paraId="7AB3C782" w14:textId="6DD60A3F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1F37F12" w14:textId="4754096C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55EADF5" w14:textId="7DFA5BDB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C44505F" w14:textId="4374A79A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</w:tr>
      <w:tr w:rsidR="000A6CE8" w:rsidRPr="00EB1203" w14:paraId="5F5BBE47" w14:textId="77777777" w:rsidTr="00B61B39">
        <w:trPr>
          <w:trHeight w:val="305"/>
        </w:trPr>
        <w:tc>
          <w:tcPr>
            <w:tcW w:w="3160" w:type="dxa"/>
            <w:shd w:val="clear" w:color="auto" w:fill="auto"/>
          </w:tcPr>
          <w:p w14:paraId="235D9D67" w14:textId="18561017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 w:right="-13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041" w:type="dxa"/>
          </w:tcPr>
          <w:p w14:paraId="1B06498C" w14:textId="43335B2A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0A601F2" w14:textId="5AE19462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1F3A2E0" w14:textId="77777777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C60353C" w14:textId="77777777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01E6FB91" w14:textId="77777777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154DA911" w14:textId="5D58F7C3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CE8" w:rsidRPr="00EB1203" w14:paraId="2CDC592E" w14:textId="77777777" w:rsidTr="00B61B39">
        <w:trPr>
          <w:trHeight w:val="305"/>
        </w:trPr>
        <w:tc>
          <w:tcPr>
            <w:tcW w:w="3160" w:type="dxa"/>
            <w:shd w:val="clear" w:color="auto" w:fill="auto"/>
          </w:tcPr>
          <w:p w14:paraId="44537CA4" w14:textId="18C2BBCB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และลูกหนี้เงินให้สินเชื่อ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4AF54548" w14:textId="6D4E96E9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76BB5C8" w14:textId="2287F418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364,526</w:t>
            </w:r>
          </w:p>
        </w:tc>
        <w:tc>
          <w:tcPr>
            <w:tcW w:w="1096" w:type="dxa"/>
            <w:shd w:val="clear" w:color="auto" w:fill="auto"/>
          </w:tcPr>
          <w:p w14:paraId="1B64DA46" w14:textId="4F907061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12,182</w:t>
            </w:r>
          </w:p>
        </w:tc>
        <w:tc>
          <w:tcPr>
            <w:tcW w:w="1042" w:type="dxa"/>
            <w:shd w:val="clear" w:color="auto" w:fill="auto"/>
          </w:tcPr>
          <w:p w14:paraId="00BAB182" w14:textId="733407E9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15388658" w14:textId="2E206B35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486A7B3" w14:textId="62AD7402" w:rsidR="000A6CE8" w:rsidRPr="00EB1203" w:rsidRDefault="00B9418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376,708</w:t>
            </w:r>
          </w:p>
        </w:tc>
      </w:tr>
      <w:tr w:rsidR="000A6CE8" w:rsidRPr="00EB1203" w14:paraId="413C4B68" w14:textId="77777777" w:rsidTr="00B61B39">
        <w:trPr>
          <w:trHeight w:val="337"/>
        </w:trPr>
        <w:tc>
          <w:tcPr>
            <w:tcW w:w="3160" w:type="dxa"/>
            <w:shd w:val="clear" w:color="auto" w:fill="auto"/>
          </w:tcPr>
          <w:p w14:paraId="0761050B" w14:textId="09985E7C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41" w:type="dxa"/>
          </w:tcPr>
          <w:p w14:paraId="361604E4" w14:textId="334856A1" w:rsidR="000A6CE8" w:rsidRPr="00EB1203" w:rsidRDefault="00B94188" w:rsidP="00BD2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5C66BC9" w14:textId="527660F6" w:rsidR="000A6CE8" w:rsidRPr="00EB1203" w:rsidRDefault="00B94188" w:rsidP="00BD2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4,553</w:t>
            </w:r>
          </w:p>
        </w:tc>
        <w:tc>
          <w:tcPr>
            <w:tcW w:w="1096" w:type="dxa"/>
            <w:shd w:val="clear" w:color="auto" w:fill="auto"/>
          </w:tcPr>
          <w:p w14:paraId="2821A00A" w14:textId="227299C2" w:rsidR="000A6CE8" w:rsidRPr="00EB1203" w:rsidRDefault="00B94188" w:rsidP="00BD2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D0564F1" w14:textId="21815988" w:rsidR="000A6CE8" w:rsidRPr="00EB1203" w:rsidRDefault="00B94188" w:rsidP="00BD2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42FE4C10" w14:textId="7A5476C4" w:rsidR="000A6CE8" w:rsidRPr="00EB1203" w:rsidRDefault="00B94188" w:rsidP="00BD2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0B8EBD6" w14:textId="202D878C" w:rsidR="000A6CE8" w:rsidRPr="00EB1203" w:rsidRDefault="00B94188" w:rsidP="00BD2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4,553</w:t>
            </w:r>
          </w:p>
        </w:tc>
      </w:tr>
      <w:tr w:rsidR="000A6CE8" w:rsidRPr="00EB1203" w14:paraId="4DF478DA" w14:textId="77777777" w:rsidTr="00B61B39">
        <w:trPr>
          <w:trHeight w:val="359"/>
        </w:trPr>
        <w:tc>
          <w:tcPr>
            <w:tcW w:w="3160" w:type="dxa"/>
            <w:shd w:val="clear" w:color="auto" w:fill="auto"/>
          </w:tcPr>
          <w:p w14:paraId="0DAF8EC9" w14:textId="77777777" w:rsidR="000A6CE8" w:rsidRPr="00EB1203" w:rsidRDefault="000A6CE8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รวมสินทรัพย์ทางการเงิน</w:t>
            </w:r>
          </w:p>
        </w:tc>
        <w:tc>
          <w:tcPr>
            <w:tcW w:w="1041" w:type="dxa"/>
          </w:tcPr>
          <w:p w14:paraId="35DA6040" w14:textId="02A5029D" w:rsidR="000A6CE8" w:rsidRPr="00EB1203" w:rsidRDefault="00B94188" w:rsidP="00BD2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31,859</w:t>
            </w:r>
          </w:p>
        </w:tc>
        <w:tc>
          <w:tcPr>
            <w:tcW w:w="1042" w:type="dxa"/>
            <w:shd w:val="clear" w:color="auto" w:fill="auto"/>
          </w:tcPr>
          <w:p w14:paraId="5CC5F535" w14:textId="6C890780" w:rsidR="000A6CE8" w:rsidRPr="00EB1203" w:rsidRDefault="00B94188" w:rsidP="00BD2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787,235</w:t>
            </w:r>
          </w:p>
        </w:tc>
        <w:tc>
          <w:tcPr>
            <w:tcW w:w="1096" w:type="dxa"/>
            <w:shd w:val="clear" w:color="auto" w:fill="auto"/>
          </w:tcPr>
          <w:p w14:paraId="54DFAEE9" w14:textId="4BDB77DC" w:rsidR="000A6CE8" w:rsidRPr="00EB1203" w:rsidRDefault="00B94188" w:rsidP="00BD2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710,192</w:t>
            </w:r>
          </w:p>
        </w:tc>
        <w:tc>
          <w:tcPr>
            <w:tcW w:w="1042" w:type="dxa"/>
            <w:shd w:val="clear" w:color="auto" w:fill="auto"/>
          </w:tcPr>
          <w:p w14:paraId="2B1A5F0F" w14:textId="4622D3F7" w:rsidR="000A6CE8" w:rsidRPr="00EB1203" w:rsidRDefault="00BC0C7C" w:rsidP="00BD2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27,218</w:t>
            </w:r>
          </w:p>
        </w:tc>
        <w:tc>
          <w:tcPr>
            <w:tcW w:w="976" w:type="dxa"/>
            <w:shd w:val="clear" w:color="auto" w:fill="auto"/>
          </w:tcPr>
          <w:p w14:paraId="2DBD7F98" w14:textId="75673917" w:rsidR="000A6CE8" w:rsidRPr="00EB1203" w:rsidRDefault="00BC0C7C" w:rsidP="00BD2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1050" w:type="dxa"/>
            <w:shd w:val="clear" w:color="auto" w:fill="auto"/>
          </w:tcPr>
          <w:p w14:paraId="59D4A616" w14:textId="6C2EBD6A" w:rsidR="000A6CE8" w:rsidRPr="00EB1203" w:rsidRDefault="00BC0C7C" w:rsidP="00BD2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1,556,644</w:t>
            </w:r>
          </w:p>
        </w:tc>
      </w:tr>
      <w:tr w:rsidR="000A6CE8" w:rsidRPr="00EB1203" w14:paraId="2251C551" w14:textId="77777777" w:rsidTr="00B61B39">
        <w:trPr>
          <w:trHeight w:val="206"/>
        </w:trPr>
        <w:tc>
          <w:tcPr>
            <w:tcW w:w="3160" w:type="dxa"/>
            <w:shd w:val="clear" w:color="auto" w:fill="auto"/>
          </w:tcPr>
          <w:p w14:paraId="36CD1B63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1" w:type="dxa"/>
          </w:tcPr>
          <w:p w14:paraId="66C32300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14:paraId="38B9F064" w14:textId="15AB46AD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</w:tcPr>
          <w:p w14:paraId="752D1C48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14:paraId="2D815135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</w:tcPr>
          <w:p w14:paraId="55152270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0" w:type="dxa"/>
            <w:shd w:val="clear" w:color="auto" w:fill="auto"/>
          </w:tcPr>
          <w:p w14:paraId="26D707C5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A6CE8" w:rsidRPr="00EB1203" w14:paraId="12049D43" w14:textId="77777777" w:rsidTr="00B61B39">
        <w:trPr>
          <w:trHeight w:val="272"/>
        </w:trPr>
        <w:tc>
          <w:tcPr>
            <w:tcW w:w="3160" w:type="dxa"/>
            <w:shd w:val="clear" w:color="auto" w:fill="auto"/>
          </w:tcPr>
          <w:p w14:paraId="360B8978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41" w:type="dxa"/>
          </w:tcPr>
          <w:p w14:paraId="39653CDE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A841608" w14:textId="6722B421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D7649D6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27F7147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0E296D0A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6648CD9B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6CE8" w:rsidRPr="00EB1203" w14:paraId="082E267A" w14:textId="77777777" w:rsidTr="00B61B39">
        <w:trPr>
          <w:trHeight w:val="254"/>
        </w:trPr>
        <w:tc>
          <w:tcPr>
            <w:tcW w:w="3160" w:type="dxa"/>
            <w:shd w:val="clear" w:color="auto" w:fill="auto"/>
          </w:tcPr>
          <w:p w14:paraId="5611C0AC" w14:textId="3F6B6A46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1" w:type="dxa"/>
          </w:tcPr>
          <w:p w14:paraId="619E974D" w14:textId="58257215" w:rsidR="00A367D5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3AAB510" w14:textId="413D1B1A" w:rsidR="00A367D5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1096" w:type="dxa"/>
            <w:shd w:val="clear" w:color="auto" w:fill="auto"/>
          </w:tcPr>
          <w:p w14:paraId="1F918A77" w14:textId="604589C9" w:rsidR="00A367D5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0BEC61B" w14:textId="66C3DFF3" w:rsidR="00A367D5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21C2D0BA" w14:textId="037357C1" w:rsidR="00A367D5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9CE3E05" w14:textId="3404B68F" w:rsidR="00A367D5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</w:tr>
      <w:tr w:rsidR="000A6CE8" w:rsidRPr="00EB1203" w14:paraId="782D8BF8" w14:textId="77777777" w:rsidTr="00B61B39">
        <w:trPr>
          <w:trHeight w:val="272"/>
        </w:trPr>
        <w:tc>
          <w:tcPr>
            <w:tcW w:w="3160" w:type="dxa"/>
            <w:shd w:val="clear" w:color="auto" w:fill="auto"/>
          </w:tcPr>
          <w:p w14:paraId="33E5F640" w14:textId="111269E2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41" w:type="dxa"/>
          </w:tcPr>
          <w:p w14:paraId="5346E3C6" w14:textId="33DC615E" w:rsidR="000A6CE8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19D02C3" w14:textId="4B36CFDC" w:rsidR="000A6CE8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35,485</w:t>
            </w:r>
          </w:p>
        </w:tc>
        <w:tc>
          <w:tcPr>
            <w:tcW w:w="1096" w:type="dxa"/>
            <w:shd w:val="clear" w:color="auto" w:fill="auto"/>
          </w:tcPr>
          <w:p w14:paraId="5F7FD8E4" w14:textId="10D10284" w:rsidR="000A6CE8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6B08BCD" w14:textId="3D5A4264" w:rsidR="000A6CE8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7DF023AA" w14:textId="4AB1D842" w:rsidR="000A6CE8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0953C0E" w14:textId="476B5D20" w:rsidR="000A6CE8" w:rsidRPr="00EB1203" w:rsidRDefault="00BC0C7C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35,485</w:t>
            </w:r>
          </w:p>
        </w:tc>
      </w:tr>
      <w:tr w:rsidR="000A6CE8" w:rsidRPr="00EB1203" w14:paraId="2E1714E4" w14:textId="77777777" w:rsidTr="00B61B39">
        <w:trPr>
          <w:trHeight w:val="261"/>
        </w:trPr>
        <w:tc>
          <w:tcPr>
            <w:tcW w:w="3160" w:type="dxa"/>
            <w:shd w:val="clear" w:color="auto" w:fill="auto"/>
          </w:tcPr>
          <w:p w14:paraId="6D86D5EF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041" w:type="dxa"/>
          </w:tcPr>
          <w:p w14:paraId="721BDF19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0E54D6F" w14:textId="2A0C2D4F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04B4EDB6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0301CB0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50C938F8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529B624D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CE8" w:rsidRPr="00EB1203" w14:paraId="02F9C823" w14:textId="77777777" w:rsidTr="00B61B39">
        <w:trPr>
          <w:trHeight w:val="272"/>
        </w:trPr>
        <w:tc>
          <w:tcPr>
            <w:tcW w:w="3160" w:type="dxa"/>
            <w:shd w:val="clear" w:color="auto" w:fill="auto"/>
          </w:tcPr>
          <w:p w14:paraId="46893E67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41" w:type="dxa"/>
          </w:tcPr>
          <w:p w14:paraId="798D965E" w14:textId="259EC8F8" w:rsidR="000A6CE8" w:rsidRPr="00EB1203" w:rsidRDefault="001E0599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1042" w:type="dxa"/>
            <w:shd w:val="clear" w:color="auto" w:fill="auto"/>
          </w:tcPr>
          <w:p w14:paraId="1CBB532A" w14:textId="57909A06" w:rsidR="000A6CE8" w:rsidRPr="00EB1203" w:rsidRDefault="001E0599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14:paraId="0C520122" w14:textId="6171C067" w:rsidR="000A6CE8" w:rsidRPr="00EB1203" w:rsidRDefault="001E0599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DBC5DF9" w14:textId="63EF22A8" w:rsidR="000A6CE8" w:rsidRPr="00EB1203" w:rsidRDefault="001E0599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E6DC5AB" w14:textId="68116ECE" w:rsidR="000A6CE8" w:rsidRPr="00EB1203" w:rsidRDefault="001E0599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444EB0B" w14:textId="76C66BC3" w:rsidR="000A6CE8" w:rsidRPr="00EB1203" w:rsidRDefault="001E0599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  <w:tr w:rsidR="000A6CE8" w:rsidRPr="00EB1203" w14:paraId="65831E8E" w14:textId="77777777" w:rsidTr="00B61B39">
        <w:trPr>
          <w:trHeight w:val="272"/>
        </w:trPr>
        <w:tc>
          <w:tcPr>
            <w:tcW w:w="3160" w:type="dxa"/>
            <w:shd w:val="clear" w:color="auto" w:fill="auto"/>
          </w:tcPr>
          <w:p w14:paraId="437F909A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41" w:type="dxa"/>
          </w:tcPr>
          <w:p w14:paraId="5C01284D" w14:textId="7A647EA9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7CEE4E7" w14:textId="7FDEECA7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096" w:type="dxa"/>
            <w:shd w:val="clear" w:color="auto" w:fill="auto"/>
          </w:tcPr>
          <w:p w14:paraId="0F6A6A99" w14:textId="2629B2EA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04B986C" w14:textId="28C17262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6F23086D" w14:textId="204DD5FF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E0734D8" w14:textId="5D6AD9D5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</w:tr>
      <w:tr w:rsidR="000A6CE8" w:rsidRPr="00EB1203" w14:paraId="231A31C0" w14:textId="77777777" w:rsidTr="00B61B39">
        <w:trPr>
          <w:trHeight w:val="272"/>
        </w:trPr>
        <w:tc>
          <w:tcPr>
            <w:tcW w:w="3160" w:type="dxa"/>
            <w:shd w:val="clear" w:color="auto" w:fill="auto"/>
          </w:tcPr>
          <w:p w14:paraId="7238107D" w14:textId="33F9BC34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1" w:type="dxa"/>
          </w:tcPr>
          <w:p w14:paraId="00640529" w14:textId="6733B437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0FE5136" w14:textId="10028052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201,004</w:t>
            </w:r>
          </w:p>
        </w:tc>
        <w:tc>
          <w:tcPr>
            <w:tcW w:w="1096" w:type="dxa"/>
            <w:shd w:val="clear" w:color="auto" w:fill="auto"/>
          </w:tcPr>
          <w:p w14:paraId="23AD3AB1" w14:textId="6A578417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321,456</w:t>
            </w:r>
          </w:p>
        </w:tc>
        <w:tc>
          <w:tcPr>
            <w:tcW w:w="1042" w:type="dxa"/>
            <w:shd w:val="clear" w:color="auto" w:fill="auto"/>
          </w:tcPr>
          <w:p w14:paraId="77C34251" w14:textId="3A734A89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18D40893" w14:textId="73FF3DFC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959BFA7" w14:textId="388C76E1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</w:tr>
      <w:tr w:rsidR="000A6CE8" w:rsidRPr="00EB1203" w14:paraId="2753E2B8" w14:textId="77777777" w:rsidTr="00B61B39">
        <w:trPr>
          <w:trHeight w:val="261"/>
        </w:trPr>
        <w:tc>
          <w:tcPr>
            <w:tcW w:w="3160" w:type="dxa"/>
            <w:shd w:val="clear" w:color="auto" w:fill="auto"/>
          </w:tcPr>
          <w:p w14:paraId="154B96FA" w14:textId="1F37CC7D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041" w:type="dxa"/>
          </w:tcPr>
          <w:p w14:paraId="5F36D6AF" w14:textId="7FB956D9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5D6E4F8" w14:textId="60BEC8E5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3,739</w:t>
            </w:r>
          </w:p>
        </w:tc>
        <w:tc>
          <w:tcPr>
            <w:tcW w:w="1096" w:type="dxa"/>
            <w:shd w:val="clear" w:color="auto" w:fill="auto"/>
          </w:tcPr>
          <w:p w14:paraId="301ADF6D" w14:textId="1AED0ADE" w:rsidR="000A6CE8" w:rsidRPr="00EB1203" w:rsidRDefault="000F24C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2,678</w:t>
            </w:r>
          </w:p>
        </w:tc>
        <w:tc>
          <w:tcPr>
            <w:tcW w:w="1042" w:type="dxa"/>
            <w:shd w:val="clear" w:color="auto" w:fill="auto"/>
          </w:tcPr>
          <w:p w14:paraId="11FA3091" w14:textId="33D5ACD6" w:rsidR="000A6CE8" w:rsidRPr="00EB1203" w:rsidRDefault="0015219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4625E798" w14:textId="27546E1A" w:rsidR="000A6CE8" w:rsidRPr="00EB1203" w:rsidRDefault="0015219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7327F8C" w14:textId="199802CF" w:rsidR="000A6CE8" w:rsidRPr="00EB1203" w:rsidRDefault="00152193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6,417</w:t>
            </w:r>
          </w:p>
        </w:tc>
      </w:tr>
      <w:tr w:rsidR="000A6CE8" w:rsidRPr="00EB1203" w14:paraId="1BFE82FF" w14:textId="77777777" w:rsidTr="00B61B39">
        <w:trPr>
          <w:trHeight w:val="272"/>
        </w:trPr>
        <w:tc>
          <w:tcPr>
            <w:tcW w:w="3160" w:type="dxa"/>
            <w:shd w:val="clear" w:color="auto" w:fill="auto"/>
          </w:tcPr>
          <w:p w14:paraId="574DF4A7" w14:textId="7AF1F7F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41" w:type="dxa"/>
          </w:tcPr>
          <w:p w14:paraId="3E769A09" w14:textId="73D599A0" w:rsidR="000A6CE8" w:rsidRPr="00EB1203" w:rsidRDefault="004C194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70022B5" w14:textId="29FE43CE" w:rsidR="000A6CE8" w:rsidRPr="00EB1203" w:rsidRDefault="004C194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1096" w:type="dxa"/>
            <w:shd w:val="clear" w:color="auto" w:fill="auto"/>
          </w:tcPr>
          <w:p w14:paraId="0B4078FC" w14:textId="1A7BF0CF" w:rsidR="000A6CE8" w:rsidRPr="00EB1203" w:rsidRDefault="004C194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36E1F5B" w14:textId="1FD1E6CE" w:rsidR="000A6CE8" w:rsidRPr="00EB1203" w:rsidRDefault="004C194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72B5CEA8" w14:textId="529029C0" w:rsidR="000A6CE8" w:rsidRPr="00EB1203" w:rsidRDefault="004C194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3C5F2C0" w14:textId="7B800E2B" w:rsidR="000A6CE8" w:rsidRPr="00EB1203" w:rsidRDefault="004C194A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</w:tr>
      <w:tr w:rsidR="000A6CE8" w:rsidRPr="00EB1203" w14:paraId="2653BD16" w14:textId="77777777" w:rsidTr="00B61B39">
        <w:trPr>
          <w:trHeight w:val="293"/>
        </w:trPr>
        <w:tc>
          <w:tcPr>
            <w:tcW w:w="3160" w:type="dxa"/>
            <w:shd w:val="clear" w:color="auto" w:fill="auto"/>
          </w:tcPr>
          <w:p w14:paraId="45BEA583" w14:textId="5FE1966E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41" w:type="dxa"/>
          </w:tcPr>
          <w:p w14:paraId="6384A276" w14:textId="00EA4492" w:rsidR="000A6CE8" w:rsidRPr="00EB1203" w:rsidRDefault="00930943" w:rsidP="000816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2597A3B" w14:textId="6C7E1B5F" w:rsidR="000A6CE8" w:rsidRPr="00EB1203" w:rsidRDefault="00930943" w:rsidP="000816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096" w:type="dxa"/>
            <w:shd w:val="clear" w:color="auto" w:fill="auto"/>
          </w:tcPr>
          <w:p w14:paraId="6DB322D1" w14:textId="3CECF610" w:rsidR="000A6CE8" w:rsidRPr="00EB1203" w:rsidRDefault="00930943" w:rsidP="000816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C4B8FA9" w14:textId="69A8999A" w:rsidR="000A6CE8" w:rsidRPr="00EB1203" w:rsidRDefault="00930943" w:rsidP="000816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49D2F0E1" w14:textId="0419A854" w:rsidR="000A6CE8" w:rsidRPr="00EB1203" w:rsidRDefault="00930943" w:rsidP="000816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C6FC134" w14:textId="04DDC71E" w:rsidR="000A6CE8" w:rsidRPr="00EB1203" w:rsidRDefault="00930943" w:rsidP="000816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</w:tr>
      <w:tr w:rsidR="000A6CE8" w:rsidRPr="00EB1203" w14:paraId="00E266BC" w14:textId="77777777" w:rsidTr="00B61B39">
        <w:trPr>
          <w:trHeight w:val="315"/>
        </w:trPr>
        <w:tc>
          <w:tcPr>
            <w:tcW w:w="3160" w:type="dxa"/>
            <w:shd w:val="clear" w:color="auto" w:fill="auto"/>
          </w:tcPr>
          <w:p w14:paraId="3EF3628D" w14:textId="77777777" w:rsidR="000A6CE8" w:rsidRPr="00EB1203" w:rsidRDefault="000A6CE8" w:rsidP="000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41" w:type="dxa"/>
          </w:tcPr>
          <w:p w14:paraId="2089B8AD" w14:textId="0E84E6CB" w:rsidR="000A6CE8" w:rsidRPr="00EB1203" w:rsidRDefault="00930943" w:rsidP="000816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120,000</w:t>
            </w:r>
          </w:p>
        </w:tc>
        <w:tc>
          <w:tcPr>
            <w:tcW w:w="1042" w:type="dxa"/>
            <w:shd w:val="clear" w:color="auto" w:fill="auto"/>
          </w:tcPr>
          <w:p w14:paraId="18475762" w14:textId="243207A9" w:rsidR="000A6CE8" w:rsidRPr="00EB1203" w:rsidRDefault="00930943" w:rsidP="000816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393,235</w:t>
            </w:r>
          </w:p>
        </w:tc>
        <w:tc>
          <w:tcPr>
            <w:tcW w:w="1096" w:type="dxa"/>
            <w:shd w:val="clear" w:color="auto" w:fill="auto"/>
          </w:tcPr>
          <w:p w14:paraId="28915B56" w14:textId="63417F89" w:rsidR="000A6CE8" w:rsidRPr="00EB1203" w:rsidRDefault="00930943" w:rsidP="000816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324,134</w:t>
            </w:r>
          </w:p>
        </w:tc>
        <w:tc>
          <w:tcPr>
            <w:tcW w:w="1042" w:type="dxa"/>
            <w:shd w:val="clear" w:color="auto" w:fill="auto"/>
          </w:tcPr>
          <w:p w14:paraId="52B62B19" w14:textId="62C6A281" w:rsidR="000A6CE8" w:rsidRPr="00EB1203" w:rsidRDefault="00930943" w:rsidP="000816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31A02EA2" w14:textId="795512BD" w:rsidR="000A6CE8" w:rsidRPr="00EB1203" w:rsidRDefault="00930943" w:rsidP="000816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929BA71" w14:textId="72145DC1" w:rsidR="000A6CE8" w:rsidRPr="00EB1203" w:rsidRDefault="00930943" w:rsidP="000816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837,369</w:t>
            </w:r>
          </w:p>
        </w:tc>
      </w:tr>
    </w:tbl>
    <w:p w14:paraId="4B4A8785" w14:textId="7267B0C6" w:rsidR="003C4AE4" w:rsidRDefault="003C4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07" w:type="dxa"/>
        <w:tblInd w:w="369" w:type="dxa"/>
        <w:tblLook w:val="04A0" w:firstRow="1" w:lastRow="0" w:firstColumn="1" w:lastColumn="0" w:noHBand="0" w:noVBand="1"/>
      </w:tblPr>
      <w:tblGrid>
        <w:gridCol w:w="3160"/>
        <w:gridCol w:w="1041"/>
        <w:gridCol w:w="1042"/>
        <w:gridCol w:w="1096"/>
        <w:gridCol w:w="1042"/>
        <w:gridCol w:w="976"/>
        <w:gridCol w:w="1050"/>
      </w:tblGrid>
      <w:tr w:rsidR="00BD26A7" w:rsidRPr="00EB1203" w14:paraId="5C3A6832" w14:textId="77777777" w:rsidTr="00190126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2E8B7642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37448F4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26A7" w:rsidRPr="00EB1203" w14:paraId="01BC1CB5" w14:textId="77777777" w:rsidTr="00190126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47BC1D3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16BA3CD3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D26A7" w:rsidRPr="00EB1203" w14:paraId="78ECBD64" w14:textId="77777777" w:rsidTr="00190126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28A60C1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47" w:type="dxa"/>
            <w:gridSpan w:val="6"/>
          </w:tcPr>
          <w:p w14:paraId="052BB5D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ระยะเวลาการครบกำหนดคงเหลือ</w:t>
            </w:r>
          </w:p>
        </w:tc>
      </w:tr>
      <w:tr w:rsidR="00BD26A7" w:rsidRPr="00EB1203" w14:paraId="01A3A4A4" w14:textId="77777777" w:rsidTr="00190126">
        <w:trPr>
          <w:trHeight w:val="42"/>
          <w:tblHeader/>
        </w:trPr>
        <w:tc>
          <w:tcPr>
            <w:tcW w:w="3160" w:type="dxa"/>
            <w:shd w:val="clear" w:color="auto" w:fill="auto"/>
            <w:vAlign w:val="bottom"/>
          </w:tcPr>
          <w:p w14:paraId="2D2AAAE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58EC1AD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4CE94A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429AFB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E480D93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ถึง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D3D9C6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FA66A71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4E6C75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D26A7" w:rsidRPr="00EB1203" w14:paraId="69A66FF7" w14:textId="77777777" w:rsidTr="00190126">
        <w:trPr>
          <w:trHeight w:val="305"/>
          <w:tblHeader/>
        </w:trPr>
        <w:tc>
          <w:tcPr>
            <w:tcW w:w="3160" w:type="dxa"/>
            <w:shd w:val="clear" w:color="auto" w:fill="auto"/>
          </w:tcPr>
          <w:p w14:paraId="7DEFDCC6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75F596C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D26A7" w:rsidRPr="00EB1203" w14:paraId="542E3C4E" w14:textId="77777777" w:rsidTr="00190126">
        <w:trPr>
          <w:trHeight w:val="315"/>
        </w:trPr>
        <w:tc>
          <w:tcPr>
            <w:tcW w:w="3160" w:type="dxa"/>
            <w:shd w:val="clear" w:color="auto" w:fill="auto"/>
          </w:tcPr>
          <w:p w14:paraId="31223391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41" w:type="dxa"/>
          </w:tcPr>
          <w:p w14:paraId="08211D8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42" w:type="dxa"/>
            <w:shd w:val="clear" w:color="auto" w:fill="auto"/>
          </w:tcPr>
          <w:p w14:paraId="79770521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660CC68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132A5AA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5AE4986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0EB86CA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D26A7" w:rsidRPr="00EB1203" w14:paraId="0DC3A989" w14:textId="77777777" w:rsidTr="00190126">
        <w:trPr>
          <w:trHeight w:val="305"/>
        </w:trPr>
        <w:tc>
          <w:tcPr>
            <w:tcW w:w="3160" w:type="dxa"/>
            <w:shd w:val="clear" w:color="auto" w:fill="auto"/>
          </w:tcPr>
          <w:p w14:paraId="0CCC682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</w:tcPr>
          <w:p w14:paraId="18C4AEF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76,074</w:t>
            </w:r>
          </w:p>
        </w:tc>
        <w:tc>
          <w:tcPr>
            <w:tcW w:w="1042" w:type="dxa"/>
            <w:shd w:val="clear" w:color="auto" w:fill="auto"/>
          </w:tcPr>
          <w:p w14:paraId="4C79B4F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14:paraId="74204324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4BCACF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2545824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050" w:type="dxa"/>
            <w:shd w:val="clear" w:color="auto" w:fill="auto"/>
          </w:tcPr>
          <w:p w14:paraId="76A40794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76,170</w:t>
            </w:r>
          </w:p>
        </w:tc>
      </w:tr>
      <w:tr w:rsidR="00BD26A7" w:rsidRPr="00EB1203" w14:paraId="40BA1AF7" w14:textId="77777777" w:rsidTr="00190126">
        <w:trPr>
          <w:trHeight w:val="305"/>
        </w:trPr>
        <w:tc>
          <w:tcPr>
            <w:tcW w:w="3160" w:type="dxa"/>
            <w:shd w:val="clear" w:color="auto" w:fill="auto"/>
          </w:tcPr>
          <w:p w14:paraId="264BAE7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407189F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EC77890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461,438</w:t>
            </w:r>
          </w:p>
        </w:tc>
        <w:tc>
          <w:tcPr>
            <w:tcW w:w="1096" w:type="dxa"/>
            <w:shd w:val="clear" w:color="auto" w:fill="auto"/>
          </w:tcPr>
          <w:p w14:paraId="25691B5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752,929</w:t>
            </w:r>
          </w:p>
        </w:tc>
        <w:tc>
          <w:tcPr>
            <w:tcW w:w="1042" w:type="dxa"/>
            <w:shd w:val="clear" w:color="auto" w:fill="auto"/>
          </w:tcPr>
          <w:p w14:paraId="4C4B533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24,664</w:t>
            </w:r>
          </w:p>
        </w:tc>
        <w:tc>
          <w:tcPr>
            <w:tcW w:w="976" w:type="dxa"/>
            <w:shd w:val="clear" w:color="auto" w:fill="auto"/>
          </w:tcPr>
          <w:p w14:paraId="00C53B8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98A7BB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1,239,031</w:t>
            </w:r>
          </w:p>
        </w:tc>
      </w:tr>
      <w:tr w:rsidR="00BD26A7" w:rsidRPr="00EB1203" w14:paraId="4094A3F9" w14:textId="77777777" w:rsidTr="00190126">
        <w:trPr>
          <w:trHeight w:val="305"/>
        </w:trPr>
        <w:tc>
          <w:tcPr>
            <w:tcW w:w="3160" w:type="dxa"/>
            <w:shd w:val="clear" w:color="auto" w:fill="auto"/>
          </w:tcPr>
          <w:p w14:paraId="3EA94D22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0000F9F5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081CEF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  <w:tc>
          <w:tcPr>
            <w:tcW w:w="1096" w:type="dxa"/>
            <w:shd w:val="clear" w:color="auto" w:fill="auto"/>
          </w:tcPr>
          <w:p w14:paraId="4EEEDFC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D0CE15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322E8C7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ECFAFB6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</w:tr>
      <w:tr w:rsidR="00BD26A7" w:rsidRPr="00EB1203" w14:paraId="5C2780F0" w14:textId="77777777" w:rsidTr="00190126">
        <w:trPr>
          <w:trHeight w:val="305"/>
        </w:trPr>
        <w:tc>
          <w:tcPr>
            <w:tcW w:w="3160" w:type="dxa"/>
            <w:shd w:val="clear" w:color="auto" w:fill="auto"/>
          </w:tcPr>
          <w:p w14:paraId="21634C8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13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041" w:type="dxa"/>
          </w:tcPr>
          <w:p w14:paraId="797C361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D3479D5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132B9E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213488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58D2734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1C9D5DE3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26A7" w:rsidRPr="00EB1203" w14:paraId="7126C0A8" w14:textId="77777777" w:rsidTr="00190126">
        <w:trPr>
          <w:trHeight w:val="305"/>
        </w:trPr>
        <w:tc>
          <w:tcPr>
            <w:tcW w:w="3160" w:type="dxa"/>
            <w:shd w:val="clear" w:color="auto" w:fill="auto"/>
          </w:tcPr>
          <w:p w14:paraId="728A6F3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และลูกหนี้เงินให้สินเชื่อ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43D9B71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2520863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174,085</w:t>
            </w:r>
          </w:p>
        </w:tc>
        <w:tc>
          <w:tcPr>
            <w:tcW w:w="1096" w:type="dxa"/>
            <w:shd w:val="clear" w:color="auto" w:fill="auto"/>
          </w:tcPr>
          <w:p w14:paraId="70186A52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14,192</w:t>
            </w:r>
          </w:p>
        </w:tc>
        <w:tc>
          <w:tcPr>
            <w:tcW w:w="1042" w:type="dxa"/>
            <w:shd w:val="clear" w:color="auto" w:fill="auto"/>
          </w:tcPr>
          <w:p w14:paraId="73B3BA01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50F3C00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21BD77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188,277</w:t>
            </w:r>
          </w:p>
        </w:tc>
      </w:tr>
      <w:tr w:rsidR="00BD26A7" w:rsidRPr="00EB1203" w14:paraId="5D4EF533" w14:textId="77777777" w:rsidTr="00190126">
        <w:trPr>
          <w:trHeight w:val="337"/>
        </w:trPr>
        <w:tc>
          <w:tcPr>
            <w:tcW w:w="3160" w:type="dxa"/>
            <w:shd w:val="clear" w:color="auto" w:fill="auto"/>
          </w:tcPr>
          <w:p w14:paraId="76B9DC9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41" w:type="dxa"/>
          </w:tcPr>
          <w:p w14:paraId="5350C541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CAC2933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1096" w:type="dxa"/>
            <w:shd w:val="clear" w:color="auto" w:fill="auto"/>
          </w:tcPr>
          <w:p w14:paraId="53B57A85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42A16DB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DBBC7E6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7F06B3D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BD26A7" w:rsidRPr="00EB1203" w14:paraId="4F710BF8" w14:textId="77777777" w:rsidTr="00190126">
        <w:trPr>
          <w:trHeight w:val="359"/>
        </w:trPr>
        <w:tc>
          <w:tcPr>
            <w:tcW w:w="3160" w:type="dxa"/>
            <w:shd w:val="clear" w:color="auto" w:fill="auto"/>
          </w:tcPr>
          <w:p w14:paraId="3921910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41" w:type="dxa"/>
          </w:tcPr>
          <w:p w14:paraId="57C66C4C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76,074</w:t>
            </w:r>
          </w:p>
        </w:tc>
        <w:tc>
          <w:tcPr>
            <w:tcW w:w="1042" w:type="dxa"/>
            <w:shd w:val="clear" w:color="auto" w:fill="auto"/>
          </w:tcPr>
          <w:p w14:paraId="723591DF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648,300</w:t>
            </w:r>
          </w:p>
        </w:tc>
        <w:tc>
          <w:tcPr>
            <w:tcW w:w="1096" w:type="dxa"/>
            <w:shd w:val="clear" w:color="auto" w:fill="auto"/>
          </w:tcPr>
          <w:p w14:paraId="0C2A184B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767,121</w:t>
            </w:r>
          </w:p>
        </w:tc>
        <w:tc>
          <w:tcPr>
            <w:tcW w:w="1042" w:type="dxa"/>
            <w:shd w:val="clear" w:color="auto" w:fill="auto"/>
          </w:tcPr>
          <w:p w14:paraId="45F2A786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24,664</w:t>
            </w:r>
          </w:p>
        </w:tc>
        <w:tc>
          <w:tcPr>
            <w:tcW w:w="976" w:type="dxa"/>
            <w:shd w:val="clear" w:color="auto" w:fill="auto"/>
          </w:tcPr>
          <w:p w14:paraId="091194F4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1050" w:type="dxa"/>
            <w:shd w:val="clear" w:color="auto" w:fill="auto"/>
          </w:tcPr>
          <w:p w14:paraId="028BFCE2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1,516,255</w:t>
            </w:r>
          </w:p>
        </w:tc>
      </w:tr>
      <w:tr w:rsidR="00BD26A7" w:rsidRPr="00EB1203" w14:paraId="767A9712" w14:textId="77777777" w:rsidTr="00F8645F">
        <w:trPr>
          <w:trHeight w:val="290"/>
        </w:trPr>
        <w:tc>
          <w:tcPr>
            <w:tcW w:w="3160" w:type="dxa"/>
            <w:shd w:val="clear" w:color="auto" w:fill="auto"/>
          </w:tcPr>
          <w:p w14:paraId="234D519D" w14:textId="115B80F2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1" w:type="dxa"/>
          </w:tcPr>
          <w:p w14:paraId="6840C80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1846A623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69604E46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EA7D12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770FE3C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37A2AAA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70978" w:rsidRPr="00EB1203" w14:paraId="58ABB698" w14:textId="77777777" w:rsidTr="00190126">
        <w:trPr>
          <w:trHeight w:val="272"/>
        </w:trPr>
        <w:tc>
          <w:tcPr>
            <w:tcW w:w="3160" w:type="dxa"/>
            <w:shd w:val="clear" w:color="auto" w:fill="auto"/>
          </w:tcPr>
          <w:p w14:paraId="6FECEECD" w14:textId="4AD6111E" w:rsidR="00970978" w:rsidRPr="00EB1203" w:rsidRDefault="00970978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41" w:type="dxa"/>
          </w:tcPr>
          <w:p w14:paraId="6F9229F4" w14:textId="77777777" w:rsidR="00970978" w:rsidRPr="00EB1203" w:rsidRDefault="00970978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55606B0D" w14:textId="77777777" w:rsidR="00970978" w:rsidRPr="00EB1203" w:rsidRDefault="00970978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6EF7C3D6" w14:textId="77777777" w:rsidR="00970978" w:rsidRPr="00EB1203" w:rsidRDefault="00970978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3220DB15" w14:textId="77777777" w:rsidR="00970978" w:rsidRPr="00EB1203" w:rsidRDefault="00970978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318195AA" w14:textId="77777777" w:rsidR="00970978" w:rsidRPr="00EB1203" w:rsidRDefault="00970978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535756D9" w14:textId="77777777" w:rsidR="00970978" w:rsidRPr="00EB1203" w:rsidRDefault="00970978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D26A7" w:rsidRPr="00EB1203" w14:paraId="72B9A336" w14:textId="77777777" w:rsidTr="00190126">
        <w:trPr>
          <w:trHeight w:val="254"/>
        </w:trPr>
        <w:tc>
          <w:tcPr>
            <w:tcW w:w="3160" w:type="dxa"/>
            <w:shd w:val="clear" w:color="auto" w:fill="auto"/>
          </w:tcPr>
          <w:p w14:paraId="580280C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1" w:type="dxa"/>
          </w:tcPr>
          <w:p w14:paraId="73133A3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3AD4DB6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096" w:type="dxa"/>
            <w:shd w:val="clear" w:color="auto" w:fill="auto"/>
          </w:tcPr>
          <w:p w14:paraId="6A8B112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41E4E1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49A8019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D528B5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BD26A7" w:rsidRPr="00EB1203" w14:paraId="134672EE" w14:textId="77777777" w:rsidTr="00190126">
        <w:trPr>
          <w:trHeight w:val="272"/>
        </w:trPr>
        <w:tc>
          <w:tcPr>
            <w:tcW w:w="3160" w:type="dxa"/>
            <w:shd w:val="clear" w:color="auto" w:fill="auto"/>
          </w:tcPr>
          <w:p w14:paraId="56B73771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เจ้าหนี้อื่น</w:t>
            </w:r>
          </w:p>
        </w:tc>
        <w:tc>
          <w:tcPr>
            <w:tcW w:w="1041" w:type="dxa"/>
          </w:tcPr>
          <w:p w14:paraId="4DD6C863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3D24BB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20,095</w:t>
            </w:r>
          </w:p>
        </w:tc>
        <w:tc>
          <w:tcPr>
            <w:tcW w:w="1096" w:type="dxa"/>
            <w:shd w:val="clear" w:color="auto" w:fill="auto"/>
          </w:tcPr>
          <w:p w14:paraId="75B08054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F37FB3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71AD71F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5FA6D79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20,095</w:t>
            </w:r>
          </w:p>
        </w:tc>
      </w:tr>
      <w:tr w:rsidR="00BD26A7" w:rsidRPr="00EB1203" w14:paraId="05E0BC1B" w14:textId="77777777" w:rsidTr="00190126">
        <w:trPr>
          <w:trHeight w:val="261"/>
        </w:trPr>
        <w:tc>
          <w:tcPr>
            <w:tcW w:w="3160" w:type="dxa"/>
            <w:shd w:val="clear" w:color="auto" w:fill="auto"/>
          </w:tcPr>
          <w:p w14:paraId="10B3E23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041" w:type="dxa"/>
          </w:tcPr>
          <w:p w14:paraId="5FFB067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3C33E7E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E559A76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513642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73F60A5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40F804E6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26A7" w:rsidRPr="00EB1203" w14:paraId="319EA5CC" w14:textId="77777777" w:rsidTr="00190126">
        <w:trPr>
          <w:trHeight w:val="272"/>
        </w:trPr>
        <w:tc>
          <w:tcPr>
            <w:tcW w:w="3160" w:type="dxa"/>
            <w:shd w:val="clear" w:color="auto" w:fill="auto"/>
          </w:tcPr>
          <w:p w14:paraId="199D1567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41" w:type="dxa"/>
          </w:tcPr>
          <w:p w14:paraId="3A4ACFB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115,000</w:t>
            </w:r>
          </w:p>
        </w:tc>
        <w:tc>
          <w:tcPr>
            <w:tcW w:w="1042" w:type="dxa"/>
            <w:shd w:val="clear" w:color="auto" w:fill="auto"/>
          </w:tcPr>
          <w:p w14:paraId="6310256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14:paraId="7D78C765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D86771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4A944C1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63886F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115,000</w:t>
            </w:r>
          </w:p>
        </w:tc>
      </w:tr>
      <w:tr w:rsidR="00BD26A7" w:rsidRPr="00EB1203" w14:paraId="6B47E8A2" w14:textId="77777777" w:rsidTr="00190126">
        <w:trPr>
          <w:trHeight w:val="272"/>
        </w:trPr>
        <w:tc>
          <w:tcPr>
            <w:tcW w:w="3160" w:type="dxa"/>
            <w:shd w:val="clear" w:color="auto" w:fill="auto"/>
          </w:tcPr>
          <w:p w14:paraId="2E4B4473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41" w:type="dxa"/>
          </w:tcPr>
          <w:p w14:paraId="188DB23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EFBAC6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1096" w:type="dxa"/>
            <w:shd w:val="clear" w:color="auto" w:fill="auto"/>
          </w:tcPr>
          <w:p w14:paraId="6812720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6ADDC6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76EDFF8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372197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BD26A7" w:rsidRPr="00EB1203" w14:paraId="331DD165" w14:textId="77777777" w:rsidTr="00190126">
        <w:trPr>
          <w:trHeight w:val="272"/>
        </w:trPr>
        <w:tc>
          <w:tcPr>
            <w:tcW w:w="3160" w:type="dxa"/>
            <w:shd w:val="clear" w:color="auto" w:fill="auto"/>
          </w:tcPr>
          <w:p w14:paraId="40B4791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1" w:type="dxa"/>
          </w:tcPr>
          <w:p w14:paraId="6696A3C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C16C2A5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156,771</w:t>
            </w:r>
          </w:p>
        </w:tc>
        <w:tc>
          <w:tcPr>
            <w:tcW w:w="1096" w:type="dxa"/>
            <w:shd w:val="clear" w:color="auto" w:fill="auto"/>
          </w:tcPr>
          <w:p w14:paraId="5035FF3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364,597</w:t>
            </w:r>
          </w:p>
        </w:tc>
        <w:tc>
          <w:tcPr>
            <w:tcW w:w="1042" w:type="dxa"/>
            <w:shd w:val="clear" w:color="auto" w:fill="auto"/>
          </w:tcPr>
          <w:p w14:paraId="428DDC6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574DC81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E02F92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521,368</w:t>
            </w:r>
          </w:p>
        </w:tc>
      </w:tr>
      <w:tr w:rsidR="00BD26A7" w:rsidRPr="00EB1203" w14:paraId="632D3CF1" w14:textId="77777777" w:rsidTr="00190126">
        <w:trPr>
          <w:trHeight w:val="261"/>
        </w:trPr>
        <w:tc>
          <w:tcPr>
            <w:tcW w:w="3160" w:type="dxa"/>
            <w:shd w:val="clear" w:color="auto" w:fill="auto"/>
          </w:tcPr>
          <w:p w14:paraId="19F6E350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041" w:type="dxa"/>
          </w:tcPr>
          <w:p w14:paraId="2F7B42D0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6BEFBBB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  <w:tc>
          <w:tcPr>
            <w:tcW w:w="1096" w:type="dxa"/>
            <w:shd w:val="clear" w:color="auto" w:fill="auto"/>
          </w:tcPr>
          <w:p w14:paraId="07CC0A6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6,420</w:t>
            </w:r>
          </w:p>
        </w:tc>
        <w:tc>
          <w:tcPr>
            <w:tcW w:w="1042" w:type="dxa"/>
            <w:shd w:val="clear" w:color="auto" w:fill="auto"/>
          </w:tcPr>
          <w:p w14:paraId="39B8DB1A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3BA56AE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E9C09B6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9,990</w:t>
            </w:r>
          </w:p>
        </w:tc>
      </w:tr>
      <w:tr w:rsidR="00BD26A7" w:rsidRPr="00EB1203" w14:paraId="0D2BA278" w14:textId="77777777" w:rsidTr="00190126">
        <w:trPr>
          <w:trHeight w:val="272"/>
        </w:trPr>
        <w:tc>
          <w:tcPr>
            <w:tcW w:w="3160" w:type="dxa"/>
            <w:shd w:val="clear" w:color="auto" w:fill="auto"/>
          </w:tcPr>
          <w:p w14:paraId="5987E1BC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41" w:type="dxa"/>
          </w:tcPr>
          <w:p w14:paraId="4CEBD09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DAF501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  <w:tc>
          <w:tcPr>
            <w:tcW w:w="1096" w:type="dxa"/>
            <w:shd w:val="clear" w:color="auto" w:fill="auto"/>
          </w:tcPr>
          <w:p w14:paraId="19A10EAD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2BCC7C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2F4921B1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39E5B92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</w:tr>
      <w:tr w:rsidR="00BD26A7" w:rsidRPr="00EB1203" w14:paraId="18D16837" w14:textId="77777777" w:rsidTr="00190126">
        <w:trPr>
          <w:trHeight w:val="293"/>
        </w:trPr>
        <w:tc>
          <w:tcPr>
            <w:tcW w:w="3160" w:type="dxa"/>
            <w:shd w:val="clear" w:color="auto" w:fill="auto"/>
          </w:tcPr>
          <w:p w14:paraId="5E04926F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41" w:type="dxa"/>
          </w:tcPr>
          <w:p w14:paraId="7072990B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7662A56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1096" w:type="dxa"/>
            <w:shd w:val="clear" w:color="auto" w:fill="auto"/>
          </w:tcPr>
          <w:p w14:paraId="25732273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CFD5D55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2EF271A1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5FDE89C" w14:textId="77777777" w:rsidR="00BD26A7" w:rsidRPr="00EB1203" w:rsidRDefault="00BD26A7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</w:tr>
      <w:tr w:rsidR="00BD26A7" w:rsidRPr="00EB1203" w14:paraId="135EB7AB" w14:textId="77777777" w:rsidTr="00190126">
        <w:trPr>
          <w:trHeight w:val="315"/>
        </w:trPr>
        <w:tc>
          <w:tcPr>
            <w:tcW w:w="3160" w:type="dxa"/>
            <w:shd w:val="clear" w:color="auto" w:fill="auto"/>
          </w:tcPr>
          <w:p w14:paraId="3497BAA8" w14:textId="77777777" w:rsidR="00BD26A7" w:rsidRPr="00EB1203" w:rsidRDefault="00BD26A7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41" w:type="dxa"/>
          </w:tcPr>
          <w:p w14:paraId="3BE08D1B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115,000</w:t>
            </w:r>
          </w:p>
        </w:tc>
        <w:tc>
          <w:tcPr>
            <w:tcW w:w="1042" w:type="dxa"/>
            <w:shd w:val="clear" w:color="auto" w:fill="auto"/>
          </w:tcPr>
          <w:p w14:paraId="309228FD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332,695</w:t>
            </w:r>
          </w:p>
        </w:tc>
        <w:tc>
          <w:tcPr>
            <w:tcW w:w="1096" w:type="dxa"/>
            <w:shd w:val="clear" w:color="auto" w:fill="auto"/>
          </w:tcPr>
          <w:p w14:paraId="723B4620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371,017</w:t>
            </w:r>
          </w:p>
        </w:tc>
        <w:tc>
          <w:tcPr>
            <w:tcW w:w="1042" w:type="dxa"/>
            <w:shd w:val="clear" w:color="auto" w:fill="auto"/>
          </w:tcPr>
          <w:p w14:paraId="66FE401F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42EEC0E6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C6B1703" w14:textId="77777777" w:rsidR="00BD26A7" w:rsidRPr="00EB1203" w:rsidRDefault="00BD26A7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818,712</w:t>
            </w:r>
          </w:p>
        </w:tc>
      </w:tr>
    </w:tbl>
    <w:p w14:paraId="4949C806" w14:textId="77777777" w:rsidR="00BD26A7" w:rsidRPr="00703AF0" w:rsidRDefault="00BD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38460DA8" w14:textId="233DE913" w:rsidR="000E73BC" w:rsidRPr="00EB1203" w:rsidRDefault="000E73BC" w:rsidP="0053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3C2791A" w14:textId="47365F15" w:rsidR="000E73BC" w:rsidRPr="00EB1203" w:rsidRDefault="000E73BC" w:rsidP="00DD3C5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9A5887B" w14:textId="3EC6E09B" w:rsidR="007F7476" w:rsidRPr="00EB1203" w:rsidRDefault="009B2520" w:rsidP="001F6EFB">
      <w:pPr>
        <w:tabs>
          <w:tab w:val="clear" w:pos="454"/>
          <w:tab w:val="left" w:pos="540"/>
        </w:tabs>
        <w:rPr>
          <w:rFonts w:asciiTheme="majorBidi" w:hAnsiTheme="majorBidi" w:cstheme="majorBidi"/>
          <w:cs/>
        </w:rPr>
      </w:pPr>
      <w:r w:rsidRPr="00EB1203">
        <w:rPr>
          <w:rFonts w:asciiTheme="majorBidi" w:hAnsiTheme="majorBidi" w:cstheme="majorBidi"/>
          <w:cs/>
        </w:rPr>
        <w:tab/>
      </w:r>
      <w:r w:rsidRPr="00EB1203">
        <w:rPr>
          <w:rFonts w:asciiTheme="majorBidi" w:hAnsiTheme="majorBidi" w:cstheme="majorBidi"/>
          <w:cs/>
        </w:rPr>
        <w:tab/>
        <w:t xml:space="preserve">* </w:t>
      </w:r>
      <w:r w:rsidRPr="00EB1203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57747A0B" w14:textId="56AA5690" w:rsidR="0087277D" w:rsidRPr="00EB1203" w:rsidRDefault="0087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437" w:type="dxa"/>
        <w:tblInd w:w="360" w:type="dxa"/>
        <w:tblLook w:val="04A0" w:firstRow="1" w:lastRow="0" w:firstColumn="1" w:lastColumn="0" w:noHBand="0" w:noVBand="1"/>
      </w:tblPr>
      <w:tblGrid>
        <w:gridCol w:w="3235"/>
        <w:gridCol w:w="951"/>
        <w:gridCol w:w="1036"/>
        <w:gridCol w:w="1101"/>
        <w:gridCol w:w="1036"/>
        <w:gridCol w:w="1036"/>
        <w:gridCol w:w="1042"/>
      </w:tblGrid>
      <w:tr w:rsidR="00921CCF" w:rsidRPr="00EB1203" w14:paraId="10F2CFAC" w14:textId="77777777" w:rsidTr="009B2520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1A4038DE" w14:textId="67A47EFE" w:rsidR="00921CCF" w:rsidRPr="00EB1203" w:rsidRDefault="00921CCF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00D54633" w14:textId="2CA8C013" w:rsidR="00921CCF" w:rsidRPr="00EB1203" w:rsidRDefault="00921CCF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74C" w:rsidRPr="00EB1203" w14:paraId="36A5E99F" w14:textId="77777777" w:rsidTr="009B2520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3AB06AF3" w14:textId="77777777" w:rsidR="001D774C" w:rsidRPr="00EB1203" w:rsidRDefault="001D774C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1D03D242" w14:textId="6ACDDA0A" w:rsidR="001D774C" w:rsidRPr="00EB1203" w:rsidRDefault="001D774C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03AF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21CCF" w:rsidRPr="00EB1203" w14:paraId="39AA7368" w14:textId="77777777" w:rsidTr="009B2520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42DAF2F8" w14:textId="77777777" w:rsidR="00921CCF" w:rsidRPr="00EB1203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1AB8ABFB" w14:textId="2ACC8077" w:rsidR="00921CCF" w:rsidRPr="00EB1203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ระยะเวลาการครบกำหนดคงเหลือ</w:t>
            </w:r>
          </w:p>
        </w:tc>
      </w:tr>
      <w:tr w:rsidR="00921CCF" w:rsidRPr="00EB1203" w14:paraId="51031AA3" w14:textId="77777777" w:rsidTr="009B2520">
        <w:trPr>
          <w:trHeight w:val="694"/>
          <w:tblHeader/>
        </w:trPr>
        <w:tc>
          <w:tcPr>
            <w:tcW w:w="3235" w:type="dxa"/>
            <w:shd w:val="clear" w:color="auto" w:fill="auto"/>
            <w:vAlign w:val="bottom"/>
          </w:tcPr>
          <w:p w14:paraId="3E5029C9" w14:textId="605CA95D" w:rsidR="00921CCF" w:rsidRPr="00EB1203" w:rsidRDefault="00921CCF" w:rsidP="005E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A95EC34" w14:textId="1A959FC5" w:rsidR="00921CCF" w:rsidRPr="00EB1203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34934442" w14:textId="36BD6C64" w:rsidR="00921CCF" w:rsidRPr="00EB1203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B6FE40D" w14:textId="06CB541E" w:rsidR="00921CCF" w:rsidRPr="00EB1203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97A2A34" w14:textId="1E57FC90" w:rsidR="00921CCF" w:rsidRPr="00EB1203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072485AF" w14:textId="7A353FBA" w:rsidR="00921CCF" w:rsidRPr="00EB1203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1F292FF7" w14:textId="67DAC52B" w:rsidR="00921CCF" w:rsidRPr="00EB1203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A21E2B6" w14:textId="77777777" w:rsidR="00921CCF" w:rsidRPr="00EB1203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21CCF" w:rsidRPr="00EB1203" w14:paraId="312F7C1B" w14:textId="77777777" w:rsidTr="00921CCF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27B5958D" w14:textId="4AC1564E" w:rsidR="00921CCF" w:rsidRPr="00EB1203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216EC2AF" w14:textId="7618D12A" w:rsidR="00921CCF" w:rsidRPr="00EB1203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21CCF" w:rsidRPr="00EB1203" w14:paraId="41166AA1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6A98ED80" w14:textId="5F8A01E7" w:rsidR="00921CCF" w:rsidRPr="00EB1203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26701051" w14:textId="77777777" w:rsidR="00921CCF" w:rsidRPr="00EB1203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42EC566" w14:textId="77777777" w:rsidR="00921CCF" w:rsidRPr="00EB1203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AF97CBF" w14:textId="77777777" w:rsidR="00921CCF" w:rsidRPr="00EB1203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01A7F4F9" w14:textId="77777777" w:rsidR="00921CCF" w:rsidRPr="00EB1203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236DB7F8" w14:textId="77777777" w:rsidR="00921CCF" w:rsidRPr="00EB1203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33771D2" w14:textId="77777777" w:rsidR="00921CCF" w:rsidRPr="00EB1203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CCF" w:rsidRPr="00EB1203" w14:paraId="7F656E89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12A7DB32" w14:textId="4C77F48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  <w:shd w:val="clear" w:color="auto" w:fill="auto"/>
          </w:tcPr>
          <w:p w14:paraId="69747727" w14:textId="2909A79A" w:rsidR="00921CCF" w:rsidRPr="00EB1203" w:rsidRDefault="00406299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25,392</w:t>
            </w:r>
          </w:p>
        </w:tc>
        <w:tc>
          <w:tcPr>
            <w:tcW w:w="1036" w:type="dxa"/>
            <w:shd w:val="clear" w:color="auto" w:fill="auto"/>
          </w:tcPr>
          <w:p w14:paraId="340BF7B9" w14:textId="726F8C32" w:rsidR="00921CCF" w:rsidRPr="00EB1203" w:rsidRDefault="00406299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78FF43CE" w14:textId="3C623E6B" w:rsidR="00921CCF" w:rsidRPr="00EB1203" w:rsidRDefault="00406299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F84E92B" w14:textId="20016A36" w:rsidR="00921CCF" w:rsidRPr="00EB1203" w:rsidRDefault="00406299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8F2176C" w14:textId="4C886796" w:rsidR="00921CCF" w:rsidRPr="00EB1203" w:rsidRDefault="00406299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042" w:type="dxa"/>
            <w:shd w:val="clear" w:color="auto" w:fill="auto"/>
          </w:tcPr>
          <w:p w14:paraId="5A796D5D" w14:textId="603B257D" w:rsidR="00921CCF" w:rsidRPr="00EB1203" w:rsidRDefault="00406299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25,483</w:t>
            </w:r>
          </w:p>
        </w:tc>
      </w:tr>
      <w:tr w:rsidR="00921CCF" w:rsidRPr="00EB1203" w14:paraId="67D3333A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140582D9" w14:textId="30ECB151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7B872B50" w14:textId="31BAC095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B958AE3" w14:textId="054499CF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422,337</w:t>
            </w:r>
          </w:p>
        </w:tc>
        <w:tc>
          <w:tcPr>
            <w:tcW w:w="1101" w:type="dxa"/>
            <w:shd w:val="clear" w:color="auto" w:fill="auto"/>
          </w:tcPr>
          <w:p w14:paraId="5D995B80" w14:textId="7B23902C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698,010</w:t>
            </w:r>
          </w:p>
        </w:tc>
        <w:tc>
          <w:tcPr>
            <w:tcW w:w="1036" w:type="dxa"/>
            <w:shd w:val="clear" w:color="auto" w:fill="auto"/>
          </w:tcPr>
          <w:p w14:paraId="536177D0" w14:textId="21D0754E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27,218</w:t>
            </w:r>
          </w:p>
        </w:tc>
        <w:tc>
          <w:tcPr>
            <w:tcW w:w="1036" w:type="dxa"/>
            <w:shd w:val="clear" w:color="auto" w:fill="auto"/>
          </w:tcPr>
          <w:p w14:paraId="5D3E3D54" w14:textId="5531076D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7C3A665" w14:textId="4D18491E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1,147,565</w:t>
            </w:r>
          </w:p>
        </w:tc>
      </w:tr>
      <w:tr w:rsidR="00921CCF" w:rsidRPr="00EB1203" w14:paraId="2C48A757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2C611D4D" w14:textId="6EA38215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3BEA8132" w14:textId="37B9E1EF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E6B3BF9" w14:textId="6B6015A0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  <w:tc>
          <w:tcPr>
            <w:tcW w:w="1101" w:type="dxa"/>
            <w:shd w:val="clear" w:color="auto" w:fill="auto"/>
          </w:tcPr>
          <w:p w14:paraId="0E765F7E" w14:textId="602A988E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93C38D5" w14:textId="5D2B5C1F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65D113B" w14:textId="6379F79D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B6AD3B5" w14:textId="1E435974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8,085</w:t>
            </w:r>
          </w:p>
        </w:tc>
      </w:tr>
      <w:tr w:rsidR="00921CCF" w:rsidRPr="00EB1203" w14:paraId="6E7A7A77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7A486D3F" w14:textId="5D06C95C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72B50E5" w14:textId="18CB7795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CB29DE" w14:textId="3678E818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  <w:tc>
          <w:tcPr>
            <w:tcW w:w="1101" w:type="dxa"/>
            <w:shd w:val="clear" w:color="auto" w:fill="auto"/>
          </w:tcPr>
          <w:p w14:paraId="58F61544" w14:textId="576CAC65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3657A9F" w14:textId="7F1E8A0F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71DF21D" w14:textId="51A36CD1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2DE1FE6" w14:textId="575AF1AB" w:rsidR="00921CCF" w:rsidRPr="00EB1203" w:rsidRDefault="00B01B6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921CCF" w:rsidRPr="00EB1203" w14:paraId="4AD511BA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5640141D" w14:textId="43CA98BF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51" w:type="dxa"/>
            <w:shd w:val="clear" w:color="auto" w:fill="auto"/>
          </w:tcPr>
          <w:p w14:paraId="6FF6FCC3" w14:textId="10725E27" w:rsidR="00921CCF" w:rsidRPr="00EB1203" w:rsidRDefault="0057097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14BB0F5" w14:textId="1944CA5A" w:rsidR="00921CCF" w:rsidRPr="00EB1203" w:rsidRDefault="0057097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4,553</w:t>
            </w:r>
          </w:p>
        </w:tc>
        <w:tc>
          <w:tcPr>
            <w:tcW w:w="1101" w:type="dxa"/>
            <w:shd w:val="clear" w:color="auto" w:fill="auto"/>
          </w:tcPr>
          <w:p w14:paraId="7FD0AB66" w14:textId="7F13964A" w:rsidR="00921CCF" w:rsidRPr="00EB1203" w:rsidRDefault="0057097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34C66C3" w14:textId="2D798C8B" w:rsidR="00921CCF" w:rsidRPr="00EB1203" w:rsidRDefault="0057097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50F0050" w14:textId="2B118D7C" w:rsidR="00921CCF" w:rsidRPr="00EB1203" w:rsidRDefault="0057097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B8BBCC1" w14:textId="5B6B28C4" w:rsidR="00921CCF" w:rsidRPr="00EB1203" w:rsidRDefault="0057097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4,553</w:t>
            </w:r>
          </w:p>
        </w:tc>
      </w:tr>
      <w:tr w:rsidR="00921CCF" w:rsidRPr="00EB1203" w14:paraId="4AFEFCA2" w14:textId="77777777" w:rsidTr="00D24087">
        <w:trPr>
          <w:trHeight w:val="409"/>
        </w:trPr>
        <w:tc>
          <w:tcPr>
            <w:tcW w:w="3235" w:type="dxa"/>
            <w:shd w:val="clear" w:color="auto" w:fill="auto"/>
          </w:tcPr>
          <w:p w14:paraId="4A5B7F55" w14:textId="7B8CB0AD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6D5A9025" w14:textId="4F8A180E" w:rsidR="00921CCF" w:rsidRPr="00EB1203" w:rsidRDefault="0057097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25,392</w:t>
            </w:r>
          </w:p>
        </w:tc>
        <w:tc>
          <w:tcPr>
            <w:tcW w:w="1036" w:type="dxa"/>
            <w:shd w:val="clear" w:color="auto" w:fill="auto"/>
          </w:tcPr>
          <w:p w14:paraId="4658D37A" w14:textId="5064CDAB" w:rsidR="00921CCF" w:rsidRPr="00EB1203" w:rsidRDefault="0057097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438,968</w:t>
            </w:r>
          </w:p>
        </w:tc>
        <w:tc>
          <w:tcPr>
            <w:tcW w:w="1101" w:type="dxa"/>
            <w:shd w:val="clear" w:color="auto" w:fill="auto"/>
          </w:tcPr>
          <w:p w14:paraId="50E77C15" w14:textId="5AD17508" w:rsidR="00921CCF" w:rsidRPr="00EB1203" w:rsidRDefault="0057097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698,010</w:t>
            </w:r>
          </w:p>
        </w:tc>
        <w:tc>
          <w:tcPr>
            <w:tcW w:w="1036" w:type="dxa"/>
            <w:shd w:val="clear" w:color="auto" w:fill="auto"/>
          </w:tcPr>
          <w:p w14:paraId="427BF097" w14:textId="79862398" w:rsidR="00921CCF" w:rsidRPr="00EB1203" w:rsidRDefault="0057097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27,218</w:t>
            </w:r>
          </w:p>
        </w:tc>
        <w:tc>
          <w:tcPr>
            <w:tcW w:w="1036" w:type="dxa"/>
            <w:shd w:val="clear" w:color="auto" w:fill="auto"/>
          </w:tcPr>
          <w:p w14:paraId="27C9AAB2" w14:textId="54D4B228" w:rsidR="00921CCF" w:rsidRPr="00EB1203" w:rsidRDefault="0057097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1042" w:type="dxa"/>
            <w:shd w:val="clear" w:color="auto" w:fill="auto"/>
          </w:tcPr>
          <w:p w14:paraId="7EA64055" w14:textId="322929C1" w:rsidR="00921CCF" w:rsidRPr="00EB1203" w:rsidRDefault="0057097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1,189,679</w:t>
            </w:r>
          </w:p>
        </w:tc>
      </w:tr>
      <w:tr w:rsidR="00921CCF" w:rsidRPr="00EB1203" w14:paraId="62785AB4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332EA127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71AC1DAF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2FBA3D4" w14:textId="3E5C6BDA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4A335118" w14:textId="522707A0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2FFFB10" w14:textId="5746CCAE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14F79D0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1011B12" w14:textId="2ACEB6C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EB1203" w14:paraId="0F9A0F85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3E3C8B13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092EFAAC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A535D91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57D0355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14B0040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5555AC4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3687B791" w14:textId="77777777" w:rsidR="00921CCF" w:rsidRPr="00EB1203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EB1203" w14:paraId="2A6E0AE4" w14:textId="77777777" w:rsidTr="004358F2">
        <w:trPr>
          <w:trHeight w:val="299"/>
        </w:trPr>
        <w:tc>
          <w:tcPr>
            <w:tcW w:w="3235" w:type="dxa"/>
            <w:shd w:val="clear" w:color="auto" w:fill="auto"/>
          </w:tcPr>
          <w:p w14:paraId="24520CA1" w14:textId="00B23957" w:rsidR="00921CCF" w:rsidRPr="00EB1203" w:rsidRDefault="00830460" w:rsidP="0043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921CCF"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="00607892"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7A1AA92D" w14:textId="747B9434" w:rsidR="00921CCF" w:rsidRPr="00EB1203" w:rsidRDefault="00D633B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BD91576" w14:textId="65177A49" w:rsidR="00921CCF" w:rsidRPr="00EB1203" w:rsidRDefault="00D633B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  <w:tc>
          <w:tcPr>
            <w:tcW w:w="1101" w:type="dxa"/>
            <w:shd w:val="clear" w:color="auto" w:fill="auto"/>
          </w:tcPr>
          <w:p w14:paraId="1E10AC16" w14:textId="50BB39A8" w:rsidR="00921CCF" w:rsidRPr="00EB1203" w:rsidRDefault="00D633B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D7CB78A" w14:textId="399FB487" w:rsidR="00921CCF" w:rsidRPr="00EB1203" w:rsidRDefault="00D633B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499E801" w14:textId="3EDD785C" w:rsidR="00921CCF" w:rsidRPr="00EB1203" w:rsidRDefault="00D633B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F661631" w14:textId="4984353C" w:rsidR="00921CCF" w:rsidRPr="00EB1203" w:rsidRDefault="00D633B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921CCF" w:rsidRPr="00EB1203" w14:paraId="4460BA98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574ABB8F" w14:textId="1C2CE91B" w:rsidR="00921CCF" w:rsidRPr="00EB1203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shd w:val="clear" w:color="auto" w:fill="auto"/>
          </w:tcPr>
          <w:p w14:paraId="48632F5D" w14:textId="6FFB1B7B" w:rsidR="00921CCF" w:rsidRPr="00EB1203" w:rsidRDefault="00D633B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01CE6AB" w14:textId="02D5C47E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40,410</w:t>
            </w:r>
          </w:p>
        </w:tc>
        <w:tc>
          <w:tcPr>
            <w:tcW w:w="1101" w:type="dxa"/>
            <w:shd w:val="clear" w:color="auto" w:fill="auto"/>
          </w:tcPr>
          <w:p w14:paraId="0FC9E678" w14:textId="5DDFBE9C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F9B53D9" w14:textId="6BA04049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4EC85E6" w14:textId="7DCF2AA6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0D988C4" w14:textId="2E9EAAFC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40,410</w:t>
            </w:r>
          </w:p>
        </w:tc>
      </w:tr>
      <w:tr w:rsidR="00921CCF" w:rsidRPr="00EB1203" w14:paraId="0F6BB510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42ED692D" w14:textId="77777777" w:rsidR="00921CCF" w:rsidRPr="00EB1203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04D0FF0D" w14:textId="18125007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0D54E84" w14:textId="55EFE940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1101" w:type="dxa"/>
            <w:shd w:val="clear" w:color="auto" w:fill="auto"/>
          </w:tcPr>
          <w:p w14:paraId="05EA0B28" w14:textId="6FD4144A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D645188" w14:textId="361B4522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C98BBB9" w14:textId="4F37F2B5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A66A8EF" w14:textId="5983060D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921CCF" w:rsidRPr="00EB1203" w14:paraId="1FD653E4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320DF14B" w14:textId="0302184F" w:rsidR="00921CCF" w:rsidRPr="00EB1203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6A848F68" w14:textId="128BF459" w:rsidR="00921CCF" w:rsidRPr="00EB1203" w:rsidRDefault="0011261E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A7E7D4B" w14:textId="7A584CFC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201,004</w:t>
            </w:r>
          </w:p>
        </w:tc>
        <w:tc>
          <w:tcPr>
            <w:tcW w:w="1101" w:type="dxa"/>
            <w:shd w:val="clear" w:color="auto" w:fill="auto"/>
          </w:tcPr>
          <w:p w14:paraId="5B6B9FF0" w14:textId="7C0FBB23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321,456</w:t>
            </w:r>
          </w:p>
        </w:tc>
        <w:tc>
          <w:tcPr>
            <w:tcW w:w="1036" w:type="dxa"/>
            <w:shd w:val="clear" w:color="auto" w:fill="auto"/>
          </w:tcPr>
          <w:p w14:paraId="1AC91EA7" w14:textId="028B3783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0A9B14E" w14:textId="31DD5191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903BF7F" w14:textId="2E28BC8B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</w:tr>
      <w:tr w:rsidR="00921CCF" w:rsidRPr="00EB1203" w14:paraId="4221E52A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6E39FBDF" w14:textId="1A79E61D" w:rsidR="00921CCF" w:rsidRPr="00EB1203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เงินกู้ยืมระยะยาวจากบุคคลอื่น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7E35DB50" w14:textId="6BD5DA7D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2B81B2" w14:textId="24471B97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3,739</w:t>
            </w:r>
          </w:p>
        </w:tc>
        <w:tc>
          <w:tcPr>
            <w:tcW w:w="1101" w:type="dxa"/>
            <w:shd w:val="clear" w:color="auto" w:fill="auto"/>
          </w:tcPr>
          <w:p w14:paraId="671B90C2" w14:textId="6C02C790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5069D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36" w:type="dxa"/>
            <w:shd w:val="clear" w:color="auto" w:fill="auto"/>
          </w:tcPr>
          <w:p w14:paraId="278D4F80" w14:textId="2FE07E32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2F9FFD" w14:textId="525617DC" w:rsidR="00921CCF" w:rsidRPr="00EB1203" w:rsidRDefault="00C219E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519997C" w14:textId="7E32F540" w:rsidR="00921CCF" w:rsidRPr="00EB1203" w:rsidRDefault="005703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</w:t>
            </w:r>
            <w:r w:rsidR="007A4D7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21CCF" w:rsidRPr="00EB1203" w14:paraId="3D0A1629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0811A0CA" w14:textId="517D9EBB" w:rsidR="00921CCF" w:rsidRPr="00EB1203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951" w:type="dxa"/>
            <w:shd w:val="clear" w:color="auto" w:fill="auto"/>
          </w:tcPr>
          <w:p w14:paraId="130967AD" w14:textId="2DF9CD2C" w:rsidR="00921CCF" w:rsidRPr="00EB1203" w:rsidRDefault="005E5082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ADB0CBF" w14:textId="25BBBACB" w:rsidR="00921CCF" w:rsidRPr="00EB1203" w:rsidRDefault="005E5082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7084DE5D" w14:textId="6340D923" w:rsidR="00921CCF" w:rsidRPr="00EB1203" w:rsidRDefault="005E5082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453940A" w14:textId="49D710D8" w:rsidR="00921CCF" w:rsidRPr="00EB1203" w:rsidRDefault="005E5082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5632006" w14:textId="5AAE1558" w:rsidR="00921CCF" w:rsidRPr="00EB1203" w:rsidRDefault="005E5082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6D0383B" w14:textId="6375B9DE" w:rsidR="00921CCF" w:rsidRPr="00EB1203" w:rsidRDefault="005E5082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1CCF" w:rsidRPr="00EB1203" w14:paraId="4ECC9615" w14:textId="77777777" w:rsidTr="00D24087">
        <w:trPr>
          <w:trHeight w:val="384"/>
        </w:trPr>
        <w:tc>
          <w:tcPr>
            <w:tcW w:w="3235" w:type="dxa"/>
            <w:shd w:val="clear" w:color="auto" w:fill="auto"/>
          </w:tcPr>
          <w:p w14:paraId="73957924" w14:textId="5B3F4E9D" w:rsidR="00921CCF" w:rsidRPr="00EB1203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51" w:type="dxa"/>
            <w:shd w:val="clear" w:color="auto" w:fill="auto"/>
          </w:tcPr>
          <w:p w14:paraId="0D13924E" w14:textId="36685EE1" w:rsidR="00921CCF" w:rsidRPr="00EB1203" w:rsidRDefault="005E5082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2E066FE" w14:textId="08C723DE" w:rsidR="00921CCF" w:rsidRPr="00EB1203" w:rsidRDefault="005E5082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101" w:type="dxa"/>
            <w:shd w:val="clear" w:color="auto" w:fill="auto"/>
          </w:tcPr>
          <w:p w14:paraId="35DC0201" w14:textId="5AB7A2D6" w:rsidR="00921CCF" w:rsidRPr="00EB1203" w:rsidRDefault="005E5082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445B123" w14:textId="51EEC581" w:rsidR="00921CCF" w:rsidRPr="00EB1203" w:rsidRDefault="005E5082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0A95E37" w14:textId="501BD6EE" w:rsidR="00921CCF" w:rsidRPr="00EB1203" w:rsidRDefault="005E5082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C9016EE" w14:textId="0441B8FA" w:rsidR="00921CCF" w:rsidRPr="00EB1203" w:rsidRDefault="005E5082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</w:tr>
      <w:tr w:rsidR="00921CCF" w:rsidRPr="00EB1203" w14:paraId="39FF0103" w14:textId="77777777" w:rsidTr="00D24087">
        <w:trPr>
          <w:trHeight w:val="409"/>
        </w:trPr>
        <w:tc>
          <w:tcPr>
            <w:tcW w:w="3235" w:type="dxa"/>
            <w:shd w:val="clear" w:color="auto" w:fill="auto"/>
          </w:tcPr>
          <w:p w14:paraId="7C5D02E7" w14:textId="77777777" w:rsidR="00921CCF" w:rsidRPr="00EB1203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5A2D10C3" w14:textId="6862090A" w:rsidR="00921CCF" w:rsidRPr="00EB1203" w:rsidRDefault="005E5082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DE8FF61" w14:textId="5E329CB8" w:rsidR="00921CCF" w:rsidRPr="00EB1203" w:rsidRDefault="005E5082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299,717</w:t>
            </w:r>
          </w:p>
        </w:tc>
        <w:tc>
          <w:tcPr>
            <w:tcW w:w="1101" w:type="dxa"/>
            <w:shd w:val="clear" w:color="auto" w:fill="auto"/>
          </w:tcPr>
          <w:p w14:paraId="3233699E" w14:textId="6ADEB26D" w:rsidR="00921CCF" w:rsidRPr="00EB1203" w:rsidRDefault="005E5082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324,1</w:t>
            </w:r>
            <w:r w:rsidR="005069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36" w:type="dxa"/>
            <w:shd w:val="clear" w:color="auto" w:fill="auto"/>
          </w:tcPr>
          <w:p w14:paraId="160B9715" w14:textId="55BF6739" w:rsidR="00921CCF" w:rsidRPr="00EB1203" w:rsidRDefault="005E5082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5AFB168" w14:textId="2AE7EAAC" w:rsidR="00921CCF" w:rsidRPr="00EB1203" w:rsidRDefault="005E5082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035C623" w14:textId="497E6FE5" w:rsidR="00921CCF" w:rsidRPr="00EB1203" w:rsidRDefault="009620EE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623,8</w:t>
            </w:r>
            <w:r w:rsidR="007A4D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4DB7D694" w14:textId="77777777" w:rsidR="00EE4F2B" w:rsidRPr="00EB1203" w:rsidRDefault="00EE4F2B" w:rsidP="00EE4F2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CA6F198" w14:textId="1859A851" w:rsidR="00646F78" w:rsidRDefault="00646F78">
      <w:pPr>
        <w:rPr>
          <w:rFonts w:asciiTheme="majorBidi" w:hAnsiTheme="majorBidi" w:cstheme="majorBidi"/>
        </w:rPr>
      </w:pPr>
    </w:p>
    <w:tbl>
      <w:tblPr>
        <w:tblW w:w="9437" w:type="dxa"/>
        <w:tblInd w:w="360" w:type="dxa"/>
        <w:tblLook w:val="04A0" w:firstRow="1" w:lastRow="0" w:firstColumn="1" w:lastColumn="0" w:noHBand="0" w:noVBand="1"/>
      </w:tblPr>
      <w:tblGrid>
        <w:gridCol w:w="3235"/>
        <w:gridCol w:w="951"/>
        <w:gridCol w:w="1036"/>
        <w:gridCol w:w="1101"/>
        <w:gridCol w:w="1036"/>
        <w:gridCol w:w="1036"/>
        <w:gridCol w:w="1042"/>
      </w:tblGrid>
      <w:tr w:rsidR="00703AF0" w:rsidRPr="00EB1203" w14:paraId="71708A6F" w14:textId="77777777" w:rsidTr="00186AF5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5E637A70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295D0AB5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AF0" w:rsidRPr="00EB1203" w14:paraId="71F62701" w14:textId="77777777" w:rsidTr="00186AF5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057BA58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73893654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03AF0" w:rsidRPr="00EB1203" w14:paraId="21498DF6" w14:textId="77777777" w:rsidTr="00186AF5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0B434030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2E02176D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ระยะเวลาการครบกำหนดคงเหลือ</w:t>
            </w:r>
          </w:p>
        </w:tc>
      </w:tr>
      <w:tr w:rsidR="00703AF0" w:rsidRPr="00EB1203" w14:paraId="313CB2EA" w14:textId="77777777" w:rsidTr="00186AF5">
        <w:trPr>
          <w:trHeight w:val="694"/>
          <w:tblHeader/>
        </w:trPr>
        <w:tc>
          <w:tcPr>
            <w:tcW w:w="3235" w:type="dxa"/>
            <w:shd w:val="clear" w:color="auto" w:fill="auto"/>
            <w:vAlign w:val="bottom"/>
          </w:tcPr>
          <w:p w14:paraId="1DD7D64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C445FAB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6617295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198EE8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304872B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5FC23E55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39DE282F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AB873BC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03AF0" w:rsidRPr="00EB1203" w14:paraId="0223EE52" w14:textId="77777777" w:rsidTr="00186AF5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00A876A8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59DCAE9F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03AF0" w:rsidRPr="00EB1203" w14:paraId="2A02F273" w14:textId="77777777" w:rsidTr="00186AF5">
        <w:trPr>
          <w:trHeight w:val="359"/>
        </w:trPr>
        <w:tc>
          <w:tcPr>
            <w:tcW w:w="3235" w:type="dxa"/>
            <w:shd w:val="clear" w:color="auto" w:fill="auto"/>
          </w:tcPr>
          <w:p w14:paraId="377A759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6FFDE55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A552AE0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305ACA9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261AB60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69C62D1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72BBCF0C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3AF0" w:rsidRPr="00EB1203" w14:paraId="031DE75F" w14:textId="77777777" w:rsidTr="00186AF5">
        <w:trPr>
          <w:trHeight w:val="359"/>
        </w:trPr>
        <w:tc>
          <w:tcPr>
            <w:tcW w:w="3235" w:type="dxa"/>
            <w:shd w:val="clear" w:color="auto" w:fill="auto"/>
          </w:tcPr>
          <w:p w14:paraId="4E1BFF9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  <w:shd w:val="clear" w:color="auto" w:fill="auto"/>
          </w:tcPr>
          <w:p w14:paraId="232A221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44,860</w:t>
            </w:r>
          </w:p>
        </w:tc>
        <w:tc>
          <w:tcPr>
            <w:tcW w:w="1036" w:type="dxa"/>
            <w:shd w:val="clear" w:color="auto" w:fill="auto"/>
          </w:tcPr>
          <w:p w14:paraId="2269E5E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53A6A9AF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BC890B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863A248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042" w:type="dxa"/>
            <w:shd w:val="clear" w:color="auto" w:fill="auto"/>
          </w:tcPr>
          <w:p w14:paraId="41555EAD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44,914</w:t>
            </w:r>
          </w:p>
        </w:tc>
      </w:tr>
      <w:tr w:rsidR="00703AF0" w:rsidRPr="00EB1203" w14:paraId="4DA27F9D" w14:textId="77777777" w:rsidTr="00186AF5">
        <w:trPr>
          <w:trHeight w:val="347"/>
        </w:trPr>
        <w:tc>
          <w:tcPr>
            <w:tcW w:w="3235" w:type="dxa"/>
            <w:shd w:val="clear" w:color="auto" w:fill="auto"/>
          </w:tcPr>
          <w:p w14:paraId="2D41D6CB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51D9F4D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19233A5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470,198</w:t>
            </w:r>
          </w:p>
        </w:tc>
        <w:tc>
          <w:tcPr>
            <w:tcW w:w="1101" w:type="dxa"/>
            <w:shd w:val="clear" w:color="auto" w:fill="auto"/>
          </w:tcPr>
          <w:p w14:paraId="50D4177C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752,929</w:t>
            </w:r>
          </w:p>
        </w:tc>
        <w:tc>
          <w:tcPr>
            <w:tcW w:w="1036" w:type="dxa"/>
            <w:shd w:val="clear" w:color="auto" w:fill="auto"/>
          </w:tcPr>
          <w:p w14:paraId="7395C204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24,664</w:t>
            </w:r>
          </w:p>
        </w:tc>
        <w:tc>
          <w:tcPr>
            <w:tcW w:w="1036" w:type="dxa"/>
            <w:shd w:val="clear" w:color="auto" w:fill="auto"/>
          </w:tcPr>
          <w:p w14:paraId="534108B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0F838AA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1,247,791</w:t>
            </w:r>
          </w:p>
        </w:tc>
      </w:tr>
      <w:tr w:rsidR="00703AF0" w:rsidRPr="00EB1203" w14:paraId="32B59744" w14:textId="77777777" w:rsidTr="00186AF5">
        <w:trPr>
          <w:trHeight w:val="347"/>
        </w:trPr>
        <w:tc>
          <w:tcPr>
            <w:tcW w:w="3235" w:type="dxa"/>
            <w:shd w:val="clear" w:color="auto" w:fill="auto"/>
          </w:tcPr>
          <w:p w14:paraId="6E068A2B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0BEF7AA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D4102D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  <w:tc>
          <w:tcPr>
            <w:tcW w:w="1101" w:type="dxa"/>
            <w:shd w:val="clear" w:color="auto" w:fill="auto"/>
          </w:tcPr>
          <w:p w14:paraId="4217492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25E1CA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F7D46EC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4169DE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</w:tr>
      <w:tr w:rsidR="00703AF0" w:rsidRPr="00EB1203" w14:paraId="33DF232E" w14:textId="77777777" w:rsidTr="00186AF5">
        <w:trPr>
          <w:trHeight w:val="347"/>
        </w:trPr>
        <w:tc>
          <w:tcPr>
            <w:tcW w:w="3235" w:type="dxa"/>
            <w:shd w:val="clear" w:color="auto" w:fill="auto"/>
          </w:tcPr>
          <w:p w14:paraId="7B78E37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7BA5AC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39D138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3,893</w:t>
            </w:r>
          </w:p>
        </w:tc>
        <w:tc>
          <w:tcPr>
            <w:tcW w:w="1101" w:type="dxa"/>
            <w:shd w:val="clear" w:color="auto" w:fill="auto"/>
          </w:tcPr>
          <w:p w14:paraId="0C1C4962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437E7C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FC39974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DE2E10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3,893</w:t>
            </w:r>
          </w:p>
        </w:tc>
      </w:tr>
      <w:tr w:rsidR="00703AF0" w:rsidRPr="00EB1203" w14:paraId="1C5A2C58" w14:textId="77777777" w:rsidTr="00186AF5">
        <w:trPr>
          <w:trHeight w:val="372"/>
        </w:trPr>
        <w:tc>
          <w:tcPr>
            <w:tcW w:w="3235" w:type="dxa"/>
            <w:shd w:val="clear" w:color="auto" w:fill="auto"/>
          </w:tcPr>
          <w:p w14:paraId="1255758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51" w:type="dxa"/>
            <w:shd w:val="clear" w:color="auto" w:fill="auto"/>
          </w:tcPr>
          <w:p w14:paraId="738B73E4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7E9F195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1101" w:type="dxa"/>
            <w:shd w:val="clear" w:color="auto" w:fill="auto"/>
          </w:tcPr>
          <w:p w14:paraId="74E5AF6D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A87E1AF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9E9BE6E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73B6337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703AF0" w:rsidRPr="00EB1203" w14:paraId="606CA193" w14:textId="77777777" w:rsidTr="00186AF5">
        <w:trPr>
          <w:trHeight w:val="409"/>
        </w:trPr>
        <w:tc>
          <w:tcPr>
            <w:tcW w:w="3235" w:type="dxa"/>
            <w:shd w:val="clear" w:color="auto" w:fill="auto"/>
          </w:tcPr>
          <w:p w14:paraId="4A63ED02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768832AD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44,860</w:t>
            </w:r>
          </w:p>
        </w:tc>
        <w:tc>
          <w:tcPr>
            <w:tcW w:w="1036" w:type="dxa"/>
            <w:shd w:val="clear" w:color="auto" w:fill="auto"/>
          </w:tcPr>
          <w:p w14:paraId="620D0597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486,868</w:t>
            </w:r>
          </w:p>
        </w:tc>
        <w:tc>
          <w:tcPr>
            <w:tcW w:w="1101" w:type="dxa"/>
            <w:shd w:val="clear" w:color="auto" w:fill="auto"/>
          </w:tcPr>
          <w:p w14:paraId="289C5DAE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752,929</w:t>
            </w:r>
          </w:p>
        </w:tc>
        <w:tc>
          <w:tcPr>
            <w:tcW w:w="1036" w:type="dxa"/>
            <w:shd w:val="clear" w:color="auto" w:fill="auto"/>
          </w:tcPr>
          <w:p w14:paraId="11C29E4D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24,664</w:t>
            </w:r>
          </w:p>
        </w:tc>
        <w:tc>
          <w:tcPr>
            <w:tcW w:w="1036" w:type="dxa"/>
            <w:shd w:val="clear" w:color="auto" w:fill="auto"/>
          </w:tcPr>
          <w:p w14:paraId="723FAB63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1042" w:type="dxa"/>
            <w:shd w:val="clear" w:color="auto" w:fill="auto"/>
          </w:tcPr>
          <w:p w14:paraId="0F9EF6BE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1,309,375</w:t>
            </w:r>
          </w:p>
        </w:tc>
      </w:tr>
      <w:tr w:rsidR="00703AF0" w:rsidRPr="00EB1203" w14:paraId="1D6E58A8" w14:textId="77777777" w:rsidTr="00186AF5">
        <w:trPr>
          <w:trHeight w:val="359"/>
        </w:trPr>
        <w:tc>
          <w:tcPr>
            <w:tcW w:w="3235" w:type="dxa"/>
            <w:shd w:val="clear" w:color="auto" w:fill="auto"/>
          </w:tcPr>
          <w:p w14:paraId="427F7A5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2F8531B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3D06E8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E2DFEDA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596ACB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506BBE5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5071163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3AF0" w:rsidRPr="00EB1203" w14:paraId="31FDC5B7" w14:textId="77777777" w:rsidTr="00186AF5">
        <w:trPr>
          <w:trHeight w:val="359"/>
        </w:trPr>
        <w:tc>
          <w:tcPr>
            <w:tcW w:w="3235" w:type="dxa"/>
            <w:shd w:val="clear" w:color="auto" w:fill="auto"/>
          </w:tcPr>
          <w:p w14:paraId="4446466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5707945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58D2ACEA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254068A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2FB616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0D46FA0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0CB4AB5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03AF0" w:rsidRPr="00EB1203" w14:paraId="4E4244F5" w14:textId="77777777" w:rsidTr="00186AF5">
        <w:trPr>
          <w:trHeight w:val="299"/>
        </w:trPr>
        <w:tc>
          <w:tcPr>
            <w:tcW w:w="3235" w:type="dxa"/>
            <w:shd w:val="clear" w:color="auto" w:fill="auto"/>
          </w:tcPr>
          <w:p w14:paraId="6F96CDA7" w14:textId="3AD6FFC9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075C672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EEDCA6F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  <w:tc>
          <w:tcPr>
            <w:tcW w:w="1101" w:type="dxa"/>
            <w:shd w:val="clear" w:color="auto" w:fill="auto"/>
          </w:tcPr>
          <w:p w14:paraId="037BF5EB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595F9EF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5A21D3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746B2B2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</w:tr>
      <w:tr w:rsidR="00703AF0" w:rsidRPr="00EB1203" w14:paraId="7C2303BA" w14:textId="77777777" w:rsidTr="00186AF5">
        <w:trPr>
          <w:trHeight w:val="347"/>
        </w:trPr>
        <w:tc>
          <w:tcPr>
            <w:tcW w:w="3235" w:type="dxa"/>
            <w:shd w:val="clear" w:color="auto" w:fill="auto"/>
          </w:tcPr>
          <w:p w14:paraId="5F5C533A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shd w:val="clear" w:color="auto" w:fill="auto"/>
          </w:tcPr>
          <w:p w14:paraId="73F1CB4F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E117D7A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27,742</w:t>
            </w:r>
          </w:p>
        </w:tc>
        <w:tc>
          <w:tcPr>
            <w:tcW w:w="1101" w:type="dxa"/>
            <w:shd w:val="clear" w:color="auto" w:fill="auto"/>
          </w:tcPr>
          <w:p w14:paraId="20077AD4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9FFD1C2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61EE8E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AD9AF3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27,742</w:t>
            </w:r>
          </w:p>
        </w:tc>
      </w:tr>
      <w:tr w:rsidR="00703AF0" w:rsidRPr="00EB1203" w14:paraId="3062A157" w14:textId="77777777" w:rsidTr="00186AF5">
        <w:trPr>
          <w:trHeight w:val="347"/>
        </w:trPr>
        <w:tc>
          <w:tcPr>
            <w:tcW w:w="3235" w:type="dxa"/>
            <w:shd w:val="clear" w:color="auto" w:fill="auto"/>
          </w:tcPr>
          <w:p w14:paraId="6652EC5B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16424D95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8A6FD8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1101" w:type="dxa"/>
            <w:shd w:val="clear" w:color="auto" w:fill="auto"/>
          </w:tcPr>
          <w:p w14:paraId="0959314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DC4800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6717E5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B07AC1D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703AF0" w:rsidRPr="00EB1203" w14:paraId="4F773DFB" w14:textId="77777777" w:rsidTr="00186AF5">
        <w:trPr>
          <w:trHeight w:val="347"/>
        </w:trPr>
        <w:tc>
          <w:tcPr>
            <w:tcW w:w="3235" w:type="dxa"/>
            <w:shd w:val="clear" w:color="auto" w:fill="auto"/>
          </w:tcPr>
          <w:p w14:paraId="52D4410C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33D05D4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B97203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156,771</w:t>
            </w:r>
          </w:p>
        </w:tc>
        <w:tc>
          <w:tcPr>
            <w:tcW w:w="1101" w:type="dxa"/>
            <w:shd w:val="clear" w:color="auto" w:fill="auto"/>
          </w:tcPr>
          <w:p w14:paraId="4FBAE8DE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364,597</w:t>
            </w:r>
          </w:p>
        </w:tc>
        <w:tc>
          <w:tcPr>
            <w:tcW w:w="1036" w:type="dxa"/>
            <w:shd w:val="clear" w:color="auto" w:fill="auto"/>
          </w:tcPr>
          <w:p w14:paraId="50846A2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2E974C0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13092A9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521,368</w:t>
            </w:r>
          </w:p>
        </w:tc>
      </w:tr>
      <w:tr w:rsidR="00703AF0" w:rsidRPr="00EB1203" w14:paraId="0AF04A5C" w14:textId="77777777" w:rsidTr="00186AF5">
        <w:trPr>
          <w:trHeight w:val="359"/>
        </w:trPr>
        <w:tc>
          <w:tcPr>
            <w:tcW w:w="3235" w:type="dxa"/>
            <w:shd w:val="clear" w:color="auto" w:fill="auto"/>
          </w:tcPr>
          <w:p w14:paraId="2C9195D5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682DE970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4615E74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  <w:tc>
          <w:tcPr>
            <w:tcW w:w="1101" w:type="dxa"/>
            <w:shd w:val="clear" w:color="auto" w:fill="auto"/>
          </w:tcPr>
          <w:p w14:paraId="66717024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6,420</w:t>
            </w:r>
          </w:p>
        </w:tc>
        <w:tc>
          <w:tcPr>
            <w:tcW w:w="1036" w:type="dxa"/>
            <w:shd w:val="clear" w:color="auto" w:fill="auto"/>
          </w:tcPr>
          <w:p w14:paraId="28E7F36A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571F748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02873D3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9,990</w:t>
            </w:r>
          </w:p>
        </w:tc>
      </w:tr>
      <w:tr w:rsidR="00703AF0" w:rsidRPr="00EB1203" w14:paraId="1467953F" w14:textId="77777777" w:rsidTr="00186AF5">
        <w:trPr>
          <w:trHeight w:val="359"/>
        </w:trPr>
        <w:tc>
          <w:tcPr>
            <w:tcW w:w="3235" w:type="dxa"/>
            <w:shd w:val="clear" w:color="auto" w:fill="auto"/>
          </w:tcPr>
          <w:p w14:paraId="3F6163B2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951" w:type="dxa"/>
            <w:shd w:val="clear" w:color="auto" w:fill="auto"/>
          </w:tcPr>
          <w:p w14:paraId="163A66F4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98C567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  <w:tc>
          <w:tcPr>
            <w:tcW w:w="1101" w:type="dxa"/>
            <w:shd w:val="clear" w:color="auto" w:fill="auto"/>
          </w:tcPr>
          <w:p w14:paraId="77DDD311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3F72A17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C16720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421167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</w:tr>
      <w:tr w:rsidR="00703AF0" w:rsidRPr="00EB1203" w14:paraId="53225909" w14:textId="77777777" w:rsidTr="00186AF5">
        <w:trPr>
          <w:trHeight w:val="384"/>
        </w:trPr>
        <w:tc>
          <w:tcPr>
            <w:tcW w:w="3235" w:type="dxa"/>
            <w:shd w:val="clear" w:color="auto" w:fill="auto"/>
          </w:tcPr>
          <w:p w14:paraId="64D54656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51" w:type="dxa"/>
            <w:shd w:val="clear" w:color="auto" w:fill="auto"/>
          </w:tcPr>
          <w:p w14:paraId="64F830C6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0740C79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1101" w:type="dxa"/>
            <w:shd w:val="clear" w:color="auto" w:fill="auto"/>
          </w:tcPr>
          <w:p w14:paraId="1F0F510E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9A54A6C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524DDE3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2612056" w14:textId="77777777" w:rsidR="00703AF0" w:rsidRPr="00EB1203" w:rsidRDefault="00703AF0" w:rsidP="00186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</w:tr>
      <w:tr w:rsidR="00703AF0" w:rsidRPr="00EB1203" w14:paraId="78E58D8C" w14:textId="77777777" w:rsidTr="00186AF5">
        <w:trPr>
          <w:trHeight w:val="409"/>
        </w:trPr>
        <w:tc>
          <w:tcPr>
            <w:tcW w:w="3235" w:type="dxa"/>
            <w:shd w:val="clear" w:color="auto" w:fill="auto"/>
          </w:tcPr>
          <w:p w14:paraId="67BE8748" w14:textId="77777777" w:rsidR="00703AF0" w:rsidRPr="00EB1203" w:rsidRDefault="00703AF0" w:rsidP="0018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1358CD45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0C78A0F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300,342</w:t>
            </w:r>
          </w:p>
        </w:tc>
        <w:tc>
          <w:tcPr>
            <w:tcW w:w="1101" w:type="dxa"/>
            <w:shd w:val="clear" w:color="auto" w:fill="auto"/>
          </w:tcPr>
          <w:p w14:paraId="120851EB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371,017</w:t>
            </w:r>
          </w:p>
        </w:tc>
        <w:tc>
          <w:tcPr>
            <w:tcW w:w="1036" w:type="dxa"/>
            <w:shd w:val="clear" w:color="auto" w:fill="auto"/>
          </w:tcPr>
          <w:p w14:paraId="643B707F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757A6F4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8ACD148" w14:textId="77777777" w:rsidR="00703AF0" w:rsidRPr="00EB1203" w:rsidRDefault="00703AF0" w:rsidP="00186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671,359</w:t>
            </w:r>
          </w:p>
        </w:tc>
      </w:tr>
    </w:tbl>
    <w:p w14:paraId="23A463F6" w14:textId="77777777" w:rsidR="0061726E" w:rsidRPr="00EB1203" w:rsidRDefault="0061726E" w:rsidP="00047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301DE65B" w14:textId="00ADB925" w:rsidR="009B2520" w:rsidRPr="00EB1203" w:rsidRDefault="009B2520" w:rsidP="00047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  <w:r w:rsidRPr="00EB1203">
        <w:rPr>
          <w:rFonts w:asciiTheme="majorBidi" w:hAnsiTheme="majorBidi" w:cstheme="majorBidi"/>
          <w:i/>
          <w:iCs/>
          <w:sz w:val="24"/>
          <w:szCs w:val="24"/>
        </w:rPr>
        <w:t xml:space="preserve">* </w:t>
      </w:r>
      <w:r w:rsidR="001045B3" w:rsidRPr="00EB1203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094B04D8" w14:textId="12BBF2DE" w:rsidR="005741A4" w:rsidRPr="00EB1203" w:rsidRDefault="005D1D2A" w:rsidP="009B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3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5741A4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การบริหารจัดการทุน</w:t>
      </w:r>
    </w:p>
    <w:p w14:paraId="1E0584BF" w14:textId="77777777" w:rsidR="005741A4" w:rsidRPr="00EB1203" w:rsidRDefault="005741A4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1BF7149" w14:textId="09542163" w:rsidR="002F78CD" w:rsidRPr="00EB1203" w:rsidRDefault="005741A4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1382A" w:rsidRPr="00EB1203">
        <w:rPr>
          <w:rFonts w:asciiTheme="majorBidi" w:hAnsiTheme="majorBidi" w:cstheme="majorBidi"/>
          <w:sz w:val="28"/>
          <w:szCs w:val="28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569E1B9" w14:textId="77777777" w:rsidR="00BA5EB3" w:rsidRPr="00EB120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D28BC" w14:textId="5179A6B0" w:rsidR="00DE2FB0" w:rsidRPr="00EB1203" w:rsidRDefault="005D1D2A" w:rsidP="00A54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3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E2FB0"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EB1203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41AEB26B" w14:textId="4E150F02" w:rsidR="00EE49E3" w:rsidRPr="00EB1203" w:rsidRDefault="00EE49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33"/>
        <w:gridCol w:w="270"/>
        <w:gridCol w:w="1170"/>
        <w:gridCol w:w="270"/>
        <w:gridCol w:w="1170"/>
      </w:tblGrid>
      <w:tr w:rsidR="006E1D11" w:rsidRPr="00EB1203" w14:paraId="1799FDF6" w14:textId="77777777" w:rsidTr="009D75AA">
        <w:trPr>
          <w:tblHeader/>
        </w:trPr>
        <w:tc>
          <w:tcPr>
            <w:tcW w:w="3600" w:type="dxa"/>
          </w:tcPr>
          <w:p w14:paraId="33AF6217" w14:textId="76497B41" w:rsidR="006E1D11" w:rsidRPr="00EB1203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22D10C99" w14:textId="072D8576" w:rsidR="006E1D11" w:rsidRPr="00EB1203" w:rsidRDefault="006E1D11" w:rsidP="006E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EB1203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4407373" w14:textId="77777777" w:rsidR="006E1D11" w:rsidRPr="00EB1203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27D" w:rsidRPr="00EB1203" w14:paraId="039C2D42" w14:textId="77777777" w:rsidTr="009D75AA">
        <w:trPr>
          <w:tblHeader/>
        </w:trPr>
        <w:tc>
          <w:tcPr>
            <w:tcW w:w="3600" w:type="dxa"/>
          </w:tcPr>
          <w:p w14:paraId="09B09186" w14:textId="77777777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14DC004D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01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A6B64EA" w14:textId="77777777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50B5CE6" w14:textId="5C25CEE0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01C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FF788A5" w14:textId="77777777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41F868" w14:textId="544524E4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01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BE39F25" w14:textId="77777777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0ACF45D8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F01C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A627D" w:rsidRPr="00EB1203" w14:paraId="67BA2F31" w14:textId="77777777" w:rsidTr="009D75AA">
        <w:trPr>
          <w:tblHeader/>
        </w:trPr>
        <w:tc>
          <w:tcPr>
            <w:tcW w:w="3600" w:type="dxa"/>
          </w:tcPr>
          <w:p w14:paraId="1980E345" w14:textId="77777777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009B7A94" w14:textId="77777777" w:rsidR="000A627D" w:rsidRPr="00EB1203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6866" w:rsidRPr="00EB1203" w14:paraId="40A74CC8" w14:textId="77777777" w:rsidTr="009D75AA">
        <w:tc>
          <w:tcPr>
            <w:tcW w:w="3600" w:type="dxa"/>
          </w:tcPr>
          <w:p w14:paraId="20BA834E" w14:textId="23C4D4DE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C1B2D0B" w14:textId="77777777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74161" w14:textId="77777777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BA6866" w:rsidRPr="00EB1203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01C8" w:rsidRPr="00EB1203" w14:paraId="0222BA9A" w14:textId="77777777" w:rsidTr="009D75AA">
        <w:tc>
          <w:tcPr>
            <w:tcW w:w="3600" w:type="dxa"/>
          </w:tcPr>
          <w:p w14:paraId="2AA4927F" w14:textId="60064C3C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239B5FC2" w:rsidR="00AF01C8" w:rsidRPr="00EB1203" w:rsidRDefault="00925B0F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270" w:type="dxa"/>
          </w:tcPr>
          <w:p w14:paraId="15FD77BC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7E71CF2" w14:textId="3CDAB39A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384E4BDA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0BF2A" w14:textId="1A1FFE0A" w:rsidR="00AF01C8" w:rsidRPr="00EB1203" w:rsidRDefault="009E0D57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270" w:type="dxa"/>
          </w:tcPr>
          <w:p w14:paraId="33728759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03A98F7E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AF01C8" w:rsidRPr="00EB1203" w14:paraId="57762835" w14:textId="77777777" w:rsidTr="009D75AA">
        <w:tc>
          <w:tcPr>
            <w:tcW w:w="3600" w:type="dxa"/>
          </w:tcPr>
          <w:p w14:paraId="6D3976BC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06C59370" w:rsidR="00AF01C8" w:rsidRPr="00EB1203" w:rsidRDefault="00925B0F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8,66</w:t>
            </w:r>
            <w:r w:rsidR="00C07B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C829190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8171262" w14:textId="17B0CFC8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382927F9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EF444A" w14:textId="149E4D85" w:rsidR="00AF01C8" w:rsidRPr="00EB1203" w:rsidRDefault="009E0D57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70" w:type="dxa"/>
          </w:tcPr>
          <w:p w14:paraId="7F1B93A2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6450BD35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AF01C8" w:rsidRPr="00EB1203" w14:paraId="6F1373F3" w14:textId="77777777" w:rsidTr="009D75AA">
        <w:tc>
          <w:tcPr>
            <w:tcW w:w="3600" w:type="dxa"/>
          </w:tcPr>
          <w:p w14:paraId="6AF14CB9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000B386D" w:rsidR="00AF01C8" w:rsidRPr="00EB1203" w:rsidRDefault="00925B0F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9,326</w:t>
            </w:r>
          </w:p>
        </w:tc>
        <w:tc>
          <w:tcPr>
            <w:tcW w:w="270" w:type="dxa"/>
          </w:tcPr>
          <w:p w14:paraId="512E5A16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6235F33B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1,509</w:t>
            </w:r>
          </w:p>
        </w:tc>
        <w:tc>
          <w:tcPr>
            <w:tcW w:w="270" w:type="dxa"/>
          </w:tcPr>
          <w:p w14:paraId="71A6B4D1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693F3160" w:rsidR="00AF01C8" w:rsidRPr="00EB1203" w:rsidRDefault="00925B0F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1,290</w:t>
            </w:r>
          </w:p>
        </w:tc>
        <w:tc>
          <w:tcPr>
            <w:tcW w:w="270" w:type="dxa"/>
          </w:tcPr>
          <w:p w14:paraId="251F8FC7" w14:textId="77777777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6ACA2196" w:rsidR="00AF01C8" w:rsidRPr="00EB1203" w:rsidRDefault="00AF01C8" w:rsidP="00AF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1,360</w:t>
            </w:r>
          </w:p>
        </w:tc>
      </w:tr>
      <w:bookmarkEnd w:id="1"/>
    </w:tbl>
    <w:p w14:paraId="2464C2D5" w14:textId="77777777" w:rsidR="00E23F49" w:rsidRPr="00EB1203" w:rsidRDefault="00E23F49" w:rsidP="00E23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BABB210" w14:textId="6BA15E18" w:rsidR="001E53B7" w:rsidRPr="00EB1203" w:rsidRDefault="00FA2AC0" w:rsidP="001E5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3</w:t>
      </w:r>
      <w:r w:rsidR="006D228E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1E53B7" w:rsidRPr="00EB1203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F4F4D00" w14:textId="77777777" w:rsidR="00E23F49" w:rsidRPr="00EB1203" w:rsidRDefault="00E23F49" w:rsidP="00E23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  <w:cs/>
        </w:rPr>
      </w:pPr>
    </w:p>
    <w:p w14:paraId="7B4BD60F" w14:textId="77777777" w:rsidR="002B3FD6" w:rsidRDefault="00FC2667" w:rsidP="00CB1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</w:rPr>
        <w:tab/>
      </w:r>
      <w:r w:rsidR="002B3FD6" w:rsidRPr="002B3FD6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ในการประชุมคณะกรรมการเมื่อวันที่ </w:t>
      </w:r>
      <w:r w:rsidR="002B3FD6" w:rsidRPr="002B3FD6">
        <w:rPr>
          <w:rFonts w:asciiTheme="majorBidi" w:hAnsiTheme="majorBidi" w:cstheme="majorBidi"/>
          <w:sz w:val="28"/>
          <w:szCs w:val="28"/>
        </w:rPr>
        <w:t>24</w:t>
      </w:r>
      <w:r w:rsidR="002B3FD6" w:rsidRPr="002B3FD6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2B3FD6" w:rsidRPr="002B3FD6">
        <w:rPr>
          <w:rFonts w:asciiTheme="majorBidi" w:hAnsiTheme="majorBidi" w:cstheme="majorBidi"/>
          <w:sz w:val="28"/>
          <w:szCs w:val="28"/>
        </w:rPr>
        <w:t>2566</w:t>
      </w:r>
      <w:r w:rsidR="002B3FD6" w:rsidRPr="002B3FD6">
        <w:rPr>
          <w:rFonts w:asciiTheme="majorBidi" w:hAnsiTheme="majorBidi" w:cstheme="majorBidi" w:hint="cs"/>
          <w:sz w:val="28"/>
          <w:szCs w:val="28"/>
          <w:cs/>
        </w:rPr>
        <w:t xml:space="preserve"> คณะกรรมการได้มีมติดังต่อไปนี้</w:t>
      </w:r>
    </w:p>
    <w:p w14:paraId="4DD8D88A" w14:textId="77777777" w:rsidR="00740B33" w:rsidRPr="002B3FD6" w:rsidRDefault="00740B33" w:rsidP="00CB1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9058CB" w14:textId="5BEAC76A" w:rsidR="004D4AB5" w:rsidRDefault="002B3FD6" w:rsidP="00CB164D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2B3FD6">
        <w:rPr>
          <w:rFonts w:asciiTheme="majorBidi" w:hAnsiTheme="majorBidi" w:cstheme="majorBidi" w:hint="cs"/>
          <w:sz w:val="28"/>
          <w:szCs w:val="28"/>
          <w:cs/>
        </w:rPr>
        <w:t>เห็นสมควร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ให้นำเสนอที่ประชุมผู้ถือหุ้น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เพื่อพิจารณาอนุมัติการลดทุนจดทะเบียนของบริษัทในส่วนที่ไม่สามารถจัดสรรเพื่อจ่ายหุ้นปันผลได้ตามมติที่ประชุมผู้ถือหุ้นประจำปี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2564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จึงมีหุ้นที่ไม่ได้ถูกจ่ายปันผลเป็นจำนวน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272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หุ้น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รวมมูลค่า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136 </w:t>
      </w:r>
      <w:r w:rsidRPr="002B3FD6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4229DCF1" w14:textId="77777777" w:rsidR="004D4AB5" w:rsidRDefault="004D4AB5" w:rsidP="00CB1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1A8974" w14:textId="53B488E5" w:rsidR="002B3FD6" w:rsidRPr="002B3FD6" w:rsidRDefault="002B3FD6" w:rsidP="00CB164D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2B3FD6">
        <w:rPr>
          <w:rFonts w:asciiTheme="majorBidi" w:hAnsiTheme="majorBidi" w:cstheme="majorBidi" w:hint="cs"/>
          <w:sz w:val="28"/>
          <w:szCs w:val="28"/>
          <w:cs/>
        </w:rPr>
        <w:t>เห็น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สมควรให้นำเสนอที่ประชุมผู้ถือหุ้น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เพื่อพิจารณาอนุมัติการจ่ายปันผลเป็นหุ้นสามัญมูลค่าที่ตราไว้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0.50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บาท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ให้แก่ผู้ถือหุ้นเดิมในอัตรา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20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หุ้นเดิม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ต่อ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1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หุ้นสามัญปันผล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คิดเป็นการจ่ายหุ้นสามัญปันผลในอัตราหุ้นละ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0.025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บาท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</w:t>
      </w:r>
      <w:r w:rsidR="005311EA" w:rsidRPr="005311EA">
        <w:rPr>
          <w:rFonts w:asciiTheme="majorBidi" w:hAnsiTheme="majorBidi" w:hint="cs"/>
          <w:sz w:val="28"/>
          <w:szCs w:val="28"/>
          <w:cs/>
        </w:rPr>
        <w:t>คิดเป็นจำนวนเงินประมาณ</w:t>
      </w:r>
      <w:r w:rsidR="005311EA" w:rsidRPr="005311EA">
        <w:rPr>
          <w:rFonts w:asciiTheme="majorBidi" w:hAnsiTheme="majorBidi"/>
          <w:sz w:val="28"/>
          <w:szCs w:val="28"/>
          <w:cs/>
        </w:rPr>
        <w:t xml:space="preserve"> 18.76 </w:t>
      </w:r>
      <w:r w:rsidR="005311EA">
        <w:rPr>
          <w:rFonts w:asciiTheme="majorBidi" w:hAnsiTheme="majorBidi" w:hint="cs"/>
          <w:sz w:val="28"/>
          <w:szCs w:val="28"/>
          <w:cs/>
        </w:rPr>
        <w:t>ล้าน</w:t>
      </w:r>
      <w:r w:rsidRPr="002B3FD6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2DA36C44" w14:textId="77777777" w:rsidR="005311EA" w:rsidRDefault="005311EA" w:rsidP="0053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D38E7" w14:textId="2F8C566C" w:rsidR="005311EA" w:rsidRPr="002B3FD6" w:rsidRDefault="005311EA" w:rsidP="005311EA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2B3FD6">
        <w:rPr>
          <w:rFonts w:asciiTheme="majorBidi" w:hAnsiTheme="majorBidi" w:cstheme="majorBidi" w:hint="cs"/>
          <w:sz w:val="28"/>
          <w:szCs w:val="28"/>
          <w:cs/>
        </w:rPr>
        <w:t>เห็นสมควร</w:t>
      </w:r>
      <w:r w:rsidRPr="005311EA">
        <w:rPr>
          <w:rFonts w:asciiTheme="majorBidi" w:hAnsiTheme="majorBidi" w:hint="cs"/>
          <w:sz w:val="28"/>
          <w:szCs w:val="28"/>
          <w:cs/>
        </w:rPr>
        <w:t>ให้นำเสนอที่ประชุมผู้ถือหุ้น</w:t>
      </w:r>
      <w:r w:rsidRPr="005311EA">
        <w:rPr>
          <w:rFonts w:asciiTheme="majorBidi" w:hAnsiTheme="majorBidi"/>
          <w:sz w:val="28"/>
          <w:szCs w:val="28"/>
          <w:cs/>
        </w:rPr>
        <w:t xml:space="preserve"> </w:t>
      </w:r>
      <w:r w:rsidRPr="005311EA">
        <w:rPr>
          <w:rFonts w:asciiTheme="majorBidi" w:hAnsiTheme="majorBidi" w:hint="cs"/>
          <w:sz w:val="28"/>
          <w:szCs w:val="28"/>
          <w:cs/>
        </w:rPr>
        <w:t>เพื่อพิจารณาอนุมัติการเพิ่มทุนจดทะเบียนของบริษัท</w:t>
      </w:r>
      <w:r w:rsidRPr="005311EA">
        <w:rPr>
          <w:rFonts w:asciiTheme="majorBidi" w:hAnsiTheme="majorBidi"/>
          <w:sz w:val="28"/>
          <w:szCs w:val="28"/>
          <w:cs/>
        </w:rPr>
        <w:t xml:space="preserve"> </w:t>
      </w:r>
      <w:r w:rsidRPr="005311EA">
        <w:rPr>
          <w:rFonts w:asciiTheme="majorBidi" w:hAnsiTheme="majorBidi" w:hint="cs"/>
          <w:sz w:val="28"/>
          <w:szCs w:val="28"/>
          <w:cs/>
        </w:rPr>
        <w:t>เพื่อรองรับการจ่ายหุ้นสามัญปันผลจำนวน</w:t>
      </w:r>
      <w:r w:rsidRPr="005311EA">
        <w:rPr>
          <w:rFonts w:asciiTheme="majorBidi" w:hAnsiTheme="majorBidi"/>
          <w:sz w:val="28"/>
          <w:szCs w:val="28"/>
          <w:cs/>
        </w:rPr>
        <w:t xml:space="preserve"> 18</w:t>
      </w:r>
      <w:r w:rsidRPr="003870DE">
        <w:rPr>
          <w:rFonts w:asciiTheme="majorBidi" w:hAnsiTheme="majorBidi"/>
          <w:sz w:val="28"/>
          <w:szCs w:val="28"/>
        </w:rPr>
        <w:t>,</w:t>
      </w:r>
      <w:r w:rsidRPr="005311EA">
        <w:rPr>
          <w:rFonts w:asciiTheme="majorBidi" w:hAnsiTheme="majorBidi"/>
          <w:sz w:val="28"/>
          <w:szCs w:val="28"/>
          <w:cs/>
        </w:rPr>
        <w:t>759</w:t>
      </w:r>
      <w:r w:rsidRPr="005311EA">
        <w:rPr>
          <w:rFonts w:asciiTheme="majorBidi" w:hAnsiTheme="majorBidi" w:cstheme="majorBidi"/>
          <w:sz w:val="28"/>
          <w:szCs w:val="28"/>
        </w:rPr>
        <w:t>,</w:t>
      </w:r>
      <w:r w:rsidRPr="005311EA">
        <w:rPr>
          <w:rFonts w:asciiTheme="majorBidi" w:hAnsiTheme="majorBidi"/>
          <w:sz w:val="28"/>
          <w:szCs w:val="28"/>
          <w:cs/>
        </w:rPr>
        <w:t xml:space="preserve">359.00 </w:t>
      </w:r>
      <w:r w:rsidRPr="005311EA">
        <w:rPr>
          <w:rFonts w:asciiTheme="majorBidi" w:hAnsiTheme="majorBidi" w:hint="cs"/>
          <w:sz w:val="28"/>
          <w:szCs w:val="28"/>
          <w:cs/>
        </w:rPr>
        <w:t>บาท</w:t>
      </w:r>
      <w:r w:rsidRPr="005311EA">
        <w:rPr>
          <w:rFonts w:asciiTheme="majorBidi" w:hAnsiTheme="majorBidi"/>
          <w:sz w:val="28"/>
          <w:szCs w:val="28"/>
          <w:cs/>
        </w:rPr>
        <w:t xml:space="preserve"> </w:t>
      </w:r>
      <w:r w:rsidRPr="005311EA">
        <w:rPr>
          <w:rFonts w:asciiTheme="majorBidi" w:hAnsiTheme="majorBidi" w:hint="cs"/>
          <w:sz w:val="28"/>
          <w:szCs w:val="28"/>
          <w:cs/>
        </w:rPr>
        <w:t>จากทุนจดทะเบียนเดิม</w:t>
      </w:r>
      <w:r w:rsidRPr="005311EA">
        <w:rPr>
          <w:rFonts w:asciiTheme="majorBidi" w:hAnsiTheme="majorBidi"/>
          <w:sz w:val="28"/>
          <w:szCs w:val="28"/>
          <w:cs/>
        </w:rPr>
        <w:t xml:space="preserve"> 375</w:t>
      </w:r>
      <w:r w:rsidRPr="005311EA">
        <w:rPr>
          <w:rFonts w:asciiTheme="majorBidi" w:hAnsiTheme="majorBidi" w:cstheme="majorBidi"/>
          <w:sz w:val="28"/>
          <w:szCs w:val="28"/>
        </w:rPr>
        <w:t>,</w:t>
      </w:r>
      <w:r w:rsidRPr="005311EA">
        <w:rPr>
          <w:rFonts w:asciiTheme="majorBidi" w:hAnsiTheme="majorBidi"/>
          <w:sz w:val="28"/>
          <w:szCs w:val="28"/>
          <w:cs/>
        </w:rPr>
        <w:t>187</w:t>
      </w:r>
      <w:r w:rsidRPr="005311EA">
        <w:rPr>
          <w:rFonts w:asciiTheme="majorBidi" w:hAnsiTheme="majorBidi" w:cstheme="majorBidi"/>
          <w:sz w:val="28"/>
          <w:szCs w:val="28"/>
        </w:rPr>
        <w:t>,</w:t>
      </w:r>
      <w:r w:rsidRPr="005311EA">
        <w:rPr>
          <w:rFonts w:asciiTheme="majorBidi" w:hAnsiTheme="majorBidi"/>
          <w:sz w:val="28"/>
          <w:szCs w:val="28"/>
          <w:cs/>
        </w:rPr>
        <w:t xml:space="preserve">178.50 </w:t>
      </w:r>
      <w:r w:rsidRPr="005311EA">
        <w:rPr>
          <w:rFonts w:asciiTheme="majorBidi" w:hAnsiTheme="majorBidi" w:hint="cs"/>
          <w:sz w:val="28"/>
          <w:szCs w:val="28"/>
          <w:cs/>
        </w:rPr>
        <w:t>บาท</w:t>
      </w:r>
      <w:r w:rsidRPr="005311EA">
        <w:rPr>
          <w:rFonts w:asciiTheme="majorBidi" w:hAnsiTheme="majorBidi"/>
          <w:sz w:val="28"/>
          <w:szCs w:val="28"/>
          <w:cs/>
        </w:rPr>
        <w:t xml:space="preserve"> </w:t>
      </w:r>
      <w:r w:rsidRPr="005311EA">
        <w:rPr>
          <w:rFonts w:asciiTheme="majorBidi" w:hAnsiTheme="majorBidi" w:hint="cs"/>
          <w:sz w:val="28"/>
          <w:szCs w:val="28"/>
          <w:cs/>
        </w:rPr>
        <w:t>เป็นทุนจดทะเบียนใหม่</w:t>
      </w:r>
      <w:r w:rsidRPr="005311EA">
        <w:rPr>
          <w:rFonts w:asciiTheme="majorBidi" w:hAnsiTheme="majorBidi"/>
          <w:sz w:val="28"/>
          <w:szCs w:val="28"/>
          <w:cs/>
        </w:rPr>
        <w:t xml:space="preserve"> </w:t>
      </w:r>
      <w:r w:rsidRPr="005311EA">
        <w:rPr>
          <w:rFonts w:asciiTheme="majorBidi" w:hAnsiTheme="majorBidi" w:hint="cs"/>
          <w:sz w:val="28"/>
          <w:szCs w:val="28"/>
          <w:cs/>
        </w:rPr>
        <w:t>จำนวนเงิน</w:t>
      </w:r>
      <w:r w:rsidRPr="005311EA">
        <w:rPr>
          <w:rFonts w:asciiTheme="majorBidi" w:hAnsiTheme="majorBidi"/>
          <w:sz w:val="28"/>
          <w:szCs w:val="28"/>
          <w:cs/>
        </w:rPr>
        <w:t xml:space="preserve"> 393</w:t>
      </w:r>
      <w:r w:rsidRPr="005311EA">
        <w:rPr>
          <w:rFonts w:asciiTheme="majorBidi" w:hAnsiTheme="majorBidi" w:cstheme="majorBidi"/>
          <w:sz w:val="28"/>
          <w:szCs w:val="28"/>
        </w:rPr>
        <w:t>,</w:t>
      </w:r>
      <w:r w:rsidRPr="005311EA">
        <w:rPr>
          <w:rFonts w:asciiTheme="majorBidi" w:hAnsiTheme="majorBidi"/>
          <w:sz w:val="28"/>
          <w:szCs w:val="28"/>
          <w:cs/>
        </w:rPr>
        <w:t>946</w:t>
      </w:r>
      <w:r w:rsidRPr="005311EA">
        <w:rPr>
          <w:rFonts w:asciiTheme="majorBidi" w:hAnsiTheme="majorBidi" w:cstheme="majorBidi"/>
          <w:sz w:val="28"/>
          <w:szCs w:val="28"/>
        </w:rPr>
        <w:t>,</w:t>
      </w:r>
      <w:r w:rsidRPr="005311EA">
        <w:rPr>
          <w:rFonts w:asciiTheme="majorBidi" w:hAnsiTheme="majorBidi"/>
          <w:sz w:val="28"/>
          <w:szCs w:val="28"/>
          <w:cs/>
        </w:rPr>
        <w:t xml:space="preserve">537.50 </w:t>
      </w:r>
      <w:r w:rsidRPr="002B3FD6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20AEC6C4" w14:textId="0617EF86" w:rsidR="001045B3" w:rsidRPr="004C59A7" w:rsidRDefault="001045B3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sectPr w:rsidR="001045B3" w:rsidRPr="004C59A7" w:rsidSect="00331078"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A8D53" w14:textId="77777777" w:rsidR="00406275" w:rsidRDefault="00406275" w:rsidP="003B1575">
      <w:r>
        <w:separator/>
      </w:r>
    </w:p>
  </w:endnote>
  <w:endnote w:type="continuationSeparator" w:id="0">
    <w:p w14:paraId="5AA34CBD" w14:textId="77777777" w:rsidR="00406275" w:rsidRDefault="00406275" w:rsidP="003B1575">
      <w:r>
        <w:continuationSeparator/>
      </w:r>
    </w:p>
  </w:endnote>
  <w:endnote w:type="continuationNotice" w:id="1">
    <w:p w14:paraId="076A9493" w14:textId="77777777" w:rsidR="00406275" w:rsidRDefault="004062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AAE94" w14:textId="77777777" w:rsidR="00AE0F3D" w:rsidRPr="00CE373D" w:rsidRDefault="00AE0F3D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26845D9" w14:textId="77777777" w:rsidR="00AE0F3D" w:rsidRPr="00DF1CB3" w:rsidRDefault="00AE0F3D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C5DA9" w14:textId="77777777" w:rsidR="00AE0F3D" w:rsidRPr="0042515A" w:rsidRDefault="00AE0F3D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4D6208AA" w14:textId="77777777" w:rsidR="00AE0F3D" w:rsidRPr="0079184A" w:rsidRDefault="00AE0F3D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CEE9F" w14:textId="77777777" w:rsidR="00406275" w:rsidRDefault="00406275" w:rsidP="003B1575">
      <w:r>
        <w:separator/>
      </w:r>
    </w:p>
  </w:footnote>
  <w:footnote w:type="continuationSeparator" w:id="0">
    <w:p w14:paraId="56192CD7" w14:textId="77777777" w:rsidR="00406275" w:rsidRDefault="00406275" w:rsidP="003B1575">
      <w:r>
        <w:continuationSeparator/>
      </w:r>
    </w:p>
  </w:footnote>
  <w:footnote w:type="continuationNotice" w:id="1">
    <w:p w14:paraId="30C59286" w14:textId="77777777" w:rsidR="00406275" w:rsidRDefault="004062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B796" w14:textId="77777777" w:rsidR="00AE0F3D" w:rsidRPr="00F66BC1" w:rsidRDefault="00AE0F3D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0C6F459" w14:textId="77777777" w:rsidR="00AE0F3D" w:rsidRDefault="00AE0F3D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B98C1BD" w14:textId="38CEDBB3" w:rsidR="00AE0F3D" w:rsidRPr="00B236BC" w:rsidRDefault="00AE0F3D" w:rsidP="00B236B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AF006B">
      <w:rPr>
        <w:rFonts w:ascii="Angsana New" w:hAnsi="Angsana New" w:hint="cs"/>
        <w:b w:val="0"/>
        <w:bCs/>
        <w:sz w:val="32"/>
        <w:szCs w:val="32"/>
        <w:cs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</w:rPr>
      <w:t>ปี</w:t>
    </w:r>
    <w:r w:rsidRPr="00AF006B">
      <w:rPr>
        <w:rFonts w:ascii="Angsana New" w:hAnsi="Angsana New" w:hint="cs"/>
        <w:b w:val="0"/>
        <w:bCs/>
        <w:sz w:val="32"/>
        <w:szCs w:val="32"/>
        <w:cs/>
      </w:rPr>
      <w:t xml:space="preserve">สิ้นสุดวันที่ </w:t>
    </w:r>
    <w:r w:rsidRPr="00C33312">
      <w:rPr>
        <w:rFonts w:ascii="Angsana New" w:hAnsi="Angsana New"/>
        <w:sz w:val="32"/>
        <w:szCs w:val="32"/>
      </w:rPr>
      <w:t>31</w:t>
    </w:r>
    <w:r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>
      <w:rPr>
        <w:rFonts w:ascii="Angsana New" w:hAnsi="Angsana New"/>
        <w:b w:val="0"/>
        <w:bCs/>
        <w:sz w:val="32"/>
        <w:szCs w:val="32"/>
      </w:rPr>
      <w:t xml:space="preserve"> </w:t>
    </w:r>
    <w:r w:rsidRPr="00C33312">
      <w:rPr>
        <w:rFonts w:ascii="Angsana New" w:hAnsi="Angsana New"/>
        <w:sz w:val="32"/>
        <w:szCs w:val="32"/>
      </w:rPr>
      <w:t>256</w:t>
    </w:r>
    <w:r w:rsidR="0003288E">
      <w:rPr>
        <w:rFonts w:ascii="Angsana New" w:hAnsi="Angsana New"/>
        <w:sz w:val="32"/>
        <w:szCs w:val="32"/>
      </w:rPr>
      <w:t>5</w:t>
    </w:r>
  </w:p>
  <w:p w14:paraId="0E4D4D79" w14:textId="77777777" w:rsidR="00AE0F3D" w:rsidRPr="0079184A" w:rsidRDefault="00AE0F3D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DA8C" w14:textId="77777777" w:rsidR="00AE0F3D" w:rsidRPr="00F66BC1" w:rsidRDefault="00AE0F3D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7E2FDEF" w14:textId="77777777" w:rsidR="00AE0F3D" w:rsidRDefault="00AE0F3D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A3481D5" w14:textId="306FF401" w:rsidR="00AE0F3D" w:rsidRDefault="00AE0F3D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3331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33312">
      <w:rPr>
        <w:rFonts w:ascii="Angsana New" w:hAnsi="Angsana New"/>
        <w:b/>
        <w:bCs/>
        <w:sz w:val="32"/>
        <w:szCs w:val="32"/>
      </w:rPr>
      <w:t>256</w:t>
    </w:r>
    <w:r w:rsidR="0003288E">
      <w:rPr>
        <w:rFonts w:ascii="Angsana New" w:hAnsi="Angsana New"/>
        <w:b/>
        <w:bCs/>
        <w:sz w:val="32"/>
        <w:szCs w:val="32"/>
      </w:rPr>
      <w:t>5</w:t>
    </w:r>
  </w:p>
  <w:p w14:paraId="3B659136" w14:textId="77777777" w:rsidR="00AE0F3D" w:rsidRDefault="00AE0F3D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E58271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DB567C2"/>
    <w:multiLevelType w:val="hybridMultilevel"/>
    <w:tmpl w:val="9DB80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85650B"/>
    <w:multiLevelType w:val="hybridMultilevel"/>
    <w:tmpl w:val="A5DEC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5EFA"/>
    <w:multiLevelType w:val="hybridMultilevel"/>
    <w:tmpl w:val="CDA6FBC8"/>
    <w:lvl w:ilvl="0" w:tplc="6FA442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1"/>
  </w:num>
  <w:num w:numId="14">
    <w:abstractNumId w:val="20"/>
  </w:num>
  <w:num w:numId="15">
    <w:abstractNumId w:val="24"/>
  </w:num>
  <w:num w:numId="16">
    <w:abstractNumId w:val="14"/>
  </w:num>
  <w:num w:numId="17">
    <w:abstractNumId w:val="34"/>
  </w:num>
  <w:num w:numId="18">
    <w:abstractNumId w:val="25"/>
  </w:num>
  <w:num w:numId="19">
    <w:abstractNumId w:val="15"/>
  </w:num>
  <w:num w:numId="20">
    <w:abstractNumId w:val="16"/>
  </w:num>
  <w:num w:numId="21">
    <w:abstractNumId w:val="13"/>
  </w:num>
  <w:num w:numId="22">
    <w:abstractNumId w:val="32"/>
  </w:num>
  <w:num w:numId="23">
    <w:abstractNumId w:val="12"/>
  </w:num>
  <w:num w:numId="24">
    <w:abstractNumId w:val="28"/>
  </w:num>
  <w:num w:numId="25">
    <w:abstractNumId w:val="21"/>
  </w:num>
  <w:num w:numId="26">
    <w:abstractNumId w:val="10"/>
  </w:num>
  <w:num w:numId="27">
    <w:abstractNumId w:val="30"/>
  </w:num>
  <w:num w:numId="28">
    <w:abstractNumId w:val="35"/>
  </w:num>
  <w:num w:numId="29">
    <w:abstractNumId w:val="19"/>
  </w:num>
  <w:num w:numId="30">
    <w:abstractNumId w:val="11"/>
  </w:num>
  <w:num w:numId="31">
    <w:abstractNumId w:val="23"/>
  </w:num>
  <w:num w:numId="32">
    <w:abstractNumId w:val="29"/>
  </w:num>
  <w:num w:numId="33">
    <w:abstractNumId w:val="33"/>
  </w:num>
  <w:num w:numId="34">
    <w:abstractNumId w:val="26"/>
  </w:num>
  <w:num w:numId="35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23D"/>
    <w:rsid w:val="000003FA"/>
    <w:rsid w:val="00000506"/>
    <w:rsid w:val="00000624"/>
    <w:rsid w:val="0000081E"/>
    <w:rsid w:val="000008EC"/>
    <w:rsid w:val="00000B70"/>
    <w:rsid w:val="00000F7A"/>
    <w:rsid w:val="000013EE"/>
    <w:rsid w:val="0000165B"/>
    <w:rsid w:val="00001695"/>
    <w:rsid w:val="00001858"/>
    <w:rsid w:val="000019CF"/>
    <w:rsid w:val="00001B4B"/>
    <w:rsid w:val="00001B61"/>
    <w:rsid w:val="00002163"/>
    <w:rsid w:val="00002367"/>
    <w:rsid w:val="000027B6"/>
    <w:rsid w:val="0000293F"/>
    <w:rsid w:val="00002C02"/>
    <w:rsid w:val="00002D0F"/>
    <w:rsid w:val="0000355C"/>
    <w:rsid w:val="00003A9A"/>
    <w:rsid w:val="00003CE3"/>
    <w:rsid w:val="00003E23"/>
    <w:rsid w:val="00003FE7"/>
    <w:rsid w:val="0000410E"/>
    <w:rsid w:val="0000411E"/>
    <w:rsid w:val="000042BB"/>
    <w:rsid w:val="00004580"/>
    <w:rsid w:val="00004A5A"/>
    <w:rsid w:val="00004A8D"/>
    <w:rsid w:val="00004BF1"/>
    <w:rsid w:val="00004C25"/>
    <w:rsid w:val="00004C54"/>
    <w:rsid w:val="00004E25"/>
    <w:rsid w:val="00004ECC"/>
    <w:rsid w:val="000058F5"/>
    <w:rsid w:val="000059EE"/>
    <w:rsid w:val="00005BBB"/>
    <w:rsid w:val="00005E1D"/>
    <w:rsid w:val="00005E3E"/>
    <w:rsid w:val="000060D2"/>
    <w:rsid w:val="000062FB"/>
    <w:rsid w:val="00006380"/>
    <w:rsid w:val="000063BD"/>
    <w:rsid w:val="00006432"/>
    <w:rsid w:val="00006469"/>
    <w:rsid w:val="00006882"/>
    <w:rsid w:val="00006B88"/>
    <w:rsid w:val="00006F1F"/>
    <w:rsid w:val="0000707D"/>
    <w:rsid w:val="00007344"/>
    <w:rsid w:val="000074C3"/>
    <w:rsid w:val="0000773B"/>
    <w:rsid w:val="00007981"/>
    <w:rsid w:val="00007A9D"/>
    <w:rsid w:val="00007F43"/>
    <w:rsid w:val="00007FC7"/>
    <w:rsid w:val="000101EC"/>
    <w:rsid w:val="00010966"/>
    <w:rsid w:val="000109BB"/>
    <w:rsid w:val="00010A23"/>
    <w:rsid w:val="0001173F"/>
    <w:rsid w:val="000117DA"/>
    <w:rsid w:val="0001192C"/>
    <w:rsid w:val="00011E4A"/>
    <w:rsid w:val="00012134"/>
    <w:rsid w:val="00012555"/>
    <w:rsid w:val="00012824"/>
    <w:rsid w:val="000129C3"/>
    <w:rsid w:val="00012B2D"/>
    <w:rsid w:val="00012E40"/>
    <w:rsid w:val="00013082"/>
    <w:rsid w:val="00013424"/>
    <w:rsid w:val="0001343F"/>
    <w:rsid w:val="00013447"/>
    <w:rsid w:val="00013B0C"/>
    <w:rsid w:val="00013B4D"/>
    <w:rsid w:val="000144BD"/>
    <w:rsid w:val="0001452E"/>
    <w:rsid w:val="00014B0E"/>
    <w:rsid w:val="00014D44"/>
    <w:rsid w:val="00014DBB"/>
    <w:rsid w:val="00015268"/>
    <w:rsid w:val="00015294"/>
    <w:rsid w:val="000154B8"/>
    <w:rsid w:val="000154E5"/>
    <w:rsid w:val="00015701"/>
    <w:rsid w:val="00015826"/>
    <w:rsid w:val="00015A16"/>
    <w:rsid w:val="00015CE2"/>
    <w:rsid w:val="00015D96"/>
    <w:rsid w:val="00015DCE"/>
    <w:rsid w:val="00015E76"/>
    <w:rsid w:val="00016045"/>
    <w:rsid w:val="000167FE"/>
    <w:rsid w:val="00016AA1"/>
    <w:rsid w:val="0001714C"/>
    <w:rsid w:val="0001715C"/>
    <w:rsid w:val="00017211"/>
    <w:rsid w:val="000177DF"/>
    <w:rsid w:val="000178B5"/>
    <w:rsid w:val="00017A94"/>
    <w:rsid w:val="00017C98"/>
    <w:rsid w:val="00017D85"/>
    <w:rsid w:val="0001F831"/>
    <w:rsid w:val="000201B3"/>
    <w:rsid w:val="000203CD"/>
    <w:rsid w:val="00020492"/>
    <w:rsid w:val="000206D5"/>
    <w:rsid w:val="000207B2"/>
    <w:rsid w:val="00020C53"/>
    <w:rsid w:val="00020DF6"/>
    <w:rsid w:val="000210D4"/>
    <w:rsid w:val="00021189"/>
    <w:rsid w:val="00022209"/>
    <w:rsid w:val="000224BB"/>
    <w:rsid w:val="000224EB"/>
    <w:rsid w:val="000228C1"/>
    <w:rsid w:val="0002305D"/>
    <w:rsid w:val="00023131"/>
    <w:rsid w:val="00023349"/>
    <w:rsid w:val="000233CF"/>
    <w:rsid w:val="00023480"/>
    <w:rsid w:val="000238F7"/>
    <w:rsid w:val="00023FA3"/>
    <w:rsid w:val="000242BF"/>
    <w:rsid w:val="0002436E"/>
    <w:rsid w:val="000244CC"/>
    <w:rsid w:val="000244DE"/>
    <w:rsid w:val="00024775"/>
    <w:rsid w:val="000249CF"/>
    <w:rsid w:val="00024A1B"/>
    <w:rsid w:val="00024BE0"/>
    <w:rsid w:val="000251B7"/>
    <w:rsid w:val="000252DD"/>
    <w:rsid w:val="000253E8"/>
    <w:rsid w:val="000254E2"/>
    <w:rsid w:val="00025683"/>
    <w:rsid w:val="00025DD3"/>
    <w:rsid w:val="00025E16"/>
    <w:rsid w:val="00025EEE"/>
    <w:rsid w:val="0002671B"/>
    <w:rsid w:val="0002687F"/>
    <w:rsid w:val="00026C28"/>
    <w:rsid w:val="00026D65"/>
    <w:rsid w:val="00026E84"/>
    <w:rsid w:val="0002731E"/>
    <w:rsid w:val="00027D8A"/>
    <w:rsid w:val="00027EAF"/>
    <w:rsid w:val="00030515"/>
    <w:rsid w:val="00030525"/>
    <w:rsid w:val="000306BB"/>
    <w:rsid w:val="00030970"/>
    <w:rsid w:val="00030AA3"/>
    <w:rsid w:val="00030C2D"/>
    <w:rsid w:val="00030C88"/>
    <w:rsid w:val="00030D56"/>
    <w:rsid w:val="00030DDC"/>
    <w:rsid w:val="00031040"/>
    <w:rsid w:val="00031097"/>
    <w:rsid w:val="000314CE"/>
    <w:rsid w:val="000316E9"/>
    <w:rsid w:val="0003181D"/>
    <w:rsid w:val="00031854"/>
    <w:rsid w:val="00031DFA"/>
    <w:rsid w:val="00031E1A"/>
    <w:rsid w:val="0003288E"/>
    <w:rsid w:val="00032B28"/>
    <w:rsid w:val="00032FB7"/>
    <w:rsid w:val="00032FDD"/>
    <w:rsid w:val="00033268"/>
    <w:rsid w:val="00033317"/>
    <w:rsid w:val="00033426"/>
    <w:rsid w:val="000338D8"/>
    <w:rsid w:val="00034154"/>
    <w:rsid w:val="000342D6"/>
    <w:rsid w:val="00034A87"/>
    <w:rsid w:val="0003509F"/>
    <w:rsid w:val="000356C6"/>
    <w:rsid w:val="00035815"/>
    <w:rsid w:val="00035973"/>
    <w:rsid w:val="00035B37"/>
    <w:rsid w:val="00035B90"/>
    <w:rsid w:val="00035C10"/>
    <w:rsid w:val="00035CA7"/>
    <w:rsid w:val="00036078"/>
    <w:rsid w:val="000368D3"/>
    <w:rsid w:val="00036920"/>
    <w:rsid w:val="00036A42"/>
    <w:rsid w:val="00036C2B"/>
    <w:rsid w:val="0003734B"/>
    <w:rsid w:val="0003749B"/>
    <w:rsid w:val="000374EB"/>
    <w:rsid w:val="00037AAD"/>
    <w:rsid w:val="00037BD0"/>
    <w:rsid w:val="00037DE4"/>
    <w:rsid w:val="00037E11"/>
    <w:rsid w:val="00037F7B"/>
    <w:rsid w:val="00040539"/>
    <w:rsid w:val="00040552"/>
    <w:rsid w:val="00040830"/>
    <w:rsid w:val="00040AA0"/>
    <w:rsid w:val="0004118E"/>
    <w:rsid w:val="000411CB"/>
    <w:rsid w:val="00041509"/>
    <w:rsid w:val="00041577"/>
    <w:rsid w:val="00041A2B"/>
    <w:rsid w:val="00041BCC"/>
    <w:rsid w:val="00041D1F"/>
    <w:rsid w:val="00041DEC"/>
    <w:rsid w:val="00041E26"/>
    <w:rsid w:val="0004208C"/>
    <w:rsid w:val="00042681"/>
    <w:rsid w:val="000427DB"/>
    <w:rsid w:val="00042938"/>
    <w:rsid w:val="00042943"/>
    <w:rsid w:val="00042A65"/>
    <w:rsid w:val="00042AD2"/>
    <w:rsid w:val="00042B50"/>
    <w:rsid w:val="00042C15"/>
    <w:rsid w:val="00042E36"/>
    <w:rsid w:val="000433AD"/>
    <w:rsid w:val="00043439"/>
    <w:rsid w:val="00043678"/>
    <w:rsid w:val="00043748"/>
    <w:rsid w:val="00043A49"/>
    <w:rsid w:val="00043B71"/>
    <w:rsid w:val="00043DD3"/>
    <w:rsid w:val="00043FD3"/>
    <w:rsid w:val="00044182"/>
    <w:rsid w:val="0004428A"/>
    <w:rsid w:val="00044299"/>
    <w:rsid w:val="00044386"/>
    <w:rsid w:val="0004438C"/>
    <w:rsid w:val="00044A7C"/>
    <w:rsid w:val="00044B1D"/>
    <w:rsid w:val="00044B61"/>
    <w:rsid w:val="00044DA0"/>
    <w:rsid w:val="00044E03"/>
    <w:rsid w:val="00044E35"/>
    <w:rsid w:val="0004513E"/>
    <w:rsid w:val="00045C35"/>
    <w:rsid w:val="00045CAC"/>
    <w:rsid w:val="000464E0"/>
    <w:rsid w:val="000465BA"/>
    <w:rsid w:val="00046974"/>
    <w:rsid w:val="000469BF"/>
    <w:rsid w:val="000469CD"/>
    <w:rsid w:val="00047104"/>
    <w:rsid w:val="00047389"/>
    <w:rsid w:val="00047511"/>
    <w:rsid w:val="00047552"/>
    <w:rsid w:val="00047AF4"/>
    <w:rsid w:val="00047D5C"/>
    <w:rsid w:val="000508B1"/>
    <w:rsid w:val="00051073"/>
    <w:rsid w:val="00051741"/>
    <w:rsid w:val="0005186C"/>
    <w:rsid w:val="00051999"/>
    <w:rsid w:val="00051C68"/>
    <w:rsid w:val="00051D69"/>
    <w:rsid w:val="00052267"/>
    <w:rsid w:val="000525F0"/>
    <w:rsid w:val="0005285A"/>
    <w:rsid w:val="00052CDE"/>
    <w:rsid w:val="00052FCC"/>
    <w:rsid w:val="000532D3"/>
    <w:rsid w:val="00053381"/>
    <w:rsid w:val="00053660"/>
    <w:rsid w:val="0005389C"/>
    <w:rsid w:val="00053A58"/>
    <w:rsid w:val="00053B63"/>
    <w:rsid w:val="00053CE1"/>
    <w:rsid w:val="00054200"/>
    <w:rsid w:val="000544CB"/>
    <w:rsid w:val="00054BFB"/>
    <w:rsid w:val="00054D88"/>
    <w:rsid w:val="00055482"/>
    <w:rsid w:val="00055B63"/>
    <w:rsid w:val="00055BF0"/>
    <w:rsid w:val="00055C3F"/>
    <w:rsid w:val="00055CC6"/>
    <w:rsid w:val="00055CEC"/>
    <w:rsid w:val="00055FEE"/>
    <w:rsid w:val="000567A5"/>
    <w:rsid w:val="0005702E"/>
    <w:rsid w:val="000574ED"/>
    <w:rsid w:val="000578A9"/>
    <w:rsid w:val="000602AC"/>
    <w:rsid w:val="000602DE"/>
    <w:rsid w:val="00060693"/>
    <w:rsid w:val="0006090B"/>
    <w:rsid w:val="00061018"/>
    <w:rsid w:val="000611A8"/>
    <w:rsid w:val="000611F5"/>
    <w:rsid w:val="00061550"/>
    <w:rsid w:val="000618F5"/>
    <w:rsid w:val="00061910"/>
    <w:rsid w:val="00062200"/>
    <w:rsid w:val="000629F1"/>
    <w:rsid w:val="00062E29"/>
    <w:rsid w:val="0006336D"/>
    <w:rsid w:val="00063468"/>
    <w:rsid w:val="00063892"/>
    <w:rsid w:val="00063DA1"/>
    <w:rsid w:val="00063DA3"/>
    <w:rsid w:val="0006452C"/>
    <w:rsid w:val="000649CB"/>
    <w:rsid w:val="00064C05"/>
    <w:rsid w:val="0006523A"/>
    <w:rsid w:val="000659CB"/>
    <w:rsid w:val="00065BBC"/>
    <w:rsid w:val="00065FEF"/>
    <w:rsid w:val="0006605B"/>
    <w:rsid w:val="0006605C"/>
    <w:rsid w:val="00066270"/>
    <w:rsid w:val="0006635D"/>
    <w:rsid w:val="000669F9"/>
    <w:rsid w:val="000671FD"/>
    <w:rsid w:val="00067590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686"/>
    <w:rsid w:val="00071A51"/>
    <w:rsid w:val="00071B2C"/>
    <w:rsid w:val="00071C6B"/>
    <w:rsid w:val="00071D60"/>
    <w:rsid w:val="000721B2"/>
    <w:rsid w:val="000721C8"/>
    <w:rsid w:val="000722DD"/>
    <w:rsid w:val="000725E6"/>
    <w:rsid w:val="0007260B"/>
    <w:rsid w:val="00072626"/>
    <w:rsid w:val="0007279C"/>
    <w:rsid w:val="00072ACA"/>
    <w:rsid w:val="00072C4B"/>
    <w:rsid w:val="00072F48"/>
    <w:rsid w:val="000736E4"/>
    <w:rsid w:val="000739D0"/>
    <w:rsid w:val="00073C98"/>
    <w:rsid w:val="00073EAE"/>
    <w:rsid w:val="00074170"/>
    <w:rsid w:val="000745F7"/>
    <w:rsid w:val="000747F5"/>
    <w:rsid w:val="000751C6"/>
    <w:rsid w:val="0007526B"/>
    <w:rsid w:val="00075ADF"/>
    <w:rsid w:val="00075B1B"/>
    <w:rsid w:val="00075BD5"/>
    <w:rsid w:val="00075FC0"/>
    <w:rsid w:val="00076098"/>
    <w:rsid w:val="00076456"/>
    <w:rsid w:val="000764D6"/>
    <w:rsid w:val="00077025"/>
    <w:rsid w:val="0007711D"/>
    <w:rsid w:val="000771F7"/>
    <w:rsid w:val="000775BA"/>
    <w:rsid w:val="0007770C"/>
    <w:rsid w:val="00077835"/>
    <w:rsid w:val="00080072"/>
    <w:rsid w:val="00080157"/>
    <w:rsid w:val="0008028A"/>
    <w:rsid w:val="000804AF"/>
    <w:rsid w:val="00080555"/>
    <w:rsid w:val="000806C0"/>
    <w:rsid w:val="00080F58"/>
    <w:rsid w:val="000810CD"/>
    <w:rsid w:val="000813E1"/>
    <w:rsid w:val="0008165B"/>
    <w:rsid w:val="00081B76"/>
    <w:rsid w:val="00081E5E"/>
    <w:rsid w:val="00081F47"/>
    <w:rsid w:val="00082546"/>
    <w:rsid w:val="0008258E"/>
    <w:rsid w:val="00082AFC"/>
    <w:rsid w:val="00082C0D"/>
    <w:rsid w:val="00082DCE"/>
    <w:rsid w:val="00083480"/>
    <w:rsid w:val="00083CA7"/>
    <w:rsid w:val="00083DCD"/>
    <w:rsid w:val="000840BC"/>
    <w:rsid w:val="0008431D"/>
    <w:rsid w:val="00084F4C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89B"/>
    <w:rsid w:val="00086978"/>
    <w:rsid w:val="0008700C"/>
    <w:rsid w:val="00087164"/>
    <w:rsid w:val="00087460"/>
    <w:rsid w:val="00087ABF"/>
    <w:rsid w:val="00087F54"/>
    <w:rsid w:val="00090858"/>
    <w:rsid w:val="00090861"/>
    <w:rsid w:val="00090AE4"/>
    <w:rsid w:val="000911E9"/>
    <w:rsid w:val="00091291"/>
    <w:rsid w:val="000912A5"/>
    <w:rsid w:val="000912E2"/>
    <w:rsid w:val="000919A0"/>
    <w:rsid w:val="00091BDB"/>
    <w:rsid w:val="00092747"/>
    <w:rsid w:val="000928C2"/>
    <w:rsid w:val="00092C71"/>
    <w:rsid w:val="00092D59"/>
    <w:rsid w:val="00093130"/>
    <w:rsid w:val="000932F4"/>
    <w:rsid w:val="0009342E"/>
    <w:rsid w:val="00093628"/>
    <w:rsid w:val="00093728"/>
    <w:rsid w:val="00093EDA"/>
    <w:rsid w:val="00093F2D"/>
    <w:rsid w:val="00093FE6"/>
    <w:rsid w:val="000940AD"/>
    <w:rsid w:val="00094159"/>
    <w:rsid w:val="00094256"/>
    <w:rsid w:val="000945DE"/>
    <w:rsid w:val="00094832"/>
    <w:rsid w:val="00094B35"/>
    <w:rsid w:val="00094BFE"/>
    <w:rsid w:val="00094F69"/>
    <w:rsid w:val="00094F97"/>
    <w:rsid w:val="000951B4"/>
    <w:rsid w:val="000953C1"/>
    <w:rsid w:val="0009572C"/>
    <w:rsid w:val="0009577A"/>
    <w:rsid w:val="00095921"/>
    <w:rsid w:val="000959AA"/>
    <w:rsid w:val="00095AFB"/>
    <w:rsid w:val="00096704"/>
    <w:rsid w:val="00096907"/>
    <w:rsid w:val="00096B31"/>
    <w:rsid w:val="00096BDA"/>
    <w:rsid w:val="0009741A"/>
    <w:rsid w:val="0009753C"/>
    <w:rsid w:val="000976D5"/>
    <w:rsid w:val="000978BF"/>
    <w:rsid w:val="000979A2"/>
    <w:rsid w:val="00097CC6"/>
    <w:rsid w:val="000A02C3"/>
    <w:rsid w:val="000A0569"/>
    <w:rsid w:val="000A07FA"/>
    <w:rsid w:val="000A0A04"/>
    <w:rsid w:val="000A0A67"/>
    <w:rsid w:val="000A0F89"/>
    <w:rsid w:val="000A1633"/>
    <w:rsid w:val="000A18FA"/>
    <w:rsid w:val="000A1AED"/>
    <w:rsid w:val="000A1D35"/>
    <w:rsid w:val="000A1F17"/>
    <w:rsid w:val="000A1F9F"/>
    <w:rsid w:val="000A2393"/>
    <w:rsid w:val="000A24C2"/>
    <w:rsid w:val="000A2697"/>
    <w:rsid w:val="000A27B2"/>
    <w:rsid w:val="000A298C"/>
    <w:rsid w:val="000A2CA4"/>
    <w:rsid w:val="000A2FD9"/>
    <w:rsid w:val="000A38B9"/>
    <w:rsid w:val="000A3A0A"/>
    <w:rsid w:val="000A3DBC"/>
    <w:rsid w:val="000A453B"/>
    <w:rsid w:val="000A46FA"/>
    <w:rsid w:val="000A4728"/>
    <w:rsid w:val="000A4D2B"/>
    <w:rsid w:val="000A501F"/>
    <w:rsid w:val="000A5028"/>
    <w:rsid w:val="000A54C7"/>
    <w:rsid w:val="000A5684"/>
    <w:rsid w:val="000A593C"/>
    <w:rsid w:val="000A596B"/>
    <w:rsid w:val="000A623A"/>
    <w:rsid w:val="000A627D"/>
    <w:rsid w:val="000A62A5"/>
    <w:rsid w:val="000A6462"/>
    <w:rsid w:val="000A6828"/>
    <w:rsid w:val="000A693C"/>
    <w:rsid w:val="000A6C5B"/>
    <w:rsid w:val="000A6CE8"/>
    <w:rsid w:val="000A6D51"/>
    <w:rsid w:val="000A6EBE"/>
    <w:rsid w:val="000A72EC"/>
    <w:rsid w:val="000A72F6"/>
    <w:rsid w:val="000A735B"/>
    <w:rsid w:val="000A742F"/>
    <w:rsid w:val="000A7B8D"/>
    <w:rsid w:val="000A7F80"/>
    <w:rsid w:val="000B0342"/>
    <w:rsid w:val="000B065E"/>
    <w:rsid w:val="000B095B"/>
    <w:rsid w:val="000B0BEB"/>
    <w:rsid w:val="000B0C5F"/>
    <w:rsid w:val="000B10A1"/>
    <w:rsid w:val="000B11F2"/>
    <w:rsid w:val="000B141E"/>
    <w:rsid w:val="000B14A9"/>
    <w:rsid w:val="000B1B53"/>
    <w:rsid w:val="000B1D6C"/>
    <w:rsid w:val="000B1E30"/>
    <w:rsid w:val="000B1FCF"/>
    <w:rsid w:val="000B29E4"/>
    <w:rsid w:val="000B2C06"/>
    <w:rsid w:val="000B3939"/>
    <w:rsid w:val="000B3B7A"/>
    <w:rsid w:val="000B4256"/>
    <w:rsid w:val="000B4384"/>
    <w:rsid w:val="000B4596"/>
    <w:rsid w:val="000B46DA"/>
    <w:rsid w:val="000B4AF3"/>
    <w:rsid w:val="000B4EE4"/>
    <w:rsid w:val="000B532E"/>
    <w:rsid w:val="000B558E"/>
    <w:rsid w:val="000B5638"/>
    <w:rsid w:val="000B6105"/>
    <w:rsid w:val="000B6120"/>
    <w:rsid w:val="000B6139"/>
    <w:rsid w:val="000B61D8"/>
    <w:rsid w:val="000B6866"/>
    <w:rsid w:val="000B6995"/>
    <w:rsid w:val="000B6BC6"/>
    <w:rsid w:val="000B6C77"/>
    <w:rsid w:val="000B6D2D"/>
    <w:rsid w:val="000B6F1F"/>
    <w:rsid w:val="000B7183"/>
    <w:rsid w:val="000B743C"/>
    <w:rsid w:val="000B7495"/>
    <w:rsid w:val="000B77FC"/>
    <w:rsid w:val="000C0032"/>
    <w:rsid w:val="000C02E2"/>
    <w:rsid w:val="000C0C03"/>
    <w:rsid w:val="000C0C3C"/>
    <w:rsid w:val="000C0CB9"/>
    <w:rsid w:val="000C0DB2"/>
    <w:rsid w:val="000C0E6F"/>
    <w:rsid w:val="000C1195"/>
    <w:rsid w:val="000C1264"/>
    <w:rsid w:val="000C15CC"/>
    <w:rsid w:val="000C171C"/>
    <w:rsid w:val="000C1E8F"/>
    <w:rsid w:val="000C21A0"/>
    <w:rsid w:val="000C2250"/>
    <w:rsid w:val="000C22FD"/>
    <w:rsid w:val="000C2730"/>
    <w:rsid w:val="000C2940"/>
    <w:rsid w:val="000C2B12"/>
    <w:rsid w:val="000C2CAA"/>
    <w:rsid w:val="000C2F14"/>
    <w:rsid w:val="000C33F3"/>
    <w:rsid w:val="000C3C99"/>
    <w:rsid w:val="000C3E9C"/>
    <w:rsid w:val="000C3FD4"/>
    <w:rsid w:val="000C4129"/>
    <w:rsid w:val="000C4217"/>
    <w:rsid w:val="000C42D1"/>
    <w:rsid w:val="000C42E5"/>
    <w:rsid w:val="000C4996"/>
    <w:rsid w:val="000C4B4E"/>
    <w:rsid w:val="000C4DA0"/>
    <w:rsid w:val="000C4F88"/>
    <w:rsid w:val="000C515C"/>
    <w:rsid w:val="000C531F"/>
    <w:rsid w:val="000C544D"/>
    <w:rsid w:val="000C54AF"/>
    <w:rsid w:val="000C562E"/>
    <w:rsid w:val="000C5734"/>
    <w:rsid w:val="000C578A"/>
    <w:rsid w:val="000C5BE1"/>
    <w:rsid w:val="000C5BFA"/>
    <w:rsid w:val="000C5DC1"/>
    <w:rsid w:val="000C5F70"/>
    <w:rsid w:val="000C6029"/>
    <w:rsid w:val="000C60D4"/>
    <w:rsid w:val="000C6C0D"/>
    <w:rsid w:val="000C71FE"/>
    <w:rsid w:val="000C7226"/>
    <w:rsid w:val="000C7239"/>
    <w:rsid w:val="000C736D"/>
    <w:rsid w:val="000C7F3E"/>
    <w:rsid w:val="000D011D"/>
    <w:rsid w:val="000D025C"/>
    <w:rsid w:val="000D05A0"/>
    <w:rsid w:val="000D093E"/>
    <w:rsid w:val="000D0DB6"/>
    <w:rsid w:val="000D0DD1"/>
    <w:rsid w:val="000D0FCC"/>
    <w:rsid w:val="000D12DE"/>
    <w:rsid w:val="000D136E"/>
    <w:rsid w:val="000D1426"/>
    <w:rsid w:val="000D14AA"/>
    <w:rsid w:val="000D1C1D"/>
    <w:rsid w:val="000D237E"/>
    <w:rsid w:val="000D2404"/>
    <w:rsid w:val="000D257F"/>
    <w:rsid w:val="000D2616"/>
    <w:rsid w:val="000D296B"/>
    <w:rsid w:val="000D29B7"/>
    <w:rsid w:val="000D2C92"/>
    <w:rsid w:val="000D3161"/>
    <w:rsid w:val="000D319B"/>
    <w:rsid w:val="000D3244"/>
    <w:rsid w:val="000D370D"/>
    <w:rsid w:val="000D3792"/>
    <w:rsid w:val="000D3B4F"/>
    <w:rsid w:val="000D3F09"/>
    <w:rsid w:val="000D43CB"/>
    <w:rsid w:val="000D4699"/>
    <w:rsid w:val="000D4998"/>
    <w:rsid w:val="000D4A07"/>
    <w:rsid w:val="000D4D1A"/>
    <w:rsid w:val="000D4DBC"/>
    <w:rsid w:val="000D5194"/>
    <w:rsid w:val="000D5826"/>
    <w:rsid w:val="000D584B"/>
    <w:rsid w:val="000D58FC"/>
    <w:rsid w:val="000D5987"/>
    <w:rsid w:val="000D5D0E"/>
    <w:rsid w:val="000D5D0F"/>
    <w:rsid w:val="000D5F3F"/>
    <w:rsid w:val="000D5FAD"/>
    <w:rsid w:val="000D60B3"/>
    <w:rsid w:val="000D6804"/>
    <w:rsid w:val="000D6F33"/>
    <w:rsid w:val="000D6F87"/>
    <w:rsid w:val="000D7459"/>
    <w:rsid w:val="000D771C"/>
    <w:rsid w:val="000D785D"/>
    <w:rsid w:val="000D7D8C"/>
    <w:rsid w:val="000D7D90"/>
    <w:rsid w:val="000D7E4F"/>
    <w:rsid w:val="000D7F01"/>
    <w:rsid w:val="000D7F8F"/>
    <w:rsid w:val="000E042B"/>
    <w:rsid w:val="000E0B82"/>
    <w:rsid w:val="000E0C63"/>
    <w:rsid w:val="000E1484"/>
    <w:rsid w:val="000E157A"/>
    <w:rsid w:val="000E16CD"/>
    <w:rsid w:val="000E228F"/>
    <w:rsid w:val="000E22F3"/>
    <w:rsid w:val="000E24B5"/>
    <w:rsid w:val="000E2CA8"/>
    <w:rsid w:val="000E31AA"/>
    <w:rsid w:val="000E35AB"/>
    <w:rsid w:val="000E3708"/>
    <w:rsid w:val="000E3B14"/>
    <w:rsid w:val="000E3D45"/>
    <w:rsid w:val="000E3FD0"/>
    <w:rsid w:val="000E3FFE"/>
    <w:rsid w:val="000E452A"/>
    <w:rsid w:val="000E461F"/>
    <w:rsid w:val="000E46D5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07"/>
    <w:rsid w:val="000E6C49"/>
    <w:rsid w:val="000E6C67"/>
    <w:rsid w:val="000E70F4"/>
    <w:rsid w:val="000E73BC"/>
    <w:rsid w:val="000E74C4"/>
    <w:rsid w:val="000E7B73"/>
    <w:rsid w:val="000E7C20"/>
    <w:rsid w:val="000E7F73"/>
    <w:rsid w:val="000F01BB"/>
    <w:rsid w:val="000F095D"/>
    <w:rsid w:val="000F0E3E"/>
    <w:rsid w:val="000F0F7B"/>
    <w:rsid w:val="000F11E8"/>
    <w:rsid w:val="000F13A2"/>
    <w:rsid w:val="000F16DA"/>
    <w:rsid w:val="000F1ABC"/>
    <w:rsid w:val="000F1C53"/>
    <w:rsid w:val="000F1D25"/>
    <w:rsid w:val="000F2035"/>
    <w:rsid w:val="000F2376"/>
    <w:rsid w:val="000F24C3"/>
    <w:rsid w:val="000F255F"/>
    <w:rsid w:val="000F27E4"/>
    <w:rsid w:val="000F27F0"/>
    <w:rsid w:val="000F2AEE"/>
    <w:rsid w:val="000F2E9A"/>
    <w:rsid w:val="000F301F"/>
    <w:rsid w:val="000F37CA"/>
    <w:rsid w:val="000F3A39"/>
    <w:rsid w:val="000F4244"/>
    <w:rsid w:val="000F464A"/>
    <w:rsid w:val="000F4A8D"/>
    <w:rsid w:val="000F5315"/>
    <w:rsid w:val="000F55B7"/>
    <w:rsid w:val="000F59F0"/>
    <w:rsid w:val="000F5AB1"/>
    <w:rsid w:val="000F5D56"/>
    <w:rsid w:val="000F5D5C"/>
    <w:rsid w:val="000F5F46"/>
    <w:rsid w:val="000F645A"/>
    <w:rsid w:val="000F67A7"/>
    <w:rsid w:val="00100193"/>
    <w:rsid w:val="001001DF"/>
    <w:rsid w:val="001002B0"/>
    <w:rsid w:val="00100332"/>
    <w:rsid w:val="0010033E"/>
    <w:rsid w:val="00100748"/>
    <w:rsid w:val="001007BE"/>
    <w:rsid w:val="001009F4"/>
    <w:rsid w:val="00100ABE"/>
    <w:rsid w:val="00101446"/>
    <w:rsid w:val="00101504"/>
    <w:rsid w:val="0010152A"/>
    <w:rsid w:val="00101B01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3E84"/>
    <w:rsid w:val="001045B3"/>
    <w:rsid w:val="00104742"/>
    <w:rsid w:val="00104C16"/>
    <w:rsid w:val="00104C19"/>
    <w:rsid w:val="00104C8B"/>
    <w:rsid w:val="00104D2E"/>
    <w:rsid w:val="00104E08"/>
    <w:rsid w:val="00105116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6E83"/>
    <w:rsid w:val="0010706E"/>
    <w:rsid w:val="001071D8"/>
    <w:rsid w:val="00107309"/>
    <w:rsid w:val="0010782B"/>
    <w:rsid w:val="0010792B"/>
    <w:rsid w:val="001103CD"/>
    <w:rsid w:val="00110809"/>
    <w:rsid w:val="00110828"/>
    <w:rsid w:val="0011093C"/>
    <w:rsid w:val="00110A81"/>
    <w:rsid w:val="00110B57"/>
    <w:rsid w:val="00110DDB"/>
    <w:rsid w:val="00110F4B"/>
    <w:rsid w:val="0011148C"/>
    <w:rsid w:val="00111889"/>
    <w:rsid w:val="00111B3B"/>
    <w:rsid w:val="00111F76"/>
    <w:rsid w:val="00111FB6"/>
    <w:rsid w:val="0011261E"/>
    <w:rsid w:val="00112993"/>
    <w:rsid w:val="00112B08"/>
    <w:rsid w:val="00112EB8"/>
    <w:rsid w:val="00112F29"/>
    <w:rsid w:val="00113106"/>
    <w:rsid w:val="00113165"/>
    <w:rsid w:val="00113483"/>
    <w:rsid w:val="001135B0"/>
    <w:rsid w:val="0011365F"/>
    <w:rsid w:val="00113780"/>
    <w:rsid w:val="0011388D"/>
    <w:rsid w:val="00113CB3"/>
    <w:rsid w:val="00113EAA"/>
    <w:rsid w:val="00114752"/>
    <w:rsid w:val="0011515B"/>
    <w:rsid w:val="001151C6"/>
    <w:rsid w:val="001154B9"/>
    <w:rsid w:val="0011552B"/>
    <w:rsid w:val="001155C6"/>
    <w:rsid w:val="001155CB"/>
    <w:rsid w:val="0011564D"/>
    <w:rsid w:val="00115897"/>
    <w:rsid w:val="001159B7"/>
    <w:rsid w:val="00115CAB"/>
    <w:rsid w:val="00115DF6"/>
    <w:rsid w:val="00116242"/>
    <w:rsid w:val="001162A2"/>
    <w:rsid w:val="00116491"/>
    <w:rsid w:val="0011676E"/>
    <w:rsid w:val="001167B0"/>
    <w:rsid w:val="00116BD7"/>
    <w:rsid w:val="00117028"/>
    <w:rsid w:val="0011703F"/>
    <w:rsid w:val="001176F1"/>
    <w:rsid w:val="001177D4"/>
    <w:rsid w:val="00117808"/>
    <w:rsid w:val="0012030E"/>
    <w:rsid w:val="0012039B"/>
    <w:rsid w:val="00120739"/>
    <w:rsid w:val="00120752"/>
    <w:rsid w:val="00120EC2"/>
    <w:rsid w:val="00120F89"/>
    <w:rsid w:val="001210EF"/>
    <w:rsid w:val="0012133D"/>
    <w:rsid w:val="00121685"/>
    <w:rsid w:val="001216A0"/>
    <w:rsid w:val="001216BB"/>
    <w:rsid w:val="00121AFD"/>
    <w:rsid w:val="00121C39"/>
    <w:rsid w:val="00121CE6"/>
    <w:rsid w:val="00121D5C"/>
    <w:rsid w:val="0012232A"/>
    <w:rsid w:val="0012255A"/>
    <w:rsid w:val="001227BE"/>
    <w:rsid w:val="00122835"/>
    <w:rsid w:val="001235A0"/>
    <w:rsid w:val="00123904"/>
    <w:rsid w:val="001239E4"/>
    <w:rsid w:val="00123AAA"/>
    <w:rsid w:val="00123C2F"/>
    <w:rsid w:val="00123C86"/>
    <w:rsid w:val="00123FD2"/>
    <w:rsid w:val="0012421D"/>
    <w:rsid w:val="00124330"/>
    <w:rsid w:val="001249EB"/>
    <w:rsid w:val="00124A1E"/>
    <w:rsid w:val="00124B1E"/>
    <w:rsid w:val="00124DCA"/>
    <w:rsid w:val="0012503F"/>
    <w:rsid w:val="00125372"/>
    <w:rsid w:val="0012549D"/>
    <w:rsid w:val="0012565E"/>
    <w:rsid w:val="00125963"/>
    <w:rsid w:val="00125C3D"/>
    <w:rsid w:val="00125C53"/>
    <w:rsid w:val="00125DC0"/>
    <w:rsid w:val="00125DFA"/>
    <w:rsid w:val="00125FB3"/>
    <w:rsid w:val="001260E1"/>
    <w:rsid w:val="00126105"/>
    <w:rsid w:val="0012633D"/>
    <w:rsid w:val="001263C1"/>
    <w:rsid w:val="00126838"/>
    <w:rsid w:val="0012689D"/>
    <w:rsid w:val="0012693D"/>
    <w:rsid w:val="00126953"/>
    <w:rsid w:val="00126A53"/>
    <w:rsid w:val="00126EC7"/>
    <w:rsid w:val="00126F82"/>
    <w:rsid w:val="001273E7"/>
    <w:rsid w:val="00127673"/>
    <w:rsid w:val="00127AB1"/>
    <w:rsid w:val="00127B47"/>
    <w:rsid w:val="00127D8F"/>
    <w:rsid w:val="00127E9A"/>
    <w:rsid w:val="00127EBB"/>
    <w:rsid w:val="0013035D"/>
    <w:rsid w:val="001305C3"/>
    <w:rsid w:val="00130860"/>
    <w:rsid w:val="00130C67"/>
    <w:rsid w:val="00130D3B"/>
    <w:rsid w:val="001311B1"/>
    <w:rsid w:val="00131688"/>
    <w:rsid w:val="0013172B"/>
    <w:rsid w:val="001319A0"/>
    <w:rsid w:val="00131BD0"/>
    <w:rsid w:val="00131FC5"/>
    <w:rsid w:val="00132125"/>
    <w:rsid w:val="00132433"/>
    <w:rsid w:val="00132754"/>
    <w:rsid w:val="00132A08"/>
    <w:rsid w:val="00132B8A"/>
    <w:rsid w:val="00132DAE"/>
    <w:rsid w:val="00132F4B"/>
    <w:rsid w:val="00133433"/>
    <w:rsid w:val="00133706"/>
    <w:rsid w:val="001337E9"/>
    <w:rsid w:val="0013380A"/>
    <w:rsid w:val="00133A91"/>
    <w:rsid w:val="00134470"/>
    <w:rsid w:val="001345DD"/>
    <w:rsid w:val="00134A81"/>
    <w:rsid w:val="00134B53"/>
    <w:rsid w:val="00134F65"/>
    <w:rsid w:val="00135061"/>
    <w:rsid w:val="00135120"/>
    <w:rsid w:val="001355A4"/>
    <w:rsid w:val="00135A78"/>
    <w:rsid w:val="00136355"/>
    <w:rsid w:val="001364DC"/>
    <w:rsid w:val="00136890"/>
    <w:rsid w:val="00136932"/>
    <w:rsid w:val="00136C2C"/>
    <w:rsid w:val="00136D25"/>
    <w:rsid w:val="00136F74"/>
    <w:rsid w:val="00136FF0"/>
    <w:rsid w:val="00136FF6"/>
    <w:rsid w:val="001370BE"/>
    <w:rsid w:val="00137198"/>
    <w:rsid w:val="0013720E"/>
    <w:rsid w:val="00137554"/>
    <w:rsid w:val="0013781B"/>
    <w:rsid w:val="00137B95"/>
    <w:rsid w:val="00137DCF"/>
    <w:rsid w:val="00137E8A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1"/>
    <w:rsid w:val="0014192A"/>
    <w:rsid w:val="00141C5E"/>
    <w:rsid w:val="00141CBC"/>
    <w:rsid w:val="00141D28"/>
    <w:rsid w:val="00141DA6"/>
    <w:rsid w:val="00142076"/>
    <w:rsid w:val="00142119"/>
    <w:rsid w:val="00142327"/>
    <w:rsid w:val="00142344"/>
    <w:rsid w:val="00142B27"/>
    <w:rsid w:val="00142DCE"/>
    <w:rsid w:val="00142FC3"/>
    <w:rsid w:val="001431AB"/>
    <w:rsid w:val="001431FB"/>
    <w:rsid w:val="0014325B"/>
    <w:rsid w:val="001438BB"/>
    <w:rsid w:val="00143942"/>
    <w:rsid w:val="0014399D"/>
    <w:rsid w:val="001444D7"/>
    <w:rsid w:val="0014460B"/>
    <w:rsid w:val="00144B81"/>
    <w:rsid w:val="001451D3"/>
    <w:rsid w:val="0014638A"/>
    <w:rsid w:val="0014655B"/>
    <w:rsid w:val="00146A67"/>
    <w:rsid w:val="00146B59"/>
    <w:rsid w:val="00146B84"/>
    <w:rsid w:val="00146EE8"/>
    <w:rsid w:val="00147174"/>
    <w:rsid w:val="00147287"/>
    <w:rsid w:val="00147541"/>
    <w:rsid w:val="00147776"/>
    <w:rsid w:val="00147D09"/>
    <w:rsid w:val="00147D74"/>
    <w:rsid w:val="001506CA"/>
    <w:rsid w:val="0015070C"/>
    <w:rsid w:val="00150E34"/>
    <w:rsid w:val="00150E9A"/>
    <w:rsid w:val="0015108A"/>
    <w:rsid w:val="00151918"/>
    <w:rsid w:val="00151BB0"/>
    <w:rsid w:val="00151D0B"/>
    <w:rsid w:val="00152193"/>
    <w:rsid w:val="001525C9"/>
    <w:rsid w:val="001526CC"/>
    <w:rsid w:val="00152D3E"/>
    <w:rsid w:val="00153108"/>
    <w:rsid w:val="00153261"/>
    <w:rsid w:val="00153361"/>
    <w:rsid w:val="0015374D"/>
    <w:rsid w:val="00153B1B"/>
    <w:rsid w:val="00153BEB"/>
    <w:rsid w:val="00153C67"/>
    <w:rsid w:val="00153C94"/>
    <w:rsid w:val="00153D2C"/>
    <w:rsid w:val="00153E51"/>
    <w:rsid w:val="00154104"/>
    <w:rsid w:val="00154129"/>
    <w:rsid w:val="0015412B"/>
    <w:rsid w:val="0015449D"/>
    <w:rsid w:val="00154667"/>
    <w:rsid w:val="00154A74"/>
    <w:rsid w:val="00154A87"/>
    <w:rsid w:val="00154C64"/>
    <w:rsid w:val="00154D08"/>
    <w:rsid w:val="00154E8C"/>
    <w:rsid w:val="001552C2"/>
    <w:rsid w:val="001553A5"/>
    <w:rsid w:val="001558DA"/>
    <w:rsid w:val="00155BE2"/>
    <w:rsid w:val="00155FA3"/>
    <w:rsid w:val="001560D7"/>
    <w:rsid w:val="001564D7"/>
    <w:rsid w:val="00156531"/>
    <w:rsid w:val="0015667D"/>
    <w:rsid w:val="0015668B"/>
    <w:rsid w:val="001568A3"/>
    <w:rsid w:val="00156913"/>
    <w:rsid w:val="00156A37"/>
    <w:rsid w:val="00156AF2"/>
    <w:rsid w:val="00156EFE"/>
    <w:rsid w:val="00157050"/>
    <w:rsid w:val="001573B6"/>
    <w:rsid w:val="00157915"/>
    <w:rsid w:val="00157A9D"/>
    <w:rsid w:val="00157BCE"/>
    <w:rsid w:val="00157EE8"/>
    <w:rsid w:val="00157FA0"/>
    <w:rsid w:val="00160267"/>
    <w:rsid w:val="00160806"/>
    <w:rsid w:val="0016080E"/>
    <w:rsid w:val="0016132B"/>
    <w:rsid w:val="0016142C"/>
    <w:rsid w:val="00161B7B"/>
    <w:rsid w:val="00161FB0"/>
    <w:rsid w:val="001624EF"/>
    <w:rsid w:val="00162596"/>
    <w:rsid w:val="00162F56"/>
    <w:rsid w:val="001630A2"/>
    <w:rsid w:val="00163517"/>
    <w:rsid w:val="00163663"/>
    <w:rsid w:val="001637FD"/>
    <w:rsid w:val="00163927"/>
    <w:rsid w:val="00163C88"/>
    <w:rsid w:val="00163D62"/>
    <w:rsid w:val="00163D87"/>
    <w:rsid w:val="00163F8C"/>
    <w:rsid w:val="0016440E"/>
    <w:rsid w:val="0016476F"/>
    <w:rsid w:val="00164BA6"/>
    <w:rsid w:val="001650F2"/>
    <w:rsid w:val="0016512F"/>
    <w:rsid w:val="00165275"/>
    <w:rsid w:val="00165279"/>
    <w:rsid w:val="00165423"/>
    <w:rsid w:val="001655C2"/>
    <w:rsid w:val="001658CA"/>
    <w:rsid w:val="00165A02"/>
    <w:rsid w:val="00165A8F"/>
    <w:rsid w:val="00165AF8"/>
    <w:rsid w:val="00165D0D"/>
    <w:rsid w:val="00165D16"/>
    <w:rsid w:val="001661CE"/>
    <w:rsid w:val="001663DA"/>
    <w:rsid w:val="001664A0"/>
    <w:rsid w:val="001664D2"/>
    <w:rsid w:val="001666F2"/>
    <w:rsid w:val="00166F52"/>
    <w:rsid w:val="00166FAE"/>
    <w:rsid w:val="001670FA"/>
    <w:rsid w:val="00167850"/>
    <w:rsid w:val="001708BE"/>
    <w:rsid w:val="00170E16"/>
    <w:rsid w:val="00171388"/>
    <w:rsid w:val="00171527"/>
    <w:rsid w:val="001717B0"/>
    <w:rsid w:val="00171814"/>
    <w:rsid w:val="001718EE"/>
    <w:rsid w:val="00171A78"/>
    <w:rsid w:val="00171A98"/>
    <w:rsid w:val="00171EAB"/>
    <w:rsid w:val="001723F7"/>
    <w:rsid w:val="00172543"/>
    <w:rsid w:val="0017280D"/>
    <w:rsid w:val="001735C0"/>
    <w:rsid w:val="00173773"/>
    <w:rsid w:val="00173B7F"/>
    <w:rsid w:val="00173CDA"/>
    <w:rsid w:val="00173E4F"/>
    <w:rsid w:val="001742F9"/>
    <w:rsid w:val="00175452"/>
    <w:rsid w:val="001756AB"/>
    <w:rsid w:val="001759FE"/>
    <w:rsid w:val="00175B8D"/>
    <w:rsid w:val="00175BEC"/>
    <w:rsid w:val="00175DB2"/>
    <w:rsid w:val="00175DC2"/>
    <w:rsid w:val="0017605F"/>
    <w:rsid w:val="00176442"/>
    <w:rsid w:val="0017670F"/>
    <w:rsid w:val="0017683F"/>
    <w:rsid w:val="00176C51"/>
    <w:rsid w:val="00176EA9"/>
    <w:rsid w:val="00177217"/>
    <w:rsid w:val="0017736B"/>
    <w:rsid w:val="00177391"/>
    <w:rsid w:val="00177A36"/>
    <w:rsid w:val="00177D4B"/>
    <w:rsid w:val="00180651"/>
    <w:rsid w:val="0018071C"/>
    <w:rsid w:val="00180A0E"/>
    <w:rsid w:val="00180BBE"/>
    <w:rsid w:val="00180FFD"/>
    <w:rsid w:val="00181095"/>
    <w:rsid w:val="00181555"/>
    <w:rsid w:val="00181907"/>
    <w:rsid w:val="00181CB4"/>
    <w:rsid w:val="00181D19"/>
    <w:rsid w:val="00181EA3"/>
    <w:rsid w:val="001823CC"/>
    <w:rsid w:val="00182818"/>
    <w:rsid w:val="0018287A"/>
    <w:rsid w:val="00182C69"/>
    <w:rsid w:val="00182CEB"/>
    <w:rsid w:val="001833A4"/>
    <w:rsid w:val="00183A72"/>
    <w:rsid w:val="00183AD0"/>
    <w:rsid w:val="00183C6D"/>
    <w:rsid w:val="00183D28"/>
    <w:rsid w:val="00183D34"/>
    <w:rsid w:val="00183F49"/>
    <w:rsid w:val="00183FD7"/>
    <w:rsid w:val="001841AA"/>
    <w:rsid w:val="00184377"/>
    <w:rsid w:val="00184ED8"/>
    <w:rsid w:val="00185177"/>
    <w:rsid w:val="001851BF"/>
    <w:rsid w:val="0018541A"/>
    <w:rsid w:val="00185605"/>
    <w:rsid w:val="001859ED"/>
    <w:rsid w:val="00185B36"/>
    <w:rsid w:val="00185CBA"/>
    <w:rsid w:val="00185DFE"/>
    <w:rsid w:val="00185E55"/>
    <w:rsid w:val="00185F57"/>
    <w:rsid w:val="001863B2"/>
    <w:rsid w:val="0018686B"/>
    <w:rsid w:val="00186AF5"/>
    <w:rsid w:val="00186CBE"/>
    <w:rsid w:val="00187150"/>
    <w:rsid w:val="001872BD"/>
    <w:rsid w:val="0018779B"/>
    <w:rsid w:val="001879A9"/>
    <w:rsid w:val="00187CFB"/>
    <w:rsid w:val="00190126"/>
    <w:rsid w:val="00190155"/>
    <w:rsid w:val="0019037F"/>
    <w:rsid w:val="001903DD"/>
    <w:rsid w:val="001906E3"/>
    <w:rsid w:val="001909F0"/>
    <w:rsid w:val="00190AC1"/>
    <w:rsid w:val="00190D96"/>
    <w:rsid w:val="00190E09"/>
    <w:rsid w:val="00190EA1"/>
    <w:rsid w:val="00190FDE"/>
    <w:rsid w:val="0019137D"/>
    <w:rsid w:val="00191449"/>
    <w:rsid w:val="00191526"/>
    <w:rsid w:val="001917B4"/>
    <w:rsid w:val="00191A49"/>
    <w:rsid w:val="00191B42"/>
    <w:rsid w:val="001920D6"/>
    <w:rsid w:val="0019233F"/>
    <w:rsid w:val="001923C6"/>
    <w:rsid w:val="00192558"/>
    <w:rsid w:val="00192785"/>
    <w:rsid w:val="00192D46"/>
    <w:rsid w:val="001930FE"/>
    <w:rsid w:val="0019343D"/>
    <w:rsid w:val="001939AE"/>
    <w:rsid w:val="00193C01"/>
    <w:rsid w:val="00193C02"/>
    <w:rsid w:val="0019422B"/>
    <w:rsid w:val="00194590"/>
    <w:rsid w:val="001945AC"/>
    <w:rsid w:val="00194710"/>
    <w:rsid w:val="001948E8"/>
    <w:rsid w:val="00194952"/>
    <w:rsid w:val="00194C64"/>
    <w:rsid w:val="00194D2A"/>
    <w:rsid w:val="00194F2E"/>
    <w:rsid w:val="00194F6A"/>
    <w:rsid w:val="001956FA"/>
    <w:rsid w:val="00195746"/>
    <w:rsid w:val="0019599B"/>
    <w:rsid w:val="00195AA4"/>
    <w:rsid w:val="00195BD6"/>
    <w:rsid w:val="00195D36"/>
    <w:rsid w:val="00196158"/>
    <w:rsid w:val="00196596"/>
    <w:rsid w:val="0019662D"/>
    <w:rsid w:val="00196B6D"/>
    <w:rsid w:val="00196D10"/>
    <w:rsid w:val="00196FD5"/>
    <w:rsid w:val="00197109"/>
    <w:rsid w:val="0019728D"/>
    <w:rsid w:val="00197EE1"/>
    <w:rsid w:val="001A02D1"/>
    <w:rsid w:val="001A0ADC"/>
    <w:rsid w:val="001A0E66"/>
    <w:rsid w:val="001A1246"/>
    <w:rsid w:val="001A15BA"/>
    <w:rsid w:val="001A172D"/>
    <w:rsid w:val="001A1836"/>
    <w:rsid w:val="001A1D46"/>
    <w:rsid w:val="001A1E47"/>
    <w:rsid w:val="001A22B1"/>
    <w:rsid w:val="001A2396"/>
    <w:rsid w:val="001A27AC"/>
    <w:rsid w:val="001A290B"/>
    <w:rsid w:val="001A2A68"/>
    <w:rsid w:val="001A314E"/>
    <w:rsid w:val="001A351D"/>
    <w:rsid w:val="001A3890"/>
    <w:rsid w:val="001A3D69"/>
    <w:rsid w:val="001A3F16"/>
    <w:rsid w:val="001A4325"/>
    <w:rsid w:val="001A4565"/>
    <w:rsid w:val="001A4D0A"/>
    <w:rsid w:val="001A5114"/>
    <w:rsid w:val="001A51DB"/>
    <w:rsid w:val="001A53DB"/>
    <w:rsid w:val="001A53E5"/>
    <w:rsid w:val="001A54FF"/>
    <w:rsid w:val="001A5718"/>
    <w:rsid w:val="001A593C"/>
    <w:rsid w:val="001A599E"/>
    <w:rsid w:val="001A5A67"/>
    <w:rsid w:val="001A5F18"/>
    <w:rsid w:val="001A5FFF"/>
    <w:rsid w:val="001A622E"/>
    <w:rsid w:val="001A66DE"/>
    <w:rsid w:val="001A6F00"/>
    <w:rsid w:val="001A6FD1"/>
    <w:rsid w:val="001A7045"/>
    <w:rsid w:val="001A72AB"/>
    <w:rsid w:val="001A76AC"/>
    <w:rsid w:val="001A7811"/>
    <w:rsid w:val="001A7976"/>
    <w:rsid w:val="001A7D35"/>
    <w:rsid w:val="001A7E07"/>
    <w:rsid w:val="001A7E95"/>
    <w:rsid w:val="001A7F6D"/>
    <w:rsid w:val="001B048E"/>
    <w:rsid w:val="001B0608"/>
    <w:rsid w:val="001B0969"/>
    <w:rsid w:val="001B0B7E"/>
    <w:rsid w:val="001B1001"/>
    <w:rsid w:val="001B15A0"/>
    <w:rsid w:val="001B179A"/>
    <w:rsid w:val="001B1C0D"/>
    <w:rsid w:val="001B1D63"/>
    <w:rsid w:val="001B1EB9"/>
    <w:rsid w:val="001B2418"/>
    <w:rsid w:val="001B2551"/>
    <w:rsid w:val="001B288F"/>
    <w:rsid w:val="001B2D25"/>
    <w:rsid w:val="001B2E3D"/>
    <w:rsid w:val="001B34AA"/>
    <w:rsid w:val="001B3693"/>
    <w:rsid w:val="001B3A11"/>
    <w:rsid w:val="001B3B4D"/>
    <w:rsid w:val="001B3EA1"/>
    <w:rsid w:val="001B3F48"/>
    <w:rsid w:val="001B40EA"/>
    <w:rsid w:val="001B4295"/>
    <w:rsid w:val="001B4CD6"/>
    <w:rsid w:val="001B4E3F"/>
    <w:rsid w:val="001B5137"/>
    <w:rsid w:val="001B5F86"/>
    <w:rsid w:val="001B6006"/>
    <w:rsid w:val="001B607D"/>
    <w:rsid w:val="001B60AE"/>
    <w:rsid w:val="001B61E3"/>
    <w:rsid w:val="001B63DC"/>
    <w:rsid w:val="001B6A2C"/>
    <w:rsid w:val="001B6A83"/>
    <w:rsid w:val="001B6B78"/>
    <w:rsid w:val="001B6D0F"/>
    <w:rsid w:val="001B6F49"/>
    <w:rsid w:val="001B73C0"/>
    <w:rsid w:val="001B74A6"/>
    <w:rsid w:val="001B74BB"/>
    <w:rsid w:val="001B7504"/>
    <w:rsid w:val="001B78B4"/>
    <w:rsid w:val="001B7F22"/>
    <w:rsid w:val="001B7FD6"/>
    <w:rsid w:val="001C0517"/>
    <w:rsid w:val="001C05D5"/>
    <w:rsid w:val="001C0B82"/>
    <w:rsid w:val="001C0D82"/>
    <w:rsid w:val="001C1490"/>
    <w:rsid w:val="001C14C1"/>
    <w:rsid w:val="001C163E"/>
    <w:rsid w:val="001C187B"/>
    <w:rsid w:val="001C19C2"/>
    <w:rsid w:val="001C1BAB"/>
    <w:rsid w:val="001C1C3B"/>
    <w:rsid w:val="001C1C5E"/>
    <w:rsid w:val="001C1E6F"/>
    <w:rsid w:val="001C1EF0"/>
    <w:rsid w:val="001C1FCA"/>
    <w:rsid w:val="001C282B"/>
    <w:rsid w:val="001C28DF"/>
    <w:rsid w:val="001C2A15"/>
    <w:rsid w:val="001C2C13"/>
    <w:rsid w:val="001C3426"/>
    <w:rsid w:val="001C36A2"/>
    <w:rsid w:val="001C3F3C"/>
    <w:rsid w:val="001C430F"/>
    <w:rsid w:val="001C449F"/>
    <w:rsid w:val="001C46F4"/>
    <w:rsid w:val="001C499C"/>
    <w:rsid w:val="001C4C22"/>
    <w:rsid w:val="001C4CC3"/>
    <w:rsid w:val="001C4E0F"/>
    <w:rsid w:val="001C53FE"/>
    <w:rsid w:val="001C552C"/>
    <w:rsid w:val="001C55D2"/>
    <w:rsid w:val="001C5769"/>
    <w:rsid w:val="001C5781"/>
    <w:rsid w:val="001C5916"/>
    <w:rsid w:val="001C5A82"/>
    <w:rsid w:val="001C5B8C"/>
    <w:rsid w:val="001C61E8"/>
    <w:rsid w:val="001C69DF"/>
    <w:rsid w:val="001C6AC2"/>
    <w:rsid w:val="001C6CC3"/>
    <w:rsid w:val="001C709B"/>
    <w:rsid w:val="001C7156"/>
    <w:rsid w:val="001C757A"/>
    <w:rsid w:val="001C76C0"/>
    <w:rsid w:val="001D0040"/>
    <w:rsid w:val="001D03BF"/>
    <w:rsid w:val="001D03DF"/>
    <w:rsid w:val="001D07BA"/>
    <w:rsid w:val="001D0A0F"/>
    <w:rsid w:val="001D0A94"/>
    <w:rsid w:val="001D110E"/>
    <w:rsid w:val="001D1277"/>
    <w:rsid w:val="001D145C"/>
    <w:rsid w:val="001D14D8"/>
    <w:rsid w:val="001D15EA"/>
    <w:rsid w:val="001D1784"/>
    <w:rsid w:val="001D1785"/>
    <w:rsid w:val="001D187B"/>
    <w:rsid w:val="001D1E39"/>
    <w:rsid w:val="001D273B"/>
    <w:rsid w:val="001D2A9B"/>
    <w:rsid w:val="001D2B60"/>
    <w:rsid w:val="001D2C68"/>
    <w:rsid w:val="001D2CBB"/>
    <w:rsid w:val="001D3058"/>
    <w:rsid w:val="001D31B0"/>
    <w:rsid w:val="001D33AC"/>
    <w:rsid w:val="001D33F9"/>
    <w:rsid w:val="001D3781"/>
    <w:rsid w:val="001D3C3F"/>
    <w:rsid w:val="001D3E0A"/>
    <w:rsid w:val="001D42D4"/>
    <w:rsid w:val="001D435D"/>
    <w:rsid w:val="001D476C"/>
    <w:rsid w:val="001D4837"/>
    <w:rsid w:val="001D51B8"/>
    <w:rsid w:val="001D5539"/>
    <w:rsid w:val="001D56CE"/>
    <w:rsid w:val="001D5A13"/>
    <w:rsid w:val="001D5C75"/>
    <w:rsid w:val="001D5D2A"/>
    <w:rsid w:val="001D5E8F"/>
    <w:rsid w:val="001D5E93"/>
    <w:rsid w:val="001D5F5A"/>
    <w:rsid w:val="001D7362"/>
    <w:rsid w:val="001D774C"/>
    <w:rsid w:val="001E015E"/>
    <w:rsid w:val="001E01B6"/>
    <w:rsid w:val="001E029E"/>
    <w:rsid w:val="001E0329"/>
    <w:rsid w:val="001E0599"/>
    <w:rsid w:val="001E0701"/>
    <w:rsid w:val="001E0A83"/>
    <w:rsid w:val="001E1067"/>
    <w:rsid w:val="001E10D1"/>
    <w:rsid w:val="001E12FA"/>
    <w:rsid w:val="001E1425"/>
    <w:rsid w:val="001E1553"/>
    <w:rsid w:val="001E1590"/>
    <w:rsid w:val="001E15A9"/>
    <w:rsid w:val="001E175D"/>
    <w:rsid w:val="001E1B49"/>
    <w:rsid w:val="001E1D74"/>
    <w:rsid w:val="001E1EDC"/>
    <w:rsid w:val="001E1EFA"/>
    <w:rsid w:val="001E1F59"/>
    <w:rsid w:val="001E207D"/>
    <w:rsid w:val="001E2132"/>
    <w:rsid w:val="001E2135"/>
    <w:rsid w:val="001E299D"/>
    <w:rsid w:val="001E2F8B"/>
    <w:rsid w:val="001E33E1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3B7"/>
    <w:rsid w:val="001E5CC9"/>
    <w:rsid w:val="001E5DE1"/>
    <w:rsid w:val="001E5F1B"/>
    <w:rsid w:val="001E610F"/>
    <w:rsid w:val="001E6561"/>
    <w:rsid w:val="001E69EB"/>
    <w:rsid w:val="001E6A2D"/>
    <w:rsid w:val="001E71AB"/>
    <w:rsid w:val="001E726C"/>
    <w:rsid w:val="001E7628"/>
    <w:rsid w:val="001E7749"/>
    <w:rsid w:val="001E79E3"/>
    <w:rsid w:val="001E7C8B"/>
    <w:rsid w:val="001F01E4"/>
    <w:rsid w:val="001F0283"/>
    <w:rsid w:val="001F02EB"/>
    <w:rsid w:val="001F03F7"/>
    <w:rsid w:val="001F08A1"/>
    <w:rsid w:val="001F0990"/>
    <w:rsid w:val="001F0CA4"/>
    <w:rsid w:val="001F1025"/>
    <w:rsid w:val="001F1026"/>
    <w:rsid w:val="001F10F4"/>
    <w:rsid w:val="001F18BD"/>
    <w:rsid w:val="001F1B76"/>
    <w:rsid w:val="001F1C5C"/>
    <w:rsid w:val="001F212C"/>
    <w:rsid w:val="001F247B"/>
    <w:rsid w:val="001F2775"/>
    <w:rsid w:val="001F290A"/>
    <w:rsid w:val="001F2E3F"/>
    <w:rsid w:val="001F30F2"/>
    <w:rsid w:val="001F3496"/>
    <w:rsid w:val="001F35A1"/>
    <w:rsid w:val="001F38EF"/>
    <w:rsid w:val="001F3A9A"/>
    <w:rsid w:val="001F3B47"/>
    <w:rsid w:val="001F3BCB"/>
    <w:rsid w:val="001F3CC4"/>
    <w:rsid w:val="001F3E93"/>
    <w:rsid w:val="001F3F60"/>
    <w:rsid w:val="001F3FF1"/>
    <w:rsid w:val="001F40DB"/>
    <w:rsid w:val="001F4417"/>
    <w:rsid w:val="001F4975"/>
    <w:rsid w:val="001F4E15"/>
    <w:rsid w:val="001F543F"/>
    <w:rsid w:val="001F5639"/>
    <w:rsid w:val="001F5A8C"/>
    <w:rsid w:val="001F5B2A"/>
    <w:rsid w:val="001F5B74"/>
    <w:rsid w:val="001F5E74"/>
    <w:rsid w:val="001F5FB9"/>
    <w:rsid w:val="001F6450"/>
    <w:rsid w:val="001F6B07"/>
    <w:rsid w:val="001F6D6D"/>
    <w:rsid w:val="001F6EFB"/>
    <w:rsid w:val="001F704E"/>
    <w:rsid w:val="001F7463"/>
    <w:rsid w:val="001F7607"/>
    <w:rsid w:val="001F7637"/>
    <w:rsid w:val="001F76C4"/>
    <w:rsid w:val="001F795C"/>
    <w:rsid w:val="001F7963"/>
    <w:rsid w:val="001F7AB1"/>
    <w:rsid w:val="001F7D62"/>
    <w:rsid w:val="001F7FA2"/>
    <w:rsid w:val="001F7FE1"/>
    <w:rsid w:val="00200408"/>
    <w:rsid w:val="002004A9"/>
    <w:rsid w:val="002006A5"/>
    <w:rsid w:val="00200847"/>
    <w:rsid w:val="00200D3B"/>
    <w:rsid w:val="00200F48"/>
    <w:rsid w:val="0020132F"/>
    <w:rsid w:val="00201338"/>
    <w:rsid w:val="002013DE"/>
    <w:rsid w:val="00201903"/>
    <w:rsid w:val="00201D56"/>
    <w:rsid w:val="00202063"/>
    <w:rsid w:val="002025FB"/>
    <w:rsid w:val="00202672"/>
    <w:rsid w:val="0020273E"/>
    <w:rsid w:val="00202ACB"/>
    <w:rsid w:val="002033F8"/>
    <w:rsid w:val="00203511"/>
    <w:rsid w:val="00203804"/>
    <w:rsid w:val="0020382F"/>
    <w:rsid w:val="00203D01"/>
    <w:rsid w:val="00203DE8"/>
    <w:rsid w:val="0020414A"/>
    <w:rsid w:val="00204161"/>
    <w:rsid w:val="002041E0"/>
    <w:rsid w:val="00204E9D"/>
    <w:rsid w:val="00204F68"/>
    <w:rsid w:val="00205125"/>
    <w:rsid w:val="00205B53"/>
    <w:rsid w:val="00205FEC"/>
    <w:rsid w:val="00206F77"/>
    <w:rsid w:val="0020707C"/>
    <w:rsid w:val="00207228"/>
    <w:rsid w:val="0020752E"/>
    <w:rsid w:val="00207537"/>
    <w:rsid w:val="002076F5"/>
    <w:rsid w:val="00207C61"/>
    <w:rsid w:val="00207D2B"/>
    <w:rsid w:val="00207D66"/>
    <w:rsid w:val="002102C2"/>
    <w:rsid w:val="002105A5"/>
    <w:rsid w:val="002106EF"/>
    <w:rsid w:val="00210D54"/>
    <w:rsid w:val="00210D9B"/>
    <w:rsid w:val="00210E8A"/>
    <w:rsid w:val="00210EEA"/>
    <w:rsid w:val="0021148A"/>
    <w:rsid w:val="002116AF"/>
    <w:rsid w:val="00211C51"/>
    <w:rsid w:val="00211D3F"/>
    <w:rsid w:val="0021227E"/>
    <w:rsid w:val="00212286"/>
    <w:rsid w:val="0021240A"/>
    <w:rsid w:val="00212452"/>
    <w:rsid w:val="00213077"/>
    <w:rsid w:val="002134A0"/>
    <w:rsid w:val="00213756"/>
    <w:rsid w:val="002137B8"/>
    <w:rsid w:val="00213A34"/>
    <w:rsid w:val="00213ADA"/>
    <w:rsid w:val="00213DF4"/>
    <w:rsid w:val="00213E12"/>
    <w:rsid w:val="00213F9E"/>
    <w:rsid w:val="002142EC"/>
    <w:rsid w:val="00214CAF"/>
    <w:rsid w:val="002151AB"/>
    <w:rsid w:val="002153F4"/>
    <w:rsid w:val="002158E5"/>
    <w:rsid w:val="00215D6A"/>
    <w:rsid w:val="00215DC7"/>
    <w:rsid w:val="002163BC"/>
    <w:rsid w:val="002166A6"/>
    <w:rsid w:val="00216FAC"/>
    <w:rsid w:val="00217046"/>
    <w:rsid w:val="0021715C"/>
    <w:rsid w:val="002176A2"/>
    <w:rsid w:val="00217771"/>
    <w:rsid w:val="00217A7F"/>
    <w:rsid w:val="00217BC3"/>
    <w:rsid w:val="0022007C"/>
    <w:rsid w:val="002201F9"/>
    <w:rsid w:val="0022077F"/>
    <w:rsid w:val="00220C48"/>
    <w:rsid w:val="0022110A"/>
    <w:rsid w:val="002212F4"/>
    <w:rsid w:val="002213E7"/>
    <w:rsid w:val="002213EE"/>
    <w:rsid w:val="00221433"/>
    <w:rsid w:val="0022187C"/>
    <w:rsid w:val="0022194E"/>
    <w:rsid w:val="00221DA1"/>
    <w:rsid w:val="00221DC3"/>
    <w:rsid w:val="00221E54"/>
    <w:rsid w:val="00222102"/>
    <w:rsid w:val="0022216E"/>
    <w:rsid w:val="0022222E"/>
    <w:rsid w:val="00222444"/>
    <w:rsid w:val="0022244B"/>
    <w:rsid w:val="00222C9F"/>
    <w:rsid w:val="00222F14"/>
    <w:rsid w:val="00222FD4"/>
    <w:rsid w:val="00223739"/>
    <w:rsid w:val="0022374E"/>
    <w:rsid w:val="00223AC5"/>
    <w:rsid w:val="00223CEB"/>
    <w:rsid w:val="00224123"/>
    <w:rsid w:val="00224248"/>
    <w:rsid w:val="00224267"/>
    <w:rsid w:val="00224398"/>
    <w:rsid w:val="002243A3"/>
    <w:rsid w:val="002243B2"/>
    <w:rsid w:val="002246A4"/>
    <w:rsid w:val="002247AC"/>
    <w:rsid w:val="00224D25"/>
    <w:rsid w:val="00224E7F"/>
    <w:rsid w:val="002252B2"/>
    <w:rsid w:val="0022530A"/>
    <w:rsid w:val="0022585B"/>
    <w:rsid w:val="00225A55"/>
    <w:rsid w:val="00225BAF"/>
    <w:rsid w:val="00226891"/>
    <w:rsid w:val="00226B77"/>
    <w:rsid w:val="00226BF6"/>
    <w:rsid w:val="00226E01"/>
    <w:rsid w:val="00227376"/>
    <w:rsid w:val="0022766D"/>
    <w:rsid w:val="00227759"/>
    <w:rsid w:val="00227BBA"/>
    <w:rsid w:val="00227C66"/>
    <w:rsid w:val="00227F78"/>
    <w:rsid w:val="00227FEE"/>
    <w:rsid w:val="00230467"/>
    <w:rsid w:val="002304FF"/>
    <w:rsid w:val="00230B62"/>
    <w:rsid w:val="00230F33"/>
    <w:rsid w:val="00230FC1"/>
    <w:rsid w:val="00231247"/>
    <w:rsid w:val="002312F1"/>
    <w:rsid w:val="002319A1"/>
    <w:rsid w:val="00231A5E"/>
    <w:rsid w:val="00231FB8"/>
    <w:rsid w:val="002324C6"/>
    <w:rsid w:val="002327E3"/>
    <w:rsid w:val="00232BDE"/>
    <w:rsid w:val="00232C9D"/>
    <w:rsid w:val="0023332F"/>
    <w:rsid w:val="0023336E"/>
    <w:rsid w:val="002333D2"/>
    <w:rsid w:val="002339CE"/>
    <w:rsid w:val="00233D33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75"/>
    <w:rsid w:val="002361B2"/>
    <w:rsid w:val="002368D4"/>
    <w:rsid w:val="00236EA8"/>
    <w:rsid w:val="00237013"/>
    <w:rsid w:val="0023707D"/>
    <w:rsid w:val="00237280"/>
    <w:rsid w:val="002372B5"/>
    <w:rsid w:val="0023782D"/>
    <w:rsid w:val="00237A99"/>
    <w:rsid w:val="00237C60"/>
    <w:rsid w:val="00237CB7"/>
    <w:rsid w:val="00237DFA"/>
    <w:rsid w:val="00240294"/>
    <w:rsid w:val="00240394"/>
    <w:rsid w:val="002405E7"/>
    <w:rsid w:val="0024072D"/>
    <w:rsid w:val="00240B1D"/>
    <w:rsid w:val="00240E9E"/>
    <w:rsid w:val="002414C9"/>
    <w:rsid w:val="0024153E"/>
    <w:rsid w:val="002416CA"/>
    <w:rsid w:val="0024195B"/>
    <w:rsid w:val="00241A36"/>
    <w:rsid w:val="00241A79"/>
    <w:rsid w:val="00241F30"/>
    <w:rsid w:val="0024218A"/>
    <w:rsid w:val="0024224D"/>
    <w:rsid w:val="002426CB"/>
    <w:rsid w:val="00242F7E"/>
    <w:rsid w:val="002431DC"/>
    <w:rsid w:val="002434E7"/>
    <w:rsid w:val="00243B0F"/>
    <w:rsid w:val="002441F8"/>
    <w:rsid w:val="002444E2"/>
    <w:rsid w:val="002445AF"/>
    <w:rsid w:val="00244EFC"/>
    <w:rsid w:val="00245362"/>
    <w:rsid w:val="00245496"/>
    <w:rsid w:val="0024552D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94B"/>
    <w:rsid w:val="00246A2C"/>
    <w:rsid w:val="00246AB3"/>
    <w:rsid w:val="00246BC5"/>
    <w:rsid w:val="00246BCF"/>
    <w:rsid w:val="00246C19"/>
    <w:rsid w:val="0024704E"/>
    <w:rsid w:val="0024712B"/>
    <w:rsid w:val="0024734D"/>
    <w:rsid w:val="0024747F"/>
    <w:rsid w:val="0024771F"/>
    <w:rsid w:val="002477A9"/>
    <w:rsid w:val="0024781E"/>
    <w:rsid w:val="0024798F"/>
    <w:rsid w:val="00247BA7"/>
    <w:rsid w:val="00247D9B"/>
    <w:rsid w:val="0025000E"/>
    <w:rsid w:val="002500E9"/>
    <w:rsid w:val="002502D3"/>
    <w:rsid w:val="00250520"/>
    <w:rsid w:val="00250605"/>
    <w:rsid w:val="00250900"/>
    <w:rsid w:val="00250D65"/>
    <w:rsid w:val="00250E23"/>
    <w:rsid w:val="002510DE"/>
    <w:rsid w:val="002512BC"/>
    <w:rsid w:val="00251635"/>
    <w:rsid w:val="002519F5"/>
    <w:rsid w:val="00251A8B"/>
    <w:rsid w:val="00251B49"/>
    <w:rsid w:val="002521DC"/>
    <w:rsid w:val="00252313"/>
    <w:rsid w:val="002523B1"/>
    <w:rsid w:val="0025255A"/>
    <w:rsid w:val="00252593"/>
    <w:rsid w:val="0025282E"/>
    <w:rsid w:val="0025324C"/>
    <w:rsid w:val="0025331E"/>
    <w:rsid w:val="00253340"/>
    <w:rsid w:val="002535A4"/>
    <w:rsid w:val="002535E8"/>
    <w:rsid w:val="00253FF3"/>
    <w:rsid w:val="0025419F"/>
    <w:rsid w:val="00254288"/>
    <w:rsid w:val="002542DA"/>
    <w:rsid w:val="00254427"/>
    <w:rsid w:val="0025455E"/>
    <w:rsid w:val="00254643"/>
    <w:rsid w:val="00254EBB"/>
    <w:rsid w:val="002550D2"/>
    <w:rsid w:val="00255216"/>
    <w:rsid w:val="002554FE"/>
    <w:rsid w:val="002556CF"/>
    <w:rsid w:val="002559EE"/>
    <w:rsid w:val="00255B18"/>
    <w:rsid w:val="00255BDA"/>
    <w:rsid w:val="00255BF3"/>
    <w:rsid w:val="00255ED1"/>
    <w:rsid w:val="00255F5C"/>
    <w:rsid w:val="002561D1"/>
    <w:rsid w:val="002565D5"/>
    <w:rsid w:val="00256697"/>
    <w:rsid w:val="00256B10"/>
    <w:rsid w:val="00257377"/>
    <w:rsid w:val="0025757D"/>
    <w:rsid w:val="00257A6B"/>
    <w:rsid w:val="00260016"/>
    <w:rsid w:val="002600E4"/>
    <w:rsid w:val="002605EB"/>
    <w:rsid w:val="0026075B"/>
    <w:rsid w:val="00260E59"/>
    <w:rsid w:val="002611B4"/>
    <w:rsid w:val="002613FC"/>
    <w:rsid w:val="00261AB4"/>
    <w:rsid w:val="0026212D"/>
    <w:rsid w:val="0026237C"/>
    <w:rsid w:val="002623EB"/>
    <w:rsid w:val="00262761"/>
    <w:rsid w:val="00262946"/>
    <w:rsid w:val="002629E8"/>
    <w:rsid w:val="0026321E"/>
    <w:rsid w:val="002637E4"/>
    <w:rsid w:val="00263860"/>
    <w:rsid w:val="002638DF"/>
    <w:rsid w:val="00263A62"/>
    <w:rsid w:val="00263B7A"/>
    <w:rsid w:val="00263BAB"/>
    <w:rsid w:val="00263BAD"/>
    <w:rsid w:val="00263BAE"/>
    <w:rsid w:val="00263C5C"/>
    <w:rsid w:val="00263E89"/>
    <w:rsid w:val="00263EFC"/>
    <w:rsid w:val="00263F94"/>
    <w:rsid w:val="00263FC0"/>
    <w:rsid w:val="00264115"/>
    <w:rsid w:val="00264280"/>
    <w:rsid w:val="002643EE"/>
    <w:rsid w:val="00264837"/>
    <w:rsid w:val="0026484D"/>
    <w:rsid w:val="00264A81"/>
    <w:rsid w:val="00264F42"/>
    <w:rsid w:val="00265156"/>
    <w:rsid w:val="00265699"/>
    <w:rsid w:val="0026598F"/>
    <w:rsid w:val="00265A31"/>
    <w:rsid w:val="00265B91"/>
    <w:rsid w:val="00265D9B"/>
    <w:rsid w:val="002661D2"/>
    <w:rsid w:val="0026650B"/>
    <w:rsid w:val="00266588"/>
    <w:rsid w:val="002666B6"/>
    <w:rsid w:val="002668B3"/>
    <w:rsid w:val="00266C5D"/>
    <w:rsid w:val="00266C68"/>
    <w:rsid w:val="00266D7B"/>
    <w:rsid w:val="0026751F"/>
    <w:rsid w:val="0026756E"/>
    <w:rsid w:val="002676FC"/>
    <w:rsid w:val="00267AAB"/>
    <w:rsid w:val="00267BAF"/>
    <w:rsid w:val="00267C2D"/>
    <w:rsid w:val="00267F45"/>
    <w:rsid w:val="00270343"/>
    <w:rsid w:val="0027046A"/>
    <w:rsid w:val="002705B5"/>
    <w:rsid w:val="00270EE5"/>
    <w:rsid w:val="0027103F"/>
    <w:rsid w:val="002711A7"/>
    <w:rsid w:val="00271264"/>
    <w:rsid w:val="00271287"/>
    <w:rsid w:val="0027228B"/>
    <w:rsid w:val="00272386"/>
    <w:rsid w:val="00272610"/>
    <w:rsid w:val="00272CF4"/>
    <w:rsid w:val="00272EC4"/>
    <w:rsid w:val="00272FF2"/>
    <w:rsid w:val="002732A3"/>
    <w:rsid w:val="00273616"/>
    <w:rsid w:val="00273679"/>
    <w:rsid w:val="00273A16"/>
    <w:rsid w:val="00273A24"/>
    <w:rsid w:val="00274B92"/>
    <w:rsid w:val="002753E9"/>
    <w:rsid w:val="00275A1B"/>
    <w:rsid w:val="0027602A"/>
    <w:rsid w:val="00276193"/>
    <w:rsid w:val="002762FD"/>
    <w:rsid w:val="00276474"/>
    <w:rsid w:val="00276814"/>
    <w:rsid w:val="002768FB"/>
    <w:rsid w:val="002769A6"/>
    <w:rsid w:val="00276CB0"/>
    <w:rsid w:val="00277265"/>
    <w:rsid w:val="002774ED"/>
    <w:rsid w:val="00277577"/>
    <w:rsid w:val="00277683"/>
    <w:rsid w:val="002779C3"/>
    <w:rsid w:val="00277A6B"/>
    <w:rsid w:val="00277BA0"/>
    <w:rsid w:val="00277D1F"/>
    <w:rsid w:val="00277EF5"/>
    <w:rsid w:val="002801FF"/>
    <w:rsid w:val="002803C0"/>
    <w:rsid w:val="0028066E"/>
    <w:rsid w:val="00280911"/>
    <w:rsid w:val="00280C22"/>
    <w:rsid w:val="00280CB1"/>
    <w:rsid w:val="00280E2E"/>
    <w:rsid w:val="00281185"/>
    <w:rsid w:val="002811A6"/>
    <w:rsid w:val="00281DF7"/>
    <w:rsid w:val="002820F0"/>
    <w:rsid w:val="00282166"/>
    <w:rsid w:val="002821E3"/>
    <w:rsid w:val="002824E7"/>
    <w:rsid w:val="002828EF"/>
    <w:rsid w:val="002838C8"/>
    <w:rsid w:val="00283AA5"/>
    <w:rsid w:val="00283F02"/>
    <w:rsid w:val="00283F3F"/>
    <w:rsid w:val="00284B49"/>
    <w:rsid w:val="00284E02"/>
    <w:rsid w:val="00284EC7"/>
    <w:rsid w:val="00284F2F"/>
    <w:rsid w:val="00285107"/>
    <w:rsid w:val="00285142"/>
    <w:rsid w:val="002854B9"/>
    <w:rsid w:val="0028565E"/>
    <w:rsid w:val="00285BB5"/>
    <w:rsid w:val="00285EF9"/>
    <w:rsid w:val="002864E7"/>
    <w:rsid w:val="0028650F"/>
    <w:rsid w:val="002866FF"/>
    <w:rsid w:val="0028692A"/>
    <w:rsid w:val="00286CC4"/>
    <w:rsid w:val="00286D20"/>
    <w:rsid w:val="00286FA8"/>
    <w:rsid w:val="002875C5"/>
    <w:rsid w:val="00287932"/>
    <w:rsid w:val="0028794E"/>
    <w:rsid w:val="00287AD8"/>
    <w:rsid w:val="00287CAA"/>
    <w:rsid w:val="00287CDF"/>
    <w:rsid w:val="0029051E"/>
    <w:rsid w:val="00290858"/>
    <w:rsid w:val="00290967"/>
    <w:rsid w:val="0029121E"/>
    <w:rsid w:val="0029130A"/>
    <w:rsid w:val="00291383"/>
    <w:rsid w:val="002914C2"/>
    <w:rsid w:val="00291B19"/>
    <w:rsid w:val="00291CCF"/>
    <w:rsid w:val="00291CF0"/>
    <w:rsid w:val="00291D78"/>
    <w:rsid w:val="00291E0F"/>
    <w:rsid w:val="00291FB0"/>
    <w:rsid w:val="002928F0"/>
    <w:rsid w:val="00292BFC"/>
    <w:rsid w:val="00292C89"/>
    <w:rsid w:val="00292C98"/>
    <w:rsid w:val="00293327"/>
    <w:rsid w:val="002939CB"/>
    <w:rsid w:val="0029403A"/>
    <w:rsid w:val="002946A5"/>
    <w:rsid w:val="002946DA"/>
    <w:rsid w:val="00294C0C"/>
    <w:rsid w:val="00294C9E"/>
    <w:rsid w:val="0029566C"/>
    <w:rsid w:val="00295AA6"/>
    <w:rsid w:val="00295F6F"/>
    <w:rsid w:val="0029642E"/>
    <w:rsid w:val="002965DA"/>
    <w:rsid w:val="0029665B"/>
    <w:rsid w:val="00296661"/>
    <w:rsid w:val="0029693A"/>
    <w:rsid w:val="002970A7"/>
    <w:rsid w:val="00297212"/>
    <w:rsid w:val="00297472"/>
    <w:rsid w:val="0029759C"/>
    <w:rsid w:val="00297623"/>
    <w:rsid w:val="0029789F"/>
    <w:rsid w:val="00297B09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C65"/>
    <w:rsid w:val="002A0D28"/>
    <w:rsid w:val="002A0DFC"/>
    <w:rsid w:val="002A0E73"/>
    <w:rsid w:val="002A1076"/>
    <w:rsid w:val="002A1173"/>
    <w:rsid w:val="002A1673"/>
    <w:rsid w:val="002A1A0C"/>
    <w:rsid w:val="002A1BFB"/>
    <w:rsid w:val="002A1D05"/>
    <w:rsid w:val="002A1E90"/>
    <w:rsid w:val="002A2147"/>
    <w:rsid w:val="002A226E"/>
    <w:rsid w:val="002A23BD"/>
    <w:rsid w:val="002A2502"/>
    <w:rsid w:val="002A2519"/>
    <w:rsid w:val="002A28DB"/>
    <w:rsid w:val="002A30B1"/>
    <w:rsid w:val="002A3248"/>
    <w:rsid w:val="002A3499"/>
    <w:rsid w:val="002A3529"/>
    <w:rsid w:val="002A37B5"/>
    <w:rsid w:val="002A3AA1"/>
    <w:rsid w:val="002A4446"/>
    <w:rsid w:val="002A45EF"/>
    <w:rsid w:val="002A4621"/>
    <w:rsid w:val="002A4B3A"/>
    <w:rsid w:val="002A4E30"/>
    <w:rsid w:val="002A4F28"/>
    <w:rsid w:val="002A517B"/>
    <w:rsid w:val="002A561E"/>
    <w:rsid w:val="002A5640"/>
    <w:rsid w:val="002A5A18"/>
    <w:rsid w:val="002A6D7B"/>
    <w:rsid w:val="002A752C"/>
    <w:rsid w:val="002A7CED"/>
    <w:rsid w:val="002A7FB3"/>
    <w:rsid w:val="002B0037"/>
    <w:rsid w:val="002B0490"/>
    <w:rsid w:val="002B0B56"/>
    <w:rsid w:val="002B0BAE"/>
    <w:rsid w:val="002B0DCF"/>
    <w:rsid w:val="002B1015"/>
    <w:rsid w:val="002B15B8"/>
    <w:rsid w:val="002B1AC6"/>
    <w:rsid w:val="002B1DCC"/>
    <w:rsid w:val="002B2C30"/>
    <w:rsid w:val="002B2E0F"/>
    <w:rsid w:val="002B2EDD"/>
    <w:rsid w:val="002B34A6"/>
    <w:rsid w:val="002B3A95"/>
    <w:rsid w:val="002B3BFD"/>
    <w:rsid w:val="002B3E70"/>
    <w:rsid w:val="002B3FD6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27"/>
    <w:rsid w:val="002B606D"/>
    <w:rsid w:val="002B6265"/>
    <w:rsid w:val="002B62D8"/>
    <w:rsid w:val="002B67F4"/>
    <w:rsid w:val="002B69F1"/>
    <w:rsid w:val="002B6A9F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D63"/>
    <w:rsid w:val="002B7D88"/>
    <w:rsid w:val="002B7EA7"/>
    <w:rsid w:val="002C034A"/>
    <w:rsid w:val="002C04D9"/>
    <w:rsid w:val="002C06F5"/>
    <w:rsid w:val="002C0AF4"/>
    <w:rsid w:val="002C0CFF"/>
    <w:rsid w:val="002C11AA"/>
    <w:rsid w:val="002C14A2"/>
    <w:rsid w:val="002C16DC"/>
    <w:rsid w:val="002C171E"/>
    <w:rsid w:val="002C1746"/>
    <w:rsid w:val="002C19CB"/>
    <w:rsid w:val="002C1A53"/>
    <w:rsid w:val="002C1C6C"/>
    <w:rsid w:val="002C1C94"/>
    <w:rsid w:val="002C1CE5"/>
    <w:rsid w:val="002C1EA6"/>
    <w:rsid w:val="002C2123"/>
    <w:rsid w:val="002C24D5"/>
    <w:rsid w:val="002C2870"/>
    <w:rsid w:val="002C38C1"/>
    <w:rsid w:val="002C3959"/>
    <w:rsid w:val="002C3A40"/>
    <w:rsid w:val="002C3A89"/>
    <w:rsid w:val="002C3DAC"/>
    <w:rsid w:val="002C433E"/>
    <w:rsid w:val="002C4511"/>
    <w:rsid w:val="002C4BEF"/>
    <w:rsid w:val="002C51B9"/>
    <w:rsid w:val="002C5449"/>
    <w:rsid w:val="002C5536"/>
    <w:rsid w:val="002C5CDA"/>
    <w:rsid w:val="002C5EBF"/>
    <w:rsid w:val="002C6119"/>
    <w:rsid w:val="002C61F9"/>
    <w:rsid w:val="002C65F7"/>
    <w:rsid w:val="002C6995"/>
    <w:rsid w:val="002C6DB4"/>
    <w:rsid w:val="002C6F4D"/>
    <w:rsid w:val="002C720D"/>
    <w:rsid w:val="002C7344"/>
    <w:rsid w:val="002C742E"/>
    <w:rsid w:val="002C77B7"/>
    <w:rsid w:val="002C78DB"/>
    <w:rsid w:val="002C7904"/>
    <w:rsid w:val="002C7BB2"/>
    <w:rsid w:val="002C7C7E"/>
    <w:rsid w:val="002C7F09"/>
    <w:rsid w:val="002C7F67"/>
    <w:rsid w:val="002D04CA"/>
    <w:rsid w:val="002D0595"/>
    <w:rsid w:val="002D0946"/>
    <w:rsid w:val="002D09B4"/>
    <w:rsid w:val="002D0C1B"/>
    <w:rsid w:val="002D0ECC"/>
    <w:rsid w:val="002D0FD0"/>
    <w:rsid w:val="002D14AD"/>
    <w:rsid w:val="002D1F50"/>
    <w:rsid w:val="002D1F68"/>
    <w:rsid w:val="002D241E"/>
    <w:rsid w:val="002D2A9D"/>
    <w:rsid w:val="002D2D29"/>
    <w:rsid w:val="002D2F59"/>
    <w:rsid w:val="002D32DC"/>
    <w:rsid w:val="002D3549"/>
    <w:rsid w:val="002D3A51"/>
    <w:rsid w:val="002D3C62"/>
    <w:rsid w:val="002D3E6D"/>
    <w:rsid w:val="002D41D1"/>
    <w:rsid w:val="002D4250"/>
    <w:rsid w:val="002D435C"/>
    <w:rsid w:val="002D456E"/>
    <w:rsid w:val="002D491A"/>
    <w:rsid w:val="002D49B1"/>
    <w:rsid w:val="002D4A85"/>
    <w:rsid w:val="002D4B4A"/>
    <w:rsid w:val="002D4F12"/>
    <w:rsid w:val="002D540A"/>
    <w:rsid w:val="002D5590"/>
    <w:rsid w:val="002D5622"/>
    <w:rsid w:val="002D57EC"/>
    <w:rsid w:val="002D583A"/>
    <w:rsid w:val="002D5A36"/>
    <w:rsid w:val="002D5C3D"/>
    <w:rsid w:val="002D601B"/>
    <w:rsid w:val="002D62CA"/>
    <w:rsid w:val="002D63D8"/>
    <w:rsid w:val="002D64CE"/>
    <w:rsid w:val="002D679E"/>
    <w:rsid w:val="002D6F19"/>
    <w:rsid w:val="002D6FEA"/>
    <w:rsid w:val="002D7212"/>
    <w:rsid w:val="002D7834"/>
    <w:rsid w:val="002D7E86"/>
    <w:rsid w:val="002E04DD"/>
    <w:rsid w:val="002E07A1"/>
    <w:rsid w:val="002E098A"/>
    <w:rsid w:val="002E099F"/>
    <w:rsid w:val="002E0CB6"/>
    <w:rsid w:val="002E0D59"/>
    <w:rsid w:val="002E0ED8"/>
    <w:rsid w:val="002E105B"/>
    <w:rsid w:val="002E11CA"/>
    <w:rsid w:val="002E1683"/>
    <w:rsid w:val="002E17D8"/>
    <w:rsid w:val="002E17FA"/>
    <w:rsid w:val="002E1A9B"/>
    <w:rsid w:val="002E1E80"/>
    <w:rsid w:val="002E2305"/>
    <w:rsid w:val="002E23DE"/>
    <w:rsid w:val="002E2581"/>
    <w:rsid w:val="002E2963"/>
    <w:rsid w:val="002E2EE5"/>
    <w:rsid w:val="002E3089"/>
    <w:rsid w:val="002E3216"/>
    <w:rsid w:val="002E324C"/>
    <w:rsid w:val="002E32FC"/>
    <w:rsid w:val="002E33D1"/>
    <w:rsid w:val="002E3534"/>
    <w:rsid w:val="002E371E"/>
    <w:rsid w:val="002E3C77"/>
    <w:rsid w:val="002E40FA"/>
    <w:rsid w:val="002E4396"/>
    <w:rsid w:val="002E4C39"/>
    <w:rsid w:val="002E53CC"/>
    <w:rsid w:val="002E56FB"/>
    <w:rsid w:val="002E5780"/>
    <w:rsid w:val="002E5E57"/>
    <w:rsid w:val="002E5E73"/>
    <w:rsid w:val="002E5F8D"/>
    <w:rsid w:val="002E60B5"/>
    <w:rsid w:val="002E6122"/>
    <w:rsid w:val="002E6143"/>
    <w:rsid w:val="002E65FA"/>
    <w:rsid w:val="002E6766"/>
    <w:rsid w:val="002E68EE"/>
    <w:rsid w:val="002E705C"/>
    <w:rsid w:val="002E74A7"/>
    <w:rsid w:val="002E78F8"/>
    <w:rsid w:val="002E7A83"/>
    <w:rsid w:val="002E7C74"/>
    <w:rsid w:val="002E7E82"/>
    <w:rsid w:val="002E7FE0"/>
    <w:rsid w:val="002F0345"/>
    <w:rsid w:val="002F0875"/>
    <w:rsid w:val="002F0DBD"/>
    <w:rsid w:val="002F1348"/>
    <w:rsid w:val="002F16D5"/>
    <w:rsid w:val="002F1949"/>
    <w:rsid w:val="002F1A24"/>
    <w:rsid w:val="002F1C46"/>
    <w:rsid w:val="002F1CBC"/>
    <w:rsid w:val="002F1F6D"/>
    <w:rsid w:val="002F206F"/>
    <w:rsid w:val="002F236C"/>
    <w:rsid w:val="002F243B"/>
    <w:rsid w:val="002F2ADC"/>
    <w:rsid w:val="002F2B68"/>
    <w:rsid w:val="002F2D4F"/>
    <w:rsid w:val="002F3329"/>
    <w:rsid w:val="002F3DDB"/>
    <w:rsid w:val="002F400D"/>
    <w:rsid w:val="002F4D58"/>
    <w:rsid w:val="002F4E89"/>
    <w:rsid w:val="002F53B2"/>
    <w:rsid w:val="002F567B"/>
    <w:rsid w:val="002F5AE5"/>
    <w:rsid w:val="002F6079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6C2"/>
    <w:rsid w:val="002F78CD"/>
    <w:rsid w:val="002F7D5B"/>
    <w:rsid w:val="00300050"/>
    <w:rsid w:val="00300356"/>
    <w:rsid w:val="0030074F"/>
    <w:rsid w:val="003008CC"/>
    <w:rsid w:val="00300AC3"/>
    <w:rsid w:val="00300ACF"/>
    <w:rsid w:val="00300D23"/>
    <w:rsid w:val="00301195"/>
    <w:rsid w:val="00301955"/>
    <w:rsid w:val="00301B92"/>
    <w:rsid w:val="00301CDF"/>
    <w:rsid w:val="00301E3E"/>
    <w:rsid w:val="00302ECB"/>
    <w:rsid w:val="00302F00"/>
    <w:rsid w:val="00303031"/>
    <w:rsid w:val="0030312E"/>
    <w:rsid w:val="003034E1"/>
    <w:rsid w:val="0030369F"/>
    <w:rsid w:val="003039A3"/>
    <w:rsid w:val="00303CA0"/>
    <w:rsid w:val="0030402B"/>
    <w:rsid w:val="0030407B"/>
    <w:rsid w:val="00304936"/>
    <w:rsid w:val="00304DBE"/>
    <w:rsid w:val="0030520E"/>
    <w:rsid w:val="003052A4"/>
    <w:rsid w:val="003054D6"/>
    <w:rsid w:val="00305573"/>
    <w:rsid w:val="00305D2B"/>
    <w:rsid w:val="00305F1E"/>
    <w:rsid w:val="00306386"/>
    <w:rsid w:val="00306602"/>
    <w:rsid w:val="003066D4"/>
    <w:rsid w:val="00306A6E"/>
    <w:rsid w:val="003078BF"/>
    <w:rsid w:val="00307ADA"/>
    <w:rsid w:val="00307E80"/>
    <w:rsid w:val="00310131"/>
    <w:rsid w:val="00310718"/>
    <w:rsid w:val="003109C4"/>
    <w:rsid w:val="00310A26"/>
    <w:rsid w:val="00310BC7"/>
    <w:rsid w:val="00310FC3"/>
    <w:rsid w:val="00311133"/>
    <w:rsid w:val="00311428"/>
    <w:rsid w:val="003115CB"/>
    <w:rsid w:val="00311700"/>
    <w:rsid w:val="003117FB"/>
    <w:rsid w:val="0031196A"/>
    <w:rsid w:val="00311F68"/>
    <w:rsid w:val="00312016"/>
    <w:rsid w:val="00312505"/>
    <w:rsid w:val="003126EC"/>
    <w:rsid w:val="00312771"/>
    <w:rsid w:val="00312A5C"/>
    <w:rsid w:val="00312AA1"/>
    <w:rsid w:val="00312BFE"/>
    <w:rsid w:val="00312CD3"/>
    <w:rsid w:val="00312EB3"/>
    <w:rsid w:val="00313068"/>
    <w:rsid w:val="00313255"/>
    <w:rsid w:val="00313A5B"/>
    <w:rsid w:val="00313ACC"/>
    <w:rsid w:val="00313D0F"/>
    <w:rsid w:val="00314338"/>
    <w:rsid w:val="0031443C"/>
    <w:rsid w:val="0031447D"/>
    <w:rsid w:val="00314679"/>
    <w:rsid w:val="00314A4E"/>
    <w:rsid w:val="00314E35"/>
    <w:rsid w:val="00314E43"/>
    <w:rsid w:val="00314EE3"/>
    <w:rsid w:val="0031504C"/>
    <w:rsid w:val="00315255"/>
    <w:rsid w:val="0031573A"/>
    <w:rsid w:val="00315748"/>
    <w:rsid w:val="0031587A"/>
    <w:rsid w:val="003159AB"/>
    <w:rsid w:val="00315AC5"/>
    <w:rsid w:val="00315BF2"/>
    <w:rsid w:val="00315E9B"/>
    <w:rsid w:val="00316114"/>
    <w:rsid w:val="0031623A"/>
    <w:rsid w:val="00316554"/>
    <w:rsid w:val="00316666"/>
    <w:rsid w:val="003169B6"/>
    <w:rsid w:val="00316B34"/>
    <w:rsid w:val="00316D4F"/>
    <w:rsid w:val="00317336"/>
    <w:rsid w:val="003175A0"/>
    <w:rsid w:val="00317938"/>
    <w:rsid w:val="00317AA0"/>
    <w:rsid w:val="00317B37"/>
    <w:rsid w:val="00317B79"/>
    <w:rsid w:val="00317E21"/>
    <w:rsid w:val="00320093"/>
    <w:rsid w:val="003201E0"/>
    <w:rsid w:val="003202F7"/>
    <w:rsid w:val="0032043D"/>
    <w:rsid w:val="0032062E"/>
    <w:rsid w:val="0032085A"/>
    <w:rsid w:val="00321A7D"/>
    <w:rsid w:val="00321AC4"/>
    <w:rsid w:val="00321D40"/>
    <w:rsid w:val="003224B0"/>
    <w:rsid w:val="00322B71"/>
    <w:rsid w:val="00322CE3"/>
    <w:rsid w:val="00323492"/>
    <w:rsid w:val="003239B9"/>
    <w:rsid w:val="00323AF3"/>
    <w:rsid w:val="003240C8"/>
    <w:rsid w:val="0032418B"/>
    <w:rsid w:val="00324378"/>
    <w:rsid w:val="0032451E"/>
    <w:rsid w:val="00324873"/>
    <w:rsid w:val="00324915"/>
    <w:rsid w:val="0032500E"/>
    <w:rsid w:val="00325309"/>
    <w:rsid w:val="00325AEA"/>
    <w:rsid w:val="00325AF5"/>
    <w:rsid w:val="00325EBB"/>
    <w:rsid w:val="00325FA3"/>
    <w:rsid w:val="00326264"/>
    <w:rsid w:val="00326854"/>
    <w:rsid w:val="0032689A"/>
    <w:rsid w:val="003271CA"/>
    <w:rsid w:val="003273C9"/>
    <w:rsid w:val="00327A24"/>
    <w:rsid w:val="00327DB1"/>
    <w:rsid w:val="00327FC2"/>
    <w:rsid w:val="003303CF"/>
    <w:rsid w:val="00330573"/>
    <w:rsid w:val="003305F7"/>
    <w:rsid w:val="00330643"/>
    <w:rsid w:val="00330681"/>
    <w:rsid w:val="00330AAD"/>
    <w:rsid w:val="00330CCB"/>
    <w:rsid w:val="00330EDA"/>
    <w:rsid w:val="00331078"/>
    <w:rsid w:val="00331D4D"/>
    <w:rsid w:val="00331F06"/>
    <w:rsid w:val="00331F7B"/>
    <w:rsid w:val="00332B01"/>
    <w:rsid w:val="00333429"/>
    <w:rsid w:val="00333537"/>
    <w:rsid w:val="00333EC3"/>
    <w:rsid w:val="0033429D"/>
    <w:rsid w:val="00334457"/>
    <w:rsid w:val="003344AF"/>
    <w:rsid w:val="00334576"/>
    <w:rsid w:val="00334719"/>
    <w:rsid w:val="00334A58"/>
    <w:rsid w:val="00334AD0"/>
    <w:rsid w:val="00334B89"/>
    <w:rsid w:val="0033536F"/>
    <w:rsid w:val="0033586E"/>
    <w:rsid w:val="00335E26"/>
    <w:rsid w:val="003363E1"/>
    <w:rsid w:val="0033679D"/>
    <w:rsid w:val="00336960"/>
    <w:rsid w:val="00336B4F"/>
    <w:rsid w:val="00336B89"/>
    <w:rsid w:val="00336D41"/>
    <w:rsid w:val="00336EE1"/>
    <w:rsid w:val="003377C0"/>
    <w:rsid w:val="003379B0"/>
    <w:rsid w:val="003379D0"/>
    <w:rsid w:val="00337A94"/>
    <w:rsid w:val="00337AD2"/>
    <w:rsid w:val="00337C44"/>
    <w:rsid w:val="003400EA"/>
    <w:rsid w:val="00340257"/>
    <w:rsid w:val="00340835"/>
    <w:rsid w:val="003409C7"/>
    <w:rsid w:val="00340CED"/>
    <w:rsid w:val="00340FF9"/>
    <w:rsid w:val="003419E5"/>
    <w:rsid w:val="0034282A"/>
    <w:rsid w:val="00342A58"/>
    <w:rsid w:val="00342AF9"/>
    <w:rsid w:val="00342CB4"/>
    <w:rsid w:val="00342E70"/>
    <w:rsid w:val="003432E3"/>
    <w:rsid w:val="003432F0"/>
    <w:rsid w:val="003435A1"/>
    <w:rsid w:val="00343785"/>
    <w:rsid w:val="003437D7"/>
    <w:rsid w:val="00343996"/>
    <w:rsid w:val="00343B35"/>
    <w:rsid w:val="003444CB"/>
    <w:rsid w:val="0034516F"/>
    <w:rsid w:val="00345185"/>
    <w:rsid w:val="003456CC"/>
    <w:rsid w:val="00345E2B"/>
    <w:rsid w:val="00346014"/>
    <w:rsid w:val="003460C2"/>
    <w:rsid w:val="00346475"/>
    <w:rsid w:val="00346A6C"/>
    <w:rsid w:val="00347199"/>
    <w:rsid w:val="00347436"/>
    <w:rsid w:val="0034757C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02B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5B"/>
    <w:rsid w:val="00352CBF"/>
    <w:rsid w:val="00352D6C"/>
    <w:rsid w:val="003538D1"/>
    <w:rsid w:val="0035395F"/>
    <w:rsid w:val="00353D9F"/>
    <w:rsid w:val="003542EB"/>
    <w:rsid w:val="00354501"/>
    <w:rsid w:val="00354A35"/>
    <w:rsid w:val="00354DEF"/>
    <w:rsid w:val="00354F34"/>
    <w:rsid w:val="003550B4"/>
    <w:rsid w:val="00355143"/>
    <w:rsid w:val="003552EA"/>
    <w:rsid w:val="003556E4"/>
    <w:rsid w:val="00355BDF"/>
    <w:rsid w:val="0035623C"/>
    <w:rsid w:val="00356D19"/>
    <w:rsid w:val="0035749C"/>
    <w:rsid w:val="0035750A"/>
    <w:rsid w:val="00357720"/>
    <w:rsid w:val="0035789F"/>
    <w:rsid w:val="003579A0"/>
    <w:rsid w:val="00357CE7"/>
    <w:rsid w:val="00357DA2"/>
    <w:rsid w:val="00357F3F"/>
    <w:rsid w:val="0036039D"/>
    <w:rsid w:val="003603D8"/>
    <w:rsid w:val="003608A7"/>
    <w:rsid w:val="00360955"/>
    <w:rsid w:val="00360978"/>
    <w:rsid w:val="00360988"/>
    <w:rsid w:val="00360A3E"/>
    <w:rsid w:val="00360BC5"/>
    <w:rsid w:val="00360DBC"/>
    <w:rsid w:val="0036135F"/>
    <w:rsid w:val="003618D8"/>
    <w:rsid w:val="00362481"/>
    <w:rsid w:val="0036271F"/>
    <w:rsid w:val="0036296F"/>
    <w:rsid w:val="00362CFE"/>
    <w:rsid w:val="00362D68"/>
    <w:rsid w:val="00362E09"/>
    <w:rsid w:val="0036349E"/>
    <w:rsid w:val="003634CF"/>
    <w:rsid w:val="00363675"/>
    <w:rsid w:val="00363869"/>
    <w:rsid w:val="00363EE4"/>
    <w:rsid w:val="0036468B"/>
    <w:rsid w:val="003648DF"/>
    <w:rsid w:val="00364EEC"/>
    <w:rsid w:val="0036517C"/>
    <w:rsid w:val="00365AA0"/>
    <w:rsid w:val="00365C79"/>
    <w:rsid w:val="00366700"/>
    <w:rsid w:val="0036686D"/>
    <w:rsid w:val="003669AA"/>
    <w:rsid w:val="00366C57"/>
    <w:rsid w:val="00367128"/>
    <w:rsid w:val="003672E0"/>
    <w:rsid w:val="0036730C"/>
    <w:rsid w:val="003673A1"/>
    <w:rsid w:val="00367ACC"/>
    <w:rsid w:val="00370080"/>
    <w:rsid w:val="003702F6"/>
    <w:rsid w:val="00370302"/>
    <w:rsid w:val="00370406"/>
    <w:rsid w:val="0037048A"/>
    <w:rsid w:val="00370515"/>
    <w:rsid w:val="00370769"/>
    <w:rsid w:val="00370BD0"/>
    <w:rsid w:val="00370DBB"/>
    <w:rsid w:val="00370FF1"/>
    <w:rsid w:val="00371B01"/>
    <w:rsid w:val="00372259"/>
    <w:rsid w:val="003722E0"/>
    <w:rsid w:val="003722EE"/>
    <w:rsid w:val="00372E9D"/>
    <w:rsid w:val="00373901"/>
    <w:rsid w:val="0037408E"/>
    <w:rsid w:val="00374178"/>
    <w:rsid w:val="00374771"/>
    <w:rsid w:val="00374792"/>
    <w:rsid w:val="003750B8"/>
    <w:rsid w:val="00375287"/>
    <w:rsid w:val="0037537B"/>
    <w:rsid w:val="0037543A"/>
    <w:rsid w:val="00375481"/>
    <w:rsid w:val="00375565"/>
    <w:rsid w:val="00375934"/>
    <w:rsid w:val="00375A14"/>
    <w:rsid w:val="00375A48"/>
    <w:rsid w:val="00375AF6"/>
    <w:rsid w:val="00375CAE"/>
    <w:rsid w:val="0037601F"/>
    <w:rsid w:val="003763FF"/>
    <w:rsid w:val="003766F6"/>
    <w:rsid w:val="00376BAC"/>
    <w:rsid w:val="00376BFD"/>
    <w:rsid w:val="00376CC8"/>
    <w:rsid w:val="00376EA6"/>
    <w:rsid w:val="003771ED"/>
    <w:rsid w:val="0037728B"/>
    <w:rsid w:val="003776F1"/>
    <w:rsid w:val="0037778F"/>
    <w:rsid w:val="003778D9"/>
    <w:rsid w:val="00377B22"/>
    <w:rsid w:val="00377FA6"/>
    <w:rsid w:val="0038030E"/>
    <w:rsid w:val="003805B6"/>
    <w:rsid w:val="00380682"/>
    <w:rsid w:val="003808A6"/>
    <w:rsid w:val="003809FF"/>
    <w:rsid w:val="00381549"/>
    <w:rsid w:val="003815B7"/>
    <w:rsid w:val="00381773"/>
    <w:rsid w:val="003817E5"/>
    <w:rsid w:val="00381871"/>
    <w:rsid w:val="00381CF6"/>
    <w:rsid w:val="00381D00"/>
    <w:rsid w:val="00381D86"/>
    <w:rsid w:val="003822FE"/>
    <w:rsid w:val="00382754"/>
    <w:rsid w:val="003827FA"/>
    <w:rsid w:val="003832F0"/>
    <w:rsid w:val="003834AE"/>
    <w:rsid w:val="0038377F"/>
    <w:rsid w:val="00383819"/>
    <w:rsid w:val="003838A8"/>
    <w:rsid w:val="00383E8F"/>
    <w:rsid w:val="003843E1"/>
    <w:rsid w:val="003845EF"/>
    <w:rsid w:val="0038479F"/>
    <w:rsid w:val="00384965"/>
    <w:rsid w:val="00384976"/>
    <w:rsid w:val="00384A47"/>
    <w:rsid w:val="00384C35"/>
    <w:rsid w:val="00385476"/>
    <w:rsid w:val="00385B5B"/>
    <w:rsid w:val="00385BC7"/>
    <w:rsid w:val="0038630C"/>
    <w:rsid w:val="00386363"/>
    <w:rsid w:val="0038654D"/>
    <w:rsid w:val="003865ED"/>
    <w:rsid w:val="00386699"/>
    <w:rsid w:val="003870DE"/>
    <w:rsid w:val="00387331"/>
    <w:rsid w:val="00387389"/>
    <w:rsid w:val="00387615"/>
    <w:rsid w:val="00387941"/>
    <w:rsid w:val="0039012B"/>
    <w:rsid w:val="00390294"/>
    <w:rsid w:val="003902D6"/>
    <w:rsid w:val="003906C0"/>
    <w:rsid w:val="003906FC"/>
    <w:rsid w:val="00390C40"/>
    <w:rsid w:val="00390DD7"/>
    <w:rsid w:val="003915FC"/>
    <w:rsid w:val="00391668"/>
    <w:rsid w:val="00391722"/>
    <w:rsid w:val="0039184C"/>
    <w:rsid w:val="00391E30"/>
    <w:rsid w:val="0039207A"/>
    <w:rsid w:val="00392168"/>
    <w:rsid w:val="00392433"/>
    <w:rsid w:val="00392529"/>
    <w:rsid w:val="00392AA6"/>
    <w:rsid w:val="00392AB1"/>
    <w:rsid w:val="00392BEA"/>
    <w:rsid w:val="00392D3E"/>
    <w:rsid w:val="00392F4E"/>
    <w:rsid w:val="00392F99"/>
    <w:rsid w:val="00392FFC"/>
    <w:rsid w:val="00393233"/>
    <w:rsid w:val="003945B2"/>
    <w:rsid w:val="003945F2"/>
    <w:rsid w:val="0039490E"/>
    <w:rsid w:val="003950EF"/>
    <w:rsid w:val="003952C0"/>
    <w:rsid w:val="0039615F"/>
    <w:rsid w:val="00396586"/>
    <w:rsid w:val="003966F2"/>
    <w:rsid w:val="003967D5"/>
    <w:rsid w:val="00396D7D"/>
    <w:rsid w:val="0039713C"/>
    <w:rsid w:val="003971E9"/>
    <w:rsid w:val="00397236"/>
    <w:rsid w:val="003979F5"/>
    <w:rsid w:val="003A0133"/>
    <w:rsid w:val="003A03C9"/>
    <w:rsid w:val="003A0A9F"/>
    <w:rsid w:val="003A13BD"/>
    <w:rsid w:val="003A163D"/>
    <w:rsid w:val="003A19C5"/>
    <w:rsid w:val="003A1F2D"/>
    <w:rsid w:val="003A2004"/>
    <w:rsid w:val="003A209A"/>
    <w:rsid w:val="003A2391"/>
    <w:rsid w:val="003A2621"/>
    <w:rsid w:val="003A3196"/>
    <w:rsid w:val="003A35B9"/>
    <w:rsid w:val="003A3656"/>
    <w:rsid w:val="003A393E"/>
    <w:rsid w:val="003A3C32"/>
    <w:rsid w:val="003A3C8A"/>
    <w:rsid w:val="003A3DC5"/>
    <w:rsid w:val="003A3EF9"/>
    <w:rsid w:val="003A3F9F"/>
    <w:rsid w:val="003A4936"/>
    <w:rsid w:val="003A4A50"/>
    <w:rsid w:val="003A4ACF"/>
    <w:rsid w:val="003A4B63"/>
    <w:rsid w:val="003A5397"/>
    <w:rsid w:val="003A5538"/>
    <w:rsid w:val="003A55AD"/>
    <w:rsid w:val="003A5646"/>
    <w:rsid w:val="003A56EB"/>
    <w:rsid w:val="003A5C02"/>
    <w:rsid w:val="003A5F58"/>
    <w:rsid w:val="003A630E"/>
    <w:rsid w:val="003A6693"/>
    <w:rsid w:val="003A6754"/>
    <w:rsid w:val="003A67A9"/>
    <w:rsid w:val="003A7677"/>
    <w:rsid w:val="003A7A3B"/>
    <w:rsid w:val="003B010E"/>
    <w:rsid w:val="003B0742"/>
    <w:rsid w:val="003B0855"/>
    <w:rsid w:val="003B0874"/>
    <w:rsid w:val="003B09E8"/>
    <w:rsid w:val="003B12D6"/>
    <w:rsid w:val="003B1311"/>
    <w:rsid w:val="003B1575"/>
    <w:rsid w:val="003B173C"/>
    <w:rsid w:val="003B1756"/>
    <w:rsid w:val="003B1CBD"/>
    <w:rsid w:val="003B217D"/>
    <w:rsid w:val="003B22BB"/>
    <w:rsid w:val="003B2388"/>
    <w:rsid w:val="003B24E4"/>
    <w:rsid w:val="003B24EB"/>
    <w:rsid w:val="003B2579"/>
    <w:rsid w:val="003B29EC"/>
    <w:rsid w:val="003B2D48"/>
    <w:rsid w:val="003B3076"/>
    <w:rsid w:val="003B3897"/>
    <w:rsid w:val="003B3E2B"/>
    <w:rsid w:val="003B3E6C"/>
    <w:rsid w:val="003B4288"/>
    <w:rsid w:val="003B45AB"/>
    <w:rsid w:val="003B4792"/>
    <w:rsid w:val="003B47B7"/>
    <w:rsid w:val="003B4BEE"/>
    <w:rsid w:val="003B5223"/>
    <w:rsid w:val="003B589E"/>
    <w:rsid w:val="003B5C48"/>
    <w:rsid w:val="003B5C72"/>
    <w:rsid w:val="003B5D20"/>
    <w:rsid w:val="003B5F79"/>
    <w:rsid w:val="003B62D1"/>
    <w:rsid w:val="003B63ED"/>
    <w:rsid w:val="003B6EDD"/>
    <w:rsid w:val="003B7281"/>
    <w:rsid w:val="003B785C"/>
    <w:rsid w:val="003C064F"/>
    <w:rsid w:val="003C0A38"/>
    <w:rsid w:val="003C0CAB"/>
    <w:rsid w:val="003C10B2"/>
    <w:rsid w:val="003C11E0"/>
    <w:rsid w:val="003C1254"/>
    <w:rsid w:val="003C126E"/>
    <w:rsid w:val="003C14C8"/>
    <w:rsid w:val="003C15B1"/>
    <w:rsid w:val="003C160D"/>
    <w:rsid w:val="003C1736"/>
    <w:rsid w:val="003C2436"/>
    <w:rsid w:val="003C26B8"/>
    <w:rsid w:val="003C274C"/>
    <w:rsid w:val="003C281E"/>
    <w:rsid w:val="003C2E47"/>
    <w:rsid w:val="003C3005"/>
    <w:rsid w:val="003C3104"/>
    <w:rsid w:val="003C32C1"/>
    <w:rsid w:val="003C32DB"/>
    <w:rsid w:val="003C331E"/>
    <w:rsid w:val="003C3446"/>
    <w:rsid w:val="003C3735"/>
    <w:rsid w:val="003C38A2"/>
    <w:rsid w:val="003C44D5"/>
    <w:rsid w:val="003C4738"/>
    <w:rsid w:val="003C4AC5"/>
    <w:rsid w:val="003C4AE4"/>
    <w:rsid w:val="003C4AEB"/>
    <w:rsid w:val="003C4E72"/>
    <w:rsid w:val="003C4E8A"/>
    <w:rsid w:val="003C5101"/>
    <w:rsid w:val="003C532B"/>
    <w:rsid w:val="003C551C"/>
    <w:rsid w:val="003C5641"/>
    <w:rsid w:val="003C57DA"/>
    <w:rsid w:val="003C5975"/>
    <w:rsid w:val="003C5A9A"/>
    <w:rsid w:val="003C5F05"/>
    <w:rsid w:val="003C6497"/>
    <w:rsid w:val="003C6568"/>
    <w:rsid w:val="003C66EF"/>
    <w:rsid w:val="003C6DBA"/>
    <w:rsid w:val="003C7276"/>
    <w:rsid w:val="003C77AA"/>
    <w:rsid w:val="003C7D0B"/>
    <w:rsid w:val="003C7F03"/>
    <w:rsid w:val="003C7FC4"/>
    <w:rsid w:val="003D02DF"/>
    <w:rsid w:val="003D0525"/>
    <w:rsid w:val="003D0B0A"/>
    <w:rsid w:val="003D0E34"/>
    <w:rsid w:val="003D11DB"/>
    <w:rsid w:val="003D11FB"/>
    <w:rsid w:val="003D1221"/>
    <w:rsid w:val="003D1DD5"/>
    <w:rsid w:val="003D1F9F"/>
    <w:rsid w:val="003D201F"/>
    <w:rsid w:val="003D2170"/>
    <w:rsid w:val="003D23F9"/>
    <w:rsid w:val="003D265C"/>
    <w:rsid w:val="003D2B4E"/>
    <w:rsid w:val="003D2D2D"/>
    <w:rsid w:val="003D2D3C"/>
    <w:rsid w:val="003D3146"/>
    <w:rsid w:val="003D3160"/>
    <w:rsid w:val="003D3B27"/>
    <w:rsid w:val="003D4256"/>
    <w:rsid w:val="003D4323"/>
    <w:rsid w:val="003D4580"/>
    <w:rsid w:val="003D4943"/>
    <w:rsid w:val="003D496B"/>
    <w:rsid w:val="003D4CA6"/>
    <w:rsid w:val="003D4DE6"/>
    <w:rsid w:val="003D4EAD"/>
    <w:rsid w:val="003D52FF"/>
    <w:rsid w:val="003D5604"/>
    <w:rsid w:val="003D580C"/>
    <w:rsid w:val="003D5B84"/>
    <w:rsid w:val="003D5C85"/>
    <w:rsid w:val="003D5C93"/>
    <w:rsid w:val="003D5EB0"/>
    <w:rsid w:val="003D6B62"/>
    <w:rsid w:val="003D70DD"/>
    <w:rsid w:val="003D7319"/>
    <w:rsid w:val="003D7658"/>
    <w:rsid w:val="003D7CAC"/>
    <w:rsid w:val="003D7D00"/>
    <w:rsid w:val="003E0156"/>
    <w:rsid w:val="003E026E"/>
    <w:rsid w:val="003E049A"/>
    <w:rsid w:val="003E04DC"/>
    <w:rsid w:val="003E0537"/>
    <w:rsid w:val="003E0650"/>
    <w:rsid w:val="003E0935"/>
    <w:rsid w:val="003E0AED"/>
    <w:rsid w:val="003E131A"/>
    <w:rsid w:val="003E132E"/>
    <w:rsid w:val="003E17A4"/>
    <w:rsid w:val="003E182A"/>
    <w:rsid w:val="003E1B20"/>
    <w:rsid w:val="003E1D05"/>
    <w:rsid w:val="003E1F51"/>
    <w:rsid w:val="003E20D6"/>
    <w:rsid w:val="003E28F1"/>
    <w:rsid w:val="003E2907"/>
    <w:rsid w:val="003E2CD9"/>
    <w:rsid w:val="003E2E82"/>
    <w:rsid w:val="003E324B"/>
    <w:rsid w:val="003E35D5"/>
    <w:rsid w:val="003E3BEE"/>
    <w:rsid w:val="003E3E30"/>
    <w:rsid w:val="003E40DB"/>
    <w:rsid w:val="003E40ED"/>
    <w:rsid w:val="003E422D"/>
    <w:rsid w:val="003E4464"/>
    <w:rsid w:val="003E467F"/>
    <w:rsid w:val="003E4967"/>
    <w:rsid w:val="003E4E25"/>
    <w:rsid w:val="003E521C"/>
    <w:rsid w:val="003E5283"/>
    <w:rsid w:val="003E52BD"/>
    <w:rsid w:val="003E5B83"/>
    <w:rsid w:val="003E5C9E"/>
    <w:rsid w:val="003E5E6D"/>
    <w:rsid w:val="003E5E87"/>
    <w:rsid w:val="003E6101"/>
    <w:rsid w:val="003E6185"/>
    <w:rsid w:val="003E6329"/>
    <w:rsid w:val="003E6413"/>
    <w:rsid w:val="003E6530"/>
    <w:rsid w:val="003E67D8"/>
    <w:rsid w:val="003E6887"/>
    <w:rsid w:val="003E6923"/>
    <w:rsid w:val="003E69B1"/>
    <w:rsid w:val="003E6B67"/>
    <w:rsid w:val="003E6CAD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E"/>
    <w:rsid w:val="003F0A4E"/>
    <w:rsid w:val="003F0C63"/>
    <w:rsid w:val="003F0E87"/>
    <w:rsid w:val="003F14C3"/>
    <w:rsid w:val="003F1876"/>
    <w:rsid w:val="003F1AC0"/>
    <w:rsid w:val="003F1B0B"/>
    <w:rsid w:val="003F1B1C"/>
    <w:rsid w:val="003F1D88"/>
    <w:rsid w:val="003F1F0E"/>
    <w:rsid w:val="003F202F"/>
    <w:rsid w:val="003F21A2"/>
    <w:rsid w:val="003F23E6"/>
    <w:rsid w:val="003F296B"/>
    <w:rsid w:val="003F2C60"/>
    <w:rsid w:val="003F3141"/>
    <w:rsid w:val="003F3418"/>
    <w:rsid w:val="003F3652"/>
    <w:rsid w:val="003F38F8"/>
    <w:rsid w:val="003F3D7F"/>
    <w:rsid w:val="003F3ED7"/>
    <w:rsid w:val="003F44B7"/>
    <w:rsid w:val="003F44F8"/>
    <w:rsid w:val="003F500C"/>
    <w:rsid w:val="003F50CC"/>
    <w:rsid w:val="003F53E3"/>
    <w:rsid w:val="003F5C2B"/>
    <w:rsid w:val="003F5F58"/>
    <w:rsid w:val="003F62CB"/>
    <w:rsid w:val="003F6549"/>
    <w:rsid w:val="003F68BD"/>
    <w:rsid w:val="003F68DF"/>
    <w:rsid w:val="003F746B"/>
    <w:rsid w:val="003F7737"/>
    <w:rsid w:val="003F7B8F"/>
    <w:rsid w:val="003F7BE1"/>
    <w:rsid w:val="003F7CF5"/>
    <w:rsid w:val="0040045D"/>
    <w:rsid w:val="00400DCE"/>
    <w:rsid w:val="00401901"/>
    <w:rsid w:val="00401CDE"/>
    <w:rsid w:val="00401E53"/>
    <w:rsid w:val="0040200E"/>
    <w:rsid w:val="00402117"/>
    <w:rsid w:val="00402366"/>
    <w:rsid w:val="004024DE"/>
    <w:rsid w:val="00402539"/>
    <w:rsid w:val="00402927"/>
    <w:rsid w:val="00402A08"/>
    <w:rsid w:val="00402D08"/>
    <w:rsid w:val="00402F4C"/>
    <w:rsid w:val="0040300E"/>
    <w:rsid w:val="004033A4"/>
    <w:rsid w:val="00403746"/>
    <w:rsid w:val="00403A2A"/>
    <w:rsid w:val="00403AC5"/>
    <w:rsid w:val="00403BBA"/>
    <w:rsid w:val="00404249"/>
    <w:rsid w:val="004043D3"/>
    <w:rsid w:val="00404E17"/>
    <w:rsid w:val="00404F45"/>
    <w:rsid w:val="004050B9"/>
    <w:rsid w:val="0040511A"/>
    <w:rsid w:val="0040512D"/>
    <w:rsid w:val="004054F7"/>
    <w:rsid w:val="00405794"/>
    <w:rsid w:val="00405A36"/>
    <w:rsid w:val="00405E4C"/>
    <w:rsid w:val="00405F4D"/>
    <w:rsid w:val="00405F4E"/>
    <w:rsid w:val="0040626B"/>
    <w:rsid w:val="00406275"/>
    <w:rsid w:val="00406299"/>
    <w:rsid w:val="004064C3"/>
    <w:rsid w:val="00406800"/>
    <w:rsid w:val="00406E5D"/>
    <w:rsid w:val="004072A9"/>
    <w:rsid w:val="004073B9"/>
    <w:rsid w:val="00407599"/>
    <w:rsid w:val="004076BC"/>
    <w:rsid w:val="00407745"/>
    <w:rsid w:val="00407E49"/>
    <w:rsid w:val="004100F5"/>
    <w:rsid w:val="004103F6"/>
    <w:rsid w:val="00410638"/>
    <w:rsid w:val="00410A47"/>
    <w:rsid w:val="00410DEA"/>
    <w:rsid w:val="00410FCB"/>
    <w:rsid w:val="00411584"/>
    <w:rsid w:val="00411771"/>
    <w:rsid w:val="00411AD0"/>
    <w:rsid w:val="004120AB"/>
    <w:rsid w:val="00412229"/>
    <w:rsid w:val="004127E5"/>
    <w:rsid w:val="00412A5A"/>
    <w:rsid w:val="00412A6A"/>
    <w:rsid w:val="00412B62"/>
    <w:rsid w:val="004130B3"/>
    <w:rsid w:val="00413556"/>
    <w:rsid w:val="00413A4A"/>
    <w:rsid w:val="00413ABF"/>
    <w:rsid w:val="00414009"/>
    <w:rsid w:val="00414A79"/>
    <w:rsid w:val="00414ACC"/>
    <w:rsid w:val="00414FDE"/>
    <w:rsid w:val="0041531C"/>
    <w:rsid w:val="0041532F"/>
    <w:rsid w:val="004153DC"/>
    <w:rsid w:val="00415951"/>
    <w:rsid w:val="00415CAE"/>
    <w:rsid w:val="00415DF5"/>
    <w:rsid w:val="00415F2D"/>
    <w:rsid w:val="00416088"/>
    <w:rsid w:val="0041616E"/>
    <w:rsid w:val="0041635F"/>
    <w:rsid w:val="0041664D"/>
    <w:rsid w:val="00416A86"/>
    <w:rsid w:val="00416AF8"/>
    <w:rsid w:val="00416DEF"/>
    <w:rsid w:val="004170F9"/>
    <w:rsid w:val="00417258"/>
    <w:rsid w:val="00417290"/>
    <w:rsid w:val="004172F1"/>
    <w:rsid w:val="00417909"/>
    <w:rsid w:val="00417B9D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551"/>
    <w:rsid w:val="004216DD"/>
    <w:rsid w:val="00421740"/>
    <w:rsid w:val="0042198A"/>
    <w:rsid w:val="00421CDC"/>
    <w:rsid w:val="00421FF8"/>
    <w:rsid w:val="0042210D"/>
    <w:rsid w:val="004229ED"/>
    <w:rsid w:val="004234F3"/>
    <w:rsid w:val="0042366E"/>
    <w:rsid w:val="00423735"/>
    <w:rsid w:val="00423AF8"/>
    <w:rsid w:val="00424056"/>
    <w:rsid w:val="00424202"/>
    <w:rsid w:val="004242E6"/>
    <w:rsid w:val="0042432D"/>
    <w:rsid w:val="004245FA"/>
    <w:rsid w:val="00424603"/>
    <w:rsid w:val="004247E5"/>
    <w:rsid w:val="0042486F"/>
    <w:rsid w:val="00424B41"/>
    <w:rsid w:val="00424E9E"/>
    <w:rsid w:val="00424F5B"/>
    <w:rsid w:val="0042515A"/>
    <w:rsid w:val="00425185"/>
    <w:rsid w:val="004254C1"/>
    <w:rsid w:val="0042568A"/>
    <w:rsid w:val="00425693"/>
    <w:rsid w:val="00425747"/>
    <w:rsid w:val="004257C1"/>
    <w:rsid w:val="0042594C"/>
    <w:rsid w:val="00426244"/>
    <w:rsid w:val="00426400"/>
    <w:rsid w:val="0042644D"/>
    <w:rsid w:val="00426882"/>
    <w:rsid w:val="004268A4"/>
    <w:rsid w:val="00427669"/>
    <w:rsid w:val="00427AB9"/>
    <w:rsid w:val="00427D96"/>
    <w:rsid w:val="004302B9"/>
    <w:rsid w:val="0043110D"/>
    <w:rsid w:val="00431983"/>
    <w:rsid w:val="00431B75"/>
    <w:rsid w:val="00431B8F"/>
    <w:rsid w:val="00431CDA"/>
    <w:rsid w:val="00431D7E"/>
    <w:rsid w:val="00431E65"/>
    <w:rsid w:val="00431F7B"/>
    <w:rsid w:val="004320F4"/>
    <w:rsid w:val="004322D8"/>
    <w:rsid w:val="00432437"/>
    <w:rsid w:val="0043260A"/>
    <w:rsid w:val="00432803"/>
    <w:rsid w:val="00432B53"/>
    <w:rsid w:val="00433026"/>
    <w:rsid w:val="004332F4"/>
    <w:rsid w:val="00433836"/>
    <w:rsid w:val="00433B57"/>
    <w:rsid w:val="004340B7"/>
    <w:rsid w:val="00434146"/>
    <w:rsid w:val="00434642"/>
    <w:rsid w:val="00434728"/>
    <w:rsid w:val="00434798"/>
    <w:rsid w:val="0043493E"/>
    <w:rsid w:val="00434CF4"/>
    <w:rsid w:val="00434F72"/>
    <w:rsid w:val="00434F9F"/>
    <w:rsid w:val="004355F2"/>
    <w:rsid w:val="00435637"/>
    <w:rsid w:val="004358F2"/>
    <w:rsid w:val="004358F5"/>
    <w:rsid w:val="00435A1C"/>
    <w:rsid w:val="00435EAC"/>
    <w:rsid w:val="00436261"/>
    <w:rsid w:val="004369C7"/>
    <w:rsid w:val="00436A7E"/>
    <w:rsid w:val="00436EB3"/>
    <w:rsid w:val="00436FDA"/>
    <w:rsid w:val="004372A5"/>
    <w:rsid w:val="00437436"/>
    <w:rsid w:val="004376A5"/>
    <w:rsid w:val="00437B0A"/>
    <w:rsid w:val="00437C51"/>
    <w:rsid w:val="00437D6B"/>
    <w:rsid w:val="00437F3E"/>
    <w:rsid w:val="004403A5"/>
    <w:rsid w:val="0044051E"/>
    <w:rsid w:val="004405A2"/>
    <w:rsid w:val="00440CF9"/>
    <w:rsid w:val="00441605"/>
    <w:rsid w:val="00441A2F"/>
    <w:rsid w:val="00441AF7"/>
    <w:rsid w:val="00441CDB"/>
    <w:rsid w:val="00441D55"/>
    <w:rsid w:val="004421A0"/>
    <w:rsid w:val="00442B38"/>
    <w:rsid w:val="00443104"/>
    <w:rsid w:val="0044312A"/>
    <w:rsid w:val="00443841"/>
    <w:rsid w:val="00443895"/>
    <w:rsid w:val="004447F5"/>
    <w:rsid w:val="00444A74"/>
    <w:rsid w:val="00444AD7"/>
    <w:rsid w:val="00444C1F"/>
    <w:rsid w:val="00445248"/>
    <w:rsid w:val="004458DD"/>
    <w:rsid w:val="0044594D"/>
    <w:rsid w:val="004459C9"/>
    <w:rsid w:val="00445FD8"/>
    <w:rsid w:val="00446256"/>
    <w:rsid w:val="004464B1"/>
    <w:rsid w:val="00446FB7"/>
    <w:rsid w:val="00447443"/>
    <w:rsid w:val="00447BC8"/>
    <w:rsid w:val="00447C1E"/>
    <w:rsid w:val="004501B6"/>
    <w:rsid w:val="00450451"/>
    <w:rsid w:val="0045076F"/>
    <w:rsid w:val="00450773"/>
    <w:rsid w:val="004508B9"/>
    <w:rsid w:val="00450A8A"/>
    <w:rsid w:val="00450E59"/>
    <w:rsid w:val="004511F9"/>
    <w:rsid w:val="0045131F"/>
    <w:rsid w:val="0045189E"/>
    <w:rsid w:val="00451C52"/>
    <w:rsid w:val="00452260"/>
    <w:rsid w:val="00452361"/>
    <w:rsid w:val="00452459"/>
    <w:rsid w:val="00452A04"/>
    <w:rsid w:val="00452AE7"/>
    <w:rsid w:val="00453B48"/>
    <w:rsid w:val="00453C1C"/>
    <w:rsid w:val="00454067"/>
    <w:rsid w:val="004540EC"/>
    <w:rsid w:val="004541F3"/>
    <w:rsid w:val="00454864"/>
    <w:rsid w:val="00454ABB"/>
    <w:rsid w:val="00454CB5"/>
    <w:rsid w:val="00454D7C"/>
    <w:rsid w:val="00454F43"/>
    <w:rsid w:val="00454FD9"/>
    <w:rsid w:val="004552CD"/>
    <w:rsid w:val="0045596C"/>
    <w:rsid w:val="0045670C"/>
    <w:rsid w:val="004569DD"/>
    <w:rsid w:val="00456DCF"/>
    <w:rsid w:val="0045702F"/>
    <w:rsid w:val="004575FC"/>
    <w:rsid w:val="004578D1"/>
    <w:rsid w:val="00457B1D"/>
    <w:rsid w:val="00457D22"/>
    <w:rsid w:val="004601EE"/>
    <w:rsid w:val="00461080"/>
    <w:rsid w:val="00461677"/>
    <w:rsid w:val="0046168F"/>
    <w:rsid w:val="0046197B"/>
    <w:rsid w:val="004619D7"/>
    <w:rsid w:val="00461C04"/>
    <w:rsid w:val="00461C54"/>
    <w:rsid w:val="00461D62"/>
    <w:rsid w:val="00462388"/>
    <w:rsid w:val="0046269A"/>
    <w:rsid w:val="004627AE"/>
    <w:rsid w:val="004629BE"/>
    <w:rsid w:val="00462AEB"/>
    <w:rsid w:val="00462BFB"/>
    <w:rsid w:val="004634A9"/>
    <w:rsid w:val="00463848"/>
    <w:rsid w:val="00463D02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D5"/>
    <w:rsid w:val="00465F50"/>
    <w:rsid w:val="00465F93"/>
    <w:rsid w:val="004665E4"/>
    <w:rsid w:val="0046684C"/>
    <w:rsid w:val="00466ECE"/>
    <w:rsid w:val="00466F49"/>
    <w:rsid w:val="00467443"/>
    <w:rsid w:val="00467850"/>
    <w:rsid w:val="0046791C"/>
    <w:rsid w:val="00467CF7"/>
    <w:rsid w:val="004700FE"/>
    <w:rsid w:val="00470389"/>
    <w:rsid w:val="00470709"/>
    <w:rsid w:val="00470B99"/>
    <w:rsid w:val="00470EEB"/>
    <w:rsid w:val="0047105E"/>
    <w:rsid w:val="004713FB"/>
    <w:rsid w:val="0047173A"/>
    <w:rsid w:val="00471BDA"/>
    <w:rsid w:val="0047219B"/>
    <w:rsid w:val="00472486"/>
    <w:rsid w:val="0047255B"/>
    <w:rsid w:val="00472A8E"/>
    <w:rsid w:val="00472AFE"/>
    <w:rsid w:val="00472BD1"/>
    <w:rsid w:val="0047311F"/>
    <w:rsid w:val="0047317E"/>
    <w:rsid w:val="00473570"/>
    <w:rsid w:val="004739F5"/>
    <w:rsid w:val="00473C95"/>
    <w:rsid w:val="00474485"/>
    <w:rsid w:val="00474659"/>
    <w:rsid w:val="00474A5B"/>
    <w:rsid w:val="00474C03"/>
    <w:rsid w:val="00475615"/>
    <w:rsid w:val="00475AED"/>
    <w:rsid w:val="00476352"/>
    <w:rsid w:val="00476ADC"/>
    <w:rsid w:val="004770C3"/>
    <w:rsid w:val="0047723E"/>
    <w:rsid w:val="0047725E"/>
    <w:rsid w:val="004773CC"/>
    <w:rsid w:val="004773E1"/>
    <w:rsid w:val="0047762D"/>
    <w:rsid w:val="004778A4"/>
    <w:rsid w:val="00477917"/>
    <w:rsid w:val="00477A00"/>
    <w:rsid w:val="00477BDE"/>
    <w:rsid w:val="00477CB5"/>
    <w:rsid w:val="00477D59"/>
    <w:rsid w:val="00477E3C"/>
    <w:rsid w:val="00477F99"/>
    <w:rsid w:val="00480137"/>
    <w:rsid w:val="00480478"/>
    <w:rsid w:val="004806C4"/>
    <w:rsid w:val="00480966"/>
    <w:rsid w:val="0048098F"/>
    <w:rsid w:val="00480BE8"/>
    <w:rsid w:val="004813EC"/>
    <w:rsid w:val="00481682"/>
    <w:rsid w:val="00481DA1"/>
    <w:rsid w:val="004822FD"/>
    <w:rsid w:val="004824B1"/>
    <w:rsid w:val="004824E7"/>
    <w:rsid w:val="0048276D"/>
    <w:rsid w:val="00482A4B"/>
    <w:rsid w:val="00482F60"/>
    <w:rsid w:val="0048310B"/>
    <w:rsid w:val="0048324F"/>
    <w:rsid w:val="0048335C"/>
    <w:rsid w:val="00483858"/>
    <w:rsid w:val="00484081"/>
    <w:rsid w:val="0048472D"/>
    <w:rsid w:val="004847C4"/>
    <w:rsid w:val="004848B4"/>
    <w:rsid w:val="004848DA"/>
    <w:rsid w:val="0048491B"/>
    <w:rsid w:val="00484E24"/>
    <w:rsid w:val="00485194"/>
    <w:rsid w:val="0048578F"/>
    <w:rsid w:val="00485863"/>
    <w:rsid w:val="00485BDD"/>
    <w:rsid w:val="00486135"/>
    <w:rsid w:val="00486304"/>
    <w:rsid w:val="00486381"/>
    <w:rsid w:val="00486B64"/>
    <w:rsid w:val="00486E48"/>
    <w:rsid w:val="00486F07"/>
    <w:rsid w:val="004872C4"/>
    <w:rsid w:val="004874DB"/>
    <w:rsid w:val="0048779B"/>
    <w:rsid w:val="004878C3"/>
    <w:rsid w:val="00487A29"/>
    <w:rsid w:val="00487B01"/>
    <w:rsid w:val="00487D70"/>
    <w:rsid w:val="004901BD"/>
    <w:rsid w:val="004904DE"/>
    <w:rsid w:val="004904FD"/>
    <w:rsid w:val="00490561"/>
    <w:rsid w:val="00490828"/>
    <w:rsid w:val="00490955"/>
    <w:rsid w:val="00490B98"/>
    <w:rsid w:val="00490BBB"/>
    <w:rsid w:val="00490E17"/>
    <w:rsid w:val="00490F3F"/>
    <w:rsid w:val="0049110A"/>
    <w:rsid w:val="0049122F"/>
    <w:rsid w:val="0049181F"/>
    <w:rsid w:val="00491BF2"/>
    <w:rsid w:val="004920BE"/>
    <w:rsid w:val="00492157"/>
    <w:rsid w:val="0049278D"/>
    <w:rsid w:val="00492EFE"/>
    <w:rsid w:val="00492F1C"/>
    <w:rsid w:val="00493289"/>
    <w:rsid w:val="004936EB"/>
    <w:rsid w:val="0049404E"/>
    <w:rsid w:val="004945AD"/>
    <w:rsid w:val="00494A94"/>
    <w:rsid w:val="00494B03"/>
    <w:rsid w:val="00495210"/>
    <w:rsid w:val="00495333"/>
    <w:rsid w:val="00495367"/>
    <w:rsid w:val="00495523"/>
    <w:rsid w:val="0049558C"/>
    <w:rsid w:val="00495648"/>
    <w:rsid w:val="0049572D"/>
    <w:rsid w:val="0049584D"/>
    <w:rsid w:val="00495985"/>
    <w:rsid w:val="00495CD0"/>
    <w:rsid w:val="0049608C"/>
    <w:rsid w:val="00496124"/>
    <w:rsid w:val="00496D78"/>
    <w:rsid w:val="00496F24"/>
    <w:rsid w:val="0049704C"/>
    <w:rsid w:val="004972BE"/>
    <w:rsid w:val="004973CD"/>
    <w:rsid w:val="00497741"/>
    <w:rsid w:val="00497787"/>
    <w:rsid w:val="00497878"/>
    <w:rsid w:val="00497A64"/>
    <w:rsid w:val="00497D33"/>
    <w:rsid w:val="004A0412"/>
    <w:rsid w:val="004A04AA"/>
    <w:rsid w:val="004A087C"/>
    <w:rsid w:val="004A1009"/>
    <w:rsid w:val="004A181D"/>
    <w:rsid w:val="004A1B8B"/>
    <w:rsid w:val="004A1E8D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34F"/>
    <w:rsid w:val="004A550F"/>
    <w:rsid w:val="004A5D6F"/>
    <w:rsid w:val="004A60FF"/>
    <w:rsid w:val="004A616D"/>
    <w:rsid w:val="004A6408"/>
    <w:rsid w:val="004A75D9"/>
    <w:rsid w:val="004A7AB0"/>
    <w:rsid w:val="004A7FE1"/>
    <w:rsid w:val="004B01EE"/>
    <w:rsid w:val="004B020E"/>
    <w:rsid w:val="004B02A2"/>
    <w:rsid w:val="004B055D"/>
    <w:rsid w:val="004B07A2"/>
    <w:rsid w:val="004B08ED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1FC9"/>
    <w:rsid w:val="004B240D"/>
    <w:rsid w:val="004B2E28"/>
    <w:rsid w:val="004B306A"/>
    <w:rsid w:val="004B3313"/>
    <w:rsid w:val="004B34F9"/>
    <w:rsid w:val="004B3695"/>
    <w:rsid w:val="004B373C"/>
    <w:rsid w:val="004B3787"/>
    <w:rsid w:val="004B397F"/>
    <w:rsid w:val="004B3CCC"/>
    <w:rsid w:val="004B3E5C"/>
    <w:rsid w:val="004B3EC3"/>
    <w:rsid w:val="004B403D"/>
    <w:rsid w:val="004B44AA"/>
    <w:rsid w:val="004B44FA"/>
    <w:rsid w:val="004B4734"/>
    <w:rsid w:val="004B5538"/>
    <w:rsid w:val="004B553D"/>
    <w:rsid w:val="004B5547"/>
    <w:rsid w:val="004B593C"/>
    <w:rsid w:val="004B5A19"/>
    <w:rsid w:val="004B5A8D"/>
    <w:rsid w:val="004B607B"/>
    <w:rsid w:val="004B663C"/>
    <w:rsid w:val="004B6751"/>
    <w:rsid w:val="004B6974"/>
    <w:rsid w:val="004B69ED"/>
    <w:rsid w:val="004B6A88"/>
    <w:rsid w:val="004B6B48"/>
    <w:rsid w:val="004B7053"/>
    <w:rsid w:val="004B7563"/>
    <w:rsid w:val="004B769E"/>
    <w:rsid w:val="004B7813"/>
    <w:rsid w:val="004B7932"/>
    <w:rsid w:val="004B7948"/>
    <w:rsid w:val="004B7A95"/>
    <w:rsid w:val="004C0065"/>
    <w:rsid w:val="004C02F2"/>
    <w:rsid w:val="004C059D"/>
    <w:rsid w:val="004C0C1F"/>
    <w:rsid w:val="004C0ECD"/>
    <w:rsid w:val="004C0F9E"/>
    <w:rsid w:val="004C0FE2"/>
    <w:rsid w:val="004C11E6"/>
    <w:rsid w:val="004C15EA"/>
    <w:rsid w:val="004C17E6"/>
    <w:rsid w:val="004C194A"/>
    <w:rsid w:val="004C1B58"/>
    <w:rsid w:val="004C1ED1"/>
    <w:rsid w:val="004C1F8A"/>
    <w:rsid w:val="004C2000"/>
    <w:rsid w:val="004C2387"/>
    <w:rsid w:val="004C244B"/>
    <w:rsid w:val="004C256E"/>
    <w:rsid w:val="004C27C6"/>
    <w:rsid w:val="004C284A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3F05"/>
    <w:rsid w:val="004C4032"/>
    <w:rsid w:val="004C40F0"/>
    <w:rsid w:val="004C4258"/>
    <w:rsid w:val="004C439C"/>
    <w:rsid w:val="004C47A8"/>
    <w:rsid w:val="004C48CA"/>
    <w:rsid w:val="004C4B10"/>
    <w:rsid w:val="004C4C17"/>
    <w:rsid w:val="004C4E76"/>
    <w:rsid w:val="004C4FDB"/>
    <w:rsid w:val="004C52EE"/>
    <w:rsid w:val="004C546B"/>
    <w:rsid w:val="004C5545"/>
    <w:rsid w:val="004C55E0"/>
    <w:rsid w:val="004C59A7"/>
    <w:rsid w:val="004C5B31"/>
    <w:rsid w:val="004C628F"/>
    <w:rsid w:val="004C6CD4"/>
    <w:rsid w:val="004C6DCB"/>
    <w:rsid w:val="004C70F6"/>
    <w:rsid w:val="004C7507"/>
    <w:rsid w:val="004C76CD"/>
    <w:rsid w:val="004C7A83"/>
    <w:rsid w:val="004C7B91"/>
    <w:rsid w:val="004C7F90"/>
    <w:rsid w:val="004D029F"/>
    <w:rsid w:val="004D03BD"/>
    <w:rsid w:val="004D04D9"/>
    <w:rsid w:val="004D04E3"/>
    <w:rsid w:val="004D071B"/>
    <w:rsid w:val="004D07C6"/>
    <w:rsid w:val="004D07D9"/>
    <w:rsid w:val="004D0B01"/>
    <w:rsid w:val="004D0F26"/>
    <w:rsid w:val="004D10F8"/>
    <w:rsid w:val="004D13CD"/>
    <w:rsid w:val="004D1488"/>
    <w:rsid w:val="004D1B55"/>
    <w:rsid w:val="004D2091"/>
    <w:rsid w:val="004D2509"/>
    <w:rsid w:val="004D2E74"/>
    <w:rsid w:val="004D3497"/>
    <w:rsid w:val="004D34A5"/>
    <w:rsid w:val="004D3625"/>
    <w:rsid w:val="004D39B8"/>
    <w:rsid w:val="004D41FE"/>
    <w:rsid w:val="004D4373"/>
    <w:rsid w:val="004D4522"/>
    <w:rsid w:val="004D4718"/>
    <w:rsid w:val="004D4A80"/>
    <w:rsid w:val="004D4AB5"/>
    <w:rsid w:val="004D4CE4"/>
    <w:rsid w:val="004D4E40"/>
    <w:rsid w:val="004D4F13"/>
    <w:rsid w:val="004D51E6"/>
    <w:rsid w:val="004D5529"/>
    <w:rsid w:val="004D561C"/>
    <w:rsid w:val="004D5674"/>
    <w:rsid w:val="004D699E"/>
    <w:rsid w:val="004D71CD"/>
    <w:rsid w:val="004D7A21"/>
    <w:rsid w:val="004D7B11"/>
    <w:rsid w:val="004D7C8F"/>
    <w:rsid w:val="004D7E22"/>
    <w:rsid w:val="004E02FB"/>
    <w:rsid w:val="004E0431"/>
    <w:rsid w:val="004E0671"/>
    <w:rsid w:val="004E0943"/>
    <w:rsid w:val="004E0BAF"/>
    <w:rsid w:val="004E0CDA"/>
    <w:rsid w:val="004E1094"/>
    <w:rsid w:val="004E1308"/>
    <w:rsid w:val="004E157B"/>
    <w:rsid w:val="004E199D"/>
    <w:rsid w:val="004E1C0D"/>
    <w:rsid w:val="004E1C1E"/>
    <w:rsid w:val="004E1DE4"/>
    <w:rsid w:val="004E2196"/>
    <w:rsid w:val="004E22D4"/>
    <w:rsid w:val="004E2470"/>
    <w:rsid w:val="004E29A6"/>
    <w:rsid w:val="004E3DC7"/>
    <w:rsid w:val="004E3F22"/>
    <w:rsid w:val="004E4450"/>
    <w:rsid w:val="004E4480"/>
    <w:rsid w:val="004E4ACB"/>
    <w:rsid w:val="004E4D7B"/>
    <w:rsid w:val="004E4FC6"/>
    <w:rsid w:val="004E5006"/>
    <w:rsid w:val="004E52DD"/>
    <w:rsid w:val="004E549B"/>
    <w:rsid w:val="004E5A94"/>
    <w:rsid w:val="004E5C45"/>
    <w:rsid w:val="004E6062"/>
    <w:rsid w:val="004E61AB"/>
    <w:rsid w:val="004E6719"/>
    <w:rsid w:val="004E6A13"/>
    <w:rsid w:val="004E6C34"/>
    <w:rsid w:val="004E6C64"/>
    <w:rsid w:val="004E7185"/>
    <w:rsid w:val="004E7A4E"/>
    <w:rsid w:val="004E7BFF"/>
    <w:rsid w:val="004F0293"/>
    <w:rsid w:val="004F0526"/>
    <w:rsid w:val="004F0551"/>
    <w:rsid w:val="004F063A"/>
    <w:rsid w:val="004F065C"/>
    <w:rsid w:val="004F06AA"/>
    <w:rsid w:val="004F0AFE"/>
    <w:rsid w:val="004F0CC1"/>
    <w:rsid w:val="004F0CF8"/>
    <w:rsid w:val="004F116E"/>
    <w:rsid w:val="004F11AD"/>
    <w:rsid w:val="004F1322"/>
    <w:rsid w:val="004F158B"/>
    <w:rsid w:val="004F1DDA"/>
    <w:rsid w:val="004F1EFB"/>
    <w:rsid w:val="004F1F38"/>
    <w:rsid w:val="004F209E"/>
    <w:rsid w:val="004F2100"/>
    <w:rsid w:val="004F24B7"/>
    <w:rsid w:val="004F2BC1"/>
    <w:rsid w:val="004F32A5"/>
    <w:rsid w:val="004F38F8"/>
    <w:rsid w:val="004F3D1E"/>
    <w:rsid w:val="004F43CD"/>
    <w:rsid w:val="004F478F"/>
    <w:rsid w:val="004F4DBE"/>
    <w:rsid w:val="004F5165"/>
    <w:rsid w:val="004F543C"/>
    <w:rsid w:val="004F5616"/>
    <w:rsid w:val="004F56F1"/>
    <w:rsid w:val="004F58AC"/>
    <w:rsid w:val="004F58DE"/>
    <w:rsid w:val="004F5B4E"/>
    <w:rsid w:val="004F5E38"/>
    <w:rsid w:val="004F5E67"/>
    <w:rsid w:val="004F60B1"/>
    <w:rsid w:val="004F633A"/>
    <w:rsid w:val="004F63E5"/>
    <w:rsid w:val="004F6AFE"/>
    <w:rsid w:val="004F72A5"/>
    <w:rsid w:val="004F72DF"/>
    <w:rsid w:val="004F72ED"/>
    <w:rsid w:val="004F74A9"/>
    <w:rsid w:val="004F7651"/>
    <w:rsid w:val="004F793E"/>
    <w:rsid w:val="004F7F62"/>
    <w:rsid w:val="0050024B"/>
    <w:rsid w:val="0050037D"/>
    <w:rsid w:val="005005D2"/>
    <w:rsid w:val="005008D1"/>
    <w:rsid w:val="005010C6"/>
    <w:rsid w:val="0050112A"/>
    <w:rsid w:val="0050118C"/>
    <w:rsid w:val="005011F8"/>
    <w:rsid w:val="0050121B"/>
    <w:rsid w:val="00501647"/>
    <w:rsid w:val="00501839"/>
    <w:rsid w:val="005019A3"/>
    <w:rsid w:val="00501C2A"/>
    <w:rsid w:val="00501D90"/>
    <w:rsid w:val="00501F5F"/>
    <w:rsid w:val="005021C4"/>
    <w:rsid w:val="005025A4"/>
    <w:rsid w:val="00502903"/>
    <w:rsid w:val="005029E7"/>
    <w:rsid w:val="00502A61"/>
    <w:rsid w:val="0050339B"/>
    <w:rsid w:val="00503A0F"/>
    <w:rsid w:val="00503CBA"/>
    <w:rsid w:val="00504103"/>
    <w:rsid w:val="00504421"/>
    <w:rsid w:val="005044B0"/>
    <w:rsid w:val="00504E14"/>
    <w:rsid w:val="005057DA"/>
    <w:rsid w:val="00505805"/>
    <w:rsid w:val="00506197"/>
    <w:rsid w:val="005061A1"/>
    <w:rsid w:val="005065C8"/>
    <w:rsid w:val="0050679A"/>
    <w:rsid w:val="005069DF"/>
    <w:rsid w:val="00506AD3"/>
    <w:rsid w:val="00506BE8"/>
    <w:rsid w:val="005072AF"/>
    <w:rsid w:val="00507539"/>
    <w:rsid w:val="00507753"/>
    <w:rsid w:val="00507A7A"/>
    <w:rsid w:val="00507CC9"/>
    <w:rsid w:val="005102AC"/>
    <w:rsid w:val="00510329"/>
    <w:rsid w:val="005104FD"/>
    <w:rsid w:val="00510940"/>
    <w:rsid w:val="00510B9F"/>
    <w:rsid w:val="00510D3D"/>
    <w:rsid w:val="00510EC8"/>
    <w:rsid w:val="00510F70"/>
    <w:rsid w:val="005115C5"/>
    <w:rsid w:val="005115F4"/>
    <w:rsid w:val="00511681"/>
    <w:rsid w:val="00511966"/>
    <w:rsid w:val="00512295"/>
    <w:rsid w:val="005123EC"/>
    <w:rsid w:val="00512864"/>
    <w:rsid w:val="0051348A"/>
    <w:rsid w:val="005136A6"/>
    <w:rsid w:val="005136C8"/>
    <w:rsid w:val="005136CE"/>
    <w:rsid w:val="00513B78"/>
    <w:rsid w:val="00513DA9"/>
    <w:rsid w:val="00513E7B"/>
    <w:rsid w:val="005140A1"/>
    <w:rsid w:val="0051499B"/>
    <w:rsid w:val="0051554A"/>
    <w:rsid w:val="00515894"/>
    <w:rsid w:val="00515D01"/>
    <w:rsid w:val="00515DC9"/>
    <w:rsid w:val="00515EE4"/>
    <w:rsid w:val="0051614A"/>
    <w:rsid w:val="005164CF"/>
    <w:rsid w:val="005166C9"/>
    <w:rsid w:val="00516C6F"/>
    <w:rsid w:val="00516CAB"/>
    <w:rsid w:val="00517192"/>
    <w:rsid w:val="00517429"/>
    <w:rsid w:val="0051745B"/>
    <w:rsid w:val="00517AE8"/>
    <w:rsid w:val="00517D88"/>
    <w:rsid w:val="00517E09"/>
    <w:rsid w:val="00517E2B"/>
    <w:rsid w:val="0052015E"/>
    <w:rsid w:val="00520418"/>
    <w:rsid w:val="0052045E"/>
    <w:rsid w:val="00520A44"/>
    <w:rsid w:val="00520DE7"/>
    <w:rsid w:val="00520E39"/>
    <w:rsid w:val="00520EE9"/>
    <w:rsid w:val="0052131E"/>
    <w:rsid w:val="00521332"/>
    <w:rsid w:val="00521D56"/>
    <w:rsid w:val="00521D5D"/>
    <w:rsid w:val="005220A1"/>
    <w:rsid w:val="00522570"/>
    <w:rsid w:val="0052275C"/>
    <w:rsid w:val="005228C4"/>
    <w:rsid w:val="00522DE1"/>
    <w:rsid w:val="00522EB4"/>
    <w:rsid w:val="00523020"/>
    <w:rsid w:val="00523254"/>
    <w:rsid w:val="00523511"/>
    <w:rsid w:val="0052361F"/>
    <w:rsid w:val="0052375E"/>
    <w:rsid w:val="00523E45"/>
    <w:rsid w:val="00523F85"/>
    <w:rsid w:val="005240BC"/>
    <w:rsid w:val="00524271"/>
    <w:rsid w:val="00524333"/>
    <w:rsid w:val="0052434D"/>
    <w:rsid w:val="0052470F"/>
    <w:rsid w:val="00524C49"/>
    <w:rsid w:val="00524CC1"/>
    <w:rsid w:val="00524DB8"/>
    <w:rsid w:val="005250EB"/>
    <w:rsid w:val="00525624"/>
    <w:rsid w:val="00525867"/>
    <w:rsid w:val="005258F0"/>
    <w:rsid w:val="00525CA4"/>
    <w:rsid w:val="00525D6F"/>
    <w:rsid w:val="00525E45"/>
    <w:rsid w:val="005261A5"/>
    <w:rsid w:val="0052664F"/>
    <w:rsid w:val="00526756"/>
    <w:rsid w:val="00526B34"/>
    <w:rsid w:val="00526BCE"/>
    <w:rsid w:val="00526C99"/>
    <w:rsid w:val="0052726D"/>
    <w:rsid w:val="00527733"/>
    <w:rsid w:val="00527A02"/>
    <w:rsid w:val="00527B79"/>
    <w:rsid w:val="00527C05"/>
    <w:rsid w:val="005303A1"/>
    <w:rsid w:val="005303C4"/>
    <w:rsid w:val="005305F0"/>
    <w:rsid w:val="005308CA"/>
    <w:rsid w:val="0053096B"/>
    <w:rsid w:val="00530F1B"/>
    <w:rsid w:val="00530FEF"/>
    <w:rsid w:val="005311EA"/>
    <w:rsid w:val="005315B4"/>
    <w:rsid w:val="00531721"/>
    <w:rsid w:val="00531DCA"/>
    <w:rsid w:val="0053236F"/>
    <w:rsid w:val="0053293F"/>
    <w:rsid w:val="00532AF0"/>
    <w:rsid w:val="00533167"/>
    <w:rsid w:val="005334DD"/>
    <w:rsid w:val="0053427D"/>
    <w:rsid w:val="00534428"/>
    <w:rsid w:val="005344C8"/>
    <w:rsid w:val="0053458D"/>
    <w:rsid w:val="00534694"/>
    <w:rsid w:val="00534886"/>
    <w:rsid w:val="0053497F"/>
    <w:rsid w:val="00534995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168"/>
    <w:rsid w:val="00537527"/>
    <w:rsid w:val="00537889"/>
    <w:rsid w:val="00537909"/>
    <w:rsid w:val="00540514"/>
    <w:rsid w:val="00540585"/>
    <w:rsid w:val="005407AF"/>
    <w:rsid w:val="005409AF"/>
    <w:rsid w:val="0054121D"/>
    <w:rsid w:val="00541493"/>
    <w:rsid w:val="0054159C"/>
    <w:rsid w:val="00541AED"/>
    <w:rsid w:val="00541D82"/>
    <w:rsid w:val="00541D9E"/>
    <w:rsid w:val="005420B2"/>
    <w:rsid w:val="005422CF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5AE"/>
    <w:rsid w:val="00545B06"/>
    <w:rsid w:val="00545CD0"/>
    <w:rsid w:val="00545D43"/>
    <w:rsid w:val="00545E82"/>
    <w:rsid w:val="0054609A"/>
    <w:rsid w:val="0054632C"/>
    <w:rsid w:val="005466EA"/>
    <w:rsid w:val="00546977"/>
    <w:rsid w:val="00546B5E"/>
    <w:rsid w:val="00546F00"/>
    <w:rsid w:val="0054721D"/>
    <w:rsid w:val="00547278"/>
    <w:rsid w:val="0054742C"/>
    <w:rsid w:val="00547560"/>
    <w:rsid w:val="005476C5"/>
    <w:rsid w:val="00547980"/>
    <w:rsid w:val="0054799D"/>
    <w:rsid w:val="00547A4B"/>
    <w:rsid w:val="00547C0A"/>
    <w:rsid w:val="00550008"/>
    <w:rsid w:val="0055042C"/>
    <w:rsid w:val="00550548"/>
    <w:rsid w:val="005506F0"/>
    <w:rsid w:val="0055088E"/>
    <w:rsid w:val="00550A2C"/>
    <w:rsid w:val="00550D4F"/>
    <w:rsid w:val="00550E21"/>
    <w:rsid w:val="00550FC7"/>
    <w:rsid w:val="0055134D"/>
    <w:rsid w:val="00551370"/>
    <w:rsid w:val="005513D2"/>
    <w:rsid w:val="00551C23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26"/>
    <w:rsid w:val="005544DA"/>
    <w:rsid w:val="00554619"/>
    <w:rsid w:val="00554621"/>
    <w:rsid w:val="00554857"/>
    <w:rsid w:val="00554BEF"/>
    <w:rsid w:val="00554C2A"/>
    <w:rsid w:val="005555B3"/>
    <w:rsid w:val="005565F5"/>
    <w:rsid w:val="00556D71"/>
    <w:rsid w:val="0055746A"/>
    <w:rsid w:val="00557571"/>
    <w:rsid w:val="0055789D"/>
    <w:rsid w:val="0055793E"/>
    <w:rsid w:val="00557A3A"/>
    <w:rsid w:val="00557BEA"/>
    <w:rsid w:val="00557C4B"/>
    <w:rsid w:val="00557F16"/>
    <w:rsid w:val="00557F3F"/>
    <w:rsid w:val="00560020"/>
    <w:rsid w:val="00560116"/>
    <w:rsid w:val="00560222"/>
    <w:rsid w:val="005603E2"/>
    <w:rsid w:val="00560442"/>
    <w:rsid w:val="005604EB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02"/>
    <w:rsid w:val="00561E63"/>
    <w:rsid w:val="00562AF7"/>
    <w:rsid w:val="00562E30"/>
    <w:rsid w:val="00562E36"/>
    <w:rsid w:val="00563327"/>
    <w:rsid w:val="00563E2A"/>
    <w:rsid w:val="00563FB7"/>
    <w:rsid w:val="00564069"/>
    <w:rsid w:val="00564947"/>
    <w:rsid w:val="00564AE7"/>
    <w:rsid w:val="00564C16"/>
    <w:rsid w:val="00564C5E"/>
    <w:rsid w:val="005652B8"/>
    <w:rsid w:val="00565476"/>
    <w:rsid w:val="00565477"/>
    <w:rsid w:val="005655AC"/>
    <w:rsid w:val="005656A0"/>
    <w:rsid w:val="005657A6"/>
    <w:rsid w:val="005658CA"/>
    <w:rsid w:val="00565B15"/>
    <w:rsid w:val="00565DC4"/>
    <w:rsid w:val="00565FBF"/>
    <w:rsid w:val="00566469"/>
    <w:rsid w:val="00566843"/>
    <w:rsid w:val="00566931"/>
    <w:rsid w:val="00566C0E"/>
    <w:rsid w:val="00566E1D"/>
    <w:rsid w:val="00566E42"/>
    <w:rsid w:val="005676EC"/>
    <w:rsid w:val="00567798"/>
    <w:rsid w:val="0056B570"/>
    <w:rsid w:val="005703CF"/>
    <w:rsid w:val="005704CB"/>
    <w:rsid w:val="00570769"/>
    <w:rsid w:val="0057077E"/>
    <w:rsid w:val="005708B7"/>
    <w:rsid w:val="0057097F"/>
    <w:rsid w:val="0057101A"/>
    <w:rsid w:val="00571020"/>
    <w:rsid w:val="0057104C"/>
    <w:rsid w:val="00571218"/>
    <w:rsid w:val="005716AA"/>
    <w:rsid w:val="00571A51"/>
    <w:rsid w:val="00571C7A"/>
    <w:rsid w:val="00571CEE"/>
    <w:rsid w:val="00571D5B"/>
    <w:rsid w:val="00571DF9"/>
    <w:rsid w:val="005720CB"/>
    <w:rsid w:val="00572256"/>
    <w:rsid w:val="00572696"/>
    <w:rsid w:val="00572697"/>
    <w:rsid w:val="005727BA"/>
    <w:rsid w:val="00572AF9"/>
    <w:rsid w:val="00572CF7"/>
    <w:rsid w:val="00572F0D"/>
    <w:rsid w:val="00572F89"/>
    <w:rsid w:val="00572FCA"/>
    <w:rsid w:val="00573A3A"/>
    <w:rsid w:val="005741A4"/>
    <w:rsid w:val="0057473B"/>
    <w:rsid w:val="005747F2"/>
    <w:rsid w:val="00574A42"/>
    <w:rsid w:val="00574A84"/>
    <w:rsid w:val="00574F59"/>
    <w:rsid w:val="0057508B"/>
    <w:rsid w:val="005750B1"/>
    <w:rsid w:val="00575171"/>
    <w:rsid w:val="0057521F"/>
    <w:rsid w:val="005753E8"/>
    <w:rsid w:val="0057563F"/>
    <w:rsid w:val="005759B3"/>
    <w:rsid w:val="00575E32"/>
    <w:rsid w:val="00575ED4"/>
    <w:rsid w:val="00575F50"/>
    <w:rsid w:val="00575FD9"/>
    <w:rsid w:val="00576123"/>
    <w:rsid w:val="00576876"/>
    <w:rsid w:val="005768E8"/>
    <w:rsid w:val="00576966"/>
    <w:rsid w:val="00576CE4"/>
    <w:rsid w:val="005771CB"/>
    <w:rsid w:val="0057721C"/>
    <w:rsid w:val="00577638"/>
    <w:rsid w:val="00577ACC"/>
    <w:rsid w:val="00577BB3"/>
    <w:rsid w:val="00577D9B"/>
    <w:rsid w:val="0058035B"/>
    <w:rsid w:val="00580537"/>
    <w:rsid w:val="00580863"/>
    <w:rsid w:val="00580D29"/>
    <w:rsid w:val="00580DBA"/>
    <w:rsid w:val="00581423"/>
    <w:rsid w:val="005814F0"/>
    <w:rsid w:val="00581D44"/>
    <w:rsid w:val="00581E5D"/>
    <w:rsid w:val="0058265F"/>
    <w:rsid w:val="0058297A"/>
    <w:rsid w:val="005829FB"/>
    <w:rsid w:val="00582ABB"/>
    <w:rsid w:val="0058305E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4FF2"/>
    <w:rsid w:val="005851D6"/>
    <w:rsid w:val="005852BF"/>
    <w:rsid w:val="00585316"/>
    <w:rsid w:val="00585788"/>
    <w:rsid w:val="00585791"/>
    <w:rsid w:val="00585A4C"/>
    <w:rsid w:val="00585BC4"/>
    <w:rsid w:val="00585E25"/>
    <w:rsid w:val="00585F30"/>
    <w:rsid w:val="00585FC4"/>
    <w:rsid w:val="0058659A"/>
    <w:rsid w:val="00586718"/>
    <w:rsid w:val="00587347"/>
    <w:rsid w:val="005873A7"/>
    <w:rsid w:val="005874AF"/>
    <w:rsid w:val="005879D2"/>
    <w:rsid w:val="00587A33"/>
    <w:rsid w:val="00587E60"/>
    <w:rsid w:val="00590111"/>
    <w:rsid w:val="005902FD"/>
    <w:rsid w:val="00590495"/>
    <w:rsid w:val="005904F4"/>
    <w:rsid w:val="00590BF4"/>
    <w:rsid w:val="00590CE5"/>
    <w:rsid w:val="00590CE6"/>
    <w:rsid w:val="00590ED8"/>
    <w:rsid w:val="00591032"/>
    <w:rsid w:val="00591213"/>
    <w:rsid w:val="005912C9"/>
    <w:rsid w:val="0059142F"/>
    <w:rsid w:val="00591650"/>
    <w:rsid w:val="00591A26"/>
    <w:rsid w:val="00591B9A"/>
    <w:rsid w:val="00591FD9"/>
    <w:rsid w:val="0059200D"/>
    <w:rsid w:val="00592097"/>
    <w:rsid w:val="005921F3"/>
    <w:rsid w:val="00592453"/>
    <w:rsid w:val="005928B9"/>
    <w:rsid w:val="0059293B"/>
    <w:rsid w:val="00592E72"/>
    <w:rsid w:val="00592F0A"/>
    <w:rsid w:val="00592FED"/>
    <w:rsid w:val="00593290"/>
    <w:rsid w:val="005932DA"/>
    <w:rsid w:val="005934DE"/>
    <w:rsid w:val="005936C0"/>
    <w:rsid w:val="005939A1"/>
    <w:rsid w:val="00593F0F"/>
    <w:rsid w:val="0059400B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5AE7"/>
    <w:rsid w:val="00596098"/>
    <w:rsid w:val="00596394"/>
    <w:rsid w:val="005966DA"/>
    <w:rsid w:val="00596874"/>
    <w:rsid w:val="005968DA"/>
    <w:rsid w:val="00596915"/>
    <w:rsid w:val="0059698E"/>
    <w:rsid w:val="00596B94"/>
    <w:rsid w:val="00596FAE"/>
    <w:rsid w:val="00597148"/>
    <w:rsid w:val="0059731E"/>
    <w:rsid w:val="005978CF"/>
    <w:rsid w:val="0059798F"/>
    <w:rsid w:val="005A0370"/>
    <w:rsid w:val="005A04D2"/>
    <w:rsid w:val="005A0C1C"/>
    <w:rsid w:val="005A0D51"/>
    <w:rsid w:val="005A0E18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2CAC"/>
    <w:rsid w:val="005A2DB8"/>
    <w:rsid w:val="005A37E9"/>
    <w:rsid w:val="005A392B"/>
    <w:rsid w:val="005A3955"/>
    <w:rsid w:val="005A3960"/>
    <w:rsid w:val="005A3AC4"/>
    <w:rsid w:val="005A3ECC"/>
    <w:rsid w:val="005A4665"/>
    <w:rsid w:val="005A493E"/>
    <w:rsid w:val="005A49D3"/>
    <w:rsid w:val="005A4C8E"/>
    <w:rsid w:val="005A518C"/>
    <w:rsid w:val="005A51EA"/>
    <w:rsid w:val="005A5D91"/>
    <w:rsid w:val="005A5F51"/>
    <w:rsid w:val="005A6034"/>
    <w:rsid w:val="005A63F4"/>
    <w:rsid w:val="005A67DA"/>
    <w:rsid w:val="005A6867"/>
    <w:rsid w:val="005A6D6A"/>
    <w:rsid w:val="005A76E7"/>
    <w:rsid w:val="005B007E"/>
    <w:rsid w:val="005B0170"/>
    <w:rsid w:val="005B01AE"/>
    <w:rsid w:val="005B01E4"/>
    <w:rsid w:val="005B040F"/>
    <w:rsid w:val="005B05C6"/>
    <w:rsid w:val="005B0C3C"/>
    <w:rsid w:val="005B0D55"/>
    <w:rsid w:val="005B117F"/>
    <w:rsid w:val="005B1354"/>
    <w:rsid w:val="005B156A"/>
    <w:rsid w:val="005B199C"/>
    <w:rsid w:val="005B1A7F"/>
    <w:rsid w:val="005B1AA3"/>
    <w:rsid w:val="005B1D5B"/>
    <w:rsid w:val="005B1FEB"/>
    <w:rsid w:val="005B2500"/>
    <w:rsid w:val="005B28A0"/>
    <w:rsid w:val="005B2F40"/>
    <w:rsid w:val="005B2F95"/>
    <w:rsid w:val="005B30E4"/>
    <w:rsid w:val="005B32C8"/>
    <w:rsid w:val="005B3327"/>
    <w:rsid w:val="005B3434"/>
    <w:rsid w:val="005B344C"/>
    <w:rsid w:val="005B3773"/>
    <w:rsid w:val="005B3E8F"/>
    <w:rsid w:val="005B3F3C"/>
    <w:rsid w:val="005B3F67"/>
    <w:rsid w:val="005B4293"/>
    <w:rsid w:val="005B43ED"/>
    <w:rsid w:val="005B4594"/>
    <w:rsid w:val="005B4705"/>
    <w:rsid w:val="005B484E"/>
    <w:rsid w:val="005B4A78"/>
    <w:rsid w:val="005B4C62"/>
    <w:rsid w:val="005B4DFF"/>
    <w:rsid w:val="005B4EDD"/>
    <w:rsid w:val="005B50C3"/>
    <w:rsid w:val="005B5144"/>
    <w:rsid w:val="005B5892"/>
    <w:rsid w:val="005B5A81"/>
    <w:rsid w:val="005B5B22"/>
    <w:rsid w:val="005B697A"/>
    <w:rsid w:val="005B69B4"/>
    <w:rsid w:val="005B6A93"/>
    <w:rsid w:val="005B7050"/>
    <w:rsid w:val="005B7736"/>
    <w:rsid w:val="005B7C08"/>
    <w:rsid w:val="005B7C51"/>
    <w:rsid w:val="005B7C99"/>
    <w:rsid w:val="005C05D1"/>
    <w:rsid w:val="005C07D4"/>
    <w:rsid w:val="005C086A"/>
    <w:rsid w:val="005C0BB2"/>
    <w:rsid w:val="005C0BDE"/>
    <w:rsid w:val="005C0E0C"/>
    <w:rsid w:val="005C0EBD"/>
    <w:rsid w:val="005C0FD2"/>
    <w:rsid w:val="005C13DB"/>
    <w:rsid w:val="005C1B66"/>
    <w:rsid w:val="005C1EC3"/>
    <w:rsid w:val="005C20A2"/>
    <w:rsid w:val="005C24A4"/>
    <w:rsid w:val="005C26A8"/>
    <w:rsid w:val="005C2BB9"/>
    <w:rsid w:val="005C2F75"/>
    <w:rsid w:val="005C3096"/>
    <w:rsid w:val="005C3121"/>
    <w:rsid w:val="005C3280"/>
    <w:rsid w:val="005C3758"/>
    <w:rsid w:val="005C3768"/>
    <w:rsid w:val="005C387F"/>
    <w:rsid w:val="005C41FF"/>
    <w:rsid w:val="005C4487"/>
    <w:rsid w:val="005C45AE"/>
    <w:rsid w:val="005C45F3"/>
    <w:rsid w:val="005C477A"/>
    <w:rsid w:val="005C4C02"/>
    <w:rsid w:val="005C4DFC"/>
    <w:rsid w:val="005C5023"/>
    <w:rsid w:val="005C505B"/>
    <w:rsid w:val="005C517E"/>
    <w:rsid w:val="005C5846"/>
    <w:rsid w:val="005C63BF"/>
    <w:rsid w:val="005C6C67"/>
    <w:rsid w:val="005C6CE7"/>
    <w:rsid w:val="005C6D14"/>
    <w:rsid w:val="005C6D4C"/>
    <w:rsid w:val="005C7373"/>
    <w:rsid w:val="005C776B"/>
    <w:rsid w:val="005C7891"/>
    <w:rsid w:val="005C7A15"/>
    <w:rsid w:val="005C7DD4"/>
    <w:rsid w:val="005D0459"/>
    <w:rsid w:val="005D0C06"/>
    <w:rsid w:val="005D0C2F"/>
    <w:rsid w:val="005D0CA3"/>
    <w:rsid w:val="005D18F0"/>
    <w:rsid w:val="005D1AB7"/>
    <w:rsid w:val="005D1CA7"/>
    <w:rsid w:val="005D1D2A"/>
    <w:rsid w:val="005D1D64"/>
    <w:rsid w:val="005D1FAB"/>
    <w:rsid w:val="005D1FC8"/>
    <w:rsid w:val="005D208C"/>
    <w:rsid w:val="005D223A"/>
    <w:rsid w:val="005D232A"/>
    <w:rsid w:val="005D24D4"/>
    <w:rsid w:val="005D2A07"/>
    <w:rsid w:val="005D2EE1"/>
    <w:rsid w:val="005D3782"/>
    <w:rsid w:val="005D45CE"/>
    <w:rsid w:val="005D4649"/>
    <w:rsid w:val="005D4707"/>
    <w:rsid w:val="005D4E1F"/>
    <w:rsid w:val="005D5ABE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E7C"/>
    <w:rsid w:val="005D6F35"/>
    <w:rsid w:val="005D6F4D"/>
    <w:rsid w:val="005D7118"/>
    <w:rsid w:val="005D7736"/>
    <w:rsid w:val="005D77B1"/>
    <w:rsid w:val="005D7ADD"/>
    <w:rsid w:val="005D7CF5"/>
    <w:rsid w:val="005D7F68"/>
    <w:rsid w:val="005E03FA"/>
    <w:rsid w:val="005E0CD8"/>
    <w:rsid w:val="005E0EF8"/>
    <w:rsid w:val="005E0F51"/>
    <w:rsid w:val="005E13C2"/>
    <w:rsid w:val="005E1427"/>
    <w:rsid w:val="005E1830"/>
    <w:rsid w:val="005E198B"/>
    <w:rsid w:val="005E19AC"/>
    <w:rsid w:val="005E21A5"/>
    <w:rsid w:val="005E22B1"/>
    <w:rsid w:val="005E2515"/>
    <w:rsid w:val="005E2525"/>
    <w:rsid w:val="005E28DF"/>
    <w:rsid w:val="005E2B48"/>
    <w:rsid w:val="005E2C46"/>
    <w:rsid w:val="005E2FF8"/>
    <w:rsid w:val="005E30E1"/>
    <w:rsid w:val="005E33FA"/>
    <w:rsid w:val="005E3552"/>
    <w:rsid w:val="005E3D3B"/>
    <w:rsid w:val="005E41E1"/>
    <w:rsid w:val="005E4438"/>
    <w:rsid w:val="005E448A"/>
    <w:rsid w:val="005E474A"/>
    <w:rsid w:val="005E4A14"/>
    <w:rsid w:val="005E4B9F"/>
    <w:rsid w:val="005E5082"/>
    <w:rsid w:val="005E508A"/>
    <w:rsid w:val="005E50BF"/>
    <w:rsid w:val="005E51B8"/>
    <w:rsid w:val="005E5417"/>
    <w:rsid w:val="005E548C"/>
    <w:rsid w:val="005E55C1"/>
    <w:rsid w:val="005E5786"/>
    <w:rsid w:val="005E5D8D"/>
    <w:rsid w:val="005E6215"/>
    <w:rsid w:val="005E625A"/>
    <w:rsid w:val="005E6448"/>
    <w:rsid w:val="005E6620"/>
    <w:rsid w:val="005E676E"/>
    <w:rsid w:val="005E695F"/>
    <w:rsid w:val="005E6F83"/>
    <w:rsid w:val="005E72C9"/>
    <w:rsid w:val="005E7311"/>
    <w:rsid w:val="005E777E"/>
    <w:rsid w:val="005E781A"/>
    <w:rsid w:val="005E7849"/>
    <w:rsid w:val="005E79D7"/>
    <w:rsid w:val="005E7CF9"/>
    <w:rsid w:val="005E7D4D"/>
    <w:rsid w:val="005E7D75"/>
    <w:rsid w:val="005F0028"/>
    <w:rsid w:val="005F0796"/>
    <w:rsid w:val="005F0B81"/>
    <w:rsid w:val="005F0D95"/>
    <w:rsid w:val="005F1041"/>
    <w:rsid w:val="005F115C"/>
    <w:rsid w:val="005F1208"/>
    <w:rsid w:val="005F124F"/>
    <w:rsid w:val="005F130E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2900"/>
    <w:rsid w:val="005F2FC6"/>
    <w:rsid w:val="005F38DE"/>
    <w:rsid w:val="005F3CE5"/>
    <w:rsid w:val="005F3D67"/>
    <w:rsid w:val="005F4128"/>
    <w:rsid w:val="005F4889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62C8"/>
    <w:rsid w:val="005F6416"/>
    <w:rsid w:val="005F646C"/>
    <w:rsid w:val="005F6C45"/>
    <w:rsid w:val="005F6E3E"/>
    <w:rsid w:val="005F6E88"/>
    <w:rsid w:val="005F6F46"/>
    <w:rsid w:val="005F705E"/>
    <w:rsid w:val="005F7A61"/>
    <w:rsid w:val="006000B3"/>
    <w:rsid w:val="006002E2"/>
    <w:rsid w:val="006005E3"/>
    <w:rsid w:val="0060064C"/>
    <w:rsid w:val="006011F5"/>
    <w:rsid w:val="0060138A"/>
    <w:rsid w:val="00601A41"/>
    <w:rsid w:val="00601C91"/>
    <w:rsid w:val="00601CF7"/>
    <w:rsid w:val="006020C3"/>
    <w:rsid w:val="0060232C"/>
    <w:rsid w:val="00602471"/>
    <w:rsid w:val="006026B5"/>
    <w:rsid w:val="00603128"/>
    <w:rsid w:val="006034E8"/>
    <w:rsid w:val="0060351B"/>
    <w:rsid w:val="0060364F"/>
    <w:rsid w:val="006037C2"/>
    <w:rsid w:val="006037D8"/>
    <w:rsid w:val="006039A7"/>
    <w:rsid w:val="0060401C"/>
    <w:rsid w:val="006040E5"/>
    <w:rsid w:val="0060433D"/>
    <w:rsid w:val="006048D4"/>
    <w:rsid w:val="00604A65"/>
    <w:rsid w:val="0060513A"/>
    <w:rsid w:val="0060514E"/>
    <w:rsid w:val="00605557"/>
    <w:rsid w:val="00605744"/>
    <w:rsid w:val="006059BD"/>
    <w:rsid w:val="00605C19"/>
    <w:rsid w:val="00605D76"/>
    <w:rsid w:val="00605E7F"/>
    <w:rsid w:val="00606168"/>
    <w:rsid w:val="006066F0"/>
    <w:rsid w:val="00606B37"/>
    <w:rsid w:val="00606BE7"/>
    <w:rsid w:val="00606F92"/>
    <w:rsid w:val="00607002"/>
    <w:rsid w:val="006071FD"/>
    <w:rsid w:val="0060729E"/>
    <w:rsid w:val="006073F5"/>
    <w:rsid w:val="00607686"/>
    <w:rsid w:val="00607765"/>
    <w:rsid w:val="00607892"/>
    <w:rsid w:val="00610175"/>
    <w:rsid w:val="00610257"/>
    <w:rsid w:val="0061055D"/>
    <w:rsid w:val="0061089D"/>
    <w:rsid w:val="006110E4"/>
    <w:rsid w:val="00611415"/>
    <w:rsid w:val="006115CC"/>
    <w:rsid w:val="00611D8B"/>
    <w:rsid w:val="0061236E"/>
    <w:rsid w:val="0061260D"/>
    <w:rsid w:val="00612B8B"/>
    <w:rsid w:val="00612CBD"/>
    <w:rsid w:val="00612F5A"/>
    <w:rsid w:val="0061328F"/>
    <w:rsid w:val="00613665"/>
    <w:rsid w:val="006136DC"/>
    <w:rsid w:val="00613C17"/>
    <w:rsid w:val="00613F57"/>
    <w:rsid w:val="00613FFA"/>
    <w:rsid w:val="00614117"/>
    <w:rsid w:val="00614419"/>
    <w:rsid w:val="00614769"/>
    <w:rsid w:val="006148ED"/>
    <w:rsid w:val="00614905"/>
    <w:rsid w:val="006151B7"/>
    <w:rsid w:val="00615A68"/>
    <w:rsid w:val="00615B28"/>
    <w:rsid w:val="00615D39"/>
    <w:rsid w:val="00615D96"/>
    <w:rsid w:val="00615F02"/>
    <w:rsid w:val="006160B0"/>
    <w:rsid w:val="006162A8"/>
    <w:rsid w:val="00616449"/>
    <w:rsid w:val="00616A7B"/>
    <w:rsid w:val="00616DD2"/>
    <w:rsid w:val="00616EB2"/>
    <w:rsid w:val="006170EB"/>
    <w:rsid w:val="006171BE"/>
    <w:rsid w:val="00617255"/>
    <w:rsid w:val="0061726E"/>
    <w:rsid w:val="0061766B"/>
    <w:rsid w:val="006177DA"/>
    <w:rsid w:val="0061792D"/>
    <w:rsid w:val="00617DCA"/>
    <w:rsid w:val="00620228"/>
    <w:rsid w:val="00620556"/>
    <w:rsid w:val="00620ABB"/>
    <w:rsid w:val="00620CF1"/>
    <w:rsid w:val="00620DFE"/>
    <w:rsid w:val="0062103B"/>
    <w:rsid w:val="00621108"/>
    <w:rsid w:val="00621B5D"/>
    <w:rsid w:val="00621D7B"/>
    <w:rsid w:val="00621FB2"/>
    <w:rsid w:val="0062205F"/>
    <w:rsid w:val="006221CA"/>
    <w:rsid w:val="006223F9"/>
    <w:rsid w:val="006226AA"/>
    <w:rsid w:val="00622977"/>
    <w:rsid w:val="00622B4D"/>
    <w:rsid w:val="00622B64"/>
    <w:rsid w:val="00622B90"/>
    <w:rsid w:val="00622EFD"/>
    <w:rsid w:val="006231FE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4FF8"/>
    <w:rsid w:val="006251EF"/>
    <w:rsid w:val="0062557F"/>
    <w:rsid w:val="006257D9"/>
    <w:rsid w:val="00625855"/>
    <w:rsid w:val="00625950"/>
    <w:rsid w:val="00625C59"/>
    <w:rsid w:val="00625D6D"/>
    <w:rsid w:val="00625E2A"/>
    <w:rsid w:val="00626215"/>
    <w:rsid w:val="00626271"/>
    <w:rsid w:val="006266C6"/>
    <w:rsid w:val="00626726"/>
    <w:rsid w:val="00626C18"/>
    <w:rsid w:val="00626D20"/>
    <w:rsid w:val="00626D21"/>
    <w:rsid w:val="00627027"/>
    <w:rsid w:val="0062704E"/>
    <w:rsid w:val="00627490"/>
    <w:rsid w:val="0062798A"/>
    <w:rsid w:val="00627CDA"/>
    <w:rsid w:val="0063004F"/>
    <w:rsid w:val="006300A4"/>
    <w:rsid w:val="00630124"/>
    <w:rsid w:val="00630270"/>
    <w:rsid w:val="00630742"/>
    <w:rsid w:val="00630875"/>
    <w:rsid w:val="00630EC1"/>
    <w:rsid w:val="00631592"/>
    <w:rsid w:val="00631692"/>
    <w:rsid w:val="00631869"/>
    <w:rsid w:val="00631908"/>
    <w:rsid w:val="00631FA7"/>
    <w:rsid w:val="00632714"/>
    <w:rsid w:val="006329E9"/>
    <w:rsid w:val="00632AEE"/>
    <w:rsid w:val="00632EA1"/>
    <w:rsid w:val="0063319C"/>
    <w:rsid w:val="00633515"/>
    <w:rsid w:val="00633B2E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4C19"/>
    <w:rsid w:val="006354B3"/>
    <w:rsid w:val="0063579A"/>
    <w:rsid w:val="00635A90"/>
    <w:rsid w:val="0063658E"/>
    <w:rsid w:val="0063693B"/>
    <w:rsid w:val="00636D74"/>
    <w:rsid w:val="00636F67"/>
    <w:rsid w:val="006373DB"/>
    <w:rsid w:val="006374C4"/>
    <w:rsid w:val="006376DD"/>
    <w:rsid w:val="00637837"/>
    <w:rsid w:val="00637EE2"/>
    <w:rsid w:val="00637EFB"/>
    <w:rsid w:val="006404AF"/>
    <w:rsid w:val="006405A3"/>
    <w:rsid w:val="00640B3A"/>
    <w:rsid w:val="00640C4A"/>
    <w:rsid w:val="00640E0A"/>
    <w:rsid w:val="00640E23"/>
    <w:rsid w:val="00640FCA"/>
    <w:rsid w:val="00641140"/>
    <w:rsid w:val="006414C3"/>
    <w:rsid w:val="006417A2"/>
    <w:rsid w:val="006419E7"/>
    <w:rsid w:val="006420C2"/>
    <w:rsid w:val="00642191"/>
    <w:rsid w:val="006426FA"/>
    <w:rsid w:val="00642BB7"/>
    <w:rsid w:val="006430BB"/>
    <w:rsid w:val="00643379"/>
    <w:rsid w:val="00643C79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87"/>
    <w:rsid w:val="00645100"/>
    <w:rsid w:val="00645577"/>
    <w:rsid w:val="0064557D"/>
    <w:rsid w:val="00645618"/>
    <w:rsid w:val="006456C5"/>
    <w:rsid w:val="00645838"/>
    <w:rsid w:val="00645AE8"/>
    <w:rsid w:val="00645E16"/>
    <w:rsid w:val="00646326"/>
    <w:rsid w:val="006463D3"/>
    <w:rsid w:val="00646B6C"/>
    <w:rsid w:val="00646C0A"/>
    <w:rsid w:val="00646CA2"/>
    <w:rsid w:val="00646F78"/>
    <w:rsid w:val="0064714C"/>
    <w:rsid w:val="0064738B"/>
    <w:rsid w:val="006474AB"/>
    <w:rsid w:val="006479B1"/>
    <w:rsid w:val="006503D2"/>
    <w:rsid w:val="00650864"/>
    <w:rsid w:val="0065088D"/>
    <w:rsid w:val="00650C81"/>
    <w:rsid w:val="006510E5"/>
    <w:rsid w:val="006515E5"/>
    <w:rsid w:val="006517C2"/>
    <w:rsid w:val="006517F6"/>
    <w:rsid w:val="00651B8E"/>
    <w:rsid w:val="00651BB5"/>
    <w:rsid w:val="00651E39"/>
    <w:rsid w:val="00651ECB"/>
    <w:rsid w:val="00652448"/>
    <w:rsid w:val="00652496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693"/>
    <w:rsid w:val="006548DB"/>
    <w:rsid w:val="00654B22"/>
    <w:rsid w:val="00654F09"/>
    <w:rsid w:val="006552D0"/>
    <w:rsid w:val="00655694"/>
    <w:rsid w:val="00655A49"/>
    <w:rsid w:val="00655B10"/>
    <w:rsid w:val="00655DA7"/>
    <w:rsid w:val="00655E6C"/>
    <w:rsid w:val="00656850"/>
    <w:rsid w:val="00656A39"/>
    <w:rsid w:val="00656B72"/>
    <w:rsid w:val="00656B99"/>
    <w:rsid w:val="00657143"/>
    <w:rsid w:val="00657558"/>
    <w:rsid w:val="00657BC3"/>
    <w:rsid w:val="00657E4F"/>
    <w:rsid w:val="00657F26"/>
    <w:rsid w:val="00660B01"/>
    <w:rsid w:val="00661198"/>
    <w:rsid w:val="00661693"/>
    <w:rsid w:val="00661A19"/>
    <w:rsid w:val="00661D9E"/>
    <w:rsid w:val="00661E03"/>
    <w:rsid w:val="0066233E"/>
    <w:rsid w:val="00663008"/>
    <w:rsid w:val="00663070"/>
    <w:rsid w:val="0066330C"/>
    <w:rsid w:val="0066375B"/>
    <w:rsid w:val="00663913"/>
    <w:rsid w:val="00663BAC"/>
    <w:rsid w:val="00663C0E"/>
    <w:rsid w:val="00663CE8"/>
    <w:rsid w:val="00663E53"/>
    <w:rsid w:val="00663FEB"/>
    <w:rsid w:val="006643C1"/>
    <w:rsid w:val="006644E9"/>
    <w:rsid w:val="00665235"/>
    <w:rsid w:val="006652F2"/>
    <w:rsid w:val="006655F9"/>
    <w:rsid w:val="00665C85"/>
    <w:rsid w:val="00665DD2"/>
    <w:rsid w:val="00665F57"/>
    <w:rsid w:val="00666372"/>
    <w:rsid w:val="00666412"/>
    <w:rsid w:val="006664C2"/>
    <w:rsid w:val="0066658D"/>
    <w:rsid w:val="00666798"/>
    <w:rsid w:val="00666873"/>
    <w:rsid w:val="00666A7D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67FDC"/>
    <w:rsid w:val="006701D5"/>
    <w:rsid w:val="0067042C"/>
    <w:rsid w:val="006707FD"/>
    <w:rsid w:val="00670845"/>
    <w:rsid w:val="00670956"/>
    <w:rsid w:val="00670CDF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47D"/>
    <w:rsid w:val="0067270B"/>
    <w:rsid w:val="0067277E"/>
    <w:rsid w:val="006728B9"/>
    <w:rsid w:val="0067294C"/>
    <w:rsid w:val="00672B18"/>
    <w:rsid w:val="00672BD4"/>
    <w:rsid w:val="00672EA9"/>
    <w:rsid w:val="006730CC"/>
    <w:rsid w:val="006731F5"/>
    <w:rsid w:val="006732D6"/>
    <w:rsid w:val="00673BB1"/>
    <w:rsid w:val="00673D44"/>
    <w:rsid w:val="00674055"/>
    <w:rsid w:val="00674249"/>
    <w:rsid w:val="00674421"/>
    <w:rsid w:val="00674CFA"/>
    <w:rsid w:val="00675054"/>
    <w:rsid w:val="00675BF6"/>
    <w:rsid w:val="00675D96"/>
    <w:rsid w:val="00675DD7"/>
    <w:rsid w:val="00675FA9"/>
    <w:rsid w:val="00675FBD"/>
    <w:rsid w:val="006763A3"/>
    <w:rsid w:val="00676A93"/>
    <w:rsid w:val="00676A95"/>
    <w:rsid w:val="00676B37"/>
    <w:rsid w:val="00676F61"/>
    <w:rsid w:val="006800E5"/>
    <w:rsid w:val="006804E8"/>
    <w:rsid w:val="006805F9"/>
    <w:rsid w:val="0068072C"/>
    <w:rsid w:val="0068087D"/>
    <w:rsid w:val="00680D2E"/>
    <w:rsid w:val="00680D5D"/>
    <w:rsid w:val="0068131E"/>
    <w:rsid w:val="0068136D"/>
    <w:rsid w:val="00681384"/>
    <w:rsid w:val="006817D4"/>
    <w:rsid w:val="00681AFD"/>
    <w:rsid w:val="00681D51"/>
    <w:rsid w:val="00681E0D"/>
    <w:rsid w:val="0068206A"/>
    <w:rsid w:val="006820D3"/>
    <w:rsid w:val="0068232E"/>
    <w:rsid w:val="00683036"/>
    <w:rsid w:val="006830D6"/>
    <w:rsid w:val="0068355D"/>
    <w:rsid w:val="00683938"/>
    <w:rsid w:val="00684166"/>
    <w:rsid w:val="006843E9"/>
    <w:rsid w:val="0068511F"/>
    <w:rsid w:val="006852D8"/>
    <w:rsid w:val="006857C1"/>
    <w:rsid w:val="00685875"/>
    <w:rsid w:val="00685B34"/>
    <w:rsid w:val="00686235"/>
    <w:rsid w:val="00686317"/>
    <w:rsid w:val="00686545"/>
    <w:rsid w:val="0068693C"/>
    <w:rsid w:val="00686AC5"/>
    <w:rsid w:val="00686C1C"/>
    <w:rsid w:val="00686C72"/>
    <w:rsid w:val="00686EDD"/>
    <w:rsid w:val="00686F88"/>
    <w:rsid w:val="006870C4"/>
    <w:rsid w:val="00687158"/>
    <w:rsid w:val="006875D6"/>
    <w:rsid w:val="00687A96"/>
    <w:rsid w:val="00687ACF"/>
    <w:rsid w:val="00687BAC"/>
    <w:rsid w:val="00690157"/>
    <w:rsid w:val="00690279"/>
    <w:rsid w:val="006902D5"/>
    <w:rsid w:val="006903D3"/>
    <w:rsid w:val="00690C98"/>
    <w:rsid w:val="00690DFC"/>
    <w:rsid w:val="006911B8"/>
    <w:rsid w:val="00691A9D"/>
    <w:rsid w:val="00691FE5"/>
    <w:rsid w:val="0069203F"/>
    <w:rsid w:val="0069207B"/>
    <w:rsid w:val="006923E5"/>
    <w:rsid w:val="006928A1"/>
    <w:rsid w:val="00692E9B"/>
    <w:rsid w:val="006935A2"/>
    <w:rsid w:val="0069394D"/>
    <w:rsid w:val="00693D15"/>
    <w:rsid w:val="006940F9"/>
    <w:rsid w:val="00694396"/>
    <w:rsid w:val="0069445F"/>
    <w:rsid w:val="00694A87"/>
    <w:rsid w:val="00694C95"/>
    <w:rsid w:val="0069551F"/>
    <w:rsid w:val="006959D6"/>
    <w:rsid w:val="00695A8B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A22"/>
    <w:rsid w:val="00697A25"/>
    <w:rsid w:val="00697AE6"/>
    <w:rsid w:val="00697B41"/>
    <w:rsid w:val="00697C47"/>
    <w:rsid w:val="006A0081"/>
    <w:rsid w:val="006A011B"/>
    <w:rsid w:val="006A02A2"/>
    <w:rsid w:val="006A02A8"/>
    <w:rsid w:val="006A0634"/>
    <w:rsid w:val="006A091F"/>
    <w:rsid w:val="006A0AD1"/>
    <w:rsid w:val="006A0BFC"/>
    <w:rsid w:val="006A0D4D"/>
    <w:rsid w:val="006A0E11"/>
    <w:rsid w:val="006A13AB"/>
    <w:rsid w:val="006A147B"/>
    <w:rsid w:val="006A1A16"/>
    <w:rsid w:val="006A2087"/>
    <w:rsid w:val="006A238B"/>
    <w:rsid w:val="006A2467"/>
    <w:rsid w:val="006A24FD"/>
    <w:rsid w:val="006A264C"/>
    <w:rsid w:val="006A2669"/>
    <w:rsid w:val="006A26DA"/>
    <w:rsid w:val="006A2772"/>
    <w:rsid w:val="006A27BE"/>
    <w:rsid w:val="006A2C76"/>
    <w:rsid w:val="006A2FD8"/>
    <w:rsid w:val="006A3105"/>
    <w:rsid w:val="006A3E3B"/>
    <w:rsid w:val="006A40DF"/>
    <w:rsid w:val="006A42EC"/>
    <w:rsid w:val="006A442F"/>
    <w:rsid w:val="006A4994"/>
    <w:rsid w:val="006A49D8"/>
    <w:rsid w:val="006A4B4C"/>
    <w:rsid w:val="006A4B8B"/>
    <w:rsid w:val="006A4FB2"/>
    <w:rsid w:val="006A51F1"/>
    <w:rsid w:val="006A5714"/>
    <w:rsid w:val="006A58A0"/>
    <w:rsid w:val="006A5964"/>
    <w:rsid w:val="006A5EB5"/>
    <w:rsid w:val="006A5F70"/>
    <w:rsid w:val="006A610D"/>
    <w:rsid w:val="006A699E"/>
    <w:rsid w:val="006A6F9A"/>
    <w:rsid w:val="006A6FB0"/>
    <w:rsid w:val="006A7120"/>
    <w:rsid w:val="006A7255"/>
    <w:rsid w:val="006A77DB"/>
    <w:rsid w:val="006A7971"/>
    <w:rsid w:val="006A7A04"/>
    <w:rsid w:val="006A7A29"/>
    <w:rsid w:val="006A7D78"/>
    <w:rsid w:val="006A7EC8"/>
    <w:rsid w:val="006A7F0A"/>
    <w:rsid w:val="006A7FA3"/>
    <w:rsid w:val="006B0026"/>
    <w:rsid w:val="006B033B"/>
    <w:rsid w:val="006B03FE"/>
    <w:rsid w:val="006B0731"/>
    <w:rsid w:val="006B0928"/>
    <w:rsid w:val="006B0AB9"/>
    <w:rsid w:val="006B0F61"/>
    <w:rsid w:val="006B0FD2"/>
    <w:rsid w:val="006B10BD"/>
    <w:rsid w:val="006B132A"/>
    <w:rsid w:val="006B167E"/>
    <w:rsid w:val="006B17FB"/>
    <w:rsid w:val="006B1C62"/>
    <w:rsid w:val="006B1CBD"/>
    <w:rsid w:val="006B23C1"/>
    <w:rsid w:val="006B2B59"/>
    <w:rsid w:val="006B2D88"/>
    <w:rsid w:val="006B2DD6"/>
    <w:rsid w:val="006B30CD"/>
    <w:rsid w:val="006B351D"/>
    <w:rsid w:val="006B361C"/>
    <w:rsid w:val="006B3A25"/>
    <w:rsid w:val="006B3B18"/>
    <w:rsid w:val="006B3E76"/>
    <w:rsid w:val="006B417F"/>
    <w:rsid w:val="006B4636"/>
    <w:rsid w:val="006B46AE"/>
    <w:rsid w:val="006B5120"/>
    <w:rsid w:val="006B54AF"/>
    <w:rsid w:val="006B57AD"/>
    <w:rsid w:val="006B5E64"/>
    <w:rsid w:val="006B5E9E"/>
    <w:rsid w:val="006B5FD0"/>
    <w:rsid w:val="006B6086"/>
    <w:rsid w:val="006B60B8"/>
    <w:rsid w:val="006B60CF"/>
    <w:rsid w:val="006B6344"/>
    <w:rsid w:val="006B6857"/>
    <w:rsid w:val="006B69DC"/>
    <w:rsid w:val="006B69FF"/>
    <w:rsid w:val="006B6DA4"/>
    <w:rsid w:val="006B7AAA"/>
    <w:rsid w:val="006B7B65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342"/>
    <w:rsid w:val="006C1C4E"/>
    <w:rsid w:val="006C1D52"/>
    <w:rsid w:val="006C2235"/>
    <w:rsid w:val="006C22A1"/>
    <w:rsid w:val="006C258B"/>
    <w:rsid w:val="006C26A2"/>
    <w:rsid w:val="006C2854"/>
    <w:rsid w:val="006C2913"/>
    <w:rsid w:val="006C2953"/>
    <w:rsid w:val="006C2A97"/>
    <w:rsid w:val="006C2C11"/>
    <w:rsid w:val="006C2ED7"/>
    <w:rsid w:val="006C35D2"/>
    <w:rsid w:val="006C37F9"/>
    <w:rsid w:val="006C43A0"/>
    <w:rsid w:val="006C4575"/>
    <w:rsid w:val="006C476A"/>
    <w:rsid w:val="006C4836"/>
    <w:rsid w:val="006C48D3"/>
    <w:rsid w:val="006C4A88"/>
    <w:rsid w:val="006C4CFF"/>
    <w:rsid w:val="006C4F36"/>
    <w:rsid w:val="006C520B"/>
    <w:rsid w:val="006C5408"/>
    <w:rsid w:val="006C5488"/>
    <w:rsid w:val="006C5928"/>
    <w:rsid w:val="006C5DCE"/>
    <w:rsid w:val="006C5DE6"/>
    <w:rsid w:val="006C61EC"/>
    <w:rsid w:val="006C63BA"/>
    <w:rsid w:val="006C63F6"/>
    <w:rsid w:val="006C6860"/>
    <w:rsid w:val="006C6895"/>
    <w:rsid w:val="006C69B7"/>
    <w:rsid w:val="006C6BC8"/>
    <w:rsid w:val="006C6CB2"/>
    <w:rsid w:val="006C723D"/>
    <w:rsid w:val="006C72E2"/>
    <w:rsid w:val="006C75E5"/>
    <w:rsid w:val="006D011F"/>
    <w:rsid w:val="006D0258"/>
    <w:rsid w:val="006D05CE"/>
    <w:rsid w:val="006D0F5E"/>
    <w:rsid w:val="006D1014"/>
    <w:rsid w:val="006D1038"/>
    <w:rsid w:val="006D1467"/>
    <w:rsid w:val="006D17B8"/>
    <w:rsid w:val="006D222C"/>
    <w:rsid w:val="006D228E"/>
    <w:rsid w:val="006D2325"/>
    <w:rsid w:val="006D2713"/>
    <w:rsid w:val="006D2879"/>
    <w:rsid w:val="006D2A74"/>
    <w:rsid w:val="006D37B5"/>
    <w:rsid w:val="006D3C13"/>
    <w:rsid w:val="006D3D62"/>
    <w:rsid w:val="006D3F5A"/>
    <w:rsid w:val="006D4368"/>
    <w:rsid w:val="006D483E"/>
    <w:rsid w:val="006D4D27"/>
    <w:rsid w:val="006D4FF4"/>
    <w:rsid w:val="006D5247"/>
    <w:rsid w:val="006D5608"/>
    <w:rsid w:val="006D5975"/>
    <w:rsid w:val="006D5B01"/>
    <w:rsid w:val="006D6005"/>
    <w:rsid w:val="006D64E5"/>
    <w:rsid w:val="006D687A"/>
    <w:rsid w:val="006D6A6C"/>
    <w:rsid w:val="006D6C6D"/>
    <w:rsid w:val="006D6D40"/>
    <w:rsid w:val="006D6E10"/>
    <w:rsid w:val="006D7504"/>
    <w:rsid w:val="006D75C7"/>
    <w:rsid w:val="006D7D00"/>
    <w:rsid w:val="006E0678"/>
    <w:rsid w:val="006E07BE"/>
    <w:rsid w:val="006E1180"/>
    <w:rsid w:val="006E1466"/>
    <w:rsid w:val="006E1581"/>
    <w:rsid w:val="006E1D11"/>
    <w:rsid w:val="006E1E16"/>
    <w:rsid w:val="006E1E80"/>
    <w:rsid w:val="006E1FB2"/>
    <w:rsid w:val="006E200C"/>
    <w:rsid w:val="006E2357"/>
    <w:rsid w:val="006E2607"/>
    <w:rsid w:val="006E268D"/>
    <w:rsid w:val="006E286A"/>
    <w:rsid w:val="006E288E"/>
    <w:rsid w:val="006E2BA3"/>
    <w:rsid w:val="006E2CD2"/>
    <w:rsid w:val="006E2DE5"/>
    <w:rsid w:val="006E36AF"/>
    <w:rsid w:val="006E3CF5"/>
    <w:rsid w:val="006E3DFB"/>
    <w:rsid w:val="006E4193"/>
    <w:rsid w:val="006E41C2"/>
    <w:rsid w:val="006E45B7"/>
    <w:rsid w:val="006E4783"/>
    <w:rsid w:val="006E4A31"/>
    <w:rsid w:val="006E50AE"/>
    <w:rsid w:val="006E51E9"/>
    <w:rsid w:val="006E5215"/>
    <w:rsid w:val="006E53F4"/>
    <w:rsid w:val="006E55F4"/>
    <w:rsid w:val="006E5CDB"/>
    <w:rsid w:val="006E5F80"/>
    <w:rsid w:val="006E60D5"/>
    <w:rsid w:val="006E6269"/>
    <w:rsid w:val="006E6279"/>
    <w:rsid w:val="006E6750"/>
    <w:rsid w:val="006E68A8"/>
    <w:rsid w:val="006E6BD1"/>
    <w:rsid w:val="006E6E89"/>
    <w:rsid w:val="006E6F91"/>
    <w:rsid w:val="006E73B0"/>
    <w:rsid w:val="006E7675"/>
    <w:rsid w:val="006E7783"/>
    <w:rsid w:val="006E7C1C"/>
    <w:rsid w:val="006E7DB7"/>
    <w:rsid w:val="006E7E75"/>
    <w:rsid w:val="006E7F03"/>
    <w:rsid w:val="006F0450"/>
    <w:rsid w:val="006F0464"/>
    <w:rsid w:val="006F06F2"/>
    <w:rsid w:val="006F0781"/>
    <w:rsid w:val="006F09F8"/>
    <w:rsid w:val="006F0AC9"/>
    <w:rsid w:val="006F0E05"/>
    <w:rsid w:val="006F0E48"/>
    <w:rsid w:val="006F116F"/>
    <w:rsid w:val="006F13D1"/>
    <w:rsid w:val="006F1419"/>
    <w:rsid w:val="006F193D"/>
    <w:rsid w:val="006F1DD2"/>
    <w:rsid w:val="006F1E96"/>
    <w:rsid w:val="006F1FB1"/>
    <w:rsid w:val="006F21AA"/>
    <w:rsid w:val="006F22CE"/>
    <w:rsid w:val="006F235E"/>
    <w:rsid w:val="006F25FF"/>
    <w:rsid w:val="006F26D7"/>
    <w:rsid w:val="006F2E66"/>
    <w:rsid w:val="006F3288"/>
    <w:rsid w:val="006F36A7"/>
    <w:rsid w:val="006F391C"/>
    <w:rsid w:val="006F3BC7"/>
    <w:rsid w:val="006F3FAC"/>
    <w:rsid w:val="006F41C2"/>
    <w:rsid w:val="006F4205"/>
    <w:rsid w:val="006F4243"/>
    <w:rsid w:val="006F432F"/>
    <w:rsid w:val="006F43C9"/>
    <w:rsid w:val="006F45AA"/>
    <w:rsid w:val="006F48B8"/>
    <w:rsid w:val="006F4900"/>
    <w:rsid w:val="006F52EA"/>
    <w:rsid w:val="006F5633"/>
    <w:rsid w:val="006F5774"/>
    <w:rsid w:val="006F57EE"/>
    <w:rsid w:val="006F5872"/>
    <w:rsid w:val="006F5C0A"/>
    <w:rsid w:val="006F5D8A"/>
    <w:rsid w:val="006F62E4"/>
    <w:rsid w:val="006F6623"/>
    <w:rsid w:val="006F6C22"/>
    <w:rsid w:val="006F6C3C"/>
    <w:rsid w:val="006F6CA1"/>
    <w:rsid w:val="006F767E"/>
    <w:rsid w:val="006F7AC4"/>
    <w:rsid w:val="006F7B47"/>
    <w:rsid w:val="006F7EE1"/>
    <w:rsid w:val="006F7F5D"/>
    <w:rsid w:val="0070014A"/>
    <w:rsid w:val="0070046C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6E9"/>
    <w:rsid w:val="00701AD1"/>
    <w:rsid w:val="00701CCF"/>
    <w:rsid w:val="00701D59"/>
    <w:rsid w:val="00701E71"/>
    <w:rsid w:val="0070233C"/>
    <w:rsid w:val="00702E1F"/>
    <w:rsid w:val="00703383"/>
    <w:rsid w:val="00703AF0"/>
    <w:rsid w:val="00703C35"/>
    <w:rsid w:val="00703D84"/>
    <w:rsid w:val="00703DBD"/>
    <w:rsid w:val="00703EDA"/>
    <w:rsid w:val="007043FB"/>
    <w:rsid w:val="00704BA5"/>
    <w:rsid w:val="00704F48"/>
    <w:rsid w:val="00704F72"/>
    <w:rsid w:val="00705104"/>
    <w:rsid w:val="007056D4"/>
    <w:rsid w:val="007058D5"/>
    <w:rsid w:val="00705A1A"/>
    <w:rsid w:val="00706282"/>
    <w:rsid w:val="00706417"/>
    <w:rsid w:val="00706556"/>
    <w:rsid w:val="00706782"/>
    <w:rsid w:val="007069D6"/>
    <w:rsid w:val="00706AE5"/>
    <w:rsid w:val="00706B0C"/>
    <w:rsid w:val="00706BB2"/>
    <w:rsid w:val="00706E3A"/>
    <w:rsid w:val="00706EF7"/>
    <w:rsid w:val="0070704D"/>
    <w:rsid w:val="0070730E"/>
    <w:rsid w:val="007075C6"/>
    <w:rsid w:val="00707803"/>
    <w:rsid w:val="00707A3D"/>
    <w:rsid w:val="00707F2B"/>
    <w:rsid w:val="00707FEB"/>
    <w:rsid w:val="00710134"/>
    <w:rsid w:val="00710181"/>
    <w:rsid w:val="007106FA"/>
    <w:rsid w:val="00710E2C"/>
    <w:rsid w:val="00710FA3"/>
    <w:rsid w:val="0071117C"/>
    <w:rsid w:val="007113F2"/>
    <w:rsid w:val="007117AD"/>
    <w:rsid w:val="007117E7"/>
    <w:rsid w:val="007118EE"/>
    <w:rsid w:val="00711C9C"/>
    <w:rsid w:val="00711E25"/>
    <w:rsid w:val="00712388"/>
    <w:rsid w:val="007123A0"/>
    <w:rsid w:val="00712656"/>
    <w:rsid w:val="007129EB"/>
    <w:rsid w:val="00713876"/>
    <w:rsid w:val="00713AC9"/>
    <w:rsid w:val="00713DB7"/>
    <w:rsid w:val="00713DF6"/>
    <w:rsid w:val="0071409F"/>
    <w:rsid w:val="00714155"/>
    <w:rsid w:val="00714391"/>
    <w:rsid w:val="0071465F"/>
    <w:rsid w:val="007148AE"/>
    <w:rsid w:val="00714AE0"/>
    <w:rsid w:val="00715062"/>
    <w:rsid w:val="007152D3"/>
    <w:rsid w:val="007155E8"/>
    <w:rsid w:val="00715A12"/>
    <w:rsid w:val="00716030"/>
    <w:rsid w:val="007160FC"/>
    <w:rsid w:val="007161EA"/>
    <w:rsid w:val="00716497"/>
    <w:rsid w:val="007166D7"/>
    <w:rsid w:val="00716A50"/>
    <w:rsid w:val="00716C28"/>
    <w:rsid w:val="00716F2B"/>
    <w:rsid w:val="007172BA"/>
    <w:rsid w:val="00717385"/>
    <w:rsid w:val="00717664"/>
    <w:rsid w:val="00717774"/>
    <w:rsid w:val="00717989"/>
    <w:rsid w:val="00717B5B"/>
    <w:rsid w:val="00717E09"/>
    <w:rsid w:val="00720090"/>
    <w:rsid w:val="00720131"/>
    <w:rsid w:val="007207FD"/>
    <w:rsid w:val="00720B0D"/>
    <w:rsid w:val="00720EF8"/>
    <w:rsid w:val="007212F9"/>
    <w:rsid w:val="00721B03"/>
    <w:rsid w:val="00721E32"/>
    <w:rsid w:val="0072224C"/>
    <w:rsid w:val="007222EF"/>
    <w:rsid w:val="00722575"/>
    <w:rsid w:val="0072330C"/>
    <w:rsid w:val="0072338E"/>
    <w:rsid w:val="007233FE"/>
    <w:rsid w:val="007234F1"/>
    <w:rsid w:val="0072368D"/>
    <w:rsid w:val="007239F0"/>
    <w:rsid w:val="00723C2C"/>
    <w:rsid w:val="00724347"/>
    <w:rsid w:val="00724B0D"/>
    <w:rsid w:val="007254B1"/>
    <w:rsid w:val="00725998"/>
    <w:rsid w:val="00725B9F"/>
    <w:rsid w:val="00725BDE"/>
    <w:rsid w:val="00726A60"/>
    <w:rsid w:val="00726D0D"/>
    <w:rsid w:val="00726E49"/>
    <w:rsid w:val="00727176"/>
    <w:rsid w:val="007274BA"/>
    <w:rsid w:val="00727CCF"/>
    <w:rsid w:val="00727D5A"/>
    <w:rsid w:val="0073014F"/>
    <w:rsid w:val="0073053C"/>
    <w:rsid w:val="00730552"/>
    <w:rsid w:val="007308CD"/>
    <w:rsid w:val="00730B87"/>
    <w:rsid w:val="00730E9B"/>
    <w:rsid w:val="00731470"/>
    <w:rsid w:val="007320FF"/>
    <w:rsid w:val="0073243B"/>
    <w:rsid w:val="0073269D"/>
    <w:rsid w:val="00732781"/>
    <w:rsid w:val="007327B2"/>
    <w:rsid w:val="00732DA6"/>
    <w:rsid w:val="007330CC"/>
    <w:rsid w:val="00733275"/>
    <w:rsid w:val="0073349B"/>
    <w:rsid w:val="007339AF"/>
    <w:rsid w:val="00733A2F"/>
    <w:rsid w:val="00733CA2"/>
    <w:rsid w:val="00733D1D"/>
    <w:rsid w:val="00733F6E"/>
    <w:rsid w:val="0073440C"/>
    <w:rsid w:val="007344B6"/>
    <w:rsid w:val="00734574"/>
    <w:rsid w:val="00734762"/>
    <w:rsid w:val="00734931"/>
    <w:rsid w:val="00734BEB"/>
    <w:rsid w:val="00734D8D"/>
    <w:rsid w:val="0073513C"/>
    <w:rsid w:val="007351CA"/>
    <w:rsid w:val="0073539F"/>
    <w:rsid w:val="00735AC5"/>
    <w:rsid w:val="00735C74"/>
    <w:rsid w:val="007365A9"/>
    <w:rsid w:val="00736D6C"/>
    <w:rsid w:val="00736DF7"/>
    <w:rsid w:val="007377C6"/>
    <w:rsid w:val="007378EF"/>
    <w:rsid w:val="00737967"/>
    <w:rsid w:val="00740732"/>
    <w:rsid w:val="0074095A"/>
    <w:rsid w:val="00740B33"/>
    <w:rsid w:val="00740CEE"/>
    <w:rsid w:val="0074143D"/>
    <w:rsid w:val="00741461"/>
    <w:rsid w:val="00741463"/>
    <w:rsid w:val="00741A26"/>
    <w:rsid w:val="00741A67"/>
    <w:rsid w:val="00741EE8"/>
    <w:rsid w:val="007421D5"/>
    <w:rsid w:val="0074281C"/>
    <w:rsid w:val="00743092"/>
    <w:rsid w:val="007432F2"/>
    <w:rsid w:val="00743439"/>
    <w:rsid w:val="007436BC"/>
    <w:rsid w:val="00743AC2"/>
    <w:rsid w:val="00743EDB"/>
    <w:rsid w:val="007446F7"/>
    <w:rsid w:val="00744D58"/>
    <w:rsid w:val="00744D7F"/>
    <w:rsid w:val="007452E4"/>
    <w:rsid w:val="007455D6"/>
    <w:rsid w:val="0074567B"/>
    <w:rsid w:val="007459E8"/>
    <w:rsid w:val="00745C03"/>
    <w:rsid w:val="00745E1C"/>
    <w:rsid w:val="00745F77"/>
    <w:rsid w:val="0074651D"/>
    <w:rsid w:val="007466A1"/>
    <w:rsid w:val="00746955"/>
    <w:rsid w:val="00746A4A"/>
    <w:rsid w:val="00746FA8"/>
    <w:rsid w:val="007475A8"/>
    <w:rsid w:val="00747DA6"/>
    <w:rsid w:val="00747E4F"/>
    <w:rsid w:val="00747FA4"/>
    <w:rsid w:val="00747FC9"/>
    <w:rsid w:val="00750102"/>
    <w:rsid w:val="00750229"/>
    <w:rsid w:val="007502B2"/>
    <w:rsid w:val="00750406"/>
    <w:rsid w:val="00750485"/>
    <w:rsid w:val="007504FC"/>
    <w:rsid w:val="00750814"/>
    <w:rsid w:val="00750943"/>
    <w:rsid w:val="007514F0"/>
    <w:rsid w:val="0075165C"/>
    <w:rsid w:val="00751701"/>
    <w:rsid w:val="00751A7E"/>
    <w:rsid w:val="00751ADD"/>
    <w:rsid w:val="00751D19"/>
    <w:rsid w:val="00751DA9"/>
    <w:rsid w:val="00751DDE"/>
    <w:rsid w:val="00752452"/>
    <w:rsid w:val="0075255D"/>
    <w:rsid w:val="00752AD1"/>
    <w:rsid w:val="00752B72"/>
    <w:rsid w:val="00752E5A"/>
    <w:rsid w:val="00752F17"/>
    <w:rsid w:val="00752F20"/>
    <w:rsid w:val="00753043"/>
    <w:rsid w:val="00753223"/>
    <w:rsid w:val="00753A37"/>
    <w:rsid w:val="00753A4A"/>
    <w:rsid w:val="00753C50"/>
    <w:rsid w:val="00753CC3"/>
    <w:rsid w:val="00753FBF"/>
    <w:rsid w:val="007545A5"/>
    <w:rsid w:val="00754D68"/>
    <w:rsid w:val="007552F6"/>
    <w:rsid w:val="00755E00"/>
    <w:rsid w:val="00756221"/>
    <w:rsid w:val="00756B43"/>
    <w:rsid w:val="00756BB2"/>
    <w:rsid w:val="00756DB1"/>
    <w:rsid w:val="007574C8"/>
    <w:rsid w:val="007575E9"/>
    <w:rsid w:val="007576C3"/>
    <w:rsid w:val="00757CDC"/>
    <w:rsid w:val="00760623"/>
    <w:rsid w:val="007607DC"/>
    <w:rsid w:val="0076086F"/>
    <w:rsid w:val="007608A5"/>
    <w:rsid w:val="00760A6B"/>
    <w:rsid w:val="00760B98"/>
    <w:rsid w:val="00760D5D"/>
    <w:rsid w:val="00760E42"/>
    <w:rsid w:val="00761025"/>
    <w:rsid w:val="0076154B"/>
    <w:rsid w:val="0076170C"/>
    <w:rsid w:val="007618A7"/>
    <w:rsid w:val="007618F1"/>
    <w:rsid w:val="00761B47"/>
    <w:rsid w:val="00761E1A"/>
    <w:rsid w:val="00762564"/>
    <w:rsid w:val="007625A5"/>
    <w:rsid w:val="00762862"/>
    <w:rsid w:val="0076287F"/>
    <w:rsid w:val="00762DCD"/>
    <w:rsid w:val="007630F1"/>
    <w:rsid w:val="00763212"/>
    <w:rsid w:val="00763313"/>
    <w:rsid w:val="007637A9"/>
    <w:rsid w:val="00763BBC"/>
    <w:rsid w:val="00763CDD"/>
    <w:rsid w:val="00764098"/>
    <w:rsid w:val="0076449A"/>
    <w:rsid w:val="00764ADC"/>
    <w:rsid w:val="00764C9D"/>
    <w:rsid w:val="00765400"/>
    <w:rsid w:val="0076549A"/>
    <w:rsid w:val="00765523"/>
    <w:rsid w:val="007656F9"/>
    <w:rsid w:val="007658D2"/>
    <w:rsid w:val="00765AE2"/>
    <w:rsid w:val="00765CD2"/>
    <w:rsid w:val="00765DF8"/>
    <w:rsid w:val="00765FDC"/>
    <w:rsid w:val="00766521"/>
    <w:rsid w:val="00766808"/>
    <w:rsid w:val="00766D91"/>
    <w:rsid w:val="0076747A"/>
    <w:rsid w:val="007678B6"/>
    <w:rsid w:val="00767935"/>
    <w:rsid w:val="00767DA1"/>
    <w:rsid w:val="00767F50"/>
    <w:rsid w:val="00770019"/>
    <w:rsid w:val="007704F8"/>
    <w:rsid w:val="00770848"/>
    <w:rsid w:val="00770867"/>
    <w:rsid w:val="007709E5"/>
    <w:rsid w:val="00770C03"/>
    <w:rsid w:val="00770DBB"/>
    <w:rsid w:val="00771028"/>
    <w:rsid w:val="00771067"/>
    <w:rsid w:val="00771149"/>
    <w:rsid w:val="007712F7"/>
    <w:rsid w:val="00771A0B"/>
    <w:rsid w:val="00771B9F"/>
    <w:rsid w:val="007727B1"/>
    <w:rsid w:val="00772990"/>
    <w:rsid w:val="00772CE0"/>
    <w:rsid w:val="0077386F"/>
    <w:rsid w:val="00773B8E"/>
    <w:rsid w:val="007740E5"/>
    <w:rsid w:val="007744AE"/>
    <w:rsid w:val="00774C79"/>
    <w:rsid w:val="00774FC7"/>
    <w:rsid w:val="007753A5"/>
    <w:rsid w:val="007759C7"/>
    <w:rsid w:val="00775A9C"/>
    <w:rsid w:val="00775C35"/>
    <w:rsid w:val="00775D8D"/>
    <w:rsid w:val="00775DDA"/>
    <w:rsid w:val="00775EF2"/>
    <w:rsid w:val="00775F42"/>
    <w:rsid w:val="00776212"/>
    <w:rsid w:val="0077668D"/>
    <w:rsid w:val="00776891"/>
    <w:rsid w:val="00776911"/>
    <w:rsid w:val="00776E03"/>
    <w:rsid w:val="0077719F"/>
    <w:rsid w:val="00777642"/>
    <w:rsid w:val="00777B92"/>
    <w:rsid w:val="00777F7F"/>
    <w:rsid w:val="00780430"/>
    <w:rsid w:val="007805CF"/>
    <w:rsid w:val="00780656"/>
    <w:rsid w:val="007807E7"/>
    <w:rsid w:val="0078089C"/>
    <w:rsid w:val="00780960"/>
    <w:rsid w:val="00780A8B"/>
    <w:rsid w:val="00780D74"/>
    <w:rsid w:val="00780D98"/>
    <w:rsid w:val="00780E09"/>
    <w:rsid w:val="00780E54"/>
    <w:rsid w:val="00780E7F"/>
    <w:rsid w:val="007810DF"/>
    <w:rsid w:val="00781376"/>
    <w:rsid w:val="007816A8"/>
    <w:rsid w:val="00781899"/>
    <w:rsid w:val="00781E3D"/>
    <w:rsid w:val="00781F4E"/>
    <w:rsid w:val="00782345"/>
    <w:rsid w:val="0078242F"/>
    <w:rsid w:val="007824C4"/>
    <w:rsid w:val="007824D3"/>
    <w:rsid w:val="007828AF"/>
    <w:rsid w:val="0078298C"/>
    <w:rsid w:val="00782B6D"/>
    <w:rsid w:val="00782C7F"/>
    <w:rsid w:val="00782EE6"/>
    <w:rsid w:val="007837D0"/>
    <w:rsid w:val="00783BD1"/>
    <w:rsid w:val="00783EB7"/>
    <w:rsid w:val="007840FC"/>
    <w:rsid w:val="00784287"/>
    <w:rsid w:val="007844C8"/>
    <w:rsid w:val="007845B1"/>
    <w:rsid w:val="00784634"/>
    <w:rsid w:val="0078465E"/>
    <w:rsid w:val="007848DC"/>
    <w:rsid w:val="00784978"/>
    <w:rsid w:val="00784B03"/>
    <w:rsid w:val="00784BD1"/>
    <w:rsid w:val="00784EA6"/>
    <w:rsid w:val="00785038"/>
    <w:rsid w:val="007850B5"/>
    <w:rsid w:val="00785238"/>
    <w:rsid w:val="0078525F"/>
    <w:rsid w:val="0078546D"/>
    <w:rsid w:val="00785BDF"/>
    <w:rsid w:val="0078631F"/>
    <w:rsid w:val="00786454"/>
    <w:rsid w:val="00786699"/>
    <w:rsid w:val="00786750"/>
    <w:rsid w:val="00786A2C"/>
    <w:rsid w:val="00786A4C"/>
    <w:rsid w:val="00786FB8"/>
    <w:rsid w:val="007870A4"/>
    <w:rsid w:val="007871AD"/>
    <w:rsid w:val="00787422"/>
    <w:rsid w:val="00787777"/>
    <w:rsid w:val="007879EE"/>
    <w:rsid w:val="00787C58"/>
    <w:rsid w:val="00787DA4"/>
    <w:rsid w:val="00787DAB"/>
    <w:rsid w:val="00787F17"/>
    <w:rsid w:val="0079004C"/>
    <w:rsid w:val="0079045B"/>
    <w:rsid w:val="007904EC"/>
    <w:rsid w:val="00790BAC"/>
    <w:rsid w:val="00790E24"/>
    <w:rsid w:val="007910B5"/>
    <w:rsid w:val="00791170"/>
    <w:rsid w:val="00791274"/>
    <w:rsid w:val="0079141B"/>
    <w:rsid w:val="007915B2"/>
    <w:rsid w:val="007917E9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8E3"/>
    <w:rsid w:val="00793DA1"/>
    <w:rsid w:val="00794015"/>
    <w:rsid w:val="007940B5"/>
    <w:rsid w:val="007940E4"/>
    <w:rsid w:val="007942A4"/>
    <w:rsid w:val="0079450A"/>
    <w:rsid w:val="0079453D"/>
    <w:rsid w:val="00794941"/>
    <w:rsid w:val="0079500C"/>
    <w:rsid w:val="007955FF"/>
    <w:rsid w:val="00795685"/>
    <w:rsid w:val="00795B72"/>
    <w:rsid w:val="00795D7F"/>
    <w:rsid w:val="007962F6"/>
    <w:rsid w:val="007963E8"/>
    <w:rsid w:val="00796F5F"/>
    <w:rsid w:val="00797373"/>
    <w:rsid w:val="00797424"/>
    <w:rsid w:val="0079783C"/>
    <w:rsid w:val="007978CC"/>
    <w:rsid w:val="0079798D"/>
    <w:rsid w:val="00797B9D"/>
    <w:rsid w:val="00797BCD"/>
    <w:rsid w:val="007A0262"/>
    <w:rsid w:val="007A0AF2"/>
    <w:rsid w:val="007A0C2A"/>
    <w:rsid w:val="007A1234"/>
    <w:rsid w:val="007A13C3"/>
    <w:rsid w:val="007A15C8"/>
    <w:rsid w:val="007A18A9"/>
    <w:rsid w:val="007A21EB"/>
    <w:rsid w:val="007A237C"/>
    <w:rsid w:val="007A240E"/>
    <w:rsid w:val="007A25D6"/>
    <w:rsid w:val="007A2844"/>
    <w:rsid w:val="007A2BE6"/>
    <w:rsid w:val="007A2C4C"/>
    <w:rsid w:val="007A2E0D"/>
    <w:rsid w:val="007A2EA1"/>
    <w:rsid w:val="007A335F"/>
    <w:rsid w:val="007A382B"/>
    <w:rsid w:val="007A42B2"/>
    <w:rsid w:val="007A44FB"/>
    <w:rsid w:val="007A45B8"/>
    <w:rsid w:val="007A481E"/>
    <w:rsid w:val="007A4A7C"/>
    <w:rsid w:val="007A4B5D"/>
    <w:rsid w:val="007A4D79"/>
    <w:rsid w:val="007A4F84"/>
    <w:rsid w:val="007A51D3"/>
    <w:rsid w:val="007A554E"/>
    <w:rsid w:val="007A5612"/>
    <w:rsid w:val="007A5976"/>
    <w:rsid w:val="007A5B6D"/>
    <w:rsid w:val="007A5C7C"/>
    <w:rsid w:val="007A5D92"/>
    <w:rsid w:val="007A6112"/>
    <w:rsid w:val="007A64CB"/>
    <w:rsid w:val="007A67C3"/>
    <w:rsid w:val="007A725E"/>
    <w:rsid w:val="007A7479"/>
    <w:rsid w:val="007A750B"/>
    <w:rsid w:val="007A7590"/>
    <w:rsid w:val="007A7D04"/>
    <w:rsid w:val="007A7DAD"/>
    <w:rsid w:val="007A7F6E"/>
    <w:rsid w:val="007B014A"/>
    <w:rsid w:val="007B0293"/>
    <w:rsid w:val="007B02B6"/>
    <w:rsid w:val="007B0611"/>
    <w:rsid w:val="007B071B"/>
    <w:rsid w:val="007B0D49"/>
    <w:rsid w:val="007B0D5E"/>
    <w:rsid w:val="007B141A"/>
    <w:rsid w:val="007B206C"/>
    <w:rsid w:val="007B2119"/>
    <w:rsid w:val="007B2147"/>
    <w:rsid w:val="007B2175"/>
    <w:rsid w:val="007B2C4E"/>
    <w:rsid w:val="007B2DBB"/>
    <w:rsid w:val="007B3078"/>
    <w:rsid w:val="007B330D"/>
    <w:rsid w:val="007B33FC"/>
    <w:rsid w:val="007B3629"/>
    <w:rsid w:val="007B3988"/>
    <w:rsid w:val="007B3E00"/>
    <w:rsid w:val="007B40E0"/>
    <w:rsid w:val="007B43A9"/>
    <w:rsid w:val="007B44C0"/>
    <w:rsid w:val="007B4600"/>
    <w:rsid w:val="007B4A25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EE1"/>
    <w:rsid w:val="007B72A5"/>
    <w:rsid w:val="007B7858"/>
    <w:rsid w:val="007B789A"/>
    <w:rsid w:val="007B79EB"/>
    <w:rsid w:val="007C0192"/>
    <w:rsid w:val="007C08D5"/>
    <w:rsid w:val="007C1662"/>
    <w:rsid w:val="007C1FF9"/>
    <w:rsid w:val="007C20F9"/>
    <w:rsid w:val="007C22C6"/>
    <w:rsid w:val="007C2569"/>
    <w:rsid w:val="007C256D"/>
    <w:rsid w:val="007C2B0A"/>
    <w:rsid w:val="007C2C84"/>
    <w:rsid w:val="007C2D02"/>
    <w:rsid w:val="007C2E7B"/>
    <w:rsid w:val="007C30C4"/>
    <w:rsid w:val="007C33EF"/>
    <w:rsid w:val="007C3429"/>
    <w:rsid w:val="007C359A"/>
    <w:rsid w:val="007C36EB"/>
    <w:rsid w:val="007C378B"/>
    <w:rsid w:val="007C37B0"/>
    <w:rsid w:val="007C387C"/>
    <w:rsid w:val="007C38FF"/>
    <w:rsid w:val="007C4109"/>
    <w:rsid w:val="007C4376"/>
    <w:rsid w:val="007C47A0"/>
    <w:rsid w:val="007C4CDC"/>
    <w:rsid w:val="007C4CE6"/>
    <w:rsid w:val="007C4D49"/>
    <w:rsid w:val="007C4DD7"/>
    <w:rsid w:val="007C4EAB"/>
    <w:rsid w:val="007C5553"/>
    <w:rsid w:val="007C5624"/>
    <w:rsid w:val="007C59B0"/>
    <w:rsid w:val="007C62A1"/>
    <w:rsid w:val="007C6494"/>
    <w:rsid w:val="007C65C4"/>
    <w:rsid w:val="007C6633"/>
    <w:rsid w:val="007C6A5A"/>
    <w:rsid w:val="007C7214"/>
    <w:rsid w:val="007C7652"/>
    <w:rsid w:val="007C7817"/>
    <w:rsid w:val="007C78D0"/>
    <w:rsid w:val="007C7E67"/>
    <w:rsid w:val="007D0573"/>
    <w:rsid w:val="007D070F"/>
    <w:rsid w:val="007D0C15"/>
    <w:rsid w:val="007D0F66"/>
    <w:rsid w:val="007D12F4"/>
    <w:rsid w:val="007D1363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7D7"/>
    <w:rsid w:val="007D3997"/>
    <w:rsid w:val="007D3B61"/>
    <w:rsid w:val="007D3C00"/>
    <w:rsid w:val="007D44DD"/>
    <w:rsid w:val="007D44E7"/>
    <w:rsid w:val="007D476F"/>
    <w:rsid w:val="007D5033"/>
    <w:rsid w:val="007D5C87"/>
    <w:rsid w:val="007D64CB"/>
    <w:rsid w:val="007D6ED3"/>
    <w:rsid w:val="007D71AC"/>
    <w:rsid w:val="007D7208"/>
    <w:rsid w:val="007D7638"/>
    <w:rsid w:val="007E0121"/>
    <w:rsid w:val="007E01E8"/>
    <w:rsid w:val="007E02C8"/>
    <w:rsid w:val="007E04D3"/>
    <w:rsid w:val="007E0543"/>
    <w:rsid w:val="007E0962"/>
    <w:rsid w:val="007E0A34"/>
    <w:rsid w:val="007E0C34"/>
    <w:rsid w:val="007E0C9D"/>
    <w:rsid w:val="007E0DA8"/>
    <w:rsid w:val="007E0E68"/>
    <w:rsid w:val="007E1275"/>
    <w:rsid w:val="007E130A"/>
    <w:rsid w:val="007E171B"/>
    <w:rsid w:val="007E174F"/>
    <w:rsid w:val="007E1FA0"/>
    <w:rsid w:val="007E2671"/>
    <w:rsid w:val="007E2EA2"/>
    <w:rsid w:val="007E3024"/>
    <w:rsid w:val="007E3343"/>
    <w:rsid w:val="007E33C7"/>
    <w:rsid w:val="007E3867"/>
    <w:rsid w:val="007E3BBC"/>
    <w:rsid w:val="007E3F01"/>
    <w:rsid w:val="007E4034"/>
    <w:rsid w:val="007E46E3"/>
    <w:rsid w:val="007E4AEB"/>
    <w:rsid w:val="007E4E34"/>
    <w:rsid w:val="007E5056"/>
    <w:rsid w:val="007E5275"/>
    <w:rsid w:val="007E541B"/>
    <w:rsid w:val="007E54CD"/>
    <w:rsid w:val="007E56C5"/>
    <w:rsid w:val="007E5A89"/>
    <w:rsid w:val="007E5E7D"/>
    <w:rsid w:val="007E6407"/>
    <w:rsid w:val="007E67E2"/>
    <w:rsid w:val="007E75F0"/>
    <w:rsid w:val="007E7723"/>
    <w:rsid w:val="007E7865"/>
    <w:rsid w:val="007F0115"/>
    <w:rsid w:val="007F0C6D"/>
    <w:rsid w:val="007F0D12"/>
    <w:rsid w:val="007F0F4F"/>
    <w:rsid w:val="007F1348"/>
    <w:rsid w:val="007F159D"/>
    <w:rsid w:val="007F2117"/>
    <w:rsid w:val="007F23B4"/>
    <w:rsid w:val="007F24E7"/>
    <w:rsid w:val="007F2A37"/>
    <w:rsid w:val="007F2B57"/>
    <w:rsid w:val="007F2BBA"/>
    <w:rsid w:val="007F2E1B"/>
    <w:rsid w:val="007F356F"/>
    <w:rsid w:val="007F36B1"/>
    <w:rsid w:val="007F3823"/>
    <w:rsid w:val="007F3AEE"/>
    <w:rsid w:val="007F3C17"/>
    <w:rsid w:val="007F3D71"/>
    <w:rsid w:val="007F3D89"/>
    <w:rsid w:val="007F3EA8"/>
    <w:rsid w:val="007F3FFE"/>
    <w:rsid w:val="007F4288"/>
    <w:rsid w:val="007F42DA"/>
    <w:rsid w:val="007F433D"/>
    <w:rsid w:val="007F4600"/>
    <w:rsid w:val="007F4A29"/>
    <w:rsid w:val="007F4A85"/>
    <w:rsid w:val="007F4EA2"/>
    <w:rsid w:val="007F50E3"/>
    <w:rsid w:val="007F5248"/>
    <w:rsid w:val="007F5294"/>
    <w:rsid w:val="007F5444"/>
    <w:rsid w:val="007F56BD"/>
    <w:rsid w:val="007F581C"/>
    <w:rsid w:val="007F5A24"/>
    <w:rsid w:val="007F5A53"/>
    <w:rsid w:val="007F5F4C"/>
    <w:rsid w:val="007F5FF0"/>
    <w:rsid w:val="007F6282"/>
    <w:rsid w:val="007F67E7"/>
    <w:rsid w:val="007F6CAC"/>
    <w:rsid w:val="007F6CBA"/>
    <w:rsid w:val="007F721A"/>
    <w:rsid w:val="007F7476"/>
    <w:rsid w:val="007F76A4"/>
    <w:rsid w:val="007F7742"/>
    <w:rsid w:val="007F7A48"/>
    <w:rsid w:val="007F7E3E"/>
    <w:rsid w:val="007F7F3F"/>
    <w:rsid w:val="00800173"/>
    <w:rsid w:val="00800232"/>
    <w:rsid w:val="00800293"/>
    <w:rsid w:val="008004A1"/>
    <w:rsid w:val="00800670"/>
    <w:rsid w:val="008007FD"/>
    <w:rsid w:val="00800B0E"/>
    <w:rsid w:val="00801244"/>
    <w:rsid w:val="00801353"/>
    <w:rsid w:val="00801963"/>
    <w:rsid w:val="00801CC7"/>
    <w:rsid w:val="00801DA5"/>
    <w:rsid w:val="008021CF"/>
    <w:rsid w:val="00802215"/>
    <w:rsid w:val="008023AE"/>
    <w:rsid w:val="0080246D"/>
    <w:rsid w:val="008029A3"/>
    <w:rsid w:val="0080303E"/>
    <w:rsid w:val="008031A0"/>
    <w:rsid w:val="00803210"/>
    <w:rsid w:val="00803379"/>
    <w:rsid w:val="008038C6"/>
    <w:rsid w:val="00803FD8"/>
    <w:rsid w:val="00804051"/>
    <w:rsid w:val="0080441E"/>
    <w:rsid w:val="0080459F"/>
    <w:rsid w:val="0080464F"/>
    <w:rsid w:val="00804789"/>
    <w:rsid w:val="00804BC7"/>
    <w:rsid w:val="00804C0E"/>
    <w:rsid w:val="00805429"/>
    <w:rsid w:val="0080548E"/>
    <w:rsid w:val="00805A78"/>
    <w:rsid w:val="00805E44"/>
    <w:rsid w:val="008067BE"/>
    <w:rsid w:val="008069A1"/>
    <w:rsid w:val="00806A5E"/>
    <w:rsid w:val="0080703F"/>
    <w:rsid w:val="00807CAA"/>
    <w:rsid w:val="00807D19"/>
    <w:rsid w:val="00807E43"/>
    <w:rsid w:val="0081025B"/>
    <w:rsid w:val="0081033F"/>
    <w:rsid w:val="008114C0"/>
    <w:rsid w:val="00811846"/>
    <w:rsid w:val="008119AA"/>
    <w:rsid w:val="00811A17"/>
    <w:rsid w:val="00811B5D"/>
    <w:rsid w:val="00811C64"/>
    <w:rsid w:val="00811DC1"/>
    <w:rsid w:val="008123A3"/>
    <w:rsid w:val="00812483"/>
    <w:rsid w:val="008129ED"/>
    <w:rsid w:val="008132C2"/>
    <w:rsid w:val="00813A66"/>
    <w:rsid w:val="00813BD5"/>
    <w:rsid w:val="0081442F"/>
    <w:rsid w:val="008145E0"/>
    <w:rsid w:val="00814825"/>
    <w:rsid w:val="008148D2"/>
    <w:rsid w:val="0081502C"/>
    <w:rsid w:val="0081555B"/>
    <w:rsid w:val="00815856"/>
    <w:rsid w:val="008158C6"/>
    <w:rsid w:val="008159D6"/>
    <w:rsid w:val="00815A66"/>
    <w:rsid w:val="00815B7F"/>
    <w:rsid w:val="00816199"/>
    <w:rsid w:val="0081661F"/>
    <w:rsid w:val="008166E1"/>
    <w:rsid w:val="00816761"/>
    <w:rsid w:val="00816798"/>
    <w:rsid w:val="00816B4F"/>
    <w:rsid w:val="00816CF7"/>
    <w:rsid w:val="00817181"/>
    <w:rsid w:val="008171E8"/>
    <w:rsid w:val="00817301"/>
    <w:rsid w:val="00817633"/>
    <w:rsid w:val="0081795A"/>
    <w:rsid w:val="008179E6"/>
    <w:rsid w:val="00817B7B"/>
    <w:rsid w:val="00817FB1"/>
    <w:rsid w:val="00820499"/>
    <w:rsid w:val="00820615"/>
    <w:rsid w:val="00820619"/>
    <w:rsid w:val="0082094A"/>
    <w:rsid w:val="00820B8D"/>
    <w:rsid w:val="00820D1B"/>
    <w:rsid w:val="00820FCF"/>
    <w:rsid w:val="0082153F"/>
    <w:rsid w:val="008216DB"/>
    <w:rsid w:val="00821EA9"/>
    <w:rsid w:val="0082260A"/>
    <w:rsid w:val="00822651"/>
    <w:rsid w:val="00822699"/>
    <w:rsid w:val="008227FD"/>
    <w:rsid w:val="00822AB2"/>
    <w:rsid w:val="00822F61"/>
    <w:rsid w:val="00823252"/>
    <w:rsid w:val="008233EA"/>
    <w:rsid w:val="008234A0"/>
    <w:rsid w:val="0082440D"/>
    <w:rsid w:val="00824437"/>
    <w:rsid w:val="00824CF7"/>
    <w:rsid w:val="008259E4"/>
    <w:rsid w:val="00825ACD"/>
    <w:rsid w:val="00825ACF"/>
    <w:rsid w:val="00825EC5"/>
    <w:rsid w:val="008265FC"/>
    <w:rsid w:val="008266CB"/>
    <w:rsid w:val="00826DAF"/>
    <w:rsid w:val="0082785B"/>
    <w:rsid w:val="0082788F"/>
    <w:rsid w:val="008278F8"/>
    <w:rsid w:val="00827A6E"/>
    <w:rsid w:val="00827BC3"/>
    <w:rsid w:val="00827C21"/>
    <w:rsid w:val="008300B9"/>
    <w:rsid w:val="0083023F"/>
    <w:rsid w:val="00830355"/>
    <w:rsid w:val="00830460"/>
    <w:rsid w:val="00830DFF"/>
    <w:rsid w:val="00830F2A"/>
    <w:rsid w:val="00831167"/>
    <w:rsid w:val="00831252"/>
    <w:rsid w:val="008312D0"/>
    <w:rsid w:val="0083137C"/>
    <w:rsid w:val="00831432"/>
    <w:rsid w:val="00831433"/>
    <w:rsid w:val="0083185D"/>
    <w:rsid w:val="008318F3"/>
    <w:rsid w:val="00832139"/>
    <w:rsid w:val="00832C07"/>
    <w:rsid w:val="00832FF2"/>
    <w:rsid w:val="008332A1"/>
    <w:rsid w:val="00833392"/>
    <w:rsid w:val="0083340B"/>
    <w:rsid w:val="008336A0"/>
    <w:rsid w:val="00833B33"/>
    <w:rsid w:val="00833F36"/>
    <w:rsid w:val="0083411F"/>
    <w:rsid w:val="00834427"/>
    <w:rsid w:val="00834D9E"/>
    <w:rsid w:val="00834DF7"/>
    <w:rsid w:val="00834FB2"/>
    <w:rsid w:val="0083503F"/>
    <w:rsid w:val="00835389"/>
    <w:rsid w:val="008357ED"/>
    <w:rsid w:val="00835C6C"/>
    <w:rsid w:val="00835D0C"/>
    <w:rsid w:val="00835F2C"/>
    <w:rsid w:val="0083628D"/>
    <w:rsid w:val="0083653B"/>
    <w:rsid w:val="0083665B"/>
    <w:rsid w:val="0083675E"/>
    <w:rsid w:val="0083687A"/>
    <w:rsid w:val="00836FDE"/>
    <w:rsid w:val="0083700F"/>
    <w:rsid w:val="00837014"/>
    <w:rsid w:val="0083721E"/>
    <w:rsid w:val="008373E4"/>
    <w:rsid w:val="00837D84"/>
    <w:rsid w:val="00840142"/>
    <w:rsid w:val="00840662"/>
    <w:rsid w:val="00840709"/>
    <w:rsid w:val="008416DD"/>
    <w:rsid w:val="008418F0"/>
    <w:rsid w:val="00841A89"/>
    <w:rsid w:val="00841CFC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A72"/>
    <w:rsid w:val="00843BD3"/>
    <w:rsid w:val="00843CB7"/>
    <w:rsid w:val="00843E43"/>
    <w:rsid w:val="0084409C"/>
    <w:rsid w:val="0084429F"/>
    <w:rsid w:val="0084482E"/>
    <w:rsid w:val="008448A6"/>
    <w:rsid w:val="00844BE8"/>
    <w:rsid w:val="0084577F"/>
    <w:rsid w:val="00845D5B"/>
    <w:rsid w:val="008465EF"/>
    <w:rsid w:val="008467DE"/>
    <w:rsid w:val="008469E3"/>
    <w:rsid w:val="00846A30"/>
    <w:rsid w:val="00846E02"/>
    <w:rsid w:val="00846EA3"/>
    <w:rsid w:val="00847340"/>
    <w:rsid w:val="00847D45"/>
    <w:rsid w:val="00847E55"/>
    <w:rsid w:val="008500FF"/>
    <w:rsid w:val="00850629"/>
    <w:rsid w:val="00850B7B"/>
    <w:rsid w:val="00851749"/>
    <w:rsid w:val="008518B2"/>
    <w:rsid w:val="00851DC6"/>
    <w:rsid w:val="00852452"/>
    <w:rsid w:val="00852774"/>
    <w:rsid w:val="00852A65"/>
    <w:rsid w:val="00853257"/>
    <w:rsid w:val="0085344C"/>
    <w:rsid w:val="0085356D"/>
    <w:rsid w:val="008535B1"/>
    <w:rsid w:val="008537CC"/>
    <w:rsid w:val="0085394A"/>
    <w:rsid w:val="00853AAE"/>
    <w:rsid w:val="00853E49"/>
    <w:rsid w:val="0085490E"/>
    <w:rsid w:val="00854995"/>
    <w:rsid w:val="00854CAA"/>
    <w:rsid w:val="00854DDB"/>
    <w:rsid w:val="00854E48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6C78"/>
    <w:rsid w:val="00856EC6"/>
    <w:rsid w:val="00857187"/>
    <w:rsid w:val="008572D3"/>
    <w:rsid w:val="0085781F"/>
    <w:rsid w:val="00857B86"/>
    <w:rsid w:val="00857FD1"/>
    <w:rsid w:val="00860132"/>
    <w:rsid w:val="00860468"/>
    <w:rsid w:val="0086050C"/>
    <w:rsid w:val="0086072C"/>
    <w:rsid w:val="00860752"/>
    <w:rsid w:val="008607E5"/>
    <w:rsid w:val="008608F9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D18"/>
    <w:rsid w:val="008620CE"/>
    <w:rsid w:val="0086247D"/>
    <w:rsid w:val="00862C0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ED"/>
    <w:rsid w:val="008651A7"/>
    <w:rsid w:val="008653A0"/>
    <w:rsid w:val="008655E4"/>
    <w:rsid w:val="00865863"/>
    <w:rsid w:val="00865A00"/>
    <w:rsid w:val="00865E94"/>
    <w:rsid w:val="008660A2"/>
    <w:rsid w:val="00866160"/>
    <w:rsid w:val="008663D0"/>
    <w:rsid w:val="0086641D"/>
    <w:rsid w:val="00866DD6"/>
    <w:rsid w:val="00866FFF"/>
    <w:rsid w:val="008673F4"/>
    <w:rsid w:val="0086797C"/>
    <w:rsid w:val="00867FB1"/>
    <w:rsid w:val="008700C4"/>
    <w:rsid w:val="008702BB"/>
    <w:rsid w:val="00870379"/>
    <w:rsid w:val="00870805"/>
    <w:rsid w:val="008709C1"/>
    <w:rsid w:val="00870A07"/>
    <w:rsid w:val="00870EE4"/>
    <w:rsid w:val="0087136A"/>
    <w:rsid w:val="008713AF"/>
    <w:rsid w:val="0087141D"/>
    <w:rsid w:val="008715E5"/>
    <w:rsid w:val="00871940"/>
    <w:rsid w:val="00871B34"/>
    <w:rsid w:val="00871D13"/>
    <w:rsid w:val="00871FFA"/>
    <w:rsid w:val="008724C4"/>
    <w:rsid w:val="008726C2"/>
    <w:rsid w:val="0087277D"/>
    <w:rsid w:val="00872BAC"/>
    <w:rsid w:val="00872CF4"/>
    <w:rsid w:val="00872F12"/>
    <w:rsid w:val="008736DA"/>
    <w:rsid w:val="00873807"/>
    <w:rsid w:val="00873C87"/>
    <w:rsid w:val="00873D3F"/>
    <w:rsid w:val="00873D9E"/>
    <w:rsid w:val="00873DAD"/>
    <w:rsid w:val="00873EDD"/>
    <w:rsid w:val="00873F0B"/>
    <w:rsid w:val="00873F54"/>
    <w:rsid w:val="00874BA7"/>
    <w:rsid w:val="00874BD0"/>
    <w:rsid w:val="00874E2A"/>
    <w:rsid w:val="00874F3A"/>
    <w:rsid w:val="00874FCA"/>
    <w:rsid w:val="00875346"/>
    <w:rsid w:val="008753D2"/>
    <w:rsid w:val="0087560D"/>
    <w:rsid w:val="00875AEA"/>
    <w:rsid w:val="00875B83"/>
    <w:rsid w:val="008762D7"/>
    <w:rsid w:val="00876496"/>
    <w:rsid w:val="00876C24"/>
    <w:rsid w:val="00877037"/>
    <w:rsid w:val="0087707B"/>
    <w:rsid w:val="008770D2"/>
    <w:rsid w:val="00877370"/>
    <w:rsid w:val="00877547"/>
    <w:rsid w:val="0087756F"/>
    <w:rsid w:val="00877A35"/>
    <w:rsid w:val="00877ADD"/>
    <w:rsid w:val="00877DA5"/>
    <w:rsid w:val="00877F27"/>
    <w:rsid w:val="0088013F"/>
    <w:rsid w:val="008802DD"/>
    <w:rsid w:val="008802E7"/>
    <w:rsid w:val="0088053D"/>
    <w:rsid w:val="00880597"/>
    <w:rsid w:val="008805F4"/>
    <w:rsid w:val="00880641"/>
    <w:rsid w:val="00880820"/>
    <w:rsid w:val="00880F55"/>
    <w:rsid w:val="008811DB"/>
    <w:rsid w:val="00881202"/>
    <w:rsid w:val="00881999"/>
    <w:rsid w:val="008822B6"/>
    <w:rsid w:val="008824FC"/>
    <w:rsid w:val="00882664"/>
    <w:rsid w:val="00882986"/>
    <w:rsid w:val="00882EEF"/>
    <w:rsid w:val="0088305E"/>
    <w:rsid w:val="00883655"/>
    <w:rsid w:val="00883ABF"/>
    <w:rsid w:val="00883B74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93"/>
    <w:rsid w:val="008846D8"/>
    <w:rsid w:val="00884DAE"/>
    <w:rsid w:val="00884E4B"/>
    <w:rsid w:val="0088590E"/>
    <w:rsid w:val="00885AA3"/>
    <w:rsid w:val="00885B5D"/>
    <w:rsid w:val="00885D9D"/>
    <w:rsid w:val="00885F2D"/>
    <w:rsid w:val="00886000"/>
    <w:rsid w:val="008860F0"/>
    <w:rsid w:val="008861B4"/>
    <w:rsid w:val="008864F9"/>
    <w:rsid w:val="0088671D"/>
    <w:rsid w:val="00886812"/>
    <w:rsid w:val="008868B8"/>
    <w:rsid w:val="00886B2A"/>
    <w:rsid w:val="00886E84"/>
    <w:rsid w:val="0088709E"/>
    <w:rsid w:val="00887312"/>
    <w:rsid w:val="0088754A"/>
    <w:rsid w:val="008877B7"/>
    <w:rsid w:val="0088784E"/>
    <w:rsid w:val="00887A5D"/>
    <w:rsid w:val="00887ACD"/>
    <w:rsid w:val="00887D1A"/>
    <w:rsid w:val="0089010F"/>
    <w:rsid w:val="00890728"/>
    <w:rsid w:val="00890A88"/>
    <w:rsid w:val="00890CD1"/>
    <w:rsid w:val="00891160"/>
    <w:rsid w:val="00891514"/>
    <w:rsid w:val="0089176F"/>
    <w:rsid w:val="00891942"/>
    <w:rsid w:val="00891B25"/>
    <w:rsid w:val="00891C45"/>
    <w:rsid w:val="00891E2E"/>
    <w:rsid w:val="00891FB0"/>
    <w:rsid w:val="008920F9"/>
    <w:rsid w:val="0089216A"/>
    <w:rsid w:val="0089229E"/>
    <w:rsid w:val="00892EAC"/>
    <w:rsid w:val="00893112"/>
    <w:rsid w:val="00893251"/>
    <w:rsid w:val="00893302"/>
    <w:rsid w:val="00893794"/>
    <w:rsid w:val="00893934"/>
    <w:rsid w:val="00893C86"/>
    <w:rsid w:val="00893D07"/>
    <w:rsid w:val="008942DB"/>
    <w:rsid w:val="00894340"/>
    <w:rsid w:val="008944CD"/>
    <w:rsid w:val="0089460C"/>
    <w:rsid w:val="008946CF"/>
    <w:rsid w:val="00894C1A"/>
    <w:rsid w:val="00894CFD"/>
    <w:rsid w:val="00894F2F"/>
    <w:rsid w:val="008953F5"/>
    <w:rsid w:val="00895A43"/>
    <w:rsid w:val="00895AC4"/>
    <w:rsid w:val="00895B0E"/>
    <w:rsid w:val="0089600E"/>
    <w:rsid w:val="0089658C"/>
    <w:rsid w:val="00896D96"/>
    <w:rsid w:val="00896DD2"/>
    <w:rsid w:val="008970D0"/>
    <w:rsid w:val="00897774"/>
    <w:rsid w:val="00897ABB"/>
    <w:rsid w:val="00897C02"/>
    <w:rsid w:val="008A05DB"/>
    <w:rsid w:val="008A0A74"/>
    <w:rsid w:val="008A0B00"/>
    <w:rsid w:val="008A0BE5"/>
    <w:rsid w:val="008A0E68"/>
    <w:rsid w:val="008A0ECF"/>
    <w:rsid w:val="008A124E"/>
    <w:rsid w:val="008A14B6"/>
    <w:rsid w:val="008A14FA"/>
    <w:rsid w:val="008A17DA"/>
    <w:rsid w:val="008A1814"/>
    <w:rsid w:val="008A1A38"/>
    <w:rsid w:val="008A1BC5"/>
    <w:rsid w:val="008A2209"/>
    <w:rsid w:val="008A2378"/>
    <w:rsid w:val="008A2644"/>
    <w:rsid w:val="008A29EE"/>
    <w:rsid w:val="008A2A25"/>
    <w:rsid w:val="008A2CC1"/>
    <w:rsid w:val="008A2D19"/>
    <w:rsid w:val="008A2DF0"/>
    <w:rsid w:val="008A3026"/>
    <w:rsid w:val="008A3047"/>
    <w:rsid w:val="008A32FD"/>
    <w:rsid w:val="008A33E2"/>
    <w:rsid w:val="008A34BF"/>
    <w:rsid w:val="008A366A"/>
    <w:rsid w:val="008A36B2"/>
    <w:rsid w:val="008A3792"/>
    <w:rsid w:val="008A3A6C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25"/>
    <w:rsid w:val="008A6137"/>
    <w:rsid w:val="008A6203"/>
    <w:rsid w:val="008A620F"/>
    <w:rsid w:val="008A655D"/>
    <w:rsid w:val="008A6CC5"/>
    <w:rsid w:val="008A7226"/>
    <w:rsid w:val="008A7676"/>
    <w:rsid w:val="008B0237"/>
    <w:rsid w:val="008B0336"/>
    <w:rsid w:val="008B036A"/>
    <w:rsid w:val="008B06B6"/>
    <w:rsid w:val="008B0711"/>
    <w:rsid w:val="008B071F"/>
    <w:rsid w:val="008B0C2C"/>
    <w:rsid w:val="008B0D7D"/>
    <w:rsid w:val="008B1456"/>
    <w:rsid w:val="008B1588"/>
    <w:rsid w:val="008B16B4"/>
    <w:rsid w:val="008B172E"/>
    <w:rsid w:val="008B2020"/>
    <w:rsid w:val="008B2039"/>
    <w:rsid w:val="008B21E1"/>
    <w:rsid w:val="008B22D2"/>
    <w:rsid w:val="008B23C5"/>
    <w:rsid w:val="008B2504"/>
    <w:rsid w:val="008B2920"/>
    <w:rsid w:val="008B2994"/>
    <w:rsid w:val="008B2BD2"/>
    <w:rsid w:val="008B2C5C"/>
    <w:rsid w:val="008B2C83"/>
    <w:rsid w:val="008B2E5A"/>
    <w:rsid w:val="008B3040"/>
    <w:rsid w:val="008B30FC"/>
    <w:rsid w:val="008B3552"/>
    <w:rsid w:val="008B3775"/>
    <w:rsid w:val="008B3ED2"/>
    <w:rsid w:val="008B3F4C"/>
    <w:rsid w:val="008B43FD"/>
    <w:rsid w:val="008B48C9"/>
    <w:rsid w:val="008B4E10"/>
    <w:rsid w:val="008B4E5E"/>
    <w:rsid w:val="008B5053"/>
    <w:rsid w:val="008B560C"/>
    <w:rsid w:val="008B57CA"/>
    <w:rsid w:val="008B5A43"/>
    <w:rsid w:val="008B5BDF"/>
    <w:rsid w:val="008B633B"/>
    <w:rsid w:val="008B63DA"/>
    <w:rsid w:val="008B64F6"/>
    <w:rsid w:val="008B6EBA"/>
    <w:rsid w:val="008B71E0"/>
    <w:rsid w:val="008B72B9"/>
    <w:rsid w:val="008B73C7"/>
    <w:rsid w:val="008B7DC2"/>
    <w:rsid w:val="008B7EA6"/>
    <w:rsid w:val="008B7FCC"/>
    <w:rsid w:val="008C0780"/>
    <w:rsid w:val="008C0A60"/>
    <w:rsid w:val="008C0B7C"/>
    <w:rsid w:val="008C0DEF"/>
    <w:rsid w:val="008C0EA6"/>
    <w:rsid w:val="008C15C0"/>
    <w:rsid w:val="008C15D3"/>
    <w:rsid w:val="008C1651"/>
    <w:rsid w:val="008C170F"/>
    <w:rsid w:val="008C188D"/>
    <w:rsid w:val="008C1A69"/>
    <w:rsid w:val="008C1E38"/>
    <w:rsid w:val="008C22C2"/>
    <w:rsid w:val="008C25B7"/>
    <w:rsid w:val="008C26D0"/>
    <w:rsid w:val="008C27D0"/>
    <w:rsid w:val="008C2ADE"/>
    <w:rsid w:val="008C2F98"/>
    <w:rsid w:val="008C367E"/>
    <w:rsid w:val="008C3B33"/>
    <w:rsid w:val="008C3C46"/>
    <w:rsid w:val="008C3CE0"/>
    <w:rsid w:val="008C3DFE"/>
    <w:rsid w:val="008C42BE"/>
    <w:rsid w:val="008C4511"/>
    <w:rsid w:val="008C46E5"/>
    <w:rsid w:val="008C4A5A"/>
    <w:rsid w:val="008C4AF7"/>
    <w:rsid w:val="008C4D90"/>
    <w:rsid w:val="008C5BF8"/>
    <w:rsid w:val="008C5EDC"/>
    <w:rsid w:val="008C62CA"/>
    <w:rsid w:val="008C6633"/>
    <w:rsid w:val="008C66B8"/>
    <w:rsid w:val="008C66F7"/>
    <w:rsid w:val="008C67FB"/>
    <w:rsid w:val="008C6AF2"/>
    <w:rsid w:val="008C6DF8"/>
    <w:rsid w:val="008C6F31"/>
    <w:rsid w:val="008C7033"/>
    <w:rsid w:val="008C7291"/>
    <w:rsid w:val="008C7C52"/>
    <w:rsid w:val="008C7C89"/>
    <w:rsid w:val="008D0297"/>
    <w:rsid w:val="008D02D4"/>
    <w:rsid w:val="008D0308"/>
    <w:rsid w:val="008D05A5"/>
    <w:rsid w:val="008D0701"/>
    <w:rsid w:val="008D0809"/>
    <w:rsid w:val="008D08F3"/>
    <w:rsid w:val="008D0934"/>
    <w:rsid w:val="008D0AE4"/>
    <w:rsid w:val="008D0B85"/>
    <w:rsid w:val="008D0B94"/>
    <w:rsid w:val="008D1318"/>
    <w:rsid w:val="008D1348"/>
    <w:rsid w:val="008D167C"/>
    <w:rsid w:val="008D1907"/>
    <w:rsid w:val="008D1BD7"/>
    <w:rsid w:val="008D1C57"/>
    <w:rsid w:val="008D1F1C"/>
    <w:rsid w:val="008D2286"/>
    <w:rsid w:val="008D247A"/>
    <w:rsid w:val="008D253E"/>
    <w:rsid w:val="008D25DB"/>
    <w:rsid w:val="008D288E"/>
    <w:rsid w:val="008D29A8"/>
    <w:rsid w:val="008D2C66"/>
    <w:rsid w:val="008D359F"/>
    <w:rsid w:val="008D36B1"/>
    <w:rsid w:val="008D3B3B"/>
    <w:rsid w:val="008D3DA1"/>
    <w:rsid w:val="008D45CC"/>
    <w:rsid w:val="008D4B43"/>
    <w:rsid w:val="008D4BEF"/>
    <w:rsid w:val="008D4C29"/>
    <w:rsid w:val="008D4E31"/>
    <w:rsid w:val="008D4EA4"/>
    <w:rsid w:val="008D5352"/>
    <w:rsid w:val="008D58B3"/>
    <w:rsid w:val="008D5957"/>
    <w:rsid w:val="008D5E69"/>
    <w:rsid w:val="008D5E6B"/>
    <w:rsid w:val="008D607D"/>
    <w:rsid w:val="008D68EA"/>
    <w:rsid w:val="008D6A56"/>
    <w:rsid w:val="008D7399"/>
    <w:rsid w:val="008D7442"/>
    <w:rsid w:val="008D77C4"/>
    <w:rsid w:val="008D7919"/>
    <w:rsid w:val="008D7A54"/>
    <w:rsid w:val="008D7B85"/>
    <w:rsid w:val="008E00BD"/>
    <w:rsid w:val="008E01FD"/>
    <w:rsid w:val="008E0434"/>
    <w:rsid w:val="008E047D"/>
    <w:rsid w:val="008E0598"/>
    <w:rsid w:val="008E071B"/>
    <w:rsid w:val="008E0DD9"/>
    <w:rsid w:val="008E13BA"/>
    <w:rsid w:val="008E15E7"/>
    <w:rsid w:val="008E1FA6"/>
    <w:rsid w:val="008E2366"/>
    <w:rsid w:val="008E249D"/>
    <w:rsid w:val="008E25B7"/>
    <w:rsid w:val="008E280C"/>
    <w:rsid w:val="008E2814"/>
    <w:rsid w:val="008E28C0"/>
    <w:rsid w:val="008E2903"/>
    <w:rsid w:val="008E295C"/>
    <w:rsid w:val="008E2A0D"/>
    <w:rsid w:val="008E2A4C"/>
    <w:rsid w:val="008E2B6A"/>
    <w:rsid w:val="008E2D65"/>
    <w:rsid w:val="008E2F64"/>
    <w:rsid w:val="008E32B4"/>
    <w:rsid w:val="008E35DA"/>
    <w:rsid w:val="008E36C7"/>
    <w:rsid w:val="008E37F8"/>
    <w:rsid w:val="008E3CAF"/>
    <w:rsid w:val="008E41A4"/>
    <w:rsid w:val="008E489B"/>
    <w:rsid w:val="008E4BBA"/>
    <w:rsid w:val="008E4E9A"/>
    <w:rsid w:val="008E4EF4"/>
    <w:rsid w:val="008E5841"/>
    <w:rsid w:val="008E5CCE"/>
    <w:rsid w:val="008E608A"/>
    <w:rsid w:val="008E60EB"/>
    <w:rsid w:val="008E610E"/>
    <w:rsid w:val="008E6170"/>
    <w:rsid w:val="008E63B3"/>
    <w:rsid w:val="008E6848"/>
    <w:rsid w:val="008E6938"/>
    <w:rsid w:val="008E6BD4"/>
    <w:rsid w:val="008E6F51"/>
    <w:rsid w:val="008E6F83"/>
    <w:rsid w:val="008E72BB"/>
    <w:rsid w:val="008F0024"/>
    <w:rsid w:val="008F02C7"/>
    <w:rsid w:val="008F05C8"/>
    <w:rsid w:val="008F06E9"/>
    <w:rsid w:val="008F0DA0"/>
    <w:rsid w:val="008F115E"/>
    <w:rsid w:val="008F163B"/>
    <w:rsid w:val="008F1A35"/>
    <w:rsid w:val="008F1A5E"/>
    <w:rsid w:val="008F1D0A"/>
    <w:rsid w:val="008F1E7E"/>
    <w:rsid w:val="008F2536"/>
    <w:rsid w:val="008F278D"/>
    <w:rsid w:val="008F2E35"/>
    <w:rsid w:val="008F340E"/>
    <w:rsid w:val="008F3637"/>
    <w:rsid w:val="008F3855"/>
    <w:rsid w:val="008F392A"/>
    <w:rsid w:val="008F3A73"/>
    <w:rsid w:val="008F3AE9"/>
    <w:rsid w:val="008F3CD0"/>
    <w:rsid w:val="008F4209"/>
    <w:rsid w:val="008F42C7"/>
    <w:rsid w:val="008F4627"/>
    <w:rsid w:val="008F4A68"/>
    <w:rsid w:val="008F4A92"/>
    <w:rsid w:val="008F4D4D"/>
    <w:rsid w:val="008F5169"/>
    <w:rsid w:val="008F54C8"/>
    <w:rsid w:val="008F55A5"/>
    <w:rsid w:val="008F55EF"/>
    <w:rsid w:val="008F579E"/>
    <w:rsid w:val="008F5DE0"/>
    <w:rsid w:val="008F5F29"/>
    <w:rsid w:val="008F646E"/>
    <w:rsid w:val="008F6686"/>
    <w:rsid w:val="008F66FA"/>
    <w:rsid w:val="008F671F"/>
    <w:rsid w:val="008F6808"/>
    <w:rsid w:val="008F6E73"/>
    <w:rsid w:val="008F6ED7"/>
    <w:rsid w:val="008F71DD"/>
    <w:rsid w:val="008F7A39"/>
    <w:rsid w:val="008F7B01"/>
    <w:rsid w:val="008F7EF0"/>
    <w:rsid w:val="009000C1"/>
    <w:rsid w:val="00900346"/>
    <w:rsid w:val="009003BA"/>
    <w:rsid w:val="009006F7"/>
    <w:rsid w:val="00900760"/>
    <w:rsid w:val="00900801"/>
    <w:rsid w:val="0090081D"/>
    <w:rsid w:val="0090103B"/>
    <w:rsid w:val="009014A1"/>
    <w:rsid w:val="009019AA"/>
    <w:rsid w:val="00901DF4"/>
    <w:rsid w:val="009020F3"/>
    <w:rsid w:val="00902391"/>
    <w:rsid w:val="009024F9"/>
    <w:rsid w:val="009029A6"/>
    <w:rsid w:val="00902B09"/>
    <w:rsid w:val="00902ECC"/>
    <w:rsid w:val="00902FC7"/>
    <w:rsid w:val="00903313"/>
    <w:rsid w:val="0090336E"/>
    <w:rsid w:val="009033F9"/>
    <w:rsid w:val="0090356E"/>
    <w:rsid w:val="009038F4"/>
    <w:rsid w:val="00904143"/>
    <w:rsid w:val="009045F7"/>
    <w:rsid w:val="009046FB"/>
    <w:rsid w:val="0090476D"/>
    <w:rsid w:val="00904F0E"/>
    <w:rsid w:val="0090523F"/>
    <w:rsid w:val="00905A6D"/>
    <w:rsid w:val="00905A91"/>
    <w:rsid w:val="00905F6D"/>
    <w:rsid w:val="00906401"/>
    <w:rsid w:val="00906837"/>
    <w:rsid w:val="00906A13"/>
    <w:rsid w:val="00906DAD"/>
    <w:rsid w:val="00907616"/>
    <w:rsid w:val="00907AFA"/>
    <w:rsid w:val="009100B7"/>
    <w:rsid w:val="00910128"/>
    <w:rsid w:val="009101B1"/>
    <w:rsid w:val="0091045B"/>
    <w:rsid w:val="00910676"/>
    <w:rsid w:val="00910692"/>
    <w:rsid w:val="00910730"/>
    <w:rsid w:val="00910A6C"/>
    <w:rsid w:val="00910C15"/>
    <w:rsid w:val="00910EDD"/>
    <w:rsid w:val="00910EEB"/>
    <w:rsid w:val="00910FC9"/>
    <w:rsid w:val="0091142B"/>
    <w:rsid w:val="009114E5"/>
    <w:rsid w:val="00911A31"/>
    <w:rsid w:val="009120C4"/>
    <w:rsid w:val="009120F7"/>
    <w:rsid w:val="009121E6"/>
    <w:rsid w:val="009123C2"/>
    <w:rsid w:val="0091256D"/>
    <w:rsid w:val="0091275C"/>
    <w:rsid w:val="009127F8"/>
    <w:rsid w:val="00913143"/>
    <w:rsid w:val="00913184"/>
    <w:rsid w:val="009132F9"/>
    <w:rsid w:val="009133D8"/>
    <w:rsid w:val="00913642"/>
    <w:rsid w:val="0091368E"/>
    <w:rsid w:val="009139FA"/>
    <w:rsid w:val="00913C0C"/>
    <w:rsid w:val="00913DCD"/>
    <w:rsid w:val="00913EF4"/>
    <w:rsid w:val="00914028"/>
    <w:rsid w:val="0091412B"/>
    <w:rsid w:val="0091444B"/>
    <w:rsid w:val="00914695"/>
    <w:rsid w:val="00914C22"/>
    <w:rsid w:val="00914C2A"/>
    <w:rsid w:val="00914F58"/>
    <w:rsid w:val="00914FDB"/>
    <w:rsid w:val="0091517C"/>
    <w:rsid w:val="009157A3"/>
    <w:rsid w:val="00915868"/>
    <w:rsid w:val="00915C1E"/>
    <w:rsid w:val="00916346"/>
    <w:rsid w:val="009165BE"/>
    <w:rsid w:val="00916BB1"/>
    <w:rsid w:val="0091716D"/>
    <w:rsid w:val="009173EB"/>
    <w:rsid w:val="00917431"/>
    <w:rsid w:val="00917C23"/>
    <w:rsid w:val="00917C6A"/>
    <w:rsid w:val="00917DA5"/>
    <w:rsid w:val="00917EE2"/>
    <w:rsid w:val="00917FC1"/>
    <w:rsid w:val="009200ED"/>
    <w:rsid w:val="009207A4"/>
    <w:rsid w:val="009208A3"/>
    <w:rsid w:val="009212C2"/>
    <w:rsid w:val="009216FF"/>
    <w:rsid w:val="00921B59"/>
    <w:rsid w:val="00921CCF"/>
    <w:rsid w:val="00921F55"/>
    <w:rsid w:val="009220A7"/>
    <w:rsid w:val="009221B4"/>
    <w:rsid w:val="009221DE"/>
    <w:rsid w:val="00922247"/>
    <w:rsid w:val="009222B7"/>
    <w:rsid w:val="00922411"/>
    <w:rsid w:val="00922471"/>
    <w:rsid w:val="009227FF"/>
    <w:rsid w:val="00922FAA"/>
    <w:rsid w:val="009230F2"/>
    <w:rsid w:val="009231A6"/>
    <w:rsid w:val="0092321E"/>
    <w:rsid w:val="0092325A"/>
    <w:rsid w:val="00923509"/>
    <w:rsid w:val="00923865"/>
    <w:rsid w:val="00923A2F"/>
    <w:rsid w:val="00923C4C"/>
    <w:rsid w:val="00923D23"/>
    <w:rsid w:val="009243C3"/>
    <w:rsid w:val="00924527"/>
    <w:rsid w:val="00924554"/>
    <w:rsid w:val="00924703"/>
    <w:rsid w:val="00924A85"/>
    <w:rsid w:val="00924E4C"/>
    <w:rsid w:val="009256CE"/>
    <w:rsid w:val="00925B06"/>
    <w:rsid w:val="00925B0F"/>
    <w:rsid w:val="00925FC1"/>
    <w:rsid w:val="00925FF8"/>
    <w:rsid w:val="00926133"/>
    <w:rsid w:val="009263E7"/>
    <w:rsid w:val="009267A1"/>
    <w:rsid w:val="00926A79"/>
    <w:rsid w:val="00926D44"/>
    <w:rsid w:val="009270E4"/>
    <w:rsid w:val="0092729B"/>
    <w:rsid w:val="009274A5"/>
    <w:rsid w:val="009274AE"/>
    <w:rsid w:val="009274D9"/>
    <w:rsid w:val="00927787"/>
    <w:rsid w:val="00927B13"/>
    <w:rsid w:val="00927C0F"/>
    <w:rsid w:val="00930943"/>
    <w:rsid w:val="00930C68"/>
    <w:rsid w:val="00930D2E"/>
    <w:rsid w:val="009310E0"/>
    <w:rsid w:val="0093116E"/>
    <w:rsid w:val="009312BD"/>
    <w:rsid w:val="00931776"/>
    <w:rsid w:val="00931DDA"/>
    <w:rsid w:val="00931E8D"/>
    <w:rsid w:val="00931EE8"/>
    <w:rsid w:val="00932250"/>
    <w:rsid w:val="00932350"/>
    <w:rsid w:val="00932667"/>
    <w:rsid w:val="0093267A"/>
    <w:rsid w:val="00932E8D"/>
    <w:rsid w:val="00932EBD"/>
    <w:rsid w:val="0093363C"/>
    <w:rsid w:val="009339C9"/>
    <w:rsid w:val="00933D45"/>
    <w:rsid w:val="00933EFB"/>
    <w:rsid w:val="009340B4"/>
    <w:rsid w:val="0093426F"/>
    <w:rsid w:val="0093451D"/>
    <w:rsid w:val="0093465A"/>
    <w:rsid w:val="009347B8"/>
    <w:rsid w:val="00934A18"/>
    <w:rsid w:val="00934DA0"/>
    <w:rsid w:val="00934F55"/>
    <w:rsid w:val="009351FB"/>
    <w:rsid w:val="0093523D"/>
    <w:rsid w:val="00935439"/>
    <w:rsid w:val="00935475"/>
    <w:rsid w:val="0093573A"/>
    <w:rsid w:val="00935EAE"/>
    <w:rsid w:val="00935F26"/>
    <w:rsid w:val="009366C8"/>
    <w:rsid w:val="009366E4"/>
    <w:rsid w:val="00936847"/>
    <w:rsid w:val="0093692E"/>
    <w:rsid w:val="00936F25"/>
    <w:rsid w:val="00936F70"/>
    <w:rsid w:val="00937262"/>
    <w:rsid w:val="0093749A"/>
    <w:rsid w:val="0093758C"/>
    <w:rsid w:val="00937C94"/>
    <w:rsid w:val="00937CF1"/>
    <w:rsid w:val="00937E91"/>
    <w:rsid w:val="009410D5"/>
    <w:rsid w:val="009412BD"/>
    <w:rsid w:val="00941679"/>
    <w:rsid w:val="009416F1"/>
    <w:rsid w:val="00941708"/>
    <w:rsid w:val="00941718"/>
    <w:rsid w:val="00941847"/>
    <w:rsid w:val="00941957"/>
    <w:rsid w:val="00941DC0"/>
    <w:rsid w:val="00941F50"/>
    <w:rsid w:val="009421A1"/>
    <w:rsid w:val="009421F7"/>
    <w:rsid w:val="0094265F"/>
    <w:rsid w:val="00942A8B"/>
    <w:rsid w:val="00942DB7"/>
    <w:rsid w:val="009433FE"/>
    <w:rsid w:val="00943602"/>
    <w:rsid w:val="009437B2"/>
    <w:rsid w:val="009439DA"/>
    <w:rsid w:val="00943C29"/>
    <w:rsid w:val="009442DB"/>
    <w:rsid w:val="0094469E"/>
    <w:rsid w:val="00944DA4"/>
    <w:rsid w:val="00944FCB"/>
    <w:rsid w:val="009453B3"/>
    <w:rsid w:val="00945500"/>
    <w:rsid w:val="009455AE"/>
    <w:rsid w:val="00945B36"/>
    <w:rsid w:val="00945D0D"/>
    <w:rsid w:val="009463DE"/>
    <w:rsid w:val="00946975"/>
    <w:rsid w:val="00946AD4"/>
    <w:rsid w:val="00946ADE"/>
    <w:rsid w:val="00946EF3"/>
    <w:rsid w:val="00946F4F"/>
    <w:rsid w:val="00947010"/>
    <w:rsid w:val="009470F5"/>
    <w:rsid w:val="009474F3"/>
    <w:rsid w:val="0094770D"/>
    <w:rsid w:val="009477A6"/>
    <w:rsid w:val="00947BB1"/>
    <w:rsid w:val="00947BE1"/>
    <w:rsid w:val="00947EA9"/>
    <w:rsid w:val="00947F79"/>
    <w:rsid w:val="00947FB1"/>
    <w:rsid w:val="00950000"/>
    <w:rsid w:val="00950329"/>
    <w:rsid w:val="0095053C"/>
    <w:rsid w:val="00950643"/>
    <w:rsid w:val="0095094D"/>
    <w:rsid w:val="0095097F"/>
    <w:rsid w:val="009509E6"/>
    <w:rsid w:val="00950B86"/>
    <w:rsid w:val="00950B8A"/>
    <w:rsid w:val="00950CEF"/>
    <w:rsid w:val="00951013"/>
    <w:rsid w:val="009511E1"/>
    <w:rsid w:val="00951452"/>
    <w:rsid w:val="00951514"/>
    <w:rsid w:val="00951E44"/>
    <w:rsid w:val="00951EB7"/>
    <w:rsid w:val="00952051"/>
    <w:rsid w:val="0095245A"/>
    <w:rsid w:val="00952D57"/>
    <w:rsid w:val="00952DC7"/>
    <w:rsid w:val="00953331"/>
    <w:rsid w:val="009534E9"/>
    <w:rsid w:val="00953FFC"/>
    <w:rsid w:val="00954560"/>
    <w:rsid w:val="00954B9C"/>
    <w:rsid w:val="00954C59"/>
    <w:rsid w:val="00954E5B"/>
    <w:rsid w:val="00954F8C"/>
    <w:rsid w:val="00955113"/>
    <w:rsid w:val="00955154"/>
    <w:rsid w:val="00955326"/>
    <w:rsid w:val="00955354"/>
    <w:rsid w:val="009554BF"/>
    <w:rsid w:val="00955853"/>
    <w:rsid w:val="0095596B"/>
    <w:rsid w:val="00955CD6"/>
    <w:rsid w:val="009561AF"/>
    <w:rsid w:val="009562C9"/>
    <w:rsid w:val="009568B6"/>
    <w:rsid w:val="00957862"/>
    <w:rsid w:val="009578D4"/>
    <w:rsid w:val="00957A93"/>
    <w:rsid w:val="00957B73"/>
    <w:rsid w:val="00957CF6"/>
    <w:rsid w:val="009600CC"/>
    <w:rsid w:val="00960C59"/>
    <w:rsid w:val="00960E59"/>
    <w:rsid w:val="00960F01"/>
    <w:rsid w:val="009611D5"/>
    <w:rsid w:val="0096125C"/>
    <w:rsid w:val="00961373"/>
    <w:rsid w:val="0096141C"/>
    <w:rsid w:val="0096153F"/>
    <w:rsid w:val="00961583"/>
    <w:rsid w:val="00961B94"/>
    <w:rsid w:val="00961C73"/>
    <w:rsid w:val="00961C8A"/>
    <w:rsid w:val="00961CB5"/>
    <w:rsid w:val="00961EF0"/>
    <w:rsid w:val="00961FC4"/>
    <w:rsid w:val="0096204C"/>
    <w:rsid w:val="009620EE"/>
    <w:rsid w:val="009624B5"/>
    <w:rsid w:val="009629CA"/>
    <w:rsid w:val="00962B56"/>
    <w:rsid w:val="00962FE8"/>
    <w:rsid w:val="00963589"/>
    <w:rsid w:val="00963AAD"/>
    <w:rsid w:val="00963BEB"/>
    <w:rsid w:val="00964285"/>
    <w:rsid w:val="009642EF"/>
    <w:rsid w:val="009646F8"/>
    <w:rsid w:val="0096475E"/>
    <w:rsid w:val="00964C34"/>
    <w:rsid w:val="009652F1"/>
    <w:rsid w:val="00965633"/>
    <w:rsid w:val="00965CEE"/>
    <w:rsid w:val="00965D3E"/>
    <w:rsid w:val="00965E92"/>
    <w:rsid w:val="00965EBC"/>
    <w:rsid w:val="009660FF"/>
    <w:rsid w:val="0096636C"/>
    <w:rsid w:val="00966981"/>
    <w:rsid w:val="0096699A"/>
    <w:rsid w:val="009669E8"/>
    <w:rsid w:val="00966B6A"/>
    <w:rsid w:val="00967514"/>
    <w:rsid w:val="0096759B"/>
    <w:rsid w:val="0096768E"/>
    <w:rsid w:val="0096777F"/>
    <w:rsid w:val="00967AE4"/>
    <w:rsid w:val="00967C56"/>
    <w:rsid w:val="00970032"/>
    <w:rsid w:val="00970373"/>
    <w:rsid w:val="009704FB"/>
    <w:rsid w:val="009706A2"/>
    <w:rsid w:val="00970978"/>
    <w:rsid w:val="0097131E"/>
    <w:rsid w:val="00971B24"/>
    <w:rsid w:val="00971BA5"/>
    <w:rsid w:val="00971D40"/>
    <w:rsid w:val="00972120"/>
    <w:rsid w:val="0097270D"/>
    <w:rsid w:val="009728C9"/>
    <w:rsid w:val="00972957"/>
    <w:rsid w:val="00972AFF"/>
    <w:rsid w:val="00972B0A"/>
    <w:rsid w:val="00972D89"/>
    <w:rsid w:val="00972D9C"/>
    <w:rsid w:val="00972F48"/>
    <w:rsid w:val="00972F50"/>
    <w:rsid w:val="0097349C"/>
    <w:rsid w:val="009734B4"/>
    <w:rsid w:val="00973BAD"/>
    <w:rsid w:val="00973BDC"/>
    <w:rsid w:val="00973C1F"/>
    <w:rsid w:val="00973FCF"/>
    <w:rsid w:val="00974002"/>
    <w:rsid w:val="009743F6"/>
    <w:rsid w:val="00974A93"/>
    <w:rsid w:val="00974BF7"/>
    <w:rsid w:val="00974F84"/>
    <w:rsid w:val="009756E1"/>
    <w:rsid w:val="00975742"/>
    <w:rsid w:val="009757BA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B80"/>
    <w:rsid w:val="00976D3A"/>
    <w:rsid w:val="00976E65"/>
    <w:rsid w:val="0097725B"/>
    <w:rsid w:val="0097792F"/>
    <w:rsid w:val="00977DDE"/>
    <w:rsid w:val="00977F6A"/>
    <w:rsid w:val="00980271"/>
    <w:rsid w:val="00980526"/>
    <w:rsid w:val="0098090B"/>
    <w:rsid w:val="00980954"/>
    <w:rsid w:val="00980A32"/>
    <w:rsid w:val="00980D69"/>
    <w:rsid w:val="00980FED"/>
    <w:rsid w:val="00981DC2"/>
    <w:rsid w:val="00982048"/>
    <w:rsid w:val="009826BA"/>
    <w:rsid w:val="00982A25"/>
    <w:rsid w:val="00982AC2"/>
    <w:rsid w:val="00982BBF"/>
    <w:rsid w:val="00982DBF"/>
    <w:rsid w:val="00983073"/>
    <w:rsid w:val="009831AA"/>
    <w:rsid w:val="009832F1"/>
    <w:rsid w:val="00983489"/>
    <w:rsid w:val="009839AD"/>
    <w:rsid w:val="00983AB7"/>
    <w:rsid w:val="00984015"/>
    <w:rsid w:val="0098490B"/>
    <w:rsid w:val="00984F24"/>
    <w:rsid w:val="00984F5F"/>
    <w:rsid w:val="009857C4"/>
    <w:rsid w:val="00985877"/>
    <w:rsid w:val="00985E35"/>
    <w:rsid w:val="00985F72"/>
    <w:rsid w:val="00986220"/>
    <w:rsid w:val="00986468"/>
    <w:rsid w:val="009864F8"/>
    <w:rsid w:val="00986730"/>
    <w:rsid w:val="00986949"/>
    <w:rsid w:val="00986C65"/>
    <w:rsid w:val="00986DDA"/>
    <w:rsid w:val="00986E28"/>
    <w:rsid w:val="0098713A"/>
    <w:rsid w:val="00987488"/>
    <w:rsid w:val="0098748B"/>
    <w:rsid w:val="0098768F"/>
    <w:rsid w:val="00987E6B"/>
    <w:rsid w:val="00990035"/>
    <w:rsid w:val="009900AD"/>
    <w:rsid w:val="009902EB"/>
    <w:rsid w:val="00990825"/>
    <w:rsid w:val="00990976"/>
    <w:rsid w:val="009909F4"/>
    <w:rsid w:val="00990E75"/>
    <w:rsid w:val="00990FB8"/>
    <w:rsid w:val="00991130"/>
    <w:rsid w:val="009911F1"/>
    <w:rsid w:val="0099128D"/>
    <w:rsid w:val="009915DA"/>
    <w:rsid w:val="009916B6"/>
    <w:rsid w:val="009917C8"/>
    <w:rsid w:val="0099199B"/>
    <w:rsid w:val="00991B99"/>
    <w:rsid w:val="00992B17"/>
    <w:rsid w:val="00992BC7"/>
    <w:rsid w:val="009930BB"/>
    <w:rsid w:val="00993328"/>
    <w:rsid w:val="0099353B"/>
    <w:rsid w:val="00993D71"/>
    <w:rsid w:val="0099427C"/>
    <w:rsid w:val="0099442F"/>
    <w:rsid w:val="00994D54"/>
    <w:rsid w:val="00995199"/>
    <w:rsid w:val="009951F4"/>
    <w:rsid w:val="00995EAC"/>
    <w:rsid w:val="00996246"/>
    <w:rsid w:val="009962DA"/>
    <w:rsid w:val="00996473"/>
    <w:rsid w:val="00996855"/>
    <w:rsid w:val="00996A9A"/>
    <w:rsid w:val="00996DB7"/>
    <w:rsid w:val="009972B1"/>
    <w:rsid w:val="0099730E"/>
    <w:rsid w:val="00997325"/>
    <w:rsid w:val="00997462"/>
    <w:rsid w:val="009974A0"/>
    <w:rsid w:val="00997589"/>
    <w:rsid w:val="00997727"/>
    <w:rsid w:val="00997BC4"/>
    <w:rsid w:val="009A0112"/>
    <w:rsid w:val="009A03A6"/>
    <w:rsid w:val="009A060C"/>
    <w:rsid w:val="009A08B5"/>
    <w:rsid w:val="009A1138"/>
    <w:rsid w:val="009A13BC"/>
    <w:rsid w:val="009A1C92"/>
    <w:rsid w:val="009A1DC2"/>
    <w:rsid w:val="009A27BB"/>
    <w:rsid w:val="009A294B"/>
    <w:rsid w:val="009A2BD2"/>
    <w:rsid w:val="009A2F56"/>
    <w:rsid w:val="009A33A0"/>
    <w:rsid w:val="009A33AE"/>
    <w:rsid w:val="009A35F5"/>
    <w:rsid w:val="009A380B"/>
    <w:rsid w:val="009A4467"/>
    <w:rsid w:val="009A48B1"/>
    <w:rsid w:val="009A4FC4"/>
    <w:rsid w:val="009A509A"/>
    <w:rsid w:val="009A5381"/>
    <w:rsid w:val="009A5394"/>
    <w:rsid w:val="009A543F"/>
    <w:rsid w:val="009A5594"/>
    <w:rsid w:val="009A57F6"/>
    <w:rsid w:val="009A59D0"/>
    <w:rsid w:val="009A6046"/>
    <w:rsid w:val="009A6310"/>
    <w:rsid w:val="009A681A"/>
    <w:rsid w:val="009A6937"/>
    <w:rsid w:val="009A6AB3"/>
    <w:rsid w:val="009A6B7A"/>
    <w:rsid w:val="009A6D5D"/>
    <w:rsid w:val="009A6D74"/>
    <w:rsid w:val="009A6EB4"/>
    <w:rsid w:val="009A7034"/>
    <w:rsid w:val="009A7074"/>
    <w:rsid w:val="009A70AC"/>
    <w:rsid w:val="009A70D1"/>
    <w:rsid w:val="009A74D7"/>
    <w:rsid w:val="009A75FD"/>
    <w:rsid w:val="009A763D"/>
    <w:rsid w:val="009A7825"/>
    <w:rsid w:val="009A7863"/>
    <w:rsid w:val="009A78D9"/>
    <w:rsid w:val="009A79B7"/>
    <w:rsid w:val="009A7B98"/>
    <w:rsid w:val="009B00AC"/>
    <w:rsid w:val="009B0198"/>
    <w:rsid w:val="009B01EC"/>
    <w:rsid w:val="009B06D3"/>
    <w:rsid w:val="009B07E3"/>
    <w:rsid w:val="009B0A1F"/>
    <w:rsid w:val="009B0CEE"/>
    <w:rsid w:val="009B1252"/>
    <w:rsid w:val="009B12CF"/>
    <w:rsid w:val="009B14B1"/>
    <w:rsid w:val="009B1669"/>
    <w:rsid w:val="009B1820"/>
    <w:rsid w:val="009B1886"/>
    <w:rsid w:val="009B1B3C"/>
    <w:rsid w:val="009B2019"/>
    <w:rsid w:val="009B2520"/>
    <w:rsid w:val="009B261D"/>
    <w:rsid w:val="009B2897"/>
    <w:rsid w:val="009B2D11"/>
    <w:rsid w:val="009B3160"/>
    <w:rsid w:val="009B3358"/>
    <w:rsid w:val="009B33C8"/>
    <w:rsid w:val="009B362E"/>
    <w:rsid w:val="009B3C8F"/>
    <w:rsid w:val="009B3F27"/>
    <w:rsid w:val="009B40F8"/>
    <w:rsid w:val="009B4389"/>
    <w:rsid w:val="009B47AF"/>
    <w:rsid w:val="009B49A4"/>
    <w:rsid w:val="009B4C4A"/>
    <w:rsid w:val="009B4D23"/>
    <w:rsid w:val="009B5142"/>
    <w:rsid w:val="009B52F5"/>
    <w:rsid w:val="009B53D4"/>
    <w:rsid w:val="009B576B"/>
    <w:rsid w:val="009B5A13"/>
    <w:rsid w:val="009B5B8F"/>
    <w:rsid w:val="009B5E41"/>
    <w:rsid w:val="009B5F6E"/>
    <w:rsid w:val="009B62CC"/>
    <w:rsid w:val="009B6446"/>
    <w:rsid w:val="009B6B3D"/>
    <w:rsid w:val="009B6EF0"/>
    <w:rsid w:val="009B6FE6"/>
    <w:rsid w:val="009B70F7"/>
    <w:rsid w:val="009B7138"/>
    <w:rsid w:val="009B71E2"/>
    <w:rsid w:val="009B71E7"/>
    <w:rsid w:val="009B7374"/>
    <w:rsid w:val="009B760B"/>
    <w:rsid w:val="009B7623"/>
    <w:rsid w:val="009B77D7"/>
    <w:rsid w:val="009B7AF5"/>
    <w:rsid w:val="009B7BFB"/>
    <w:rsid w:val="009C0270"/>
    <w:rsid w:val="009C042A"/>
    <w:rsid w:val="009C0775"/>
    <w:rsid w:val="009C0831"/>
    <w:rsid w:val="009C0C6A"/>
    <w:rsid w:val="009C0F2C"/>
    <w:rsid w:val="009C106B"/>
    <w:rsid w:val="009C14F7"/>
    <w:rsid w:val="009C1508"/>
    <w:rsid w:val="009C226A"/>
    <w:rsid w:val="009C22D7"/>
    <w:rsid w:val="009C2DDA"/>
    <w:rsid w:val="009C2E6A"/>
    <w:rsid w:val="009C2E79"/>
    <w:rsid w:val="009C31E4"/>
    <w:rsid w:val="009C3A15"/>
    <w:rsid w:val="009C3FB6"/>
    <w:rsid w:val="009C41AF"/>
    <w:rsid w:val="009C44C5"/>
    <w:rsid w:val="009C4613"/>
    <w:rsid w:val="009C492E"/>
    <w:rsid w:val="009C4C8A"/>
    <w:rsid w:val="009C4CB9"/>
    <w:rsid w:val="009C4D8E"/>
    <w:rsid w:val="009C4EA7"/>
    <w:rsid w:val="009C542C"/>
    <w:rsid w:val="009C5B08"/>
    <w:rsid w:val="009C5CDD"/>
    <w:rsid w:val="009C5D34"/>
    <w:rsid w:val="009C5D80"/>
    <w:rsid w:val="009C6043"/>
    <w:rsid w:val="009C622A"/>
    <w:rsid w:val="009C665F"/>
    <w:rsid w:val="009C6DED"/>
    <w:rsid w:val="009C6EAB"/>
    <w:rsid w:val="009C7243"/>
    <w:rsid w:val="009C72CC"/>
    <w:rsid w:val="009C7469"/>
    <w:rsid w:val="009C74FE"/>
    <w:rsid w:val="009C79D8"/>
    <w:rsid w:val="009C7A7C"/>
    <w:rsid w:val="009C7CA0"/>
    <w:rsid w:val="009C7F97"/>
    <w:rsid w:val="009D00F9"/>
    <w:rsid w:val="009D0248"/>
    <w:rsid w:val="009D03BE"/>
    <w:rsid w:val="009D0432"/>
    <w:rsid w:val="009D04F9"/>
    <w:rsid w:val="009D0741"/>
    <w:rsid w:val="009D08A3"/>
    <w:rsid w:val="009D11AE"/>
    <w:rsid w:val="009D17FA"/>
    <w:rsid w:val="009D18E7"/>
    <w:rsid w:val="009D1B7E"/>
    <w:rsid w:val="009D1C52"/>
    <w:rsid w:val="009D1CFD"/>
    <w:rsid w:val="009D1D7F"/>
    <w:rsid w:val="009D2029"/>
    <w:rsid w:val="009D2367"/>
    <w:rsid w:val="009D2423"/>
    <w:rsid w:val="009D2810"/>
    <w:rsid w:val="009D2D7C"/>
    <w:rsid w:val="009D2DA9"/>
    <w:rsid w:val="009D2DE7"/>
    <w:rsid w:val="009D3101"/>
    <w:rsid w:val="009D332C"/>
    <w:rsid w:val="009D3774"/>
    <w:rsid w:val="009D3CEF"/>
    <w:rsid w:val="009D3D2A"/>
    <w:rsid w:val="009D3D91"/>
    <w:rsid w:val="009D3F8C"/>
    <w:rsid w:val="009D417D"/>
    <w:rsid w:val="009D428C"/>
    <w:rsid w:val="009D439D"/>
    <w:rsid w:val="009D46E2"/>
    <w:rsid w:val="009D4915"/>
    <w:rsid w:val="009D5111"/>
    <w:rsid w:val="009D5473"/>
    <w:rsid w:val="009D5C51"/>
    <w:rsid w:val="009D6074"/>
    <w:rsid w:val="009D62E8"/>
    <w:rsid w:val="009D663A"/>
    <w:rsid w:val="009D66EC"/>
    <w:rsid w:val="009D6954"/>
    <w:rsid w:val="009D6D8E"/>
    <w:rsid w:val="009D6E1B"/>
    <w:rsid w:val="009D6F4A"/>
    <w:rsid w:val="009D73E2"/>
    <w:rsid w:val="009D75AA"/>
    <w:rsid w:val="009D7859"/>
    <w:rsid w:val="009D78F0"/>
    <w:rsid w:val="009D7D51"/>
    <w:rsid w:val="009D7FE0"/>
    <w:rsid w:val="009E0120"/>
    <w:rsid w:val="009E0415"/>
    <w:rsid w:val="009E0D57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38"/>
    <w:rsid w:val="009E3DED"/>
    <w:rsid w:val="009E4186"/>
    <w:rsid w:val="009E42F1"/>
    <w:rsid w:val="009E434A"/>
    <w:rsid w:val="009E4600"/>
    <w:rsid w:val="009E4AC7"/>
    <w:rsid w:val="009E4B9B"/>
    <w:rsid w:val="009E4DBD"/>
    <w:rsid w:val="009E4F50"/>
    <w:rsid w:val="009E508F"/>
    <w:rsid w:val="009E541E"/>
    <w:rsid w:val="009E56EA"/>
    <w:rsid w:val="009E59B5"/>
    <w:rsid w:val="009E5A67"/>
    <w:rsid w:val="009E5E41"/>
    <w:rsid w:val="009E5FF3"/>
    <w:rsid w:val="009E611C"/>
    <w:rsid w:val="009E66F3"/>
    <w:rsid w:val="009E6773"/>
    <w:rsid w:val="009E681E"/>
    <w:rsid w:val="009E6A0F"/>
    <w:rsid w:val="009E6EE1"/>
    <w:rsid w:val="009E7034"/>
    <w:rsid w:val="009E70EC"/>
    <w:rsid w:val="009E78D7"/>
    <w:rsid w:val="009E796F"/>
    <w:rsid w:val="009F01AB"/>
    <w:rsid w:val="009F0484"/>
    <w:rsid w:val="009F0517"/>
    <w:rsid w:val="009F056F"/>
    <w:rsid w:val="009F0A49"/>
    <w:rsid w:val="009F0C5B"/>
    <w:rsid w:val="009F0E69"/>
    <w:rsid w:val="009F1114"/>
    <w:rsid w:val="009F14CF"/>
    <w:rsid w:val="009F15EF"/>
    <w:rsid w:val="009F1767"/>
    <w:rsid w:val="009F17AC"/>
    <w:rsid w:val="009F2841"/>
    <w:rsid w:val="009F2C41"/>
    <w:rsid w:val="009F2CBA"/>
    <w:rsid w:val="009F2EDF"/>
    <w:rsid w:val="009F31BE"/>
    <w:rsid w:val="009F3B39"/>
    <w:rsid w:val="009F477E"/>
    <w:rsid w:val="009F481A"/>
    <w:rsid w:val="009F4A62"/>
    <w:rsid w:val="009F4CFD"/>
    <w:rsid w:val="009F4F01"/>
    <w:rsid w:val="009F54EB"/>
    <w:rsid w:val="009F59DF"/>
    <w:rsid w:val="009F5BAE"/>
    <w:rsid w:val="009F5C3B"/>
    <w:rsid w:val="009F5C62"/>
    <w:rsid w:val="009F5CB3"/>
    <w:rsid w:val="009F5F25"/>
    <w:rsid w:val="009F5FDA"/>
    <w:rsid w:val="009F61EC"/>
    <w:rsid w:val="009F6527"/>
    <w:rsid w:val="009F65A8"/>
    <w:rsid w:val="009F66A8"/>
    <w:rsid w:val="009F689F"/>
    <w:rsid w:val="009F68DF"/>
    <w:rsid w:val="009F6DE7"/>
    <w:rsid w:val="009F6E0B"/>
    <w:rsid w:val="009F6F57"/>
    <w:rsid w:val="009F6FFD"/>
    <w:rsid w:val="009F741A"/>
    <w:rsid w:val="009F7A92"/>
    <w:rsid w:val="009F7C0D"/>
    <w:rsid w:val="009F7FBB"/>
    <w:rsid w:val="00A0000D"/>
    <w:rsid w:val="00A0030D"/>
    <w:rsid w:val="00A006FB"/>
    <w:rsid w:val="00A00916"/>
    <w:rsid w:val="00A00D53"/>
    <w:rsid w:val="00A01097"/>
    <w:rsid w:val="00A01398"/>
    <w:rsid w:val="00A015E3"/>
    <w:rsid w:val="00A015E7"/>
    <w:rsid w:val="00A01EE4"/>
    <w:rsid w:val="00A01FB8"/>
    <w:rsid w:val="00A02442"/>
    <w:rsid w:val="00A02F54"/>
    <w:rsid w:val="00A03233"/>
    <w:rsid w:val="00A03488"/>
    <w:rsid w:val="00A034AC"/>
    <w:rsid w:val="00A03D1E"/>
    <w:rsid w:val="00A03F96"/>
    <w:rsid w:val="00A03FCD"/>
    <w:rsid w:val="00A04876"/>
    <w:rsid w:val="00A04A87"/>
    <w:rsid w:val="00A051C9"/>
    <w:rsid w:val="00A05474"/>
    <w:rsid w:val="00A05AAC"/>
    <w:rsid w:val="00A05D50"/>
    <w:rsid w:val="00A05E3A"/>
    <w:rsid w:val="00A060AB"/>
    <w:rsid w:val="00A060E0"/>
    <w:rsid w:val="00A061C5"/>
    <w:rsid w:val="00A06333"/>
    <w:rsid w:val="00A0634A"/>
    <w:rsid w:val="00A06387"/>
    <w:rsid w:val="00A06475"/>
    <w:rsid w:val="00A066A6"/>
    <w:rsid w:val="00A069C6"/>
    <w:rsid w:val="00A06B1C"/>
    <w:rsid w:val="00A06B2A"/>
    <w:rsid w:val="00A06DA5"/>
    <w:rsid w:val="00A06F71"/>
    <w:rsid w:val="00A072AF"/>
    <w:rsid w:val="00A0777F"/>
    <w:rsid w:val="00A07856"/>
    <w:rsid w:val="00A07C7E"/>
    <w:rsid w:val="00A07D15"/>
    <w:rsid w:val="00A10368"/>
    <w:rsid w:val="00A103DD"/>
    <w:rsid w:val="00A107CC"/>
    <w:rsid w:val="00A110BA"/>
    <w:rsid w:val="00A1177F"/>
    <w:rsid w:val="00A11D26"/>
    <w:rsid w:val="00A11E5C"/>
    <w:rsid w:val="00A1212F"/>
    <w:rsid w:val="00A1231F"/>
    <w:rsid w:val="00A1233E"/>
    <w:rsid w:val="00A12574"/>
    <w:rsid w:val="00A1289C"/>
    <w:rsid w:val="00A12FDE"/>
    <w:rsid w:val="00A134DE"/>
    <w:rsid w:val="00A1357A"/>
    <w:rsid w:val="00A136AE"/>
    <w:rsid w:val="00A13A7D"/>
    <w:rsid w:val="00A13BC5"/>
    <w:rsid w:val="00A13E48"/>
    <w:rsid w:val="00A14908"/>
    <w:rsid w:val="00A14D53"/>
    <w:rsid w:val="00A14D89"/>
    <w:rsid w:val="00A15035"/>
    <w:rsid w:val="00A15229"/>
    <w:rsid w:val="00A15431"/>
    <w:rsid w:val="00A15837"/>
    <w:rsid w:val="00A15C20"/>
    <w:rsid w:val="00A1667F"/>
    <w:rsid w:val="00A16838"/>
    <w:rsid w:val="00A16AD8"/>
    <w:rsid w:val="00A16BCD"/>
    <w:rsid w:val="00A16C3C"/>
    <w:rsid w:val="00A16CCB"/>
    <w:rsid w:val="00A16D98"/>
    <w:rsid w:val="00A17120"/>
    <w:rsid w:val="00A17225"/>
    <w:rsid w:val="00A173EE"/>
    <w:rsid w:val="00A17674"/>
    <w:rsid w:val="00A17821"/>
    <w:rsid w:val="00A17B77"/>
    <w:rsid w:val="00A17DFB"/>
    <w:rsid w:val="00A2052C"/>
    <w:rsid w:val="00A20799"/>
    <w:rsid w:val="00A2079A"/>
    <w:rsid w:val="00A207AB"/>
    <w:rsid w:val="00A20B8A"/>
    <w:rsid w:val="00A20CD9"/>
    <w:rsid w:val="00A20D74"/>
    <w:rsid w:val="00A21226"/>
    <w:rsid w:val="00A21346"/>
    <w:rsid w:val="00A2137D"/>
    <w:rsid w:val="00A21A29"/>
    <w:rsid w:val="00A21D5D"/>
    <w:rsid w:val="00A21E10"/>
    <w:rsid w:val="00A21E96"/>
    <w:rsid w:val="00A21F64"/>
    <w:rsid w:val="00A2226C"/>
    <w:rsid w:val="00A226EE"/>
    <w:rsid w:val="00A22932"/>
    <w:rsid w:val="00A22A7B"/>
    <w:rsid w:val="00A22CB7"/>
    <w:rsid w:val="00A23741"/>
    <w:rsid w:val="00A23800"/>
    <w:rsid w:val="00A23D39"/>
    <w:rsid w:val="00A240C9"/>
    <w:rsid w:val="00A24369"/>
    <w:rsid w:val="00A2459B"/>
    <w:rsid w:val="00A2474A"/>
    <w:rsid w:val="00A24A38"/>
    <w:rsid w:val="00A24DA5"/>
    <w:rsid w:val="00A255FB"/>
    <w:rsid w:val="00A25720"/>
    <w:rsid w:val="00A2597D"/>
    <w:rsid w:val="00A25AAE"/>
    <w:rsid w:val="00A25AB4"/>
    <w:rsid w:val="00A25CA4"/>
    <w:rsid w:val="00A25D1B"/>
    <w:rsid w:val="00A25E7E"/>
    <w:rsid w:val="00A25E9B"/>
    <w:rsid w:val="00A25FC0"/>
    <w:rsid w:val="00A264AC"/>
    <w:rsid w:val="00A26812"/>
    <w:rsid w:val="00A26BE0"/>
    <w:rsid w:val="00A275E9"/>
    <w:rsid w:val="00A27727"/>
    <w:rsid w:val="00A278DA"/>
    <w:rsid w:val="00A27D85"/>
    <w:rsid w:val="00A3014D"/>
    <w:rsid w:val="00A30638"/>
    <w:rsid w:val="00A30762"/>
    <w:rsid w:val="00A308AE"/>
    <w:rsid w:val="00A30A23"/>
    <w:rsid w:val="00A30B70"/>
    <w:rsid w:val="00A30D54"/>
    <w:rsid w:val="00A30EFF"/>
    <w:rsid w:val="00A310D8"/>
    <w:rsid w:val="00A3148E"/>
    <w:rsid w:val="00A314A8"/>
    <w:rsid w:val="00A314FC"/>
    <w:rsid w:val="00A31BDA"/>
    <w:rsid w:val="00A31C38"/>
    <w:rsid w:val="00A31DC8"/>
    <w:rsid w:val="00A3215A"/>
    <w:rsid w:val="00A321A2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63C"/>
    <w:rsid w:val="00A34899"/>
    <w:rsid w:val="00A34C8E"/>
    <w:rsid w:val="00A3515A"/>
    <w:rsid w:val="00A35777"/>
    <w:rsid w:val="00A35AC5"/>
    <w:rsid w:val="00A35AF0"/>
    <w:rsid w:val="00A367D5"/>
    <w:rsid w:val="00A36ADD"/>
    <w:rsid w:val="00A36FE5"/>
    <w:rsid w:val="00A371A1"/>
    <w:rsid w:val="00A3720D"/>
    <w:rsid w:val="00A374A6"/>
    <w:rsid w:val="00A37B92"/>
    <w:rsid w:val="00A37BD7"/>
    <w:rsid w:val="00A37C44"/>
    <w:rsid w:val="00A37D06"/>
    <w:rsid w:val="00A4020D"/>
    <w:rsid w:val="00A40373"/>
    <w:rsid w:val="00A4089F"/>
    <w:rsid w:val="00A40E33"/>
    <w:rsid w:val="00A415B7"/>
    <w:rsid w:val="00A415D4"/>
    <w:rsid w:val="00A4184B"/>
    <w:rsid w:val="00A41E35"/>
    <w:rsid w:val="00A421E6"/>
    <w:rsid w:val="00A425BD"/>
    <w:rsid w:val="00A42852"/>
    <w:rsid w:val="00A4298E"/>
    <w:rsid w:val="00A42AB3"/>
    <w:rsid w:val="00A42D20"/>
    <w:rsid w:val="00A43253"/>
    <w:rsid w:val="00A435BD"/>
    <w:rsid w:val="00A4372B"/>
    <w:rsid w:val="00A43867"/>
    <w:rsid w:val="00A43AAC"/>
    <w:rsid w:val="00A44768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6EB8"/>
    <w:rsid w:val="00A47421"/>
    <w:rsid w:val="00A4760B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517"/>
    <w:rsid w:val="00A518C2"/>
    <w:rsid w:val="00A51BE2"/>
    <w:rsid w:val="00A51FAA"/>
    <w:rsid w:val="00A52856"/>
    <w:rsid w:val="00A528FA"/>
    <w:rsid w:val="00A52D5D"/>
    <w:rsid w:val="00A52DA3"/>
    <w:rsid w:val="00A52EA9"/>
    <w:rsid w:val="00A52F65"/>
    <w:rsid w:val="00A53175"/>
    <w:rsid w:val="00A535DF"/>
    <w:rsid w:val="00A539C8"/>
    <w:rsid w:val="00A53B36"/>
    <w:rsid w:val="00A53F2C"/>
    <w:rsid w:val="00A5412B"/>
    <w:rsid w:val="00A54145"/>
    <w:rsid w:val="00A543FB"/>
    <w:rsid w:val="00A54802"/>
    <w:rsid w:val="00A54A7B"/>
    <w:rsid w:val="00A54C2C"/>
    <w:rsid w:val="00A550A8"/>
    <w:rsid w:val="00A5514E"/>
    <w:rsid w:val="00A5549E"/>
    <w:rsid w:val="00A55743"/>
    <w:rsid w:val="00A5607F"/>
    <w:rsid w:val="00A5609C"/>
    <w:rsid w:val="00A563E0"/>
    <w:rsid w:val="00A56867"/>
    <w:rsid w:val="00A56B68"/>
    <w:rsid w:val="00A5778B"/>
    <w:rsid w:val="00A579BD"/>
    <w:rsid w:val="00A57C5C"/>
    <w:rsid w:val="00A57F13"/>
    <w:rsid w:val="00A591A9"/>
    <w:rsid w:val="00A600E7"/>
    <w:rsid w:val="00A6018B"/>
    <w:rsid w:val="00A60288"/>
    <w:rsid w:val="00A60489"/>
    <w:rsid w:val="00A606EB"/>
    <w:rsid w:val="00A606F4"/>
    <w:rsid w:val="00A60860"/>
    <w:rsid w:val="00A61A60"/>
    <w:rsid w:val="00A61B98"/>
    <w:rsid w:val="00A61CC2"/>
    <w:rsid w:val="00A61DBC"/>
    <w:rsid w:val="00A61DEC"/>
    <w:rsid w:val="00A61F30"/>
    <w:rsid w:val="00A62D49"/>
    <w:rsid w:val="00A62F96"/>
    <w:rsid w:val="00A63415"/>
    <w:rsid w:val="00A6344E"/>
    <w:rsid w:val="00A6351F"/>
    <w:rsid w:val="00A635B8"/>
    <w:rsid w:val="00A63648"/>
    <w:rsid w:val="00A63923"/>
    <w:rsid w:val="00A63B12"/>
    <w:rsid w:val="00A63D8A"/>
    <w:rsid w:val="00A63F9A"/>
    <w:rsid w:val="00A63FF4"/>
    <w:rsid w:val="00A643DC"/>
    <w:rsid w:val="00A6443D"/>
    <w:rsid w:val="00A64AD4"/>
    <w:rsid w:val="00A64D64"/>
    <w:rsid w:val="00A64ED2"/>
    <w:rsid w:val="00A65BD2"/>
    <w:rsid w:val="00A65F5C"/>
    <w:rsid w:val="00A65FDF"/>
    <w:rsid w:val="00A66040"/>
    <w:rsid w:val="00A66067"/>
    <w:rsid w:val="00A66108"/>
    <w:rsid w:val="00A66206"/>
    <w:rsid w:val="00A66465"/>
    <w:rsid w:val="00A6647F"/>
    <w:rsid w:val="00A66778"/>
    <w:rsid w:val="00A66B03"/>
    <w:rsid w:val="00A66BDE"/>
    <w:rsid w:val="00A66D13"/>
    <w:rsid w:val="00A66D47"/>
    <w:rsid w:val="00A6734D"/>
    <w:rsid w:val="00A678B3"/>
    <w:rsid w:val="00A67A41"/>
    <w:rsid w:val="00A67C5B"/>
    <w:rsid w:val="00A67CE7"/>
    <w:rsid w:val="00A67EA7"/>
    <w:rsid w:val="00A700CC"/>
    <w:rsid w:val="00A70237"/>
    <w:rsid w:val="00A706A7"/>
    <w:rsid w:val="00A707A2"/>
    <w:rsid w:val="00A70CD5"/>
    <w:rsid w:val="00A714C3"/>
    <w:rsid w:val="00A71916"/>
    <w:rsid w:val="00A719D1"/>
    <w:rsid w:val="00A71CB4"/>
    <w:rsid w:val="00A71EE8"/>
    <w:rsid w:val="00A7237D"/>
    <w:rsid w:val="00A7320F"/>
    <w:rsid w:val="00A73341"/>
    <w:rsid w:val="00A737A3"/>
    <w:rsid w:val="00A73956"/>
    <w:rsid w:val="00A7399A"/>
    <w:rsid w:val="00A73CCD"/>
    <w:rsid w:val="00A73D40"/>
    <w:rsid w:val="00A73E4C"/>
    <w:rsid w:val="00A74342"/>
    <w:rsid w:val="00A74795"/>
    <w:rsid w:val="00A7480D"/>
    <w:rsid w:val="00A7485F"/>
    <w:rsid w:val="00A748B1"/>
    <w:rsid w:val="00A749DF"/>
    <w:rsid w:val="00A74E8D"/>
    <w:rsid w:val="00A750F9"/>
    <w:rsid w:val="00A7532B"/>
    <w:rsid w:val="00A75370"/>
    <w:rsid w:val="00A7557D"/>
    <w:rsid w:val="00A7583A"/>
    <w:rsid w:val="00A75D04"/>
    <w:rsid w:val="00A75DE4"/>
    <w:rsid w:val="00A76118"/>
    <w:rsid w:val="00A7639C"/>
    <w:rsid w:val="00A769F3"/>
    <w:rsid w:val="00A76E5F"/>
    <w:rsid w:val="00A771F7"/>
    <w:rsid w:val="00A7727F"/>
    <w:rsid w:val="00A7742B"/>
    <w:rsid w:val="00A7745A"/>
    <w:rsid w:val="00A778D8"/>
    <w:rsid w:val="00A77AB3"/>
    <w:rsid w:val="00A77BC8"/>
    <w:rsid w:val="00A8015C"/>
    <w:rsid w:val="00A80AAF"/>
    <w:rsid w:val="00A80D89"/>
    <w:rsid w:val="00A80DDE"/>
    <w:rsid w:val="00A80DFD"/>
    <w:rsid w:val="00A80FDB"/>
    <w:rsid w:val="00A8109C"/>
    <w:rsid w:val="00A810E0"/>
    <w:rsid w:val="00A81416"/>
    <w:rsid w:val="00A81865"/>
    <w:rsid w:val="00A81DF2"/>
    <w:rsid w:val="00A81E92"/>
    <w:rsid w:val="00A821E8"/>
    <w:rsid w:val="00A8223F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0AE"/>
    <w:rsid w:val="00A8458E"/>
    <w:rsid w:val="00A846C3"/>
    <w:rsid w:val="00A847D6"/>
    <w:rsid w:val="00A84866"/>
    <w:rsid w:val="00A849A3"/>
    <w:rsid w:val="00A85027"/>
    <w:rsid w:val="00A853D4"/>
    <w:rsid w:val="00A8542D"/>
    <w:rsid w:val="00A85570"/>
    <w:rsid w:val="00A857B0"/>
    <w:rsid w:val="00A85C49"/>
    <w:rsid w:val="00A85C4B"/>
    <w:rsid w:val="00A85D47"/>
    <w:rsid w:val="00A860F9"/>
    <w:rsid w:val="00A86425"/>
    <w:rsid w:val="00A865C5"/>
    <w:rsid w:val="00A86EFF"/>
    <w:rsid w:val="00A86FE1"/>
    <w:rsid w:val="00A870DD"/>
    <w:rsid w:val="00A8716D"/>
    <w:rsid w:val="00A87272"/>
    <w:rsid w:val="00A873FD"/>
    <w:rsid w:val="00A875F4"/>
    <w:rsid w:val="00A902AA"/>
    <w:rsid w:val="00A9053F"/>
    <w:rsid w:val="00A905F4"/>
    <w:rsid w:val="00A90650"/>
    <w:rsid w:val="00A908E4"/>
    <w:rsid w:val="00A909C1"/>
    <w:rsid w:val="00A90B93"/>
    <w:rsid w:val="00A90D5B"/>
    <w:rsid w:val="00A91730"/>
    <w:rsid w:val="00A91746"/>
    <w:rsid w:val="00A91A88"/>
    <w:rsid w:val="00A91E6F"/>
    <w:rsid w:val="00A921CA"/>
    <w:rsid w:val="00A924F6"/>
    <w:rsid w:val="00A9294E"/>
    <w:rsid w:val="00A92F47"/>
    <w:rsid w:val="00A930D1"/>
    <w:rsid w:val="00A93929"/>
    <w:rsid w:val="00A93A4E"/>
    <w:rsid w:val="00A93B5D"/>
    <w:rsid w:val="00A943F2"/>
    <w:rsid w:val="00A94AC4"/>
    <w:rsid w:val="00A94ADE"/>
    <w:rsid w:val="00A951DD"/>
    <w:rsid w:val="00A953A8"/>
    <w:rsid w:val="00A954F1"/>
    <w:rsid w:val="00A95614"/>
    <w:rsid w:val="00A9582A"/>
    <w:rsid w:val="00A9587F"/>
    <w:rsid w:val="00A95BB4"/>
    <w:rsid w:val="00A965CC"/>
    <w:rsid w:val="00A96836"/>
    <w:rsid w:val="00A96B21"/>
    <w:rsid w:val="00A96EAC"/>
    <w:rsid w:val="00A97870"/>
    <w:rsid w:val="00A97A41"/>
    <w:rsid w:val="00A97AFE"/>
    <w:rsid w:val="00A97B35"/>
    <w:rsid w:val="00A97B45"/>
    <w:rsid w:val="00AA01BD"/>
    <w:rsid w:val="00AA0A91"/>
    <w:rsid w:val="00AA1291"/>
    <w:rsid w:val="00AA13EE"/>
    <w:rsid w:val="00AA1468"/>
    <w:rsid w:val="00AA148A"/>
    <w:rsid w:val="00AA1492"/>
    <w:rsid w:val="00AA14C7"/>
    <w:rsid w:val="00AA174E"/>
    <w:rsid w:val="00AA1B66"/>
    <w:rsid w:val="00AA1C33"/>
    <w:rsid w:val="00AA1F69"/>
    <w:rsid w:val="00AA28A2"/>
    <w:rsid w:val="00AA28A9"/>
    <w:rsid w:val="00AA2D38"/>
    <w:rsid w:val="00AA2ECF"/>
    <w:rsid w:val="00AA2EF4"/>
    <w:rsid w:val="00AA32A9"/>
    <w:rsid w:val="00AA3392"/>
    <w:rsid w:val="00AA3491"/>
    <w:rsid w:val="00AA3539"/>
    <w:rsid w:val="00AA3707"/>
    <w:rsid w:val="00AA3731"/>
    <w:rsid w:val="00AA39BD"/>
    <w:rsid w:val="00AA3BF1"/>
    <w:rsid w:val="00AA3DE5"/>
    <w:rsid w:val="00AA4131"/>
    <w:rsid w:val="00AA43B5"/>
    <w:rsid w:val="00AA451A"/>
    <w:rsid w:val="00AA45A9"/>
    <w:rsid w:val="00AA4BCC"/>
    <w:rsid w:val="00AA5028"/>
    <w:rsid w:val="00AA59C0"/>
    <w:rsid w:val="00AA5AE7"/>
    <w:rsid w:val="00AA5BEA"/>
    <w:rsid w:val="00AA5C21"/>
    <w:rsid w:val="00AA5DC4"/>
    <w:rsid w:val="00AA6079"/>
    <w:rsid w:val="00AA65DE"/>
    <w:rsid w:val="00AA6805"/>
    <w:rsid w:val="00AA6C62"/>
    <w:rsid w:val="00AA7222"/>
    <w:rsid w:val="00AA72CA"/>
    <w:rsid w:val="00AA74B1"/>
    <w:rsid w:val="00AA7EB8"/>
    <w:rsid w:val="00AB0054"/>
    <w:rsid w:val="00AB0091"/>
    <w:rsid w:val="00AB01BB"/>
    <w:rsid w:val="00AB02E8"/>
    <w:rsid w:val="00AB0317"/>
    <w:rsid w:val="00AB03F3"/>
    <w:rsid w:val="00AB05AE"/>
    <w:rsid w:val="00AB0726"/>
    <w:rsid w:val="00AB080E"/>
    <w:rsid w:val="00AB0905"/>
    <w:rsid w:val="00AB1A4D"/>
    <w:rsid w:val="00AB1B05"/>
    <w:rsid w:val="00AB2334"/>
    <w:rsid w:val="00AB2B36"/>
    <w:rsid w:val="00AB2BD1"/>
    <w:rsid w:val="00AB2D40"/>
    <w:rsid w:val="00AB2EB7"/>
    <w:rsid w:val="00AB39BC"/>
    <w:rsid w:val="00AB3A2A"/>
    <w:rsid w:val="00AB3A52"/>
    <w:rsid w:val="00AB3D6B"/>
    <w:rsid w:val="00AB3F0D"/>
    <w:rsid w:val="00AB437C"/>
    <w:rsid w:val="00AB469F"/>
    <w:rsid w:val="00AB474D"/>
    <w:rsid w:val="00AB4B2F"/>
    <w:rsid w:val="00AB4DDC"/>
    <w:rsid w:val="00AB514C"/>
    <w:rsid w:val="00AB5338"/>
    <w:rsid w:val="00AB557D"/>
    <w:rsid w:val="00AB55BF"/>
    <w:rsid w:val="00AB5650"/>
    <w:rsid w:val="00AB57EB"/>
    <w:rsid w:val="00AB5BFA"/>
    <w:rsid w:val="00AB5C5B"/>
    <w:rsid w:val="00AB6657"/>
    <w:rsid w:val="00AB69A7"/>
    <w:rsid w:val="00AB6E3B"/>
    <w:rsid w:val="00AB6E8F"/>
    <w:rsid w:val="00AB6EB2"/>
    <w:rsid w:val="00AB7061"/>
    <w:rsid w:val="00AB713D"/>
    <w:rsid w:val="00AB71FB"/>
    <w:rsid w:val="00AB781E"/>
    <w:rsid w:val="00AB7B9E"/>
    <w:rsid w:val="00AB7CDC"/>
    <w:rsid w:val="00AC024D"/>
    <w:rsid w:val="00AC0311"/>
    <w:rsid w:val="00AC044C"/>
    <w:rsid w:val="00AC070E"/>
    <w:rsid w:val="00AC08F8"/>
    <w:rsid w:val="00AC142F"/>
    <w:rsid w:val="00AC1562"/>
    <w:rsid w:val="00AC15F8"/>
    <w:rsid w:val="00AC1A41"/>
    <w:rsid w:val="00AC1D28"/>
    <w:rsid w:val="00AC21B3"/>
    <w:rsid w:val="00AC27CB"/>
    <w:rsid w:val="00AC2C5C"/>
    <w:rsid w:val="00AC32F1"/>
    <w:rsid w:val="00AC33F2"/>
    <w:rsid w:val="00AC3B1D"/>
    <w:rsid w:val="00AC3B82"/>
    <w:rsid w:val="00AC3CC0"/>
    <w:rsid w:val="00AC3F94"/>
    <w:rsid w:val="00AC40B8"/>
    <w:rsid w:val="00AC411B"/>
    <w:rsid w:val="00AC47A8"/>
    <w:rsid w:val="00AC4B5A"/>
    <w:rsid w:val="00AC4E34"/>
    <w:rsid w:val="00AC5D90"/>
    <w:rsid w:val="00AC64F7"/>
    <w:rsid w:val="00AC654D"/>
    <w:rsid w:val="00AC66B7"/>
    <w:rsid w:val="00AC777B"/>
    <w:rsid w:val="00AC793E"/>
    <w:rsid w:val="00AC7976"/>
    <w:rsid w:val="00AC7C57"/>
    <w:rsid w:val="00AC7CFB"/>
    <w:rsid w:val="00AC7E76"/>
    <w:rsid w:val="00AC7F69"/>
    <w:rsid w:val="00AD041B"/>
    <w:rsid w:val="00AD078E"/>
    <w:rsid w:val="00AD0AAC"/>
    <w:rsid w:val="00AD0B7B"/>
    <w:rsid w:val="00AD0CD5"/>
    <w:rsid w:val="00AD111C"/>
    <w:rsid w:val="00AD12B4"/>
    <w:rsid w:val="00AD1355"/>
    <w:rsid w:val="00AD15DC"/>
    <w:rsid w:val="00AD1723"/>
    <w:rsid w:val="00AD172C"/>
    <w:rsid w:val="00AD1A42"/>
    <w:rsid w:val="00AD1C38"/>
    <w:rsid w:val="00AD1E42"/>
    <w:rsid w:val="00AD2008"/>
    <w:rsid w:val="00AD2326"/>
    <w:rsid w:val="00AD2B10"/>
    <w:rsid w:val="00AD2D17"/>
    <w:rsid w:val="00AD2E03"/>
    <w:rsid w:val="00AD2E82"/>
    <w:rsid w:val="00AD38B3"/>
    <w:rsid w:val="00AD3ABF"/>
    <w:rsid w:val="00AD40F9"/>
    <w:rsid w:val="00AD46A1"/>
    <w:rsid w:val="00AD495F"/>
    <w:rsid w:val="00AD55D1"/>
    <w:rsid w:val="00AD5861"/>
    <w:rsid w:val="00AD5A28"/>
    <w:rsid w:val="00AD5C90"/>
    <w:rsid w:val="00AD5D8B"/>
    <w:rsid w:val="00AD61B6"/>
    <w:rsid w:val="00AD6718"/>
    <w:rsid w:val="00AD69F3"/>
    <w:rsid w:val="00AD6B1A"/>
    <w:rsid w:val="00AD6BE1"/>
    <w:rsid w:val="00AD7218"/>
    <w:rsid w:val="00AD744D"/>
    <w:rsid w:val="00AD7D1B"/>
    <w:rsid w:val="00AD7D3D"/>
    <w:rsid w:val="00AE0359"/>
    <w:rsid w:val="00AE0429"/>
    <w:rsid w:val="00AE0462"/>
    <w:rsid w:val="00AE0F3D"/>
    <w:rsid w:val="00AE113D"/>
    <w:rsid w:val="00AE1451"/>
    <w:rsid w:val="00AE16F9"/>
    <w:rsid w:val="00AE1A13"/>
    <w:rsid w:val="00AE1C14"/>
    <w:rsid w:val="00AE1D1F"/>
    <w:rsid w:val="00AE1DB1"/>
    <w:rsid w:val="00AE1DC9"/>
    <w:rsid w:val="00AE21C6"/>
    <w:rsid w:val="00AE2322"/>
    <w:rsid w:val="00AE2888"/>
    <w:rsid w:val="00AE2941"/>
    <w:rsid w:val="00AE2D53"/>
    <w:rsid w:val="00AE2E2A"/>
    <w:rsid w:val="00AE314A"/>
    <w:rsid w:val="00AE348C"/>
    <w:rsid w:val="00AE36A6"/>
    <w:rsid w:val="00AE3911"/>
    <w:rsid w:val="00AE3A5E"/>
    <w:rsid w:val="00AE3FBA"/>
    <w:rsid w:val="00AE4326"/>
    <w:rsid w:val="00AE4604"/>
    <w:rsid w:val="00AE464F"/>
    <w:rsid w:val="00AE489A"/>
    <w:rsid w:val="00AE4EA1"/>
    <w:rsid w:val="00AE4F2A"/>
    <w:rsid w:val="00AE5709"/>
    <w:rsid w:val="00AE63D2"/>
    <w:rsid w:val="00AE684B"/>
    <w:rsid w:val="00AE6AA7"/>
    <w:rsid w:val="00AE6ABB"/>
    <w:rsid w:val="00AE6BD4"/>
    <w:rsid w:val="00AE7066"/>
    <w:rsid w:val="00AE77B1"/>
    <w:rsid w:val="00AE77EC"/>
    <w:rsid w:val="00AE7964"/>
    <w:rsid w:val="00AE7D9D"/>
    <w:rsid w:val="00AE7DD9"/>
    <w:rsid w:val="00AE7F3C"/>
    <w:rsid w:val="00AF0161"/>
    <w:rsid w:val="00AF01C8"/>
    <w:rsid w:val="00AF03E1"/>
    <w:rsid w:val="00AF04B0"/>
    <w:rsid w:val="00AF04E9"/>
    <w:rsid w:val="00AF0A77"/>
    <w:rsid w:val="00AF0D58"/>
    <w:rsid w:val="00AF24BE"/>
    <w:rsid w:val="00AF264C"/>
    <w:rsid w:val="00AF2A65"/>
    <w:rsid w:val="00AF2B05"/>
    <w:rsid w:val="00AF2C2F"/>
    <w:rsid w:val="00AF2FCF"/>
    <w:rsid w:val="00AF3108"/>
    <w:rsid w:val="00AF3401"/>
    <w:rsid w:val="00AF35D9"/>
    <w:rsid w:val="00AF3743"/>
    <w:rsid w:val="00AF3A27"/>
    <w:rsid w:val="00AF4619"/>
    <w:rsid w:val="00AF4C2F"/>
    <w:rsid w:val="00AF4CD5"/>
    <w:rsid w:val="00AF5094"/>
    <w:rsid w:val="00AF530E"/>
    <w:rsid w:val="00AF5820"/>
    <w:rsid w:val="00AF58D3"/>
    <w:rsid w:val="00AF60DD"/>
    <w:rsid w:val="00AF623A"/>
    <w:rsid w:val="00AF693C"/>
    <w:rsid w:val="00AF70FC"/>
    <w:rsid w:val="00AF720D"/>
    <w:rsid w:val="00AF7C66"/>
    <w:rsid w:val="00AF7F35"/>
    <w:rsid w:val="00AF7FF9"/>
    <w:rsid w:val="00B00095"/>
    <w:rsid w:val="00B00135"/>
    <w:rsid w:val="00B005FB"/>
    <w:rsid w:val="00B0080D"/>
    <w:rsid w:val="00B00F28"/>
    <w:rsid w:val="00B011D5"/>
    <w:rsid w:val="00B0144A"/>
    <w:rsid w:val="00B016C8"/>
    <w:rsid w:val="00B01B6F"/>
    <w:rsid w:val="00B01BFB"/>
    <w:rsid w:val="00B01D21"/>
    <w:rsid w:val="00B01DF5"/>
    <w:rsid w:val="00B01FDB"/>
    <w:rsid w:val="00B02251"/>
    <w:rsid w:val="00B02556"/>
    <w:rsid w:val="00B03008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480"/>
    <w:rsid w:val="00B05534"/>
    <w:rsid w:val="00B0556D"/>
    <w:rsid w:val="00B05CE4"/>
    <w:rsid w:val="00B05EAC"/>
    <w:rsid w:val="00B05F8F"/>
    <w:rsid w:val="00B05FC7"/>
    <w:rsid w:val="00B0662C"/>
    <w:rsid w:val="00B06B2A"/>
    <w:rsid w:val="00B06D8F"/>
    <w:rsid w:val="00B0769E"/>
    <w:rsid w:val="00B07BAD"/>
    <w:rsid w:val="00B07C8C"/>
    <w:rsid w:val="00B101E4"/>
    <w:rsid w:val="00B105DA"/>
    <w:rsid w:val="00B10A83"/>
    <w:rsid w:val="00B10C06"/>
    <w:rsid w:val="00B10C8B"/>
    <w:rsid w:val="00B11467"/>
    <w:rsid w:val="00B11537"/>
    <w:rsid w:val="00B11A5D"/>
    <w:rsid w:val="00B11D70"/>
    <w:rsid w:val="00B1221E"/>
    <w:rsid w:val="00B12582"/>
    <w:rsid w:val="00B1287C"/>
    <w:rsid w:val="00B12C39"/>
    <w:rsid w:val="00B13024"/>
    <w:rsid w:val="00B130A7"/>
    <w:rsid w:val="00B13461"/>
    <w:rsid w:val="00B1375A"/>
    <w:rsid w:val="00B1382A"/>
    <w:rsid w:val="00B13B92"/>
    <w:rsid w:val="00B13D59"/>
    <w:rsid w:val="00B13F0F"/>
    <w:rsid w:val="00B14189"/>
    <w:rsid w:val="00B141DA"/>
    <w:rsid w:val="00B14373"/>
    <w:rsid w:val="00B143B4"/>
    <w:rsid w:val="00B14CC9"/>
    <w:rsid w:val="00B14FE9"/>
    <w:rsid w:val="00B151C2"/>
    <w:rsid w:val="00B15362"/>
    <w:rsid w:val="00B15453"/>
    <w:rsid w:val="00B156E5"/>
    <w:rsid w:val="00B1612E"/>
    <w:rsid w:val="00B161A6"/>
    <w:rsid w:val="00B16576"/>
    <w:rsid w:val="00B165C1"/>
    <w:rsid w:val="00B1673B"/>
    <w:rsid w:val="00B16873"/>
    <w:rsid w:val="00B16E8C"/>
    <w:rsid w:val="00B17C55"/>
    <w:rsid w:val="00B202D6"/>
    <w:rsid w:val="00B203A9"/>
    <w:rsid w:val="00B20659"/>
    <w:rsid w:val="00B20875"/>
    <w:rsid w:val="00B20D19"/>
    <w:rsid w:val="00B21636"/>
    <w:rsid w:val="00B219AC"/>
    <w:rsid w:val="00B21B8B"/>
    <w:rsid w:val="00B21DD3"/>
    <w:rsid w:val="00B21F0A"/>
    <w:rsid w:val="00B22102"/>
    <w:rsid w:val="00B22210"/>
    <w:rsid w:val="00B2251A"/>
    <w:rsid w:val="00B2263D"/>
    <w:rsid w:val="00B226DD"/>
    <w:rsid w:val="00B2272D"/>
    <w:rsid w:val="00B22937"/>
    <w:rsid w:val="00B23329"/>
    <w:rsid w:val="00B23369"/>
    <w:rsid w:val="00B233E6"/>
    <w:rsid w:val="00B235AE"/>
    <w:rsid w:val="00B236BC"/>
    <w:rsid w:val="00B23A8D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B1"/>
    <w:rsid w:val="00B24CF1"/>
    <w:rsid w:val="00B24F09"/>
    <w:rsid w:val="00B2506F"/>
    <w:rsid w:val="00B25208"/>
    <w:rsid w:val="00B25437"/>
    <w:rsid w:val="00B258E3"/>
    <w:rsid w:val="00B2596C"/>
    <w:rsid w:val="00B25982"/>
    <w:rsid w:val="00B25C16"/>
    <w:rsid w:val="00B25C64"/>
    <w:rsid w:val="00B25DC8"/>
    <w:rsid w:val="00B25F6D"/>
    <w:rsid w:val="00B26123"/>
    <w:rsid w:val="00B2613B"/>
    <w:rsid w:val="00B26904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07B"/>
    <w:rsid w:val="00B30287"/>
    <w:rsid w:val="00B3049A"/>
    <w:rsid w:val="00B30666"/>
    <w:rsid w:val="00B30BD7"/>
    <w:rsid w:val="00B30DC7"/>
    <w:rsid w:val="00B31126"/>
    <w:rsid w:val="00B312C0"/>
    <w:rsid w:val="00B312CD"/>
    <w:rsid w:val="00B3159F"/>
    <w:rsid w:val="00B319EF"/>
    <w:rsid w:val="00B31C95"/>
    <w:rsid w:val="00B31D99"/>
    <w:rsid w:val="00B3232E"/>
    <w:rsid w:val="00B32630"/>
    <w:rsid w:val="00B32889"/>
    <w:rsid w:val="00B32956"/>
    <w:rsid w:val="00B32D5A"/>
    <w:rsid w:val="00B32FE7"/>
    <w:rsid w:val="00B3303B"/>
    <w:rsid w:val="00B3306C"/>
    <w:rsid w:val="00B3308E"/>
    <w:rsid w:val="00B3319F"/>
    <w:rsid w:val="00B3325A"/>
    <w:rsid w:val="00B339FB"/>
    <w:rsid w:val="00B33A54"/>
    <w:rsid w:val="00B33CE8"/>
    <w:rsid w:val="00B3405E"/>
    <w:rsid w:val="00B34175"/>
    <w:rsid w:val="00B34291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EC1"/>
    <w:rsid w:val="00B35FAD"/>
    <w:rsid w:val="00B3607D"/>
    <w:rsid w:val="00B36350"/>
    <w:rsid w:val="00B3646C"/>
    <w:rsid w:val="00B36619"/>
    <w:rsid w:val="00B3675B"/>
    <w:rsid w:val="00B3686E"/>
    <w:rsid w:val="00B3692A"/>
    <w:rsid w:val="00B36D29"/>
    <w:rsid w:val="00B36DAB"/>
    <w:rsid w:val="00B36F9F"/>
    <w:rsid w:val="00B374E9"/>
    <w:rsid w:val="00B37B5C"/>
    <w:rsid w:val="00B37B60"/>
    <w:rsid w:val="00B37D65"/>
    <w:rsid w:val="00B37E2B"/>
    <w:rsid w:val="00B403D6"/>
    <w:rsid w:val="00B40711"/>
    <w:rsid w:val="00B4093F"/>
    <w:rsid w:val="00B40DB3"/>
    <w:rsid w:val="00B40FE8"/>
    <w:rsid w:val="00B41001"/>
    <w:rsid w:val="00B4143B"/>
    <w:rsid w:val="00B41589"/>
    <w:rsid w:val="00B419E8"/>
    <w:rsid w:val="00B41FC3"/>
    <w:rsid w:val="00B42071"/>
    <w:rsid w:val="00B427DA"/>
    <w:rsid w:val="00B427E2"/>
    <w:rsid w:val="00B42830"/>
    <w:rsid w:val="00B42864"/>
    <w:rsid w:val="00B42A81"/>
    <w:rsid w:val="00B42F34"/>
    <w:rsid w:val="00B43010"/>
    <w:rsid w:val="00B43349"/>
    <w:rsid w:val="00B438DF"/>
    <w:rsid w:val="00B43ABF"/>
    <w:rsid w:val="00B43AEC"/>
    <w:rsid w:val="00B43CB8"/>
    <w:rsid w:val="00B43EF7"/>
    <w:rsid w:val="00B44037"/>
    <w:rsid w:val="00B44242"/>
    <w:rsid w:val="00B442AA"/>
    <w:rsid w:val="00B442D9"/>
    <w:rsid w:val="00B445C2"/>
    <w:rsid w:val="00B44A52"/>
    <w:rsid w:val="00B44B6E"/>
    <w:rsid w:val="00B4539C"/>
    <w:rsid w:val="00B456F3"/>
    <w:rsid w:val="00B456F7"/>
    <w:rsid w:val="00B4574D"/>
    <w:rsid w:val="00B45832"/>
    <w:rsid w:val="00B4584D"/>
    <w:rsid w:val="00B45D2A"/>
    <w:rsid w:val="00B45FF0"/>
    <w:rsid w:val="00B46403"/>
    <w:rsid w:val="00B465E6"/>
    <w:rsid w:val="00B467DF"/>
    <w:rsid w:val="00B46939"/>
    <w:rsid w:val="00B46B3C"/>
    <w:rsid w:val="00B46C22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0EDA"/>
    <w:rsid w:val="00B511C6"/>
    <w:rsid w:val="00B51204"/>
    <w:rsid w:val="00B5145C"/>
    <w:rsid w:val="00B5178A"/>
    <w:rsid w:val="00B51DCF"/>
    <w:rsid w:val="00B526A6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31D"/>
    <w:rsid w:val="00B5491D"/>
    <w:rsid w:val="00B54C30"/>
    <w:rsid w:val="00B550B2"/>
    <w:rsid w:val="00B55187"/>
    <w:rsid w:val="00B5529B"/>
    <w:rsid w:val="00B5554F"/>
    <w:rsid w:val="00B563F0"/>
    <w:rsid w:val="00B56960"/>
    <w:rsid w:val="00B56AB9"/>
    <w:rsid w:val="00B5708A"/>
    <w:rsid w:val="00B571E0"/>
    <w:rsid w:val="00B571F5"/>
    <w:rsid w:val="00B5761E"/>
    <w:rsid w:val="00B57830"/>
    <w:rsid w:val="00B578A3"/>
    <w:rsid w:val="00B579A7"/>
    <w:rsid w:val="00B57B04"/>
    <w:rsid w:val="00B57B6E"/>
    <w:rsid w:val="00B57D97"/>
    <w:rsid w:val="00B6014C"/>
    <w:rsid w:val="00B601AB"/>
    <w:rsid w:val="00B6026F"/>
    <w:rsid w:val="00B603CF"/>
    <w:rsid w:val="00B610A4"/>
    <w:rsid w:val="00B6117E"/>
    <w:rsid w:val="00B6125B"/>
    <w:rsid w:val="00B61B05"/>
    <w:rsid w:val="00B61B19"/>
    <w:rsid w:val="00B61B39"/>
    <w:rsid w:val="00B61B69"/>
    <w:rsid w:val="00B620A3"/>
    <w:rsid w:val="00B6225D"/>
    <w:rsid w:val="00B62332"/>
    <w:rsid w:val="00B624F3"/>
    <w:rsid w:val="00B6273D"/>
    <w:rsid w:val="00B629C3"/>
    <w:rsid w:val="00B6314B"/>
    <w:rsid w:val="00B63464"/>
    <w:rsid w:val="00B63515"/>
    <w:rsid w:val="00B635E7"/>
    <w:rsid w:val="00B6380C"/>
    <w:rsid w:val="00B63C72"/>
    <w:rsid w:val="00B63CA6"/>
    <w:rsid w:val="00B63F3C"/>
    <w:rsid w:val="00B63F91"/>
    <w:rsid w:val="00B6539A"/>
    <w:rsid w:val="00B6554B"/>
    <w:rsid w:val="00B655DA"/>
    <w:rsid w:val="00B65875"/>
    <w:rsid w:val="00B65A30"/>
    <w:rsid w:val="00B65B57"/>
    <w:rsid w:val="00B65EE8"/>
    <w:rsid w:val="00B660EC"/>
    <w:rsid w:val="00B664C2"/>
    <w:rsid w:val="00B66518"/>
    <w:rsid w:val="00B666DE"/>
    <w:rsid w:val="00B666FD"/>
    <w:rsid w:val="00B6679F"/>
    <w:rsid w:val="00B67631"/>
    <w:rsid w:val="00B679F5"/>
    <w:rsid w:val="00B67A60"/>
    <w:rsid w:val="00B67F2B"/>
    <w:rsid w:val="00B7040B"/>
    <w:rsid w:val="00B70653"/>
    <w:rsid w:val="00B706A9"/>
    <w:rsid w:val="00B70737"/>
    <w:rsid w:val="00B707B2"/>
    <w:rsid w:val="00B70936"/>
    <w:rsid w:val="00B70F93"/>
    <w:rsid w:val="00B7107E"/>
    <w:rsid w:val="00B712C3"/>
    <w:rsid w:val="00B715B0"/>
    <w:rsid w:val="00B71A43"/>
    <w:rsid w:val="00B71B37"/>
    <w:rsid w:val="00B71B46"/>
    <w:rsid w:val="00B7209A"/>
    <w:rsid w:val="00B728C2"/>
    <w:rsid w:val="00B72BAE"/>
    <w:rsid w:val="00B72C11"/>
    <w:rsid w:val="00B731EB"/>
    <w:rsid w:val="00B733FC"/>
    <w:rsid w:val="00B734B6"/>
    <w:rsid w:val="00B73549"/>
    <w:rsid w:val="00B73746"/>
    <w:rsid w:val="00B73944"/>
    <w:rsid w:val="00B73C76"/>
    <w:rsid w:val="00B73CEA"/>
    <w:rsid w:val="00B73EF5"/>
    <w:rsid w:val="00B74136"/>
    <w:rsid w:val="00B745B8"/>
    <w:rsid w:val="00B74686"/>
    <w:rsid w:val="00B74E84"/>
    <w:rsid w:val="00B74E93"/>
    <w:rsid w:val="00B74EBD"/>
    <w:rsid w:val="00B75363"/>
    <w:rsid w:val="00B753A9"/>
    <w:rsid w:val="00B759FE"/>
    <w:rsid w:val="00B75B2D"/>
    <w:rsid w:val="00B75B87"/>
    <w:rsid w:val="00B75BC1"/>
    <w:rsid w:val="00B75C46"/>
    <w:rsid w:val="00B75D49"/>
    <w:rsid w:val="00B75F18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D11"/>
    <w:rsid w:val="00B80F1D"/>
    <w:rsid w:val="00B81015"/>
    <w:rsid w:val="00B81283"/>
    <w:rsid w:val="00B812B2"/>
    <w:rsid w:val="00B81713"/>
    <w:rsid w:val="00B81E0D"/>
    <w:rsid w:val="00B82382"/>
    <w:rsid w:val="00B8290C"/>
    <w:rsid w:val="00B8296A"/>
    <w:rsid w:val="00B82D66"/>
    <w:rsid w:val="00B82E52"/>
    <w:rsid w:val="00B8324F"/>
    <w:rsid w:val="00B8327D"/>
    <w:rsid w:val="00B832D7"/>
    <w:rsid w:val="00B836DD"/>
    <w:rsid w:val="00B83E5A"/>
    <w:rsid w:val="00B83F59"/>
    <w:rsid w:val="00B84133"/>
    <w:rsid w:val="00B84222"/>
    <w:rsid w:val="00B847CE"/>
    <w:rsid w:val="00B84846"/>
    <w:rsid w:val="00B84FDA"/>
    <w:rsid w:val="00B851D1"/>
    <w:rsid w:val="00B85392"/>
    <w:rsid w:val="00B854F9"/>
    <w:rsid w:val="00B85F1A"/>
    <w:rsid w:val="00B85FE0"/>
    <w:rsid w:val="00B86029"/>
    <w:rsid w:val="00B8608D"/>
    <w:rsid w:val="00B86206"/>
    <w:rsid w:val="00B866F8"/>
    <w:rsid w:val="00B86818"/>
    <w:rsid w:val="00B869B1"/>
    <w:rsid w:val="00B869D9"/>
    <w:rsid w:val="00B86E32"/>
    <w:rsid w:val="00B86F50"/>
    <w:rsid w:val="00B8723A"/>
    <w:rsid w:val="00B8725B"/>
    <w:rsid w:val="00B8733D"/>
    <w:rsid w:val="00B874F1"/>
    <w:rsid w:val="00B87528"/>
    <w:rsid w:val="00B877D7"/>
    <w:rsid w:val="00B8794A"/>
    <w:rsid w:val="00B87B20"/>
    <w:rsid w:val="00B87B31"/>
    <w:rsid w:val="00B87E03"/>
    <w:rsid w:val="00B9038E"/>
    <w:rsid w:val="00B903A0"/>
    <w:rsid w:val="00B9063A"/>
    <w:rsid w:val="00B9091F"/>
    <w:rsid w:val="00B90B2B"/>
    <w:rsid w:val="00B90C01"/>
    <w:rsid w:val="00B90F8D"/>
    <w:rsid w:val="00B917BB"/>
    <w:rsid w:val="00B91BD8"/>
    <w:rsid w:val="00B91D94"/>
    <w:rsid w:val="00B92317"/>
    <w:rsid w:val="00B923D7"/>
    <w:rsid w:val="00B9265F"/>
    <w:rsid w:val="00B92956"/>
    <w:rsid w:val="00B92AB5"/>
    <w:rsid w:val="00B92B84"/>
    <w:rsid w:val="00B92E68"/>
    <w:rsid w:val="00B932BD"/>
    <w:rsid w:val="00B935F6"/>
    <w:rsid w:val="00B93E6A"/>
    <w:rsid w:val="00B93F1F"/>
    <w:rsid w:val="00B94188"/>
    <w:rsid w:val="00B941BA"/>
    <w:rsid w:val="00B9426C"/>
    <w:rsid w:val="00B94612"/>
    <w:rsid w:val="00B94B9D"/>
    <w:rsid w:val="00B94D0F"/>
    <w:rsid w:val="00B952D0"/>
    <w:rsid w:val="00B9555F"/>
    <w:rsid w:val="00B9584C"/>
    <w:rsid w:val="00B95870"/>
    <w:rsid w:val="00B95D94"/>
    <w:rsid w:val="00B960BC"/>
    <w:rsid w:val="00B9657F"/>
    <w:rsid w:val="00B9662A"/>
    <w:rsid w:val="00B9681D"/>
    <w:rsid w:val="00B96A66"/>
    <w:rsid w:val="00B96C6D"/>
    <w:rsid w:val="00B97103"/>
    <w:rsid w:val="00B97151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434"/>
    <w:rsid w:val="00BA145C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065"/>
    <w:rsid w:val="00BA22FC"/>
    <w:rsid w:val="00BA27FA"/>
    <w:rsid w:val="00BA28FC"/>
    <w:rsid w:val="00BA29AC"/>
    <w:rsid w:val="00BA29C2"/>
    <w:rsid w:val="00BA3241"/>
    <w:rsid w:val="00BA3371"/>
    <w:rsid w:val="00BA36A0"/>
    <w:rsid w:val="00BA3724"/>
    <w:rsid w:val="00BA3798"/>
    <w:rsid w:val="00BA3B05"/>
    <w:rsid w:val="00BA3EDA"/>
    <w:rsid w:val="00BA4005"/>
    <w:rsid w:val="00BA40F1"/>
    <w:rsid w:val="00BA4BB3"/>
    <w:rsid w:val="00BA4BEA"/>
    <w:rsid w:val="00BA4C0E"/>
    <w:rsid w:val="00BA4EFF"/>
    <w:rsid w:val="00BA4F1A"/>
    <w:rsid w:val="00BA4F70"/>
    <w:rsid w:val="00BA503F"/>
    <w:rsid w:val="00BA5201"/>
    <w:rsid w:val="00BA5454"/>
    <w:rsid w:val="00BA5775"/>
    <w:rsid w:val="00BA5B8E"/>
    <w:rsid w:val="00BA5C0C"/>
    <w:rsid w:val="00BA5C78"/>
    <w:rsid w:val="00BA5E29"/>
    <w:rsid w:val="00BA5E8F"/>
    <w:rsid w:val="00BA5EB3"/>
    <w:rsid w:val="00BA5FBB"/>
    <w:rsid w:val="00BA6053"/>
    <w:rsid w:val="00BA6281"/>
    <w:rsid w:val="00BA65FF"/>
    <w:rsid w:val="00BA6826"/>
    <w:rsid w:val="00BA6866"/>
    <w:rsid w:val="00BA6979"/>
    <w:rsid w:val="00BA6C78"/>
    <w:rsid w:val="00BA6DB0"/>
    <w:rsid w:val="00BA6DBA"/>
    <w:rsid w:val="00BA6EB5"/>
    <w:rsid w:val="00BA70E8"/>
    <w:rsid w:val="00BA7194"/>
    <w:rsid w:val="00BA72DB"/>
    <w:rsid w:val="00BA793E"/>
    <w:rsid w:val="00BB0165"/>
    <w:rsid w:val="00BB02D4"/>
    <w:rsid w:val="00BB0C31"/>
    <w:rsid w:val="00BB0E97"/>
    <w:rsid w:val="00BB128C"/>
    <w:rsid w:val="00BB1682"/>
    <w:rsid w:val="00BB18FB"/>
    <w:rsid w:val="00BB1AD2"/>
    <w:rsid w:val="00BB1B39"/>
    <w:rsid w:val="00BB1BE1"/>
    <w:rsid w:val="00BB1DA3"/>
    <w:rsid w:val="00BB1E21"/>
    <w:rsid w:val="00BB1EAE"/>
    <w:rsid w:val="00BB2150"/>
    <w:rsid w:val="00BB27BA"/>
    <w:rsid w:val="00BB2935"/>
    <w:rsid w:val="00BB29D1"/>
    <w:rsid w:val="00BB29EF"/>
    <w:rsid w:val="00BB32D1"/>
    <w:rsid w:val="00BB35E5"/>
    <w:rsid w:val="00BB3AF5"/>
    <w:rsid w:val="00BB3EC5"/>
    <w:rsid w:val="00BB4B2B"/>
    <w:rsid w:val="00BB4C2B"/>
    <w:rsid w:val="00BB4DC6"/>
    <w:rsid w:val="00BB4FD3"/>
    <w:rsid w:val="00BB5559"/>
    <w:rsid w:val="00BB55EF"/>
    <w:rsid w:val="00BB5D90"/>
    <w:rsid w:val="00BB63A9"/>
    <w:rsid w:val="00BB642E"/>
    <w:rsid w:val="00BB645E"/>
    <w:rsid w:val="00BB6A75"/>
    <w:rsid w:val="00BB6AD7"/>
    <w:rsid w:val="00BB6C38"/>
    <w:rsid w:val="00BB6C3A"/>
    <w:rsid w:val="00BB6DCE"/>
    <w:rsid w:val="00BB6E1D"/>
    <w:rsid w:val="00BB6EB0"/>
    <w:rsid w:val="00BB70F1"/>
    <w:rsid w:val="00BB70F3"/>
    <w:rsid w:val="00BB729C"/>
    <w:rsid w:val="00BB7366"/>
    <w:rsid w:val="00BB7D3D"/>
    <w:rsid w:val="00BC0009"/>
    <w:rsid w:val="00BC0049"/>
    <w:rsid w:val="00BC0890"/>
    <w:rsid w:val="00BC08F0"/>
    <w:rsid w:val="00BC0C7C"/>
    <w:rsid w:val="00BC12B7"/>
    <w:rsid w:val="00BC16B5"/>
    <w:rsid w:val="00BC16F7"/>
    <w:rsid w:val="00BC1828"/>
    <w:rsid w:val="00BC1A93"/>
    <w:rsid w:val="00BC1DA2"/>
    <w:rsid w:val="00BC2391"/>
    <w:rsid w:val="00BC2E8A"/>
    <w:rsid w:val="00BC3096"/>
    <w:rsid w:val="00BC3283"/>
    <w:rsid w:val="00BC39A1"/>
    <w:rsid w:val="00BC3A6E"/>
    <w:rsid w:val="00BC4A34"/>
    <w:rsid w:val="00BC4A94"/>
    <w:rsid w:val="00BC5729"/>
    <w:rsid w:val="00BC58C4"/>
    <w:rsid w:val="00BC634B"/>
    <w:rsid w:val="00BC65F9"/>
    <w:rsid w:val="00BC6A79"/>
    <w:rsid w:val="00BC6BB5"/>
    <w:rsid w:val="00BC6C00"/>
    <w:rsid w:val="00BC6E9E"/>
    <w:rsid w:val="00BC703A"/>
    <w:rsid w:val="00BC715D"/>
    <w:rsid w:val="00BC744D"/>
    <w:rsid w:val="00BC78B6"/>
    <w:rsid w:val="00BC7945"/>
    <w:rsid w:val="00BC7AFA"/>
    <w:rsid w:val="00BC7BA5"/>
    <w:rsid w:val="00BD0128"/>
    <w:rsid w:val="00BD0148"/>
    <w:rsid w:val="00BD0604"/>
    <w:rsid w:val="00BD0AE1"/>
    <w:rsid w:val="00BD0DA4"/>
    <w:rsid w:val="00BD129D"/>
    <w:rsid w:val="00BD1A50"/>
    <w:rsid w:val="00BD1B3A"/>
    <w:rsid w:val="00BD1DE2"/>
    <w:rsid w:val="00BD261E"/>
    <w:rsid w:val="00BD26A7"/>
    <w:rsid w:val="00BD31C5"/>
    <w:rsid w:val="00BD3293"/>
    <w:rsid w:val="00BD361C"/>
    <w:rsid w:val="00BD3CAE"/>
    <w:rsid w:val="00BD3E24"/>
    <w:rsid w:val="00BD3EEA"/>
    <w:rsid w:val="00BD3F38"/>
    <w:rsid w:val="00BD402B"/>
    <w:rsid w:val="00BD427C"/>
    <w:rsid w:val="00BD441F"/>
    <w:rsid w:val="00BD45E9"/>
    <w:rsid w:val="00BD48F7"/>
    <w:rsid w:val="00BD51C6"/>
    <w:rsid w:val="00BD542C"/>
    <w:rsid w:val="00BD5436"/>
    <w:rsid w:val="00BD5500"/>
    <w:rsid w:val="00BD656B"/>
    <w:rsid w:val="00BD656F"/>
    <w:rsid w:val="00BD659A"/>
    <w:rsid w:val="00BD6C02"/>
    <w:rsid w:val="00BD6E62"/>
    <w:rsid w:val="00BD6F7C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7D2"/>
    <w:rsid w:val="00BE095C"/>
    <w:rsid w:val="00BE0994"/>
    <w:rsid w:val="00BE09BD"/>
    <w:rsid w:val="00BE126E"/>
    <w:rsid w:val="00BE138C"/>
    <w:rsid w:val="00BE1865"/>
    <w:rsid w:val="00BE1E29"/>
    <w:rsid w:val="00BE24E2"/>
    <w:rsid w:val="00BE264A"/>
    <w:rsid w:val="00BE265C"/>
    <w:rsid w:val="00BE2714"/>
    <w:rsid w:val="00BE2881"/>
    <w:rsid w:val="00BE2DFD"/>
    <w:rsid w:val="00BE2F46"/>
    <w:rsid w:val="00BE2FF0"/>
    <w:rsid w:val="00BE3086"/>
    <w:rsid w:val="00BE325F"/>
    <w:rsid w:val="00BE32C2"/>
    <w:rsid w:val="00BE341F"/>
    <w:rsid w:val="00BE39B5"/>
    <w:rsid w:val="00BE3FDD"/>
    <w:rsid w:val="00BE4231"/>
    <w:rsid w:val="00BE43C9"/>
    <w:rsid w:val="00BE454D"/>
    <w:rsid w:val="00BE47A4"/>
    <w:rsid w:val="00BE4A0C"/>
    <w:rsid w:val="00BE4AD6"/>
    <w:rsid w:val="00BE4B68"/>
    <w:rsid w:val="00BE4D7D"/>
    <w:rsid w:val="00BE4E86"/>
    <w:rsid w:val="00BE525D"/>
    <w:rsid w:val="00BE52B2"/>
    <w:rsid w:val="00BE5380"/>
    <w:rsid w:val="00BE5409"/>
    <w:rsid w:val="00BE555E"/>
    <w:rsid w:val="00BE55EA"/>
    <w:rsid w:val="00BE57FC"/>
    <w:rsid w:val="00BE5DD3"/>
    <w:rsid w:val="00BE68B7"/>
    <w:rsid w:val="00BE69F5"/>
    <w:rsid w:val="00BE6BB7"/>
    <w:rsid w:val="00BE7151"/>
    <w:rsid w:val="00BE7256"/>
    <w:rsid w:val="00BE7267"/>
    <w:rsid w:val="00BE79CA"/>
    <w:rsid w:val="00BF021D"/>
    <w:rsid w:val="00BF0F34"/>
    <w:rsid w:val="00BF1134"/>
    <w:rsid w:val="00BF128F"/>
    <w:rsid w:val="00BF141F"/>
    <w:rsid w:val="00BF16B3"/>
    <w:rsid w:val="00BF1A2A"/>
    <w:rsid w:val="00BF1E41"/>
    <w:rsid w:val="00BF216E"/>
    <w:rsid w:val="00BF233A"/>
    <w:rsid w:val="00BF2735"/>
    <w:rsid w:val="00BF2DEF"/>
    <w:rsid w:val="00BF2E2F"/>
    <w:rsid w:val="00BF3373"/>
    <w:rsid w:val="00BF349F"/>
    <w:rsid w:val="00BF3771"/>
    <w:rsid w:val="00BF3CE0"/>
    <w:rsid w:val="00BF3D18"/>
    <w:rsid w:val="00BF46CD"/>
    <w:rsid w:val="00BF4704"/>
    <w:rsid w:val="00BF49A2"/>
    <w:rsid w:val="00BF4BFB"/>
    <w:rsid w:val="00BF4C26"/>
    <w:rsid w:val="00BF4E65"/>
    <w:rsid w:val="00BF4F9B"/>
    <w:rsid w:val="00BF4FD2"/>
    <w:rsid w:val="00BF50B5"/>
    <w:rsid w:val="00BF5845"/>
    <w:rsid w:val="00BF5BEF"/>
    <w:rsid w:val="00BF5CAD"/>
    <w:rsid w:val="00BF5D7A"/>
    <w:rsid w:val="00BF5F43"/>
    <w:rsid w:val="00BF5F98"/>
    <w:rsid w:val="00BF5FCD"/>
    <w:rsid w:val="00BF685D"/>
    <w:rsid w:val="00BF699C"/>
    <w:rsid w:val="00BF6D33"/>
    <w:rsid w:val="00BF6FF3"/>
    <w:rsid w:val="00BF74C4"/>
    <w:rsid w:val="00BF75EF"/>
    <w:rsid w:val="00BF7C50"/>
    <w:rsid w:val="00BF7C7C"/>
    <w:rsid w:val="00BF7D94"/>
    <w:rsid w:val="00C006DE"/>
    <w:rsid w:val="00C00956"/>
    <w:rsid w:val="00C010AC"/>
    <w:rsid w:val="00C010BD"/>
    <w:rsid w:val="00C0128F"/>
    <w:rsid w:val="00C013E0"/>
    <w:rsid w:val="00C01611"/>
    <w:rsid w:val="00C01725"/>
    <w:rsid w:val="00C01851"/>
    <w:rsid w:val="00C01B0B"/>
    <w:rsid w:val="00C01B15"/>
    <w:rsid w:val="00C01B19"/>
    <w:rsid w:val="00C01DE3"/>
    <w:rsid w:val="00C01F51"/>
    <w:rsid w:val="00C0203A"/>
    <w:rsid w:val="00C020AE"/>
    <w:rsid w:val="00C02217"/>
    <w:rsid w:val="00C0223E"/>
    <w:rsid w:val="00C0266D"/>
    <w:rsid w:val="00C0293B"/>
    <w:rsid w:val="00C02D3D"/>
    <w:rsid w:val="00C02EF5"/>
    <w:rsid w:val="00C03186"/>
    <w:rsid w:val="00C0392E"/>
    <w:rsid w:val="00C03A2D"/>
    <w:rsid w:val="00C03C61"/>
    <w:rsid w:val="00C04249"/>
    <w:rsid w:val="00C04416"/>
    <w:rsid w:val="00C048F5"/>
    <w:rsid w:val="00C04AB3"/>
    <w:rsid w:val="00C04C69"/>
    <w:rsid w:val="00C04F0D"/>
    <w:rsid w:val="00C06062"/>
    <w:rsid w:val="00C060A3"/>
    <w:rsid w:val="00C0631A"/>
    <w:rsid w:val="00C063F0"/>
    <w:rsid w:val="00C06487"/>
    <w:rsid w:val="00C0665B"/>
    <w:rsid w:val="00C06ABC"/>
    <w:rsid w:val="00C06DFB"/>
    <w:rsid w:val="00C06E8A"/>
    <w:rsid w:val="00C06F01"/>
    <w:rsid w:val="00C07104"/>
    <w:rsid w:val="00C072BE"/>
    <w:rsid w:val="00C07406"/>
    <w:rsid w:val="00C075EE"/>
    <w:rsid w:val="00C0760F"/>
    <w:rsid w:val="00C07AA0"/>
    <w:rsid w:val="00C07BB2"/>
    <w:rsid w:val="00C07E31"/>
    <w:rsid w:val="00C07EAA"/>
    <w:rsid w:val="00C10377"/>
    <w:rsid w:val="00C1065B"/>
    <w:rsid w:val="00C1079D"/>
    <w:rsid w:val="00C10FE4"/>
    <w:rsid w:val="00C11398"/>
    <w:rsid w:val="00C11945"/>
    <w:rsid w:val="00C11FAD"/>
    <w:rsid w:val="00C1200F"/>
    <w:rsid w:val="00C12153"/>
    <w:rsid w:val="00C122BD"/>
    <w:rsid w:val="00C12341"/>
    <w:rsid w:val="00C12639"/>
    <w:rsid w:val="00C126C3"/>
    <w:rsid w:val="00C1283A"/>
    <w:rsid w:val="00C12D4B"/>
    <w:rsid w:val="00C134B1"/>
    <w:rsid w:val="00C135BD"/>
    <w:rsid w:val="00C136E0"/>
    <w:rsid w:val="00C13B49"/>
    <w:rsid w:val="00C13CB1"/>
    <w:rsid w:val="00C13F13"/>
    <w:rsid w:val="00C13F5B"/>
    <w:rsid w:val="00C13FF0"/>
    <w:rsid w:val="00C14225"/>
    <w:rsid w:val="00C142F2"/>
    <w:rsid w:val="00C1453A"/>
    <w:rsid w:val="00C14AB0"/>
    <w:rsid w:val="00C1518C"/>
    <w:rsid w:val="00C151B7"/>
    <w:rsid w:val="00C15931"/>
    <w:rsid w:val="00C159D0"/>
    <w:rsid w:val="00C15B48"/>
    <w:rsid w:val="00C15C81"/>
    <w:rsid w:val="00C15D54"/>
    <w:rsid w:val="00C15D97"/>
    <w:rsid w:val="00C15E7E"/>
    <w:rsid w:val="00C15F9A"/>
    <w:rsid w:val="00C1687D"/>
    <w:rsid w:val="00C16B78"/>
    <w:rsid w:val="00C16F03"/>
    <w:rsid w:val="00C17043"/>
    <w:rsid w:val="00C17149"/>
    <w:rsid w:val="00C17543"/>
    <w:rsid w:val="00C17748"/>
    <w:rsid w:val="00C17A31"/>
    <w:rsid w:val="00C2011E"/>
    <w:rsid w:val="00C20731"/>
    <w:rsid w:val="00C209E5"/>
    <w:rsid w:val="00C20F68"/>
    <w:rsid w:val="00C21009"/>
    <w:rsid w:val="00C2115B"/>
    <w:rsid w:val="00C21774"/>
    <w:rsid w:val="00C219E7"/>
    <w:rsid w:val="00C21A59"/>
    <w:rsid w:val="00C21B61"/>
    <w:rsid w:val="00C21DEE"/>
    <w:rsid w:val="00C2218F"/>
    <w:rsid w:val="00C224B2"/>
    <w:rsid w:val="00C2257F"/>
    <w:rsid w:val="00C227A8"/>
    <w:rsid w:val="00C22879"/>
    <w:rsid w:val="00C22DF5"/>
    <w:rsid w:val="00C23086"/>
    <w:rsid w:val="00C23268"/>
    <w:rsid w:val="00C2330A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5446"/>
    <w:rsid w:val="00C2617A"/>
    <w:rsid w:val="00C264DA"/>
    <w:rsid w:val="00C2680A"/>
    <w:rsid w:val="00C26A58"/>
    <w:rsid w:val="00C26B83"/>
    <w:rsid w:val="00C26CB5"/>
    <w:rsid w:val="00C26DA2"/>
    <w:rsid w:val="00C2708D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E1"/>
    <w:rsid w:val="00C3108C"/>
    <w:rsid w:val="00C310D8"/>
    <w:rsid w:val="00C3147F"/>
    <w:rsid w:val="00C3150F"/>
    <w:rsid w:val="00C3167C"/>
    <w:rsid w:val="00C31D0A"/>
    <w:rsid w:val="00C32146"/>
    <w:rsid w:val="00C32870"/>
    <w:rsid w:val="00C329B1"/>
    <w:rsid w:val="00C32A1A"/>
    <w:rsid w:val="00C32A61"/>
    <w:rsid w:val="00C32ADF"/>
    <w:rsid w:val="00C32BF4"/>
    <w:rsid w:val="00C3301E"/>
    <w:rsid w:val="00C33312"/>
    <w:rsid w:val="00C33334"/>
    <w:rsid w:val="00C334FA"/>
    <w:rsid w:val="00C335B1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2AC"/>
    <w:rsid w:val="00C3576F"/>
    <w:rsid w:val="00C35815"/>
    <w:rsid w:val="00C35A15"/>
    <w:rsid w:val="00C35A8B"/>
    <w:rsid w:val="00C35B7A"/>
    <w:rsid w:val="00C35C5C"/>
    <w:rsid w:val="00C35C7E"/>
    <w:rsid w:val="00C363DB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D5"/>
    <w:rsid w:val="00C40AC7"/>
    <w:rsid w:val="00C40CDD"/>
    <w:rsid w:val="00C40F52"/>
    <w:rsid w:val="00C40FFE"/>
    <w:rsid w:val="00C4163F"/>
    <w:rsid w:val="00C41716"/>
    <w:rsid w:val="00C4186E"/>
    <w:rsid w:val="00C4196B"/>
    <w:rsid w:val="00C41B51"/>
    <w:rsid w:val="00C41BAC"/>
    <w:rsid w:val="00C41E1B"/>
    <w:rsid w:val="00C42414"/>
    <w:rsid w:val="00C4259D"/>
    <w:rsid w:val="00C425BB"/>
    <w:rsid w:val="00C42C14"/>
    <w:rsid w:val="00C42F90"/>
    <w:rsid w:val="00C43514"/>
    <w:rsid w:val="00C436C4"/>
    <w:rsid w:val="00C436C8"/>
    <w:rsid w:val="00C43C60"/>
    <w:rsid w:val="00C43C8F"/>
    <w:rsid w:val="00C44529"/>
    <w:rsid w:val="00C44AB7"/>
    <w:rsid w:val="00C44BB1"/>
    <w:rsid w:val="00C44C5B"/>
    <w:rsid w:val="00C44CA3"/>
    <w:rsid w:val="00C44CF7"/>
    <w:rsid w:val="00C44F2B"/>
    <w:rsid w:val="00C44FD5"/>
    <w:rsid w:val="00C45583"/>
    <w:rsid w:val="00C4599E"/>
    <w:rsid w:val="00C467AC"/>
    <w:rsid w:val="00C4693D"/>
    <w:rsid w:val="00C46AAD"/>
    <w:rsid w:val="00C46B1B"/>
    <w:rsid w:val="00C46F81"/>
    <w:rsid w:val="00C47409"/>
    <w:rsid w:val="00C47509"/>
    <w:rsid w:val="00C4758E"/>
    <w:rsid w:val="00C4772D"/>
    <w:rsid w:val="00C47775"/>
    <w:rsid w:val="00C47FF2"/>
    <w:rsid w:val="00C501C9"/>
    <w:rsid w:val="00C50241"/>
    <w:rsid w:val="00C50390"/>
    <w:rsid w:val="00C505F1"/>
    <w:rsid w:val="00C50682"/>
    <w:rsid w:val="00C50AD6"/>
    <w:rsid w:val="00C50C83"/>
    <w:rsid w:val="00C50E5C"/>
    <w:rsid w:val="00C50E9F"/>
    <w:rsid w:val="00C518A6"/>
    <w:rsid w:val="00C518B3"/>
    <w:rsid w:val="00C51F27"/>
    <w:rsid w:val="00C520CE"/>
    <w:rsid w:val="00C5211D"/>
    <w:rsid w:val="00C52125"/>
    <w:rsid w:val="00C5257F"/>
    <w:rsid w:val="00C526EF"/>
    <w:rsid w:val="00C5287B"/>
    <w:rsid w:val="00C52C44"/>
    <w:rsid w:val="00C53148"/>
    <w:rsid w:val="00C53212"/>
    <w:rsid w:val="00C534F0"/>
    <w:rsid w:val="00C53608"/>
    <w:rsid w:val="00C54300"/>
    <w:rsid w:val="00C546C3"/>
    <w:rsid w:val="00C55059"/>
    <w:rsid w:val="00C55222"/>
    <w:rsid w:val="00C553E7"/>
    <w:rsid w:val="00C554B7"/>
    <w:rsid w:val="00C55674"/>
    <w:rsid w:val="00C559EF"/>
    <w:rsid w:val="00C55DE1"/>
    <w:rsid w:val="00C55FEC"/>
    <w:rsid w:val="00C56218"/>
    <w:rsid w:val="00C569FB"/>
    <w:rsid w:val="00C56ADE"/>
    <w:rsid w:val="00C56D1A"/>
    <w:rsid w:val="00C5727A"/>
    <w:rsid w:val="00C57474"/>
    <w:rsid w:val="00C5756D"/>
    <w:rsid w:val="00C57D6D"/>
    <w:rsid w:val="00C60166"/>
    <w:rsid w:val="00C6016A"/>
    <w:rsid w:val="00C60215"/>
    <w:rsid w:val="00C6036B"/>
    <w:rsid w:val="00C60380"/>
    <w:rsid w:val="00C6062F"/>
    <w:rsid w:val="00C60BD3"/>
    <w:rsid w:val="00C60C12"/>
    <w:rsid w:val="00C614B1"/>
    <w:rsid w:val="00C6159D"/>
    <w:rsid w:val="00C618EF"/>
    <w:rsid w:val="00C61AC8"/>
    <w:rsid w:val="00C61FA4"/>
    <w:rsid w:val="00C6201A"/>
    <w:rsid w:val="00C6216B"/>
    <w:rsid w:val="00C622AE"/>
    <w:rsid w:val="00C622C8"/>
    <w:rsid w:val="00C623A0"/>
    <w:rsid w:val="00C6273D"/>
    <w:rsid w:val="00C627FA"/>
    <w:rsid w:val="00C62997"/>
    <w:rsid w:val="00C62F9C"/>
    <w:rsid w:val="00C634DE"/>
    <w:rsid w:val="00C638BB"/>
    <w:rsid w:val="00C63A2C"/>
    <w:rsid w:val="00C63AEB"/>
    <w:rsid w:val="00C63E06"/>
    <w:rsid w:val="00C63E11"/>
    <w:rsid w:val="00C63F1C"/>
    <w:rsid w:val="00C642B8"/>
    <w:rsid w:val="00C656E3"/>
    <w:rsid w:val="00C656E6"/>
    <w:rsid w:val="00C65950"/>
    <w:rsid w:val="00C65AFB"/>
    <w:rsid w:val="00C65C4B"/>
    <w:rsid w:val="00C65C63"/>
    <w:rsid w:val="00C66042"/>
    <w:rsid w:val="00C660C8"/>
    <w:rsid w:val="00C66970"/>
    <w:rsid w:val="00C66EB0"/>
    <w:rsid w:val="00C6704C"/>
    <w:rsid w:val="00C67076"/>
    <w:rsid w:val="00C67405"/>
    <w:rsid w:val="00C67723"/>
    <w:rsid w:val="00C67C03"/>
    <w:rsid w:val="00C67C56"/>
    <w:rsid w:val="00C67C78"/>
    <w:rsid w:val="00C67C8B"/>
    <w:rsid w:val="00C67F55"/>
    <w:rsid w:val="00C7013A"/>
    <w:rsid w:val="00C704DD"/>
    <w:rsid w:val="00C70928"/>
    <w:rsid w:val="00C70A11"/>
    <w:rsid w:val="00C70ADB"/>
    <w:rsid w:val="00C712BC"/>
    <w:rsid w:val="00C71571"/>
    <w:rsid w:val="00C72F1B"/>
    <w:rsid w:val="00C732BF"/>
    <w:rsid w:val="00C732F4"/>
    <w:rsid w:val="00C73E30"/>
    <w:rsid w:val="00C74251"/>
    <w:rsid w:val="00C742B7"/>
    <w:rsid w:val="00C743DC"/>
    <w:rsid w:val="00C74417"/>
    <w:rsid w:val="00C7495A"/>
    <w:rsid w:val="00C749FE"/>
    <w:rsid w:val="00C74D69"/>
    <w:rsid w:val="00C7521B"/>
    <w:rsid w:val="00C75BAA"/>
    <w:rsid w:val="00C76087"/>
    <w:rsid w:val="00C76438"/>
    <w:rsid w:val="00C769EA"/>
    <w:rsid w:val="00C76EF5"/>
    <w:rsid w:val="00C77244"/>
    <w:rsid w:val="00C772A6"/>
    <w:rsid w:val="00C77B04"/>
    <w:rsid w:val="00C77E61"/>
    <w:rsid w:val="00C80234"/>
    <w:rsid w:val="00C8049E"/>
    <w:rsid w:val="00C805C8"/>
    <w:rsid w:val="00C80932"/>
    <w:rsid w:val="00C8095A"/>
    <w:rsid w:val="00C809A5"/>
    <w:rsid w:val="00C80CCF"/>
    <w:rsid w:val="00C80F60"/>
    <w:rsid w:val="00C81365"/>
    <w:rsid w:val="00C8158A"/>
    <w:rsid w:val="00C81640"/>
    <w:rsid w:val="00C81A46"/>
    <w:rsid w:val="00C81BE5"/>
    <w:rsid w:val="00C82036"/>
    <w:rsid w:val="00C82153"/>
    <w:rsid w:val="00C82972"/>
    <w:rsid w:val="00C82A03"/>
    <w:rsid w:val="00C834D4"/>
    <w:rsid w:val="00C83B0B"/>
    <w:rsid w:val="00C83C71"/>
    <w:rsid w:val="00C83CD0"/>
    <w:rsid w:val="00C83F08"/>
    <w:rsid w:val="00C84149"/>
    <w:rsid w:val="00C8438F"/>
    <w:rsid w:val="00C84446"/>
    <w:rsid w:val="00C84567"/>
    <w:rsid w:val="00C8481A"/>
    <w:rsid w:val="00C84AEF"/>
    <w:rsid w:val="00C84B4A"/>
    <w:rsid w:val="00C84F33"/>
    <w:rsid w:val="00C852F2"/>
    <w:rsid w:val="00C858B0"/>
    <w:rsid w:val="00C858BD"/>
    <w:rsid w:val="00C858FE"/>
    <w:rsid w:val="00C85ACE"/>
    <w:rsid w:val="00C85C6C"/>
    <w:rsid w:val="00C860A6"/>
    <w:rsid w:val="00C868DA"/>
    <w:rsid w:val="00C86BD7"/>
    <w:rsid w:val="00C86D38"/>
    <w:rsid w:val="00C86D3F"/>
    <w:rsid w:val="00C86D58"/>
    <w:rsid w:val="00C8728A"/>
    <w:rsid w:val="00C87C6B"/>
    <w:rsid w:val="00C87D0A"/>
    <w:rsid w:val="00C87D5A"/>
    <w:rsid w:val="00C87DF3"/>
    <w:rsid w:val="00C90203"/>
    <w:rsid w:val="00C90455"/>
    <w:rsid w:val="00C90476"/>
    <w:rsid w:val="00C90490"/>
    <w:rsid w:val="00C9060F"/>
    <w:rsid w:val="00C9070F"/>
    <w:rsid w:val="00C90C66"/>
    <w:rsid w:val="00C91121"/>
    <w:rsid w:val="00C91240"/>
    <w:rsid w:val="00C9131C"/>
    <w:rsid w:val="00C91580"/>
    <w:rsid w:val="00C916BE"/>
    <w:rsid w:val="00C91714"/>
    <w:rsid w:val="00C91BFA"/>
    <w:rsid w:val="00C91DC8"/>
    <w:rsid w:val="00C92E96"/>
    <w:rsid w:val="00C93122"/>
    <w:rsid w:val="00C9320D"/>
    <w:rsid w:val="00C939A4"/>
    <w:rsid w:val="00C93B8C"/>
    <w:rsid w:val="00C93E1A"/>
    <w:rsid w:val="00C93EC8"/>
    <w:rsid w:val="00C93EDC"/>
    <w:rsid w:val="00C9418D"/>
    <w:rsid w:val="00C9421C"/>
    <w:rsid w:val="00C943D3"/>
    <w:rsid w:val="00C9450F"/>
    <w:rsid w:val="00C94744"/>
    <w:rsid w:val="00C94D49"/>
    <w:rsid w:val="00C94D5D"/>
    <w:rsid w:val="00C94E09"/>
    <w:rsid w:val="00C95178"/>
    <w:rsid w:val="00C95244"/>
    <w:rsid w:val="00C9538E"/>
    <w:rsid w:val="00C95874"/>
    <w:rsid w:val="00C95875"/>
    <w:rsid w:val="00C95AEF"/>
    <w:rsid w:val="00C95F32"/>
    <w:rsid w:val="00C95FF7"/>
    <w:rsid w:val="00C966C8"/>
    <w:rsid w:val="00C96FA1"/>
    <w:rsid w:val="00C97893"/>
    <w:rsid w:val="00CA01CB"/>
    <w:rsid w:val="00CA0365"/>
    <w:rsid w:val="00CA0765"/>
    <w:rsid w:val="00CA0935"/>
    <w:rsid w:val="00CA09C3"/>
    <w:rsid w:val="00CA0CB0"/>
    <w:rsid w:val="00CA1161"/>
    <w:rsid w:val="00CA1B30"/>
    <w:rsid w:val="00CA1B6F"/>
    <w:rsid w:val="00CA1BC2"/>
    <w:rsid w:val="00CA267C"/>
    <w:rsid w:val="00CA272A"/>
    <w:rsid w:val="00CA2736"/>
    <w:rsid w:val="00CA276E"/>
    <w:rsid w:val="00CA27A4"/>
    <w:rsid w:val="00CA2970"/>
    <w:rsid w:val="00CA2A85"/>
    <w:rsid w:val="00CA2B2C"/>
    <w:rsid w:val="00CA2F6E"/>
    <w:rsid w:val="00CA3010"/>
    <w:rsid w:val="00CA3128"/>
    <w:rsid w:val="00CA3247"/>
    <w:rsid w:val="00CA328A"/>
    <w:rsid w:val="00CA36CB"/>
    <w:rsid w:val="00CA37CC"/>
    <w:rsid w:val="00CA3F8D"/>
    <w:rsid w:val="00CA3FFC"/>
    <w:rsid w:val="00CA400D"/>
    <w:rsid w:val="00CA4097"/>
    <w:rsid w:val="00CA45B4"/>
    <w:rsid w:val="00CA4802"/>
    <w:rsid w:val="00CA481B"/>
    <w:rsid w:val="00CA4A4B"/>
    <w:rsid w:val="00CA4C4D"/>
    <w:rsid w:val="00CA4D2A"/>
    <w:rsid w:val="00CA4D64"/>
    <w:rsid w:val="00CA5436"/>
    <w:rsid w:val="00CA57BC"/>
    <w:rsid w:val="00CA5961"/>
    <w:rsid w:val="00CA5CC9"/>
    <w:rsid w:val="00CA5D04"/>
    <w:rsid w:val="00CA5D36"/>
    <w:rsid w:val="00CA6246"/>
    <w:rsid w:val="00CA64FF"/>
    <w:rsid w:val="00CA6614"/>
    <w:rsid w:val="00CA6D04"/>
    <w:rsid w:val="00CA7338"/>
    <w:rsid w:val="00CA747D"/>
    <w:rsid w:val="00CA74AB"/>
    <w:rsid w:val="00CA74C8"/>
    <w:rsid w:val="00CB0053"/>
    <w:rsid w:val="00CB01A0"/>
    <w:rsid w:val="00CB0254"/>
    <w:rsid w:val="00CB02F9"/>
    <w:rsid w:val="00CB0794"/>
    <w:rsid w:val="00CB0850"/>
    <w:rsid w:val="00CB09A9"/>
    <w:rsid w:val="00CB09FF"/>
    <w:rsid w:val="00CB0DA2"/>
    <w:rsid w:val="00CB0EA2"/>
    <w:rsid w:val="00CB0EA6"/>
    <w:rsid w:val="00CB0EE1"/>
    <w:rsid w:val="00CB0F29"/>
    <w:rsid w:val="00CB1266"/>
    <w:rsid w:val="00CB164D"/>
    <w:rsid w:val="00CB1735"/>
    <w:rsid w:val="00CB1828"/>
    <w:rsid w:val="00CB1829"/>
    <w:rsid w:val="00CB1990"/>
    <w:rsid w:val="00CB2150"/>
    <w:rsid w:val="00CB220A"/>
    <w:rsid w:val="00CB2640"/>
    <w:rsid w:val="00CB2A9B"/>
    <w:rsid w:val="00CB2CAC"/>
    <w:rsid w:val="00CB2E36"/>
    <w:rsid w:val="00CB2FF9"/>
    <w:rsid w:val="00CB33C3"/>
    <w:rsid w:val="00CB38EC"/>
    <w:rsid w:val="00CB3991"/>
    <w:rsid w:val="00CB3A62"/>
    <w:rsid w:val="00CB3BDF"/>
    <w:rsid w:val="00CB3C3C"/>
    <w:rsid w:val="00CB3D3F"/>
    <w:rsid w:val="00CB3DFD"/>
    <w:rsid w:val="00CB4109"/>
    <w:rsid w:val="00CB420C"/>
    <w:rsid w:val="00CB4304"/>
    <w:rsid w:val="00CB4720"/>
    <w:rsid w:val="00CB4FA6"/>
    <w:rsid w:val="00CB5520"/>
    <w:rsid w:val="00CB56D4"/>
    <w:rsid w:val="00CB5A51"/>
    <w:rsid w:val="00CB5ACE"/>
    <w:rsid w:val="00CB6136"/>
    <w:rsid w:val="00CB6233"/>
    <w:rsid w:val="00CB6387"/>
    <w:rsid w:val="00CB645F"/>
    <w:rsid w:val="00CB65F7"/>
    <w:rsid w:val="00CB660A"/>
    <w:rsid w:val="00CB66E6"/>
    <w:rsid w:val="00CB694A"/>
    <w:rsid w:val="00CB6C80"/>
    <w:rsid w:val="00CB6D1B"/>
    <w:rsid w:val="00CB6F1B"/>
    <w:rsid w:val="00CB7191"/>
    <w:rsid w:val="00CB748A"/>
    <w:rsid w:val="00CB74AE"/>
    <w:rsid w:val="00CB785D"/>
    <w:rsid w:val="00CB7A39"/>
    <w:rsid w:val="00CB7C8B"/>
    <w:rsid w:val="00CB7D96"/>
    <w:rsid w:val="00CC094B"/>
    <w:rsid w:val="00CC0C49"/>
    <w:rsid w:val="00CC1908"/>
    <w:rsid w:val="00CC19F1"/>
    <w:rsid w:val="00CC1C84"/>
    <w:rsid w:val="00CC1EF0"/>
    <w:rsid w:val="00CC261F"/>
    <w:rsid w:val="00CC27CD"/>
    <w:rsid w:val="00CC2AAA"/>
    <w:rsid w:val="00CC2CA4"/>
    <w:rsid w:val="00CC2CEB"/>
    <w:rsid w:val="00CC2E94"/>
    <w:rsid w:val="00CC2F7A"/>
    <w:rsid w:val="00CC3186"/>
    <w:rsid w:val="00CC350E"/>
    <w:rsid w:val="00CC3F55"/>
    <w:rsid w:val="00CC409B"/>
    <w:rsid w:val="00CC413E"/>
    <w:rsid w:val="00CC46F4"/>
    <w:rsid w:val="00CC486E"/>
    <w:rsid w:val="00CC4A2E"/>
    <w:rsid w:val="00CC4B01"/>
    <w:rsid w:val="00CC4CDE"/>
    <w:rsid w:val="00CC4CF6"/>
    <w:rsid w:val="00CC5015"/>
    <w:rsid w:val="00CC54C6"/>
    <w:rsid w:val="00CC5771"/>
    <w:rsid w:val="00CC62F8"/>
    <w:rsid w:val="00CC63A8"/>
    <w:rsid w:val="00CC67D1"/>
    <w:rsid w:val="00CC684A"/>
    <w:rsid w:val="00CC6BC8"/>
    <w:rsid w:val="00CC6C2E"/>
    <w:rsid w:val="00CC6CA0"/>
    <w:rsid w:val="00CC732E"/>
    <w:rsid w:val="00CC74E9"/>
    <w:rsid w:val="00CC75FF"/>
    <w:rsid w:val="00CC7D94"/>
    <w:rsid w:val="00CD011E"/>
    <w:rsid w:val="00CD0D5E"/>
    <w:rsid w:val="00CD0E38"/>
    <w:rsid w:val="00CD1161"/>
    <w:rsid w:val="00CD137F"/>
    <w:rsid w:val="00CD155D"/>
    <w:rsid w:val="00CD163B"/>
    <w:rsid w:val="00CD17FE"/>
    <w:rsid w:val="00CD189D"/>
    <w:rsid w:val="00CD1EA1"/>
    <w:rsid w:val="00CD20F6"/>
    <w:rsid w:val="00CD2131"/>
    <w:rsid w:val="00CD2141"/>
    <w:rsid w:val="00CD262B"/>
    <w:rsid w:val="00CD2B23"/>
    <w:rsid w:val="00CD2D40"/>
    <w:rsid w:val="00CD2F43"/>
    <w:rsid w:val="00CD35E6"/>
    <w:rsid w:val="00CD3639"/>
    <w:rsid w:val="00CD382E"/>
    <w:rsid w:val="00CD3B0E"/>
    <w:rsid w:val="00CD3DE7"/>
    <w:rsid w:val="00CD3E65"/>
    <w:rsid w:val="00CD449E"/>
    <w:rsid w:val="00CD44FC"/>
    <w:rsid w:val="00CD452F"/>
    <w:rsid w:val="00CD459A"/>
    <w:rsid w:val="00CD4A93"/>
    <w:rsid w:val="00CD4BD3"/>
    <w:rsid w:val="00CD4C3B"/>
    <w:rsid w:val="00CD52E4"/>
    <w:rsid w:val="00CD5961"/>
    <w:rsid w:val="00CD5B7D"/>
    <w:rsid w:val="00CD5D32"/>
    <w:rsid w:val="00CD6776"/>
    <w:rsid w:val="00CD6955"/>
    <w:rsid w:val="00CD6BE7"/>
    <w:rsid w:val="00CD6F1C"/>
    <w:rsid w:val="00CD6FAB"/>
    <w:rsid w:val="00CD72F9"/>
    <w:rsid w:val="00CD7445"/>
    <w:rsid w:val="00CD7832"/>
    <w:rsid w:val="00CD7B66"/>
    <w:rsid w:val="00CD7BEA"/>
    <w:rsid w:val="00CD7C59"/>
    <w:rsid w:val="00CD7CFF"/>
    <w:rsid w:val="00CD7D64"/>
    <w:rsid w:val="00CD7FFC"/>
    <w:rsid w:val="00CE00EA"/>
    <w:rsid w:val="00CE053C"/>
    <w:rsid w:val="00CE0602"/>
    <w:rsid w:val="00CE0644"/>
    <w:rsid w:val="00CE126B"/>
    <w:rsid w:val="00CE1A28"/>
    <w:rsid w:val="00CE1EB7"/>
    <w:rsid w:val="00CE2175"/>
    <w:rsid w:val="00CE234F"/>
    <w:rsid w:val="00CE2F94"/>
    <w:rsid w:val="00CE347D"/>
    <w:rsid w:val="00CE36C0"/>
    <w:rsid w:val="00CE36D6"/>
    <w:rsid w:val="00CE373D"/>
    <w:rsid w:val="00CE387E"/>
    <w:rsid w:val="00CE38C9"/>
    <w:rsid w:val="00CE3901"/>
    <w:rsid w:val="00CE3927"/>
    <w:rsid w:val="00CE3989"/>
    <w:rsid w:val="00CE3BA2"/>
    <w:rsid w:val="00CE3CDC"/>
    <w:rsid w:val="00CE3EBA"/>
    <w:rsid w:val="00CE4140"/>
    <w:rsid w:val="00CE442B"/>
    <w:rsid w:val="00CE45BE"/>
    <w:rsid w:val="00CE47BC"/>
    <w:rsid w:val="00CE4ABE"/>
    <w:rsid w:val="00CE4C4E"/>
    <w:rsid w:val="00CE4FAE"/>
    <w:rsid w:val="00CE4FE8"/>
    <w:rsid w:val="00CE5000"/>
    <w:rsid w:val="00CE5391"/>
    <w:rsid w:val="00CE55BF"/>
    <w:rsid w:val="00CE564A"/>
    <w:rsid w:val="00CE6335"/>
    <w:rsid w:val="00CE6350"/>
    <w:rsid w:val="00CE654C"/>
    <w:rsid w:val="00CE65D3"/>
    <w:rsid w:val="00CE66AE"/>
    <w:rsid w:val="00CE6F9E"/>
    <w:rsid w:val="00CE7518"/>
    <w:rsid w:val="00CE77AA"/>
    <w:rsid w:val="00CF025E"/>
    <w:rsid w:val="00CF0272"/>
    <w:rsid w:val="00CF237C"/>
    <w:rsid w:val="00CF2437"/>
    <w:rsid w:val="00CF2462"/>
    <w:rsid w:val="00CF24CA"/>
    <w:rsid w:val="00CF257C"/>
    <w:rsid w:val="00CF27F8"/>
    <w:rsid w:val="00CF28A1"/>
    <w:rsid w:val="00CF3115"/>
    <w:rsid w:val="00CF419D"/>
    <w:rsid w:val="00CF4353"/>
    <w:rsid w:val="00CF4358"/>
    <w:rsid w:val="00CF4477"/>
    <w:rsid w:val="00CF4874"/>
    <w:rsid w:val="00CF48DA"/>
    <w:rsid w:val="00CF4BF4"/>
    <w:rsid w:val="00CF4CE5"/>
    <w:rsid w:val="00CF4FBE"/>
    <w:rsid w:val="00CF51CB"/>
    <w:rsid w:val="00CF524A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C7C"/>
    <w:rsid w:val="00CF7D55"/>
    <w:rsid w:val="00CF7E72"/>
    <w:rsid w:val="00CF7E73"/>
    <w:rsid w:val="00D00267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E15"/>
    <w:rsid w:val="00D02E9D"/>
    <w:rsid w:val="00D02F37"/>
    <w:rsid w:val="00D03250"/>
    <w:rsid w:val="00D0336A"/>
    <w:rsid w:val="00D03AB9"/>
    <w:rsid w:val="00D03B9A"/>
    <w:rsid w:val="00D03D29"/>
    <w:rsid w:val="00D04158"/>
    <w:rsid w:val="00D04260"/>
    <w:rsid w:val="00D04434"/>
    <w:rsid w:val="00D04B02"/>
    <w:rsid w:val="00D04DE3"/>
    <w:rsid w:val="00D05561"/>
    <w:rsid w:val="00D055BC"/>
    <w:rsid w:val="00D057C7"/>
    <w:rsid w:val="00D067D4"/>
    <w:rsid w:val="00D068B0"/>
    <w:rsid w:val="00D071EF"/>
    <w:rsid w:val="00D0755A"/>
    <w:rsid w:val="00D078C5"/>
    <w:rsid w:val="00D1022A"/>
    <w:rsid w:val="00D10272"/>
    <w:rsid w:val="00D10AC1"/>
    <w:rsid w:val="00D10B0C"/>
    <w:rsid w:val="00D112D7"/>
    <w:rsid w:val="00D11458"/>
    <w:rsid w:val="00D11630"/>
    <w:rsid w:val="00D1195C"/>
    <w:rsid w:val="00D11C8D"/>
    <w:rsid w:val="00D12164"/>
    <w:rsid w:val="00D1223C"/>
    <w:rsid w:val="00D1231A"/>
    <w:rsid w:val="00D123C4"/>
    <w:rsid w:val="00D125E0"/>
    <w:rsid w:val="00D12ABB"/>
    <w:rsid w:val="00D12DE2"/>
    <w:rsid w:val="00D12ED2"/>
    <w:rsid w:val="00D13259"/>
    <w:rsid w:val="00D1389A"/>
    <w:rsid w:val="00D139A5"/>
    <w:rsid w:val="00D13A92"/>
    <w:rsid w:val="00D1443F"/>
    <w:rsid w:val="00D144D5"/>
    <w:rsid w:val="00D1451D"/>
    <w:rsid w:val="00D145AE"/>
    <w:rsid w:val="00D14604"/>
    <w:rsid w:val="00D146C6"/>
    <w:rsid w:val="00D14884"/>
    <w:rsid w:val="00D14AB7"/>
    <w:rsid w:val="00D14EC6"/>
    <w:rsid w:val="00D1515C"/>
    <w:rsid w:val="00D15211"/>
    <w:rsid w:val="00D15900"/>
    <w:rsid w:val="00D15B45"/>
    <w:rsid w:val="00D15C0F"/>
    <w:rsid w:val="00D16283"/>
    <w:rsid w:val="00D165A9"/>
    <w:rsid w:val="00D1685A"/>
    <w:rsid w:val="00D169E2"/>
    <w:rsid w:val="00D17042"/>
    <w:rsid w:val="00D17213"/>
    <w:rsid w:val="00D17446"/>
    <w:rsid w:val="00D1758F"/>
    <w:rsid w:val="00D176CE"/>
    <w:rsid w:val="00D17AEE"/>
    <w:rsid w:val="00D200D2"/>
    <w:rsid w:val="00D20ACA"/>
    <w:rsid w:val="00D20BD5"/>
    <w:rsid w:val="00D20D3F"/>
    <w:rsid w:val="00D20F51"/>
    <w:rsid w:val="00D2109A"/>
    <w:rsid w:val="00D21105"/>
    <w:rsid w:val="00D211D0"/>
    <w:rsid w:val="00D212B9"/>
    <w:rsid w:val="00D2165C"/>
    <w:rsid w:val="00D219F1"/>
    <w:rsid w:val="00D21C1D"/>
    <w:rsid w:val="00D21D32"/>
    <w:rsid w:val="00D21D4A"/>
    <w:rsid w:val="00D22284"/>
    <w:rsid w:val="00D22290"/>
    <w:rsid w:val="00D2274D"/>
    <w:rsid w:val="00D22B1A"/>
    <w:rsid w:val="00D22B61"/>
    <w:rsid w:val="00D22C48"/>
    <w:rsid w:val="00D22ED1"/>
    <w:rsid w:val="00D22F97"/>
    <w:rsid w:val="00D22FAB"/>
    <w:rsid w:val="00D22FB8"/>
    <w:rsid w:val="00D2305C"/>
    <w:rsid w:val="00D232AA"/>
    <w:rsid w:val="00D23317"/>
    <w:rsid w:val="00D2353E"/>
    <w:rsid w:val="00D23C27"/>
    <w:rsid w:val="00D23C60"/>
    <w:rsid w:val="00D23D7B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89"/>
    <w:rsid w:val="00D253FC"/>
    <w:rsid w:val="00D25D42"/>
    <w:rsid w:val="00D25DBC"/>
    <w:rsid w:val="00D260DB"/>
    <w:rsid w:val="00D26654"/>
    <w:rsid w:val="00D26D0F"/>
    <w:rsid w:val="00D272DB"/>
    <w:rsid w:val="00D276AE"/>
    <w:rsid w:val="00D2779E"/>
    <w:rsid w:val="00D27908"/>
    <w:rsid w:val="00D27DDF"/>
    <w:rsid w:val="00D27F20"/>
    <w:rsid w:val="00D30279"/>
    <w:rsid w:val="00D302D9"/>
    <w:rsid w:val="00D30314"/>
    <w:rsid w:val="00D30AA1"/>
    <w:rsid w:val="00D30C30"/>
    <w:rsid w:val="00D30DEB"/>
    <w:rsid w:val="00D30E6E"/>
    <w:rsid w:val="00D311D3"/>
    <w:rsid w:val="00D3121A"/>
    <w:rsid w:val="00D312B2"/>
    <w:rsid w:val="00D31359"/>
    <w:rsid w:val="00D31397"/>
    <w:rsid w:val="00D313D8"/>
    <w:rsid w:val="00D31680"/>
    <w:rsid w:val="00D31704"/>
    <w:rsid w:val="00D31BF0"/>
    <w:rsid w:val="00D3201F"/>
    <w:rsid w:val="00D320EA"/>
    <w:rsid w:val="00D321D2"/>
    <w:rsid w:val="00D32371"/>
    <w:rsid w:val="00D326D9"/>
    <w:rsid w:val="00D3297B"/>
    <w:rsid w:val="00D32AF8"/>
    <w:rsid w:val="00D32C48"/>
    <w:rsid w:val="00D32CBB"/>
    <w:rsid w:val="00D32DD6"/>
    <w:rsid w:val="00D32F44"/>
    <w:rsid w:val="00D336AE"/>
    <w:rsid w:val="00D338E5"/>
    <w:rsid w:val="00D339B0"/>
    <w:rsid w:val="00D33AA1"/>
    <w:rsid w:val="00D33EA8"/>
    <w:rsid w:val="00D33F09"/>
    <w:rsid w:val="00D345BD"/>
    <w:rsid w:val="00D34CC5"/>
    <w:rsid w:val="00D34D62"/>
    <w:rsid w:val="00D34E37"/>
    <w:rsid w:val="00D34E57"/>
    <w:rsid w:val="00D34E69"/>
    <w:rsid w:val="00D34EAD"/>
    <w:rsid w:val="00D35590"/>
    <w:rsid w:val="00D355CC"/>
    <w:rsid w:val="00D35636"/>
    <w:rsid w:val="00D35679"/>
    <w:rsid w:val="00D35735"/>
    <w:rsid w:val="00D357FC"/>
    <w:rsid w:val="00D35883"/>
    <w:rsid w:val="00D35C3C"/>
    <w:rsid w:val="00D35CDF"/>
    <w:rsid w:val="00D35F18"/>
    <w:rsid w:val="00D35F8B"/>
    <w:rsid w:val="00D35FEC"/>
    <w:rsid w:val="00D360C4"/>
    <w:rsid w:val="00D36309"/>
    <w:rsid w:val="00D36860"/>
    <w:rsid w:val="00D36ED0"/>
    <w:rsid w:val="00D37078"/>
    <w:rsid w:val="00D3715E"/>
    <w:rsid w:val="00D37387"/>
    <w:rsid w:val="00D37681"/>
    <w:rsid w:val="00D37692"/>
    <w:rsid w:val="00D376DD"/>
    <w:rsid w:val="00D3781F"/>
    <w:rsid w:val="00D37874"/>
    <w:rsid w:val="00D37C39"/>
    <w:rsid w:val="00D37F39"/>
    <w:rsid w:val="00D4000D"/>
    <w:rsid w:val="00D40116"/>
    <w:rsid w:val="00D404AE"/>
    <w:rsid w:val="00D40B3C"/>
    <w:rsid w:val="00D40C3D"/>
    <w:rsid w:val="00D40C60"/>
    <w:rsid w:val="00D40EE7"/>
    <w:rsid w:val="00D41086"/>
    <w:rsid w:val="00D411FF"/>
    <w:rsid w:val="00D4195D"/>
    <w:rsid w:val="00D41991"/>
    <w:rsid w:val="00D419CB"/>
    <w:rsid w:val="00D41F97"/>
    <w:rsid w:val="00D41FF8"/>
    <w:rsid w:val="00D42185"/>
    <w:rsid w:val="00D4259E"/>
    <w:rsid w:val="00D42E25"/>
    <w:rsid w:val="00D432E1"/>
    <w:rsid w:val="00D436A7"/>
    <w:rsid w:val="00D43A1F"/>
    <w:rsid w:val="00D43DEB"/>
    <w:rsid w:val="00D44730"/>
    <w:rsid w:val="00D44A20"/>
    <w:rsid w:val="00D44C87"/>
    <w:rsid w:val="00D44F17"/>
    <w:rsid w:val="00D44FE4"/>
    <w:rsid w:val="00D4507D"/>
    <w:rsid w:val="00D45539"/>
    <w:rsid w:val="00D45726"/>
    <w:rsid w:val="00D45F99"/>
    <w:rsid w:val="00D460AB"/>
    <w:rsid w:val="00D4615D"/>
    <w:rsid w:val="00D46AE1"/>
    <w:rsid w:val="00D46DC6"/>
    <w:rsid w:val="00D46E50"/>
    <w:rsid w:val="00D46ECF"/>
    <w:rsid w:val="00D4719B"/>
    <w:rsid w:val="00D47487"/>
    <w:rsid w:val="00D47E15"/>
    <w:rsid w:val="00D500EF"/>
    <w:rsid w:val="00D50486"/>
    <w:rsid w:val="00D505D8"/>
    <w:rsid w:val="00D50633"/>
    <w:rsid w:val="00D5064E"/>
    <w:rsid w:val="00D50673"/>
    <w:rsid w:val="00D508A3"/>
    <w:rsid w:val="00D50CE0"/>
    <w:rsid w:val="00D50E91"/>
    <w:rsid w:val="00D50E9C"/>
    <w:rsid w:val="00D51263"/>
    <w:rsid w:val="00D5154F"/>
    <w:rsid w:val="00D515F1"/>
    <w:rsid w:val="00D52195"/>
    <w:rsid w:val="00D521C3"/>
    <w:rsid w:val="00D52542"/>
    <w:rsid w:val="00D52580"/>
    <w:rsid w:val="00D527AE"/>
    <w:rsid w:val="00D52A63"/>
    <w:rsid w:val="00D5317C"/>
    <w:rsid w:val="00D5372A"/>
    <w:rsid w:val="00D5374A"/>
    <w:rsid w:val="00D53D57"/>
    <w:rsid w:val="00D54B79"/>
    <w:rsid w:val="00D54B98"/>
    <w:rsid w:val="00D54C73"/>
    <w:rsid w:val="00D54F47"/>
    <w:rsid w:val="00D5505C"/>
    <w:rsid w:val="00D551B3"/>
    <w:rsid w:val="00D5558B"/>
    <w:rsid w:val="00D55C25"/>
    <w:rsid w:val="00D56254"/>
    <w:rsid w:val="00D5656D"/>
    <w:rsid w:val="00D569D5"/>
    <w:rsid w:val="00D56A15"/>
    <w:rsid w:val="00D5703F"/>
    <w:rsid w:val="00D573D4"/>
    <w:rsid w:val="00D57559"/>
    <w:rsid w:val="00D578B3"/>
    <w:rsid w:val="00D57D23"/>
    <w:rsid w:val="00D57F1E"/>
    <w:rsid w:val="00D60689"/>
    <w:rsid w:val="00D60C3C"/>
    <w:rsid w:val="00D60CDD"/>
    <w:rsid w:val="00D60EEE"/>
    <w:rsid w:val="00D613B3"/>
    <w:rsid w:val="00D614D5"/>
    <w:rsid w:val="00D615BD"/>
    <w:rsid w:val="00D61D80"/>
    <w:rsid w:val="00D622C7"/>
    <w:rsid w:val="00D622D0"/>
    <w:rsid w:val="00D6278B"/>
    <w:rsid w:val="00D629C8"/>
    <w:rsid w:val="00D629F9"/>
    <w:rsid w:val="00D62D3A"/>
    <w:rsid w:val="00D633BF"/>
    <w:rsid w:val="00D6374E"/>
    <w:rsid w:val="00D63B0A"/>
    <w:rsid w:val="00D63C2B"/>
    <w:rsid w:val="00D63F90"/>
    <w:rsid w:val="00D64074"/>
    <w:rsid w:val="00D640C8"/>
    <w:rsid w:val="00D643A4"/>
    <w:rsid w:val="00D649B0"/>
    <w:rsid w:val="00D64FD3"/>
    <w:rsid w:val="00D6542D"/>
    <w:rsid w:val="00D654AF"/>
    <w:rsid w:val="00D656F6"/>
    <w:rsid w:val="00D65777"/>
    <w:rsid w:val="00D659F1"/>
    <w:rsid w:val="00D65C35"/>
    <w:rsid w:val="00D6604C"/>
    <w:rsid w:val="00D66291"/>
    <w:rsid w:val="00D662BF"/>
    <w:rsid w:val="00D663A7"/>
    <w:rsid w:val="00D66BD8"/>
    <w:rsid w:val="00D66C18"/>
    <w:rsid w:val="00D67106"/>
    <w:rsid w:val="00D674D6"/>
    <w:rsid w:val="00D67556"/>
    <w:rsid w:val="00D67804"/>
    <w:rsid w:val="00D67B2C"/>
    <w:rsid w:val="00D67CAC"/>
    <w:rsid w:val="00D67D0C"/>
    <w:rsid w:val="00D702ED"/>
    <w:rsid w:val="00D70584"/>
    <w:rsid w:val="00D70725"/>
    <w:rsid w:val="00D70AA1"/>
    <w:rsid w:val="00D70ACD"/>
    <w:rsid w:val="00D70E78"/>
    <w:rsid w:val="00D70ED8"/>
    <w:rsid w:val="00D70F1D"/>
    <w:rsid w:val="00D71011"/>
    <w:rsid w:val="00D714BB"/>
    <w:rsid w:val="00D71F6C"/>
    <w:rsid w:val="00D721DB"/>
    <w:rsid w:val="00D72215"/>
    <w:rsid w:val="00D72AC1"/>
    <w:rsid w:val="00D72D3F"/>
    <w:rsid w:val="00D72FE8"/>
    <w:rsid w:val="00D731A4"/>
    <w:rsid w:val="00D73263"/>
    <w:rsid w:val="00D73543"/>
    <w:rsid w:val="00D73903"/>
    <w:rsid w:val="00D73B13"/>
    <w:rsid w:val="00D73BDB"/>
    <w:rsid w:val="00D740DC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21D"/>
    <w:rsid w:val="00D76653"/>
    <w:rsid w:val="00D76746"/>
    <w:rsid w:val="00D7681F"/>
    <w:rsid w:val="00D76D12"/>
    <w:rsid w:val="00D76D5C"/>
    <w:rsid w:val="00D76E33"/>
    <w:rsid w:val="00D76EA3"/>
    <w:rsid w:val="00D771B1"/>
    <w:rsid w:val="00D7730A"/>
    <w:rsid w:val="00D773B5"/>
    <w:rsid w:val="00D7762B"/>
    <w:rsid w:val="00D77BF5"/>
    <w:rsid w:val="00D77E22"/>
    <w:rsid w:val="00D80069"/>
    <w:rsid w:val="00D800D5"/>
    <w:rsid w:val="00D8016C"/>
    <w:rsid w:val="00D809DE"/>
    <w:rsid w:val="00D80E0F"/>
    <w:rsid w:val="00D80E64"/>
    <w:rsid w:val="00D8167A"/>
    <w:rsid w:val="00D819F9"/>
    <w:rsid w:val="00D81BAA"/>
    <w:rsid w:val="00D81DE1"/>
    <w:rsid w:val="00D820A3"/>
    <w:rsid w:val="00D82331"/>
    <w:rsid w:val="00D8237F"/>
    <w:rsid w:val="00D824AB"/>
    <w:rsid w:val="00D82632"/>
    <w:rsid w:val="00D82874"/>
    <w:rsid w:val="00D8296C"/>
    <w:rsid w:val="00D82B21"/>
    <w:rsid w:val="00D82EB6"/>
    <w:rsid w:val="00D82F4D"/>
    <w:rsid w:val="00D830ED"/>
    <w:rsid w:val="00D83121"/>
    <w:rsid w:val="00D8331B"/>
    <w:rsid w:val="00D83447"/>
    <w:rsid w:val="00D834C4"/>
    <w:rsid w:val="00D83631"/>
    <w:rsid w:val="00D83CF4"/>
    <w:rsid w:val="00D83EC1"/>
    <w:rsid w:val="00D83EC3"/>
    <w:rsid w:val="00D8449D"/>
    <w:rsid w:val="00D846BE"/>
    <w:rsid w:val="00D846F6"/>
    <w:rsid w:val="00D84CA4"/>
    <w:rsid w:val="00D8501B"/>
    <w:rsid w:val="00D85193"/>
    <w:rsid w:val="00D85288"/>
    <w:rsid w:val="00D858C4"/>
    <w:rsid w:val="00D85A49"/>
    <w:rsid w:val="00D85B05"/>
    <w:rsid w:val="00D8627A"/>
    <w:rsid w:val="00D862F3"/>
    <w:rsid w:val="00D86321"/>
    <w:rsid w:val="00D863E1"/>
    <w:rsid w:val="00D86403"/>
    <w:rsid w:val="00D8655F"/>
    <w:rsid w:val="00D865D2"/>
    <w:rsid w:val="00D86C6F"/>
    <w:rsid w:val="00D86C7F"/>
    <w:rsid w:val="00D87473"/>
    <w:rsid w:val="00D875DE"/>
    <w:rsid w:val="00D87AB3"/>
    <w:rsid w:val="00D901F0"/>
    <w:rsid w:val="00D903F1"/>
    <w:rsid w:val="00D9056C"/>
    <w:rsid w:val="00D905BA"/>
    <w:rsid w:val="00D908F3"/>
    <w:rsid w:val="00D90922"/>
    <w:rsid w:val="00D90B6E"/>
    <w:rsid w:val="00D90D09"/>
    <w:rsid w:val="00D90E7E"/>
    <w:rsid w:val="00D912EA"/>
    <w:rsid w:val="00D917DB"/>
    <w:rsid w:val="00D91C11"/>
    <w:rsid w:val="00D91CDD"/>
    <w:rsid w:val="00D91DFA"/>
    <w:rsid w:val="00D91F7A"/>
    <w:rsid w:val="00D92123"/>
    <w:rsid w:val="00D9263F"/>
    <w:rsid w:val="00D92758"/>
    <w:rsid w:val="00D928A6"/>
    <w:rsid w:val="00D92A32"/>
    <w:rsid w:val="00D931C0"/>
    <w:rsid w:val="00D93440"/>
    <w:rsid w:val="00D93CF2"/>
    <w:rsid w:val="00D93F3A"/>
    <w:rsid w:val="00D94AD2"/>
    <w:rsid w:val="00D94BBA"/>
    <w:rsid w:val="00D94BDA"/>
    <w:rsid w:val="00D94BE4"/>
    <w:rsid w:val="00D94EB5"/>
    <w:rsid w:val="00D9504E"/>
    <w:rsid w:val="00D95602"/>
    <w:rsid w:val="00D95858"/>
    <w:rsid w:val="00D959C9"/>
    <w:rsid w:val="00D95AA8"/>
    <w:rsid w:val="00D95B8D"/>
    <w:rsid w:val="00D95BE3"/>
    <w:rsid w:val="00D95CCD"/>
    <w:rsid w:val="00D95DFC"/>
    <w:rsid w:val="00D95E9D"/>
    <w:rsid w:val="00D96363"/>
    <w:rsid w:val="00D9646F"/>
    <w:rsid w:val="00D96DBF"/>
    <w:rsid w:val="00D96EC7"/>
    <w:rsid w:val="00D97105"/>
    <w:rsid w:val="00D9764E"/>
    <w:rsid w:val="00D97AE0"/>
    <w:rsid w:val="00D97BF9"/>
    <w:rsid w:val="00D97DFA"/>
    <w:rsid w:val="00D97F2E"/>
    <w:rsid w:val="00DA0229"/>
    <w:rsid w:val="00DA02D6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D29"/>
    <w:rsid w:val="00DA3588"/>
    <w:rsid w:val="00DA35BA"/>
    <w:rsid w:val="00DA3C80"/>
    <w:rsid w:val="00DA3DC4"/>
    <w:rsid w:val="00DA4BD9"/>
    <w:rsid w:val="00DA4FA5"/>
    <w:rsid w:val="00DA523B"/>
    <w:rsid w:val="00DA5605"/>
    <w:rsid w:val="00DA574C"/>
    <w:rsid w:val="00DA5890"/>
    <w:rsid w:val="00DA5A25"/>
    <w:rsid w:val="00DA5F82"/>
    <w:rsid w:val="00DA61B1"/>
    <w:rsid w:val="00DA64B5"/>
    <w:rsid w:val="00DA65F3"/>
    <w:rsid w:val="00DA6648"/>
    <w:rsid w:val="00DA67F1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813"/>
    <w:rsid w:val="00DB1C1A"/>
    <w:rsid w:val="00DB1F80"/>
    <w:rsid w:val="00DB2287"/>
    <w:rsid w:val="00DB22D9"/>
    <w:rsid w:val="00DB2B9D"/>
    <w:rsid w:val="00DB2BAD"/>
    <w:rsid w:val="00DB3353"/>
    <w:rsid w:val="00DB335A"/>
    <w:rsid w:val="00DB34DE"/>
    <w:rsid w:val="00DB3873"/>
    <w:rsid w:val="00DB393F"/>
    <w:rsid w:val="00DB3C6F"/>
    <w:rsid w:val="00DB3CD8"/>
    <w:rsid w:val="00DB3E6E"/>
    <w:rsid w:val="00DB3EEA"/>
    <w:rsid w:val="00DB4333"/>
    <w:rsid w:val="00DB48A4"/>
    <w:rsid w:val="00DB490A"/>
    <w:rsid w:val="00DB5497"/>
    <w:rsid w:val="00DB5634"/>
    <w:rsid w:val="00DB56A4"/>
    <w:rsid w:val="00DB599C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AB0"/>
    <w:rsid w:val="00DB7D44"/>
    <w:rsid w:val="00DB7F4C"/>
    <w:rsid w:val="00DB7F99"/>
    <w:rsid w:val="00DC02EE"/>
    <w:rsid w:val="00DC04C4"/>
    <w:rsid w:val="00DC0968"/>
    <w:rsid w:val="00DC0A00"/>
    <w:rsid w:val="00DC0AF0"/>
    <w:rsid w:val="00DC0B88"/>
    <w:rsid w:val="00DC0E74"/>
    <w:rsid w:val="00DC0EE9"/>
    <w:rsid w:val="00DC14B7"/>
    <w:rsid w:val="00DC1684"/>
    <w:rsid w:val="00DC1B23"/>
    <w:rsid w:val="00DC1BF5"/>
    <w:rsid w:val="00DC1E05"/>
    <w:rsid w:val="00DC1E8F"/>
    <w:rsid w:val="00DC1F06"/>
    <w:rsid w:val="00DC1FE4"/>
    <w:rsid w:val="00DC1FE8"/>
    <w:rsid w:val="00DC2492"/>
    <w:rsid w:val="00DC24D4"/>
    <w:rsid w:val="00DC256B"/>
    <w:rsid w:val="00DC258C"/>
    <w:rsid w:val="00DC2604"/>
    <w:rsid w:val="00DC2935"/>
    <w:rsid w:val="00DC2A8C"/>
    <w:rsid w:val="00DC2C54"/>
    <w:rsid w:val="00DC2ED8"/>
    <w:rsid w:val="00DC302A"/>
    <w:rsid w:val="00DC3235"/>
    <w:rsid w:val="00DC32BE"/>
    <w:rsid w:val="00DC331B"/>
    <w:rsid w:val="00DC36F4"/>
    <w:rsid w:val="00DC3703"/>
    <w:rsid w:val="00DC378F"/>
    <w:rsid w:val="00DC3894"/>
    <w:rsid w:val="00DC3F23"/>
    <w:rsid w:val="00DC3F46"/>
    <w:rsid w:val="00DC446B"/>
    <w:rsid w:val="00DC45AD"/>
    <w:rsid w:val="00DC469B"/>
    <w:rsid w:val="00DC46C1"/>
    <w:rsid w:val="00DC4AE0"/>
    <w:rsid w:val="00DC4DEA"/>
    <w:rsid w:val="00DC502B"/>
    <w:rsid w:val="00DC51B7"/>
    <w:rsid w:val="00DC54FA"/>
    <w:rsid w:val="00DC58A9"/>
    <w:rsid w:val="00DC5FB9"/>
    <w:rsid w:val="00DC60CA"/>
    <w:rsid w:val="00DC6414"/>
    <w:rsid w:val="00DC678E"/>
    <w:rsid w:val="00DC7086"/>
    <w:rsid w:val="00DC70E7"/>
    <w:rsid w:val="00DC7226"/>
    <w:rsid w:val="00DC737B"/>
    <w:rsid w:val="00DC74E4"/>
    <w:rsid w:val="00DC799E"/>
    <w:rsid w:val="00DC7BD3"/>
    <w:rsid w:val="00DC7D10"/>
    <w:rsid w:val="00DC7F05"/>
    <w:rsid w:val="00DD0103"/>
    <w:rsid w:val="00DD0456"/>
    <w:rsid w:val="00DD045D"/>
    <w:rsid w:val="00DD071D"/>
    <w:rsid w:val="00DD07E0"/>
    <w:rsid w:val="00DD08AB"/>
    <w:rsid w:val="00DD0B9C"/>
    <w:rsid w:val="00DD0BF3"/>
    <w:rsid w:val="00DD0CDA"/>
    <w:rsid w:val="00DD0D46"/>
    <w:rsid w:val="00DD12D4"/>
    <w:rsid w:val="00DD1A17"/>
    <w:rsid w:val="00DD1BE4"/>
    <w:rsid w:val="00DD1C42"/>
    <w:rsid w:val="00DD1ED1"/>
    <w:rsid w:val="00DD22EA"/>
    <w:rsid w:val="00DD23CE"/>
    <w:rsid w:val="00DD25DF"/>
    <w:rsid w:val="00DD2665"/>
    <w:rsid w:val="00DD267C"/>
    <w:rsid w:val="00DD284C"/>
    <w:rsid w:val="00DD2850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BDE"/>
    <w:rsid w:val="00DD5D2F"/>
    <w:rsid w:val="00DD5D62"/>
    <w:rsid w:val="00DD6132"/>
    <w:rsid w:val="00DD65AF"/>
    <w:rsid w:val="00DD6985"/>
    <w:rsid w:val="00DD6E14"/>
    <w:rsid w:val="00DD6E77"/>
    <w:rsid w:val="00DD7500"/>
    <w:rsid w:val="00DE053D"/>
    <w:rsid w:val="00DE08C3"/>
    <w:rsid w:val="00DE0DCE"/>
    <w:rsid w:val="00DE0E81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5F5"/>
    <w:rsid w:val="00DE2FB0"/>
    <w:rsid w:val="00DE313B"/>
    <w:rsid w:val="00DE325A"/>
    <w:rsid w:val="00DE36FF"/>
    <w:rsid w:val="00DE3B59"/>
    <w:rsid w:val="00DE3CE7"/>
    <w:rsid w:val="00DE3F1C"/>
    <w:rsid w:val="00DE415B"/>
    <w:rsid w:val="00DE4692"/>
    <w:rsid w:val="00DE46EE"/>
    <w:rsid w:val="00DE4865"/>
    <w:rsid w:val="00DE4CCB"/>
    <w:rsid w:val="00DE4DEE"/>
    <w:rsid w:val="00DE597F"/>
    <w:rsid w:val="00DE5AAF"/>
    <w:rsid w:val="00DE5F67"/>
    <w:rsid w:val="00DE61C7"/>
    <w:rsid w:val="00DE62D7"/>
    <w:rsid w:val="00DE6344"/>
    <w:rsid w:val="00DE66CB"/>
    <w:rsid w:val="00DE695F"/>
    <w:rsid w:val="00DE6BF4"/>
    <w:rsid w:val="00DE6C7C"/>
    <w:rsid w:val="00DE6D1E"/>
    <w:rsid w:val="00DE719A"/>
    <w:rsid w:val="00DE7492"/>
    <w:rsid w:val="00DE7508"/>
    <w:rsid w:val="00DE76D9"/>
    <w:rsid w:val="00DE7712"/>
    <w:rsid w:val="00DE7776"/>
    <w:rsid w:val="00DE7BBB"/>
    <w:rsid w:val="00DE7BD7"/>
    <w:rsid w:val="00DE7CF9"/>
    <w:rsid w:val="00DF006D"/>
    <w:rsid w:val="00DF00DB"/>
    <w:rsid w:val="00DF03ED"/>
    <w:rsid w:val="00DF0675"/>
    <w:rsid w:val="00DF0B4D"/>
    <w:rsid w:val="00DF0B52"/>
    <w:rsid w:val="00DF0D1C"/>
    <w:rsid w:val="00DF13ED"/>
    <w:rsid w:val="00DF1CB3"/>
    <w:rsid w:val="00DF1D52"/>
    <w:rsid w:val="00DF1D88"/>
    <w:rsid w:val="00DF21A7"/>
    <w:rsid w:val="00DF2936"/>
    <w:rsid w:val="00DF36CF"/>
    <w:rsid w:val="00DF3BA1"/>
    <w:rsid w:val="00DF43D5"/>
    <w:rsid w:val="00DF489E"/>
    <w:rsid w:val="00DF4AED"/>
    <w:rsid w:val="00DF4D7B"/>
    <w:rsid w:val="00DF50C7"/>
    <w:rsid w:val="00DF515E"/>
    <w:rsid w:val="00DF540D"/>
    <w:rsid w:val="00DF54F0"/>
    <w:rsid w:val="00DF58E9"/>
    <w:rsid w:val="00DF5A16"/>
    <w:rsid w:val="00DF5BCB"/>
    <w:rsid w:val="00DF5D12"/>
    <w:rsid w:val="00DF5E12"/>
    <w:rsid w:val="00DF5F5E"/>
    <w:rsid w:val="00DF6303"/>
    <w:rsid w:val="00DF638F"/>
    <w:rsid w:val="00DF648F"/>
    <w:rsid w:val="00DF6834"/>
    <w:rsid w:val="00DF6857"/>
    <w:rsid w:val="00DF6EA9"/>
    <w:rsid w:val="00DF6F17"/>
    <w:rsid w:val="00DF6F98"/>
    <w:rsid w:val="00DF700E"/>
    <w:rsid w:val="00DF7058"/>
    <w:rsid w:val="00DF71F5"/>
    <w:rsid w:val="00DF7259"/>
    <w:rsid w:val="00DF7D98"/>
    <w:rsid w:val="00E000FB"/>
    <w:rsid w:val="00E0087E"/>
    <w:rsid w:val="00E0095F"/>
    <w:rsid w:val="00E009D4"/>
    <w:rsid w:val="00E00B33"/>
    <w:rsid w:val="00E00DEC"/>
    <w:rsid w:val="00E00EAE"/>
    <w:rsid w:val="00E00EB3"/>
    <w:rsid w:val="00E00FA0"/>
    <w:rsid w:val="00E01015"/>
    <w:rsid w:val="00E01113"/>
    <w:rsid w:val="00E0122F"/>
    <w:rsid w:val="00E012BE"/>
    <w:rsid w:val="00E016D4"/>
    <w:rsid w:val="00E016D6"/>
    <w:rsid w:val="00E01C86"/>
    <w:rsid w:val="00E021AF"/>
    <w:rsid w:val="00E0223A"/>
    <w:rsid w:val="00E0248B"/>
    <w:rsid w:val="00E02551"/>
    <w:rsid w:val="00E02576"/>
    <w:rsid w:val="00E02B9B"/>
    <w:rsid w:val="00E02B9D"/>
    <w:rsid w:val="00E02C65"/>
    <w:rsid w:val="00E02E1C"/>
    <w:rsid w:val="00E02E2A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35"/>
    <w:rsid w:val="00E05064"/>
    <w:rsid w:val="00E05B94"/>
    <w:rsid w:val="00E05D1A"/>
    <w:rsid w:val="00E05DB6"/>
    <w:rsid w:val="00E06F50"/>
    <w:rsid w:val="00E06FCD"/>
    <w:rsid w:val="00E07017"/>
    <w:rsid w:val="00E070AD"/>
    <w:rsid w:val="00E07521"/>
    <w:rsid w:val="00E07588"/>
    <w:rsid w:val="00E075EF"/>
    <w:rsid w:val="00E076AF"/>
    <w:rsid w:val="00E07AE9"/>
    <w:rsid w:val="00E07D7B"/>
    <w:rsid w:val="00E1005E"/>
    <w:rsid w:val="00E10588"/>
    <w:rsid w:val="00E106D6"/>
    <w:rsid w:val="00E1080E"/>
    <w:rsid w:val="00E10C6E"/>
    <w:rsid w:val="00E10DE8"/>
    <w:rsid w:val="00E111A2"/>
    <w:rsid w:val="00E1141B"/>
    <w:rsid w:val="00E11891"/>
    <w:rsid w:val="00E11E50"/>
    <w:rsid w:val="00E11EF0"/>
    <w:rsid w:val="00E11F68"/>
    <w:rsid w:val="00E120A7"/>
    <w:rsid w:val="00E12D7F"/>
    <w:rsid w:val="00E12E4B"/>
    <w:rsid w:val="00E13069"/>
    <w:rsid w:val="00E132BD"/>
    <w:rsid w:val="00E139A0"/>
    <w:rsid w:val="00E13C7A"/>
    <w:rsid w:val="00E13D3B"/>
    <w:rsid w:val="00E140C6"/>
    <w:rsid w:val="00E1496C"/>
    <w:rsid w:val="00E14BAE"/>
    <w:rsid w:val="00E14D1E"/>
    <w:rsid w:val="00E14FBE"/>
    <w:rsid w:val="00E1501E"/>
    <w:rsid w:val="00E15144"/>
    <w:rsid w:val="00E1523D"/>
    <w:rsid w:val="00E153BE"/>
    <w:rsid w:val="00E15576"/>
    <w:rsid w:val="00E1581A"/>
    <w:rsid w:val="00E15B56"/>
    <w:rsid w:val="00E15C1C"/>
    <w:rsid w:val="00E15C74"/>
    <w:rsid w:val="00E15CD6"/>
    <w:rsid w:val="00E1603D"/>
    <w:rsid w:val="00E16469"/>
    <w:rsid w:val="00E16597"/>
    <w:rsid w:val="00E16A76"/>
    <w:rsid w:val="00E17269"/>
    <w:rsid w:val="00E17624"/>
    <w:rsid w:val="00E17A30"/>
    <w:rsid w:val="00E20320"/>
    <w:rsid w:val="00E20704"/>
    <w:rsid w:val="00E208E6"/>
    <w:rsid w:val="00E2094A"/>
    <w:rsid w:val="00E209C6"/>
    <w:rsid w:val="00E20A63"/>
    <w:rsid w:val="00E20DB3"/>
    <w:rsid w:val="00E20E24"/>
    <w:rsid w:val="00E210DE"/>
    <w:rsid w:val="00E216C4"/>
    <w:rsid w:val="00E21A0E"/>
    <w:rsid w:val="00E21B19"/>
    <w:rsid w:val="00E21B59"/>
    <w:rsid w:val="00E21E2C"/>
    <w:rsid w:val="00E22091"/>
    <w:rsid w:val="00E232D2"/>
    <w:rsid w:val="00E233F4"/>
    <w:rsid w:val="00E236F0"/>
    <w:rsid w:val="00E23735"/>
    <w:rsid w:val="00E239C3"/>
    <w:rsid w:val="00E23AFA"/>
    <w:rsid w:val="00E23B57"/>
    <w:rsid w:val="00E23F49"/>
    <w:rsid w:val="00E2436B"/>
    <w:rsid w:val="00E244D8"/>
    <w:rsid w:val="00E2475B"/>
    <w:rsid w:val="00E247F2"/>
    <w:rsid w:val="00E24882"/>
    <w:rsid w:val="00E24B02"/>
    <w:rsid w:val="00E24BDA"/>
    <w:rsid w:val="00E24BE8"/>
    <w:rsid w:val="00E24F4C"/>
    <w:rsid w:val="00E25121"/>
    <w:rsid w:val="00E25253"/>
    <w:rsid w:val="00E25389"/>
    <w:rsid w:val="00E253CA"/>
    <w:rsid w:val="00E255E1"/>
    <w:rsid w:val="00E25738"/>
    <w:rsid w:val="00E257EF"/>
    <w:rsid w:val="00E257F7"/>
    <w:rsid w:val="00E25EBD"/>
    <w:rsid w:val="00E262DA"/>
    <w:rsid w:val="00E26493"/>
    <w:rsid w:val="00E267B4"/>
    <w:rsid w:val="00E268CE"/>
    <w:rsid w:val="00E26FEA"/>
    <w:rsid w:val="00E27312"/>
    <w:rsid w:val="00E27329"/>
    <w:rsid w:val="00E275D2"/>
    <w:rsid w:val="00E2793B"/>
    <w:rsid w:val="00E27B34"/>
    <w:rsid w:val="00E3010E"/>
    <w:rsid w:val="00E302B1"/>
    <w:rsid w:val="00E304FA"/>
    <w:rsid w:val="00E30839"/>
    <w:rsid w:val="00E309D9"/>
    <w:rsid w:val="00E30E9C"/>
    <w:rsid w:val="00E31320"/>
    <w:rsid w:val="00E314AE"/>
    <w:rsid w:val="00E314FD"/>
    <w:rsid w:val="00E319AA"/>
    <w:rsid w:val="00E31D5B"/>
    <w:rsid w:val="00E31E79"/>
    <w:rsid w:val="00E32275"/>
    <w:rsid w:val="00E32514"/>
    <w:rsid w:val="00E328A7"/>
    <w:rsid w:val="00E32CC0"/>
    <w:rsid w:val="00E32E71"/>
    <w:rsid w:val="00E333D1"/>
    <w:rsid w:val="00E33BDE"/>
    <w:rsid w:val="00E33CA5"/>
    <w:rsid w:val="00E34095"/>
    <w:rsid w:val="00E3417C"/>
    <w:rsid w:val="00E3418E"/>
    <w:rsid w:val="00E34541"/>
    <w:rsid w:val="00E34938"/>
    <w:rsid w:val="00E34A4A"/>
    <w:rsid w:val="00E34A6C"/>
    <w:rsid w:val="00E34BE3"/>
    <w:rsid w:val="00E34FC5"/>
    <w:rsid w:val="00E3525B"/>
    <w:rsid w:val="00E352C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9B5"/>
    <w:rsid w:val="00E37EE0"/>
    <w:rsid w:val="00E40957"/>
    <w:rsid w:val="00E40B03"/>
    <w:rsid w:val="00E40EAE"/>
    <w:rsid w:val="00E41118"/>
    <w:rsid w:val="00E412B8"/>
    <w:rsid w:val="00E416BB"/>
    <w:rsid w:val="00E41976"/>
    <w:rsid w:val="00E419FD"/>
    <w:rsid w:val="00E41D59"/>
    <w:rsid w:val="00E41D79"/>
    <w:rsid w:val="00E4206A"/>
    <w:rsid w:val="00E423C4"/>
    <w:rsid w:val="00E427D0"/>
    <w:rsid w:val="00E432E9"/>
    <w:rsid w:val="00E43454"/>
    <w:rsid w:val="00E434F7"/>
    <w:rsid w:val="00E43E79"/>
    <w:rsid w:val="00E44093"/>
    <w:rsid w:val="00E44257"/>
    <w:rsid w:val="00E448EB"/>
    <w:rsid w:val="00E44B50"/>
    <w:rsid w:val="00E44E39"/>
    <w:rsid w:val="00E44FF6"/>
    <w:rsid w:val="00E45037"/>
    <w:rsid w:val="00E4535C"/>
    <w:rsid w:val="00E45426"/>
    <w:rsid w:val="00E456F3"/>
    <w:rsid w:val="00E45EE9"/>
    <w:rsid w:val="00E45FC8"/>
    <w:rsid w:val="00E46145"/>
    <w:rsid w:val="00E46B13"/>
    <w:rsid w:val="00E46B5B"/>
    <w:rsid w:val="00E46C94"/>
    <w:rsid w:val="00E46CE6"/>
    <w:rsid w:val="00E47017"/>
    <w:rsid w:val="00E472B7"/>
    <w:rsid w:val="00E47839"/>
    <w:rsid w:val="00E479DC"/>
    <w:rsid w:val="00E47DD5"/>
    <w:rsid w:val="00E500D4"/>
    <w:rsid w:val="00E50770"/>
    <w:rsid w:val="00E50AF6"/>
    <w:rsid w:val="00E50BF1"/>
    <w:rsid w:val="00E50C38"/>
    <w:rsid w:val="00E50D77"/>
    <w:rsid w:val="00E50D91"/>
    <w:rsid w:val="00E50DB4"/>
    <w:rsid w:val="00E50F70"/>
    <w:rsid w:val="00E511E3"/>
    <w:rsid w:val="00E5123B"/>
    <w:rsid w:val="00E51813"/>
    <w:rsid w:val="00E51C89"/>
    <w:rsid w:val="00E51FEE"/>
    <w:rsid w:val="00E5205F"/>
    <w:rsid w:val="00E52097"/>
    <w:rsid w:val="00E527DA"/>
    <w:rsid w:val="00E52B0B"/>
    <w:rsid w:val="00E52C33"/>
    <w:rsid w:val="00E53089"/>
    <w:rsid w:val="00E530AA"/>
    <w:rsid w:val="00E53761"/>
    <w:rsid w:val="00E53897"/>
    <w:rsid w:val="00E53BA0"/>
    <w:rsid w:val="00E53C3B"/>
    <w:rsid w:val="00E540A2"/>
    <w:rsid w:val="00E543DA"/>
    <w:rsid w:val="00E5494E"/>
    <w:rsid w:val="00E54F23"/>
    <w:rsid w:val="00E55849"/>
    <w:rsid w:val="00E558B4"/>
    <w:rsid w:val="00E55DB9"/>
    <w:rsid w:val="00E56548"/>
    <w:rsid w:val="00E5697D"/>
    <w:rsid w:val="00E56A90"/>
    <w:rsid w:val="00E56C46"/>
    <w:rsid w:val="00E56DEB"/>
    <w:rsid w:val="00E57067"/>
    <w:rsid w:val="00E571F6"/>
    <w:rsid w:val="00E57557"/>
    <w:rsid w:val="00E57764"/>
    <w:rsid w:val="00E578EE"/>
    <w:rsid w:val="00E57E92"/>
    <w:rsid w:val="00E57F78"/>
    <w:rsid w:val="00E60321"/>
    <w:rsid w:val="00E6097B"/>
    <w:rsid w:val="00E60AC7"/>
    <w:rsid w:val="00E6156B"/>
    <w:rsid w:val="00E620BB"/>
    <w:rsid w:val="00E62562"/>
    <w:rsid w:val="00E62843"/>
    <w:rsid w:val="00E6287D"/>
    <w:rsid w:val="00E62AEE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4B9"/>
    <w:rsid w:val="00E64606"/>
    <w:rsid w:val="00E647B3"/>
    <w:rsid w:val="00E64B7B"/>
    <w:rsid w:val="00E64C41"/>
    <w:rsid w:val="00E65179"/>
    <w:rsid w:val="00E65235"/>
    <w:rsid w:val="00E65313"/>
    <w:rsid w:val="00E6590D"/>
    <w:rsid w:val="00E65D70"/>
    <w:rsid w:val="00E65F5D"/>
    <w:rsid w:val="00E66298"/>
    <w:rsid w:val="00E66382"/>
    <w:rsid w:val="00E66506"/>
    <w:rsid w:val="00E66A52"/>
    <w:rsid w:val="00E66B8B"/>
    <w:rsid w:val="00E66D25"/>
    <w:rsid w:val="00E66E59"/>
    <w:rsid w:val="00E670B8"/>
    <w:rsid w:val="00E672B3"/>
    <w:rsid w:val="00E672CA"/>
    <w:rsid w:val="00E67AB4"/>
    <w:rsid w:val="00E67CCA"/>
    <w:rsid w:val="00E702E7"/>
    <w:rsid w:val="00E70313"/>
    <w:rsid w:val="00E70362"/>
    <w:rsid w:val="00E70623"/>
    <w:rsid w:val="00E7085A"/>
    <w:rsid w:val="00E70BA2"/>
    <w:rsid w:val="00E7100C"/>
    <w:rsid w:val="00E71657"/>
    <w:rsid w:val="00E718AE"/>
    <w:rsid w:val="00E71C4E"/>
    <w:rsid w:val="00E72262"/>
    <w:rsid w:val="00E723DC"/>
    <w:rsid w:val="00E72433"/>
    <w:rsid w:val="00E728B4"/>
    <w:rsid w:val="00E72983"/>
    <w:rsid w:val="00E72FBC"/>
    <w:rsid w:val="00E734EC"/>
    <w:rsid w:val="00E73610"/>
    <w:rsid w:val="00E736CF"/>
    <w:rsid w:val="00E73850"/>
    <w:rsid w:val="00E73C1A"/>
    <w:rsid w:val="00E73D13"/>
    <w:rsid w:val="00E73E48"/>
    <w:rsid w:val="00E743D5"/>
    <w:rsid w:val="00E74431"/>
    <w:rsid w:val="00E74650"/>
    <w:rsid w:val="00E74665"/>
    <w:rsid w:val="00E748D5"/>
    <w:rsid w:val="00E749B0"/>
    <w:rsid w:val="00E74A8D"/>
    <w:rsid w:val="00E74C33"/>
    <w:rsid w:val="00E74E8D"/>
    <w:rsid w:val="00E7530A"/>
    <w:rsid w:val="00E753B2"/>
    <w:rsid w:val="00E754D3"/>
    <w:rsid w:val="00E75735"/>
    <w:rsid w:val="00E75945"/>
    <w:rsid w:val="00E75B01"/>
    <w:rsid w:val="00E75B31"/>
    <w:rsid w:val="00E760A5"/>
    <w:rsid w:val="00E7611B"/>
    <w:rsid w:val="00E762E7"/>
    <w:rsid w:val="00E76390"/>
    <w:rsid w:val="00E76C6D"/>
    <w:rsid w:val="00E7709F"/>
    <w:rsid w:val="00E7721B"/>
    <w:rsid w:val="00E777F8"/>
    <w:rsid w:val="00E77B84"/>
    <w:rsid w:val="00E77BD1"/>
    <w:rsid w:val="00E77C42"/>
    <w:rsid w:val="00E77C4F"/>
    <w:rsid w:val="00E77CA6"/>
    <w:rsid w:val="00E80040"/>
    <w:rsid w:val="00E80151"/>
    <w:rsid w:val="00E805DF"/>
    <w:rsid w:val="00E80858"/>
    <w:rsid w:val="00E8087F"/>
    <w:rsid w:val="00E80D4E"/>
    <w:rsid w:val="00E80D4F"/>
    <w:rsid w:val="00E813AF"/>
    <w:rsid w:val="00E8179B"/>
    <w:rsid w:val="00E81802"/>
    <w:rsid w:val="00E818BD"/>
    <w:rsid w:val="00E81AFE"/>
    <w:rsid w:val="00E81C1A"/>
    <w:rsid w:val="00E81D60"/>
    <w:rsid w:val="00E8292D"/>
    <w:rsid w:val="00E82C2D"/>
    <w:rsid w:val="00E82F09"/>
    <w:rsid w:val="00E83730"/>
    <w:rsid w:val="00E837FE"/>
    <w:rsid w:val="00E838F1"/>
    <w:rsid w:val="00E83A40"/>
    <w:rsid w:val="00E83B37"/>
    <w:rsid w:val="00E83E63"/>
    <w:rsid w:val="00E83E7F"/>
    <w:rsid w:val="00E83FC6"/>
    <w:rsid w:val="00E842A9"/>
    <w:rsid w:val="00E84519"/>
    <w:rsid w:val="00E847EB"/>
    <w:rsid w:val="00E84DD6"/>
    <w:rsid w:val="00E84DF5"/>
    <w:rsid w:val="00E84E1F"/>
    <w:rsid w:val="00E84E31"/>
    <w:rsid w:val="00E85011"/>
    <w:rsid w:val="00E85A4F"/>
    <w:rsid w:val="00E85A92"/>
    <w:rsid w:val="00E85DB9"/>
    <w:rsid w:val="00E85E6F"/>
    <w:rsid w:val="00E85F51"/>
    <w:rsid w:val="00E86039"/>
    <w:rsid w:val="00E8631D"/>
    <w:rsid w:val="00E863CD"/>
    <w:rsid w:val="00E8670B"/>
    <w:rsid w:val="00E86831"/>
    <w:rsid w:val="00E86B2F"/>
    <w:rsid w:val="00E86D19"/>
    <w:rsid w:val="00E86E06"/>
    <w:rsid w:val="00E86E3E"/>
    <w:rsid w:val="00E87315"/>
    <w:rsid w:val="00E87776"/>
    <w:rsid w:val="00E87CB6"/>
    <w:rsid w:val="00E87EDD"/>
    <w:rsid w:val="00E90717"/>
    <w:rsid w:val="00E90814"/>
    <w:rsid w:val="00E90ACB"/>
    <w:rsid w:val="00E90C92"/>
    <w:rsid w:val="00E91096"/>
    <w:rsid w:val="00E910DF"/>
    <w:rsid w:val="00E91270"/>
    <w:rsid w:val="00E91424"/>
    <w:rsid w:val="00E91449"/>
    <w:rsid w:val="00E91684"/>
    <w:rsid w:val="00E919EC"/>
    <w:rsid w:val="00E91D77"/>
    <w:rsid w:val="00E91DA1"/>
    <w:rsid w:val="00E92566"/>
    <w:rsid w:val="00E92C6B"/>
    <w:rsid w:val="00E93491"/>
    <w:rsid w:val="00E93B36"/>
    <w:rsid w:val="00E93F23"/>
    <w:rsid w:val="00E940AC"/>
    <w:rsid w:val="00E940B3"/>
    <w:rsid w:val="00E94CBB"/>
    <w:rsid w:val="00E94ED2"/>
    <w:rsid w:val="00E94FC2"/>
    <w:rsid w:val="00E95367"/>
    <w:rsid w:val="00E95C06"/>
    <w:rsid w:val="00E960BB"/>
    <w:rsid w:val="00E96D00"/>
    <w:rsid w:val="00E96D8C"/>
    <w:rsid w:val="00E96FF6"/>
    <w:rsid w:val="00E97065"/>
    <w:rsid w:val="00E974F9"/>
    <w:rsid w:val="00E975A3"/>
    <w:rsid w:val="00E975BF"/>
    <w:rsid w:val="00E9761F"/>
    <w:rsid w:val="00E97CEF"/>
    <w:rsid w:val="00E97D1A"/>
    <w:rsid w:val="00EA01CD"/>
    <w:rsid w:val="00EA02AF"/>
    <w:rsid w:val="00EA05BA"/>
    <w:rsid w:val="00EA05BC"/>
    <w:rsid w:val="00EA13A8"/>
    <w:rsid w:val="00EA1496"/>
    <w:rsid w:val="00EA1550"/>
    <w:rsid w:val="00EA171A"/>
    <w:rsid w:val="00EA1748"/>
    <w:rsid w:val="00EA187C"/>
    <w:rsid w:val="00EA1F8F"/>
    <w:rsid w:val="00EA22B9"/>
    <w:rsid w:val="00EA2ACE"/>
    <w:rsid w:val="00EA2D85"/>
    <w:rsid w:val="00EA347F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9"/>
    <w:rsid w:val="00EA438E"/>
    <w:rsid w:val="00EA44BF"/>
    <w:rsid w:val="00EA45C9"/>
    <w:rsid w:val="00EA46B1"/>
    <w:rsid w:val="00EA4838"/>
    <w:rsid w:val="00EA4C86"/>
    <w:rsid w:val="00EA4F50"/>
    <w:rsid w:val="00EA5170"/>
    <w:rsid w:val="00EA521E"/>
    <w:rsid w:val="00EA5725"/>
    <w:rsid w:val="00EA5F64"/>
    <w:rsid w:val="00EA601D"/>
    <w:rsid w:val="00EA6179"/>
    <w:rsid w:val="00EA6694"/>
    <w:rsid w:val="00EA6749"/>
    <w:rsid w:val="00EA6768"/>
    <w:rsid w:val="00EA685F"/>
    <w:rsid w:val="00EA6B38"/>
    <w:rsid w:val="00EA6B87"/>
    <w:rsid w:val="00EA6BD8"/>
    <w:rsid w:val="00EA6DDB"/>
    <w:rsid w:val="00EA7653"/>
    <w:rsid w:val="00EA7776"/>
    <w:rsid w:val="00EA77F5"/>
    <w:rsid w:val="00EA78D7"/>
    <w:rsid w:val="00EA78DB"/>
    <w:rsid w:val="00EA7CF5"/>
    <w:rsid w:val="00EA7E5A"/>
    <w:rsid w:val="00EB06BA"/>
    <w:rsid w:val="00EB08FC"/>
    <w:rsid w:val="00EB0C69"/>
    <w:rsid w:val="00EB1203"/>
    <w:rsid w:val="00EB15D1"/>
    <w:rsid w:val="00EB1624"/>
    <w:rsid w:val="00EB1AE1"/>
    <w:rsid w:val="00EB1EC3"/>
    <w:rsid w:val="00EB213A"/>
    <w:rsid w:val="00EB22CD"/>
    <w:rsid w:val="00EB255A"/>
    <w:rsid w:val="00EB27F8"/>
    <w:rsid w:val="00EB2BFE"/>
    <w:rsid w:val="00EB2DDE"/>
    <w:rsid w:val="00EB2E0E"/>
    <w:rsid w:val="00EB2E68"/>
    <w:rsid w:val="00EB2EB0"/>
    <w:rsid w:val="00EB34E7"/>
    <w:rsid w:val="00EB34FB"/>
    <w:rsid w:val="00EB3A71"/>
    <w:rsid w:val="00EB408D"/>
    <w:rsid w:val="00EB42C8"/>
    <w:rsid w:val="00EB44A5"/>
    <w:rsid w:val="00EB48F4"/>
    <w:rsid w:val="00EB4999"/>
    <w:rsid w:val="00EB4BF6"/>
    <w:rsid w:val="00EB4DB0"/>
    <w:rsid w:val="00EB5283"/>
    <w:rsid w:val="00EB5434"/>
    <w:rsid w:val="00EB5D3A"/>
    <w:rsid w:val="00EB5DDF"/>
    <w:rsid w:val="00EB66DE"/>
    <w:rsid w:val="00EB678F"/>
    <w:rsid w:val="00EB68A4"/>
    <w:rsid w:val="00EB6BA6"/>
    <w:rsid w:val="00EB703F"/>
    <w:rsid w:val="00EB709F"/>
    <w:rsid w:val="00EB728C"/>
    <w:rsid w:val="00EB7345"/>
    <w:rsid w:val="00EB7396"/>
    <w:rsid w:val="00EB75FB"/>
    <w:rsid w:val="00EC0536"/>
    <w:rsid w:val="00EC054E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440"/>
    <w:rsid w:val="00EC14C1"/>
    <w:rsid w:val="00EC1F1F"/>
    <w:rsid w:val="00EC242D"/>
    <w:rsid w:val="00EC2A8D"/>
    <w:rsid w:val="00EC2BCE"/>
    <w:rsid w:val="00EC2D24"/>
    <w:rsid w:val="00EC2EB0"/>
    <w:rsid w:val="00EC3807"/>
    <w:rsid w:val="00EC386E"/>
    <w:rsid w:val="00EC3B38"/>
    <w:rsid w:val="00EC3B87"/>
    <w:rsid w:val="00EC3CEC"/>
    <w:rsid w:val="00EC42C4"/>
    <w:rsid w:val="00EC4669"/>
    <w:rsid w:val="00EC47BC"/>
    <w:rsid w:val="00EC4FDE"/>
    <w:rsid w:val="00EC5065"/>
    <w:rsid w:val="00EC5133"/>
    <w:rsid w:val="00EC51ED"/>
    <w:rsid w:val="00EC5496"/>
    <w:rsid w:val="00EC55A4"/>
    <w:rsid w:val="00EC561B"/>
    <w:rsid w:val="00EC56AC"/>
    <w:rsid w:val="00EC5A29"/>
    <w:rsid w:val="00EC5A9A"/>
    <w:rsid w:val="00EC5CAA"/>
    <w:rsid w:val="00EC633F"/>
    <w:rsid w:val="00EC6596"/>
    <w:rsid w:val="00EC6621"/>
    <w:rsid w:val="00EC6A90"/>
    <w:rsid w:val="00EC6AFF"/>
    <w:rsid w:val="00EC6CB7"/>
    <w:rsid w:val="00EC7510"/>
    <w:rsid w:val="00EC77F9"/>
    <w:rsid w:val="00EC79A7"/>
    <w:rsid w:val="00EC7AC7"/>
    <w:rsid w:val="00EC7E59"/>
    <w:rsid w:val="00ED017B"/>
    <w:rsid w:val="00ED02C1"/>
    <w:rsid w:val="00ED05F5"/>
    <w:rsid w:val="00ED0777"/>
    <w:rsid w:val="00ED0A56"/>
    <w:rsid w:val="00ED0BD0"/>
    <w:rsid w:val="00ED0C98"/>
    <w:rsid w:val="00ED0F27"/>
    <w:rsid w:val="00ED114F"/>
    <w:rsid w:val="00ED12BB"/>
    <w:rsid w:val="00ED167D"/>
    <w:rsid w:val="00ED1738"/>
    <w:rsid w:val="00ED1932"/>
    <w:rsid w:val="00ED1969"/>
    <w:rsid w:val="00ED1B45"/>
    <w:rsid w:val="00ED1E39"/>
    <w:rsid w:val="00ED1F50"/>
    <w:rsid w:val="00ED2567"/>
    <w:rsid w:val="00ED2754"/>
    <w:rsid w:val="00ED27CE"/>
    <w:rsid w:val="00ED2854"/>
    <w:rsid w:val="00ED2939"/>
    <w:rsid w:val="00ED37E2"/>
    <w:rsid w:val="00ED394B"/>
    <w:rsid w:val="00ED3DD7"/>
    <w:rsid w:val="00ED46F2"/>
    <w:rsid w:val="00ED4884"/>
    <w:rsid w:val="00ED4CDB"/>
    <w:rsid w:val="00ED550B"/>
    <w:rsid w:val="00ED5510"/>
    <w:rsid w:val="00ED56B9"/>
    <w:rsid w:val="00ED5A3F"/>
    <w:rsid w:val="00ED5DEF"/>
    <w:rsid w:val="00ED6094"/>
    <w:rsid w:val="00ED63E9"/>
    <w:rsid w:val="00ED6C0C"/>
    <w:rsid w:val="00ED6CBF"/>
    <w:rsid w:val="00ED75EE"/>
    <w:rsid w:val="00ED79BF"/>
    <w:rsid w:val="00ED7A40"/>
    <w:rsid w:val="00ED7B95"/>
    <w:rsid w:val="00ED7C8D"/>
    <w:rsid w:val="00ED7DF5"/>
    <w:rsid w:val="00ED7FAD"/>
    <w:rsid w:val="00EE02EC"/>
    <w:rsid w:val="00EE0466"/>
    <w:rsid w:val="00EE06D9"/>
    <w:rsid w:val="00EE0836"/>
    <w:rsid w:val="00EE0BCE"/>
    <w:rsid w:val="00EE0F2A"/>
    <w:rsid w:val="00EE11B1"/>
    <w:rsid w:val="00EE1282"/>
    <w:rsid w:val="00EE132C"/>
    <w:rsid w:val="00EE14DB"/>
    <w:rsid w:val="00EE1645"/>
    <w:rsid w:val="00EE1893"/>
    <w:rsid w:val="00EE2075"/>
    <w:rsid w:val="00EE24C3"/>
    <w:rsid w:val="00EE2624"/>
    <w:rsid w:val="00EE2882"/>
    <w:rsid w:val="00EE2ACE"/>
    <w:rsid w:val="00EE2F7E"/>
    <w:rsid w:val="00EE347D"/>
    <w:rsid w:val="00EE3489"/>
    <w:rsid w:val="00EE35BD"/>
    <w:rsid w:val="00EE3926"/>
    <w:rsid w:val="00EE3AAC"/>
    <w:rsid w:val="00EE3B64"/>
    <w:rsid w:val="00EE3B7D"/>
    <w:rsid w:val="00EE3CFC"/>
    <w:rsid w:val="00EE3E4C"/>
    <w:rsid w:val="00EE46EB"/>
    <w:rsid w:val="00EE482F"/>
    <w:rsid w:val="00EE49E3"/>
    <w:rsid w:val="00EE4A22"/>
    <w:rsid w:val="00EE4CC0"/>
    <w:rsid w:val="00EE4D30"/>
    <w:rsid w:val="00EE4F2B"/>
    <w:rsid w:val="00EE4FD6"/>
    <w:rsid w:val="00EE5343"/>
    <w:rsid w:val="00EE6053"/>
    <w:rsid w:val="00EE6279"/>
    <w:rsid w:val="00EE63C0"/>
    <w:rsid w:val="00EE6A2F"/>
    <w:rsid w:val="00EE6BF8"/>
    <w:rsid w:val="00EE6C25"/>
    <w:rsid w:val="00EE6F01"/>
    <w:rsid w:val="00EE7592"/>
    <w:rsid w:val="00EE79A8"/>
    <w:rsid w:val="00EE7CA4"/>
    <w:rsid w:val="00EE7FE3"/>
    <w:rsid w:val="00EF076C"/>
    <w:rsid w:val="00EF08F9"/>
    <w:rsid w:val="00EF0C95"/>
    <w:rsid w:val="00EF106B"/>
    <w:rsid w:val="00EF116E"/>
    <w:rsid w:val="00EF14F7"/>
    <w:rsid w:val="00EF180F"/>
    <w:rsid w:val="00EF18B8"/>
    <w:rsid w:val="00EF1C07"/>
    <w:rsid w:val="00EF24AC"/>
    <w:rsid w:val="00EF2818"/>
    <w:rsid w:val="00EF36F2"/>
    <w:rsid w:val="00EF39C0"/>
    <w:rsid w:val="00EF3D94"/>
    <w:rsid w:val="00EF405F"/>
    <w:rsid w:val="00EF4319"/>
    <w:rsid w:val="00EF4559"/>
    <w:rsid w:val="00EF4CBF"/>
    <w:rsid w:val="00EF5181"/>
    <w:rsid w:val="00EF53A1"/>
    <w:rsid w:val="00EF5483"/>
    <w:rsid w:val="00EF580C"/>
    <w:rsid w:val="00EF5D0F"/>
    <w:rsid w:val="00EF5E41"/>
    <w:rsid w:val="00EF5EF5"/>
    <w:rsid w:val="00EF6146"/>
    <w:rsid w:val="00EF6291"/>
    <w:rsid w:val="00EF6422"/>
    <w:rsid w:val="00EF6E35"/>
    <w:rsid w:val="00EF72B0"/>
    <w:rsid w:val="00EF7339"/>
    <w:rsid w:val="00EF775F"/>
    <w:rsid w:val="00EF7FE5"/>
    <w:rsid w:val="00F005E1"/>
    <w:rsid w:val="00F01106"/>
    <w:rsid w:val="00F012B9"/>
    <w:rsid w:val="00F0182A"/>
    <w:rsid w:val="00F0184C"/>
    <w:rsid w:val="00F019D1"/>
    <w:rsid w:val="00F01D93"/>
    <w:rsid w:val="00F01E3F"/>
    <w:rsid w:val="00F01F23"/>
    <w:rsid w:val="00F01FFA"/>
    <w:rsid w:val="00F02120"/>
    <w:rsid w:val="00F02130"/>
    <w:rsid w:val="00F023A2"/>
    <w:rsid w:val="00F02B5C"/>
    <w:rsid w:val="00F02DE8"/>
    <w:rsid w:val="00F03102"/>
    <w:rsid w:val="00F03552"/>
    <w:rsid w:val="00F035D1"/>
    <w:rsid w:val="00F0378D"/>
    <w:rsid w:val="00F03B79"/>
    <w:rsid w:val="00F03E61"/>
    <w:rsid w:val="00F043FE"/>
    <w:rsid w:val="00F04B96"/>
    <w:rsid w:val="00F04D2A"/>
    <w:rsid w:val="00F04D33"/>
    <w:rsid w:val="00F051EB"/>
    <w:rsid w:val="00F05357"/>
    <w:rsid w:val="00F05928"/>
    <w:rsid w:val="00F05F4D"/>
    <w:rsid w:val="00F064E9"/>
    <w:rsid w:val="00F065EF"/>
    <w:rsid w:val="00F065F9"/>
    <w:rsid w:val="00F06AEB"/>
    <w:rsid w:val="00F06E4B"/>
    <w:rsid w:val="00F07399"/>
    <w:rsid w:val="00F0742D"/>
    <w:rsid w:val="00F07823"/>
    <w:rsid w:val="00F078B9"/>
    <w:rsid w:val="00F102B7"/>
    <w:rsid w:val="00F10303"/>
    <w:rsid w:val="00F103E4"/>
    <w:rsid w:val="00F1042B"/>
    <w:rsid w:val="00F10552"/>
    <w:rsid w:val="00F10885"/>
    <w:rsid w:val="00F10B25"/>
    <w:rsid w:val="00F10EC0"/>
    <w:rsid w:val="00F10F18"/>
    <w:rsid w:val="00F1122F"/>
    <w:rsid w:val="00F1149A"/>
    <w:rsid w:val="00F115E5"/>
    <w:rsid w:val="00F1176C"/>
    <w:rsid w:val="00F117F0"/>
    <w:rsid w:val="00F1182F"/>
    <w:rsid w:val="00F11982"/>
    <w:rsid w:val="00F11B08"/>
    <w:rsid w:val="00F1251E"/>
    <w:rsid w:val="00F12825"/>
    <w:rsid w:val="00F12EB1"/>
    <w:rsid w:val="00F1306C"/>
    <w:rsid w:val="00F1330C"/>
    <w:rsid w:val="00F1394F"/>
    <w:rsid w:val="00F1404B"/>
    <w:rsid w:val="00F141A7"/>
    <w:rsid w:val="00F143F4"/>
    <w:rsid w:val="00F14428"/>
    <w:rsid w:val="00F14AD5"/>
    <w:rsid w:val="00F14FA0"/>
    <w:rsid w:val="00F150C9"/>
    <w:rsid w:val="00F15828"/>
    <w:rsid w:val="00F15914"/>
    <w:rsid w:val="00F15EF0"/>
    <w:rsid w:val="00F1637E"/>
    <w:rsid w:val="00F166DF"/>
    <w:rsid w:val="00F16A29"/>
    <w:rsid w:val="00F16AD9"/>
    <w:rsid w:val="00F16FC1"/>
    <w:rsid w:val="00F170D0"/>
    <w:rsid w:val="00F17122"/>
    <w:rsid w:val="00F17135"/>
    <w:rsid w:val="00F17306"/>
    <w:rsid w:val="00F17598"/>
    <w:rsid w:val="00F17657"/>
    <w:rsid w:val="00F1768E"/>
    <w:rsid w:val="00F17717"/>
    <w:rsid w:val="00F17F55"/>
    <w:rsid w:val="00F20287"/>
    <w:rsid w:val="00F20388"/>
    <w:rsid w:val="00F2069A"/>
    <w:rsid w:val="00F209C9"/>
    <w:rsid w:val="00F20ED0"/>
    <w:rsid w:val="00F211D0"/>
    <w:rsid w:val="00F22686"/>
    <w:rsid w:val="00F226AC"/>
    <w:rsid w:val="00F22A27"/>
    <w:rsid w:val="00F22A5A"/>
    <w:rsid w:val="00F22C19"/>
    <w:rsid w:val="00F22CE5"/>
    <w:rsid w:val="00F23063"/>
    <w:rsid w:val="00F23123"/>
    <w:rsid w:val="00F238BA"/>
    <w:rsid w:val="00F240FA"/>
    <w:rsid w:val="00F244B6"/>
    <w:rsid w:val="00F2467E"/>
    <w:rsid w:val="00F246BC"/>
    <w:rsid w:val="00F2476C"/>
    <w:rsid w:val="00F248D1"/>
    <w:rsid w:val="00F250CF"/>
    <w:rsid w:val="00F250EF"/>
    <w:rsid w:val="00F25256"/>
    <w:rsid w:val="00F2559F"/>
    <w:rsid w:val="00F25603"/>
    <w:rsid w:val="00F2578E"/>
    <w:rsid w:val="00F258A6"/>
    <w:rsid w:val="00F25977"/>
    <w:rsid w:val="00F25E17"/>
    <w:rsid w:val="00F2605E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1172"/>
    <w:rsid w:val="00F3146E"/>
    <w:rsid w:val="00F316BE"/>
    <w:rsid w:val="00F31CA3"/>
    <w:rsid w:val="00F31CE6"/>
    <w:rsid w:val="00F31D3B"/>
    <w:rsid w:val="00F31D71"/>
    <w:rsid w:val="00F31FF5"/>
    <w:rsid w:val="00F3204C"/>
    <w:rsid w:val="00F322E1"/>
    <w:rsid w:val="00F3233B"/>
    <w:rsid w:val="00F3270F"/>
    <w:rsid w:val="00F32771"/>
    <w:rsid w:val="00F32BB3"/>
    <w:rsid w:val="00F32D3B"/>
    <w:rsid w:val="00F3325E"/>
    <w:rsid w:val="00F3370C"/>
    <w:rsid w:val="00F3387E"/>
    <w:rsid w:val="00F33ABB"/>
    <w:rsid w:val="00F33C4C"/>
    <w:rsid w:val="00F343A0"/>
    <w:rsid w:val="00F34487"/>
    <w:rsid w:val="00F3477F"/>
    <w:rsid w:val="00F34DEB"/>
    <w:rsid w:val="00F34E6D"/>
    <w:rsid w:val="00F3501C"/>
    <w:rsid w:val="00F353F4"/>
    <w:rsid w:val="00F36340"/>
    <w:rsid w:val="00F36639"/>
    <w:rsid w:val="00F3679F"/>
    <w:rsid w:val="00F37082"/>
    <w:rsid w:val="00F375A5"/>
    <w:rsid w:val="00F37766"/>
    <w:rsid w:val="00F377AB"/>
    <w:rsid w:val="00F37926"/>
    <w:rsid w:val="00F37CDF"/>
    <w:rsid w:val="00F402EF"/>
    <w:rsid w:val="00F403E0"/>
    <w:rsid w:val="00F40835"/>
    <w:rsid w:val="00F40DAF"/>
    <w:rsid w:val="00F40DD7"/>
    <w:rsid w:val="00F40E41"/>
    <w:rsid w:val="00F41328"/>
    <w:rsid w:val="00F41371"/>
    <w:rsid w:val="00F416C5"/>
    <w:rsid w:val="00F419D5"/>
    <w:rsid w:val="00F41BC2"/>
    <w:rsid w:val="00F41C75"/>
    <w:rsid w:val="00F41CD4"/>
    <w:rsid w:val="00F41E91"/>
    <w:rsid w:val="00F4201A"/>
    <w:rsid w:val="00F422A6"/>
    <w:rsid w:val="00F424AB"/>
    <w:rsid w:val="00F426FB"/>
    <w:rsid w:val="00F42906"/>
    <w:rsid w:val="00F42AC9"/>
    <w:rsid w:val="00F42F78"/>
    <w:rsid w:val="00F4311A"/>
    <w:rsid w:val="00F43181"/>
    <w:rsid w:val="00F43596"/>
    <w:rsid w:val="00F43957"/>
    <w:rsid w:val="00F43C84"/>
    <w:rsid w:val="00F43D85"/>
    <w:rsid w:val="00F44133"/>
    <w:rsid w:val="00F4475C"/>
    <w:rsid w:val="00F44CB1"/>
    <w:rsid w:val="00F44EBD"/>
    <w:rsid w:val="00F44F1E"/>
    <w:rsid w:val="00F452C7"/>
    <w:rsid w:val="00F453D0"/>
    <w:rsid w:val="00F45864"/>
    <w:rsid w:val="00F45A38"/>
    <w:rsid w:val="00F45BCE"/>
    <w:rsid w:val="00F46280"/>
    <w:rsid w:val="00F463D2"/>
    <w:rsid w:val="00F463FB"/>
    <w:rsid w:val="00F468B2"/>
    <w:rsid w:val="00F468FC"/>
    <w:rsid w:val="00F46A39"/>
    <w:rsid w:val="00F46B82"/>
    <w:rsid w:val="00F46C64"/>
    <w:rsid w:val="00F46F5F"/>
    <w:rsid w:val="00F471F0"/>
    <w:rsid w:val="00F47380"/>
    <w:rsid w:val="00F478AB"/>
    <w:rsid w:val="00F50399"/>
    <w:rsid w:val="00F504FC"/>
    <w:rsid w:val="00F507B2"/>
    <w:rsid w:val="00F50BA3"/>
    <w:rsid w:val="00F50BA7"/>
    <w:rsid w:val="00F50D46"/>
    <w:rsid w:val="00F5158C"/>
    <w:rsid w:val="00F515F7"/>
    <w:rsid w:val="00F51E41"/>
    <w:rsid w:val="00F52441"/>
    <w:rsid w:val="00F52B25"/>
    <w:rsid w:val="00F52C55"/>
    <w:rsid w:val="00F52D4C"/>
    <w:rsid w:val="00F53169"/>
    <w:rsid w:val="00F53269"/>
    <w:rsid w:val="00F5373D"/>
    <w:rsid w:val="00F538AD"/>
    <w:rsid w:val="00F53ACA"/>
    <w:rsid w:val="00F541A5"/>
    <w:rsid w:val="00F54262"/>
    <w:rsid w:val="00F546A5"/>
    <w:rsid w:val="00F54816"/>
    <w:rsid w:val="00F5482A"/>
    <w:rsid w:val="00F54A07"/>
    <w:rsid w:val="00F54A89"/>
    <w:rsid w:val="00F54CE3"/>
    <w:rsid w:val="00F54DCF"/>
    <w:rsid w:val="00F54F67"/>
    <w:rsid w:val="00F55173"/>
    <w:rsid w:val="00F55760"/>
    <w:rsid w:val="00F5580C"/>
    <w:rsid w:val="00F55D6A"/>
    <w:rsid w:val="00F55F4B"/>
    <w:rsid w:val="00F56291"/>
    <w:rsid w:val="00F562E7"/>
    <w:rsid w:val="00F56561"/>
    <w:rsid w:val="00F566BE"/>
    <w:rsid w:val="00F57176"/>
    <w:rsid w:val="00F572C3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0CE9"/>
    <w:rsid w:val="00F60F62"/>
    <w:rsid w:val="00F615ED"/>
    <w:rsid w:val="00F61BA7"/>
    <w:rsid w:val="00F61DF1"/>
    <w:rsid w:val="00F61FC4"/>
    <w:rsid w:val="00F6218D"/>
    <w:rsid w:val="00F62431"/>
    <w:rsid w:val="00F628C8"/>
    <w:rsid w:val="00F6314B"/>
    <w:rsid w:val="00F63195"/>
    <w:rsid w:val="00F6323E"/>
    <w:rsid w:val="00F632A6"/>
    <w:rsid w:val="00F632D4"/>
    <w:rsid w:val="00F63328"/>
    <w:rsid w:val="00F63767"/>
    <w:rsid w:val="00F63C7F"/>
    <w:rsid w:val="00F643F6"/>
    <w:rsid w:val="00F64604"/>
    <w:rsid w:val="00F647AA"/>
    <w:rsid w:val="00F64C0A"/>
    <w:rsid w:val="00F64C86"/>
    <w:rsid w:val="00F64CB5"/>
    <w:rsid w:val="00F6501D"/>
    <w:rsid w:val="00F65140"/>
    <w:rsid w:val="00F6515C"/>
    <w:rsid w:val="00F65321"/>
    <w:rsid w:val="00F6544F"/>
    <w:rsid w:val="00F65947"/>
    <w:rsid w:val="00F65A2C"/>
    <w:rsid w:val="00F65DAD"/>
    <w:rsid w:val="00F661C3"/>
    <w:rsid w:val="00F6661F"/>
    <w:rsid w:val="00F66BC1"/>
    <w:rsid w:val="00F66EBF"/>
    <w:rsid w:val="00F67532"/>
    <w:rsid w:val="00F67778"/>
    <w:rsid w:val="00F67947"/>
    <w:rsid w:val="00F67969"/>
    <w:rsid w:val="00F679A5"/>
    <w:rsid w:val="00F67C50"/>
    <w:rsid w:val="00F67C8C"/>
    <w:rsid w:val="00F67D4C"/>
    <w:rsid w:val="00F67E30"/>
    <w:rsid w:val="00F70230"/>
    <w:rsid w:val="00F70833"/>
    <w:rsid w:val="00F7085B"/>
    <w:rsid w:val="00F70A13"/>
    <w:rsid w:val="00F70BEE"/>
    <w:rsid w:val="00F70E6D"/>
    <w:rsid w:val="00F7123E"/>
    <w:rsid w:val="00F71446"/>
    <w:rsid w:val="00F71BAA"/>
    <w:rsid w:val="00F71EDE"/>
    <w:rsid w:val="00F724CC"/>
    <w:rsid w:val="00F726F2"/>
    <w:rsid w:val="00F72874"/>
    <w:rsid w:val="00F728FC"/>
    <w:rsid w:val="00F729F9"/>
    <w:rsid w:val="00F72A7D"/>
    <w:rsid w:val="00F72CAB"/>
    <w:rsid w:val="00F72E97"/>
    <w:rsid w:val="00F72F10"/>
    <w:rsid w:val="00F730FF"/>
    <w:rsid w:val="00F73237"/>
    <w:rsid w:val="00F73257"/>
    <w:rsid w:val="00F7350C"/>
    <w:rsid w:val="00F73520"/>
    <w:rsid w:val="00F73967"/>
    <w:rsid w:val="00F739DB"/>
    <w:rsid w:val="00F73B2B"/>
    <w:rsid w:val="00F73DEB"/>
    <w:rsid w:val="00F74020"/>
    <w:rsid w:val="00F74132"/>
    <w:rsid w:val="00F741B2"/>
    <w:rsid w:val="00F74251"/>
    <w:rsid w:val="00F743DD"/>
    <w:rsid w:val="00F74618"/>
    <w:rsid w:val="00F749E5"/>
    <w:rsid w:val="00F74BF9"/>
    <w:rsid w:val="00F75504"/>
    <w:rsid w:val="00F75536"/>
    <w:rsid w:val="00F75691"/>
    <w:rsid w:val="00F7643F"/>
    <w:rsid w:val="00F7687E"/>
    <w:rsid w:val="00F76F72"/>
    <w:rsid w:val="00F7797C"/>
    <w:rsid w:val="00F77C6C"/>
    <w:rsid w:val="00F77CC5"/>
    <w:rsid w:val="00F802F3"/>
    <w:rsid w:val="00F8034A"/>
    <w:rsid w:val="00F80E34"/>
    <w:rsid w:val="00F80EA5"/>
    <w:rsid w:val="00F8100C"/>
    <w:rsid w:val="00F810C5"/>
    <w:rsid w:val="00F812B4"/>
    <w:rsid w:val="00F815A3"/>
    <w:rsid w:val="00F81741"/>
    <w:rsid w:val="00F817D3"/>
    <w:rsid w:val="00F8188A"/>
    <w:rsid w:val="00F81C02"/>
    <w:rsid w:val="00F81ED9"/>
    <w:rsid w:val="00F82142"/>
    <w:rsid w:val="00F822B2"/>
    <w:rsid w:val="00F825D9"/>
    <w:rsid w:val="00F82604"/>
    <w:rsid w:val="00F8296C"/>
    <w:rsid w:val="00F82D25"/>
    <w:rsid w:val="00F83095"/>
    <w:rsid w:val="00F83153"/>
    <w:rsid w:val="00F837BD"/>
    <w:rsid w:val="00F840CD"/>
    <w:rsid w:val="00F8414B"/>
    <w:rsid w:val="00F841F9"/>
    <w:rsid w:val="00F84268"/>
    <w:rsid w:val="00F8435E"/>
    <w:rsid w:val="00F8436E"/>
    <w:rsid w:val="00F843DA"/>
    <w:rsid w:val="00F8449B"/>
    <w:rsid w:val="00F84B03"/>
    <w:rsid w:val="00F84D35"/>
    <w:rsid w:val="00F84D75"/>
    <w:rsid w:val="00F84DD1"/>
    <w:rsid w:val="00F84E23"/>
    <w:rsid w:val="00F84FB9"/>
    <w:rsid w:val="00F85293"/>
    <w:rsid w:val="00F855D0"/>
    <w:rsid w:val="00F857D3"/>
    <w:rsid w:val="00F859B2"/>
    <w:rsid w:val="00F860A7"/>
    <w:rsid w:val="00F8612A"/>
    <w:rsid w:val="00F8626E"/>
    <w:rsid w:val="00F86296"/>
    <w:rsid w:val="00F8645F"/>
    <w:rsid w:val="00F86BBF"/>
    <w:rsid w:val="00F86D16"/>
    <w:rsid w:val="00F875A0"/>
    <w:rsid w:val="00F875D9"/>
    <w:rsid w:val="00F87919"/>
    <w:rsid w:val="00F8791E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74E"/>
    <w:rsid w:val="00F91827"/>
    <w:rsid w:val="00F918C6"/>
    <w:rsid w:val="00F91B14"/>
    <w:rsid w:val="00F91B7C"/>
    <w:rsid w:val="00F91DD3"/>
    <w:rsid w:val="00F91EEC"/>
    <w:rsid w:val="00F92920"/>
    <w:rsid w:val="00F92A9B"/>
    <w:rsid w:val="00F92C23"/>
    <w:rsid w:val="00F931E9"/>
    <w:rsid w:val="00F9330F"/>
    <w:rsid w:val="00F93405"/>
    <w:rsid w:val="00F9360D"/>
    <w:rsid w:val="00F93768"/>
    <w:rsid w:val="00F93E4B"/>
    <w:rsid w:val="00F93F20"/>
    <w:rsid w:val="00F93F4A"/>
    <w:rsid w:val="00F9408B"/>
    <w:rsid w:val="00F94288"/>
    <w:rsid w:val="00F9441C"/>
    <w:rsid w:val="00F945FB"/>
    <w:rsid w:val="00F9468F"/>
    <w:rsid w:val="00F94ED0"/>
    <w:rsid w:val="00F950A6"/>
    <w:rsid w:val="00F950CE"/>
    <w:rsid w:val="00F955E7"/>
    <w:rsid w:val="00F957A2"/>
    <w:rsid w:val="00F95A51"/>
    <w:rsid w:val="00F95AFD"/>
    <w:rsid w:val="00F95BE5"/>
    <w:rsid w:val="00F95CF1"/>
    <w:rsid w:val="00F95EED"/>
    <w:rsid w:val="00F965C2"/>
    <w:rsid w:val="00F968FE"/>
    <w:rsid w:val="00F96AC6"/>
    <w:rsid w:val="00F9705A"/>
    <w:rsid w:val="00F97375"/>
    <w:rsid w:val="00F974D2"/>
    <w:rsid w:val="00F9752C"/>
    <w:rsid w:val="00F97675"/>
    <w:rsid w:val="00F97A38"/>
    <w:rsid w:val="00FA03E8"/>
    <w:rsid w:val="00FA0706"/>
    <w:rsid w:val="00FA0ED0"/>
    <w:rsid w:val="00FA0F4B"/>
    <w:rsid w:val="00FA103F"/>
    <w:rsid w:val="00FA122C"/>
    <w:rsid w:val="00FA1281"/>
    <w:rsid w:val="00FA16BA"/>
    <w:rsid w:val="00FA19D8"/>
    <w:rsid w:val="00FA1C80"/>
    <w:rsid w:val="00FA20FE"/>
    <w:rsid w:val="00FA2456"/>
    <w:rsid w:val="00FA2987"/>
    <w:rsid w:val="00FA2AC0"/>
    <w:rsid w:val="00FA2F3D"/>
    <w:rsid w:val="00FA36C4"/>
    <w:rsid w:val="00FA3827"/>
    <w:rsid w:val="00FA44C1"/>
    <w:rsid w:val="00FA4D16"/>
    <w:rsid w:val="00FA51A9"/>
    <w:rsid w:val="00FA5204"/>
    <w:rsid w:val="00FA52D6"/>
    <w:rsid w:val="00FA53FB"/>
    <w:rsid w:val="00FA59D1"/>
    <w:rsid w:val="00FA611C"/>
    <w:rsid w:val="00FA62A5"/>
    <w:rsid w:val="00FA6925"/>
    <w:rsid w:val="00FA6AED"/>
    <w:rsid w:val="00FA6C7F"/>
    <w:rsid w:val="00FA786E"/>
    <w:rsid w:val="00FA7D4E"/>
    <w:rsid w:val="00FB066C"/>
    <w:rsid w:val="00FB0BD3"/>
    <w:rsid w:val="00FB0C8E"/>
    <w:rsid w:val="00FB0D41"/>
    <w:rsid w:val="00FB10B5"/>
    <w:rsid w:val="00FB15E2"/>
    <w:rsid w:val="00FB1BA6"/>
    <w:rsid w:val="00FB1F72"/>
    <w:rsid w:val="00FB2340"/>
    <w:rsid w:val="00FB24D6"/>
    <w:rsid w:val="00FB2992"/>
    <w:rsid w:val="00FB2A05"/>
    <w:rsid w:val="00FB2B16"/>
    <w:rsid w:val="00FB2F80"/>
    <w:rsid w:val="00FB3759"/>
    <w:rsid w:val="00FB37AA"/>
    <w:rsid w:val="00FB3853"/>
    <w:rsid w:val="00FB395D"/>
    <w:rsid w:val="00FB3FAC"/>
    <w:rsid w:val="00FB4310"/>
    <w:rsid w:val="00FB482F"/>
    <w:rsid w:val="00FB5C23"/>
    <w:rsid w:val="00FB6320"/>
    <w:rsid w:val="00FB6401"/>
    <w:rsid w:val="00FB68C2"/>
    <w:rsid w:val="00FB6E71"/>
    <w:rsid w:val="00FB6EB2"/>
    <w:rsid w:val="00FB7438"/>
    <w:rsid w:val="00FB74BE"/>
    <w:rsid w:val="00FB7668"/>
    <w:rsid w:val="00FB7852"/>
    <w:rsid w:val="00FB7862"/>
    <w:rsid w:val="00FB793F"/>
    <w:rsid w:val="00FB7ADE"/>
    <w:rsid w:val="00FB7BA1"/>
    <w:rsid w:val="00FB7FEF"/>
    <w:rsid w:val="00FC0000"/>
    <w:rsid w:val="00FC0EF6"/>
    <w:rsid w:val="00FC10AD"/>
    <w:rsid w:val="00FC12D0"/>
    <w:rsid w:val="00FC1428"/>
    <w:rsid w:val="00FC14AC"/>
    <w:rsid w:val="00FC1E64"/>
    <w:rsid w:val="00FC1F2D"/>
    <w:rsid w:val="00FC20CE"/>
    <w:rsid w:val="00FC2608"/>
    <w:rsid w:val="00FC2667"/>
    <w:rsid w:val="00FC26C1"/>
    <w:rsid w:val="00FC2721"/>
    <w:rsid w:val="00FC27A2"/>
    <w:rsid w:val="00FC2AC8"/>
    <w:rsid w:val="00FC2C9C"/>
    <w:rsid w:val="00FC2DAE"/>
    <w:rsid w:val="00FC30F3"/>
    <w:rsid w:val="00FC31D5"/>
    <w:rsid w:val="00FC3218"/>
    <w:rsid w:val="00FC3282"/>
    <w:rsid w:val="00FC38B6"/>
    <w:rsid w:val="00FC3A9D"/>
    <w:rsid w:val="00FC3F91"/>
    <w:rsid w:val="00FC4126"/>
    <w:rsid w:val="00FC4179"/>
    <w:rsid w:val="00FC418D"/>
    <w:rsid w:val="00FC4806"/>
    <w:rsid w:val="00FC481E"/>
    <w:rsid w:val="00FC4AF1"/>
    <w:rsid w:val="00FC4FAF"/>
    <w:rsid w:val="00FC5179"/>
    <w:rsid w:val="00FC542D"/>
    <w:rsid w:val="00FC5580"/>
    <w:rsid w:val="00FC55DF"/>
    <w:rsid w:val="00FC56D8"/>
    <w:rsid w:val="00FC5882"/>
    <w:rsid w:val="00FC5AD1"/>
    <w:rsid w:val="00FC62BC"/>
    <w:rsid w:val="00FC6334"/>
    <w:rsid w:val="00FC6705"/>
    <w:rsid w:val="00FC684D"/>
    <w:rsid w:val="00FC690F"/>
    <w:rsid w:val="00FC6986"/>
    <w:rsid w:val="00FC6CC4"/>
    <w:rsid w:val="00FC6E0A"/>
    <w:rsid w:val="00FC6ECF"/>
    <w:rsid w:val="00FC728F"/>
    <w:rsid w:val="00FC7329"/>
    <w:rsid w:val="00FC77C6"/>
    <w:rsid w:val="00FC7B9E"/>
    <w:rsid w:val="00FC7F9D"/>
    <w:rsid w:val="00FD0082"/>
    <w:rsid w:val="00FD03B1"/>
    <w:rsid w:val="00FD03DC"/>
    <w:rsid w:val="00FD0512"/>
    <w:rsid w:val="00FD0943"/>
    <w:rsid w:val="00FD0F74"/>
    <w:rsid w:val="00FD12FD"/>
    <w:rsid w:val="00FD1FF8"/>
    <w:rsid w:val="00FD208B"/>
    <w:rsid w:val="00FD2101"/>
    <w:rsid w:val="00FD2298"/>
    <w:rsid w:val="00FD26CC"/>
    <w:rsid w:val="00FD2951"/>
    <w:rsid w:val="00FD2A47"/>
    <w:rsid w:val="00FD2AD8"/>
    <w:rsid w:val="00FD2B15"/>
    <w:rsid w:val="00FD2C20"/>
    <w:rsid w:val="00FD303A"/>
    <w:rsid w:val="00FD30F6"/>
    <w:rsid w:val="00FD31AC"/>
    <w:rsid w:val="00FD351C"/>
    <w:rsid w:val="00FD36E7"/>
    <w:rsid w:val="00FD36F3"/>
    <w:rsid w:val="00FD382E"/>
    <w:rsid w:val="00FD3AF9"/>
    <w:rsid w:val="00FD3D9C"/>
    <w:rsid w:val="00FD40E6"/>
    <w:rsid w:val="00FD42FE"/>
    <w:rsid w:val="00FD43A9"/>
    <w:rsid w:val="00FD43E0"/>
    <w:rsid w:val="00FD44BF"/>
    <w:rsid w:val="00FD460F"/>
    <w:rsid w:val="00FD489F"/>
    <w:rsid w:val="00FD4F8E"/>
    <w:rsid w:val="00FD508C"/>
    <w:rsid w:val="00FD551C"/>
    <w:rsid w:val="00FD5666"/>
    <w:rsid w:val="00FD59EE"/>
    <w:rsid w:val="00FD5DDB"/>
    <w:rsid w:val="00FD5DE9"/>
    <w:rsid w:val="00FD5E33"/>
    <w:rsid w:val="00FD5E6F"/>
    <w:rsid w:val="00FD6174"/>
    <w:rsid w:val="00FD6452"/>
    <w:rsid w:val="00FD68A1"/>
    <w:rsid w:val="00FD6A93"/>
    <w:rsid w:val="00FD70C7"/>
    <w:rsid w:val="00FD70CF"/>
    <w:rsid w:val="00FD799F"/>
    <w:rsid w:val="00FD7FA5"/>
    <w:rsid w:val="00FE02DC"/>
    <w:rsid w:val="00FE0662"/>
    <w:rsid w:val="00FE08DC"/>
    <w:rsid w:val="00FE090E"/>
    <w:rsid w:val="00FE0917"/>
    <w:rsid w:val="00FE0A11"/>
    <w:rsid w:val="00FE0CFB"/>
    <w:rsid w:val="00FE0E2C"/>
    <w:rsid w:val="00FE0E7C"/>
    <w:rsid w:val="00FE12D2"/>
    <w:rsid w:val="00FE1D38"/>
    <w:rsid w:val="00FE1FC9"/>
    <w:rsid w:val="00FE23DF"/>
    <w:rsid w:val="00FE253B"/>
    <w:rsid w:val="00FE2807"/>
    <w:rsid w:val="00FE2B87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1D2"/>
    <w:rsid w:val="00FE5901"/>
    <w:rsid w:val="00FE5EB6"/>
    <w:rsid w:val="00FE60D3"/>
    <w:rsid w:val="00FE63D6"/>
    <w:rsid w:val="00FE65C2"/>
    <w:rsid w:val="00FE65F7"/>
    <w:rsid w:val="00FE6939"/>
    <w:rsid w:val="00FE69BF"/>
    <w:rsid w:val="00FE7102"/>
    <w:rsid w:val="00FE7201"/>
    <w:rsid w:val="00FE743D"/>
    <w:rsid w:val="00FE78C9"/>
    <w:rsid w:val="00FE7B09"/>
    <w:rsid w:val="00FE7BF1"/>
    <w:rsid w:val="00FE7C18"/>
    <w:rsid w:val="00FF0012"/>
    <w:rsid w:val="00FF0163"/>
    <w:rsid w:val="00FF02F0"/>
    <w:rsid w:val="00FF0A1A"/>
    <w:rsid w:val="00FF0FFA"/>
    <w:rsid w:val="00FF13E1"/>
    <w:rsid w:val="00FF148F"/>
    <w:rsid w:val="00FF16A0"/>
    <w:rsid w:val="00FF19A8"/>
    <w:rsid w:val="00FF19D4"/>
    <w:rsid w:val="00FF1DFF"/>
    <w:rsid w:val="00FF1FC2"/>
    <w:rsid w:val="00FF296A"/>
    <w:rsid w:val="00FF2CBE"/>
    <w:rsid w:val="00FF3AAF"/>
    <w:rsid w:val="00FF3AD4"/>
    <w:rsid w:val="00FF3AFF"/>
    <w:rsid w:val="00FF3C46"/>
    <w:rsid w:val="00FF3D4B"/>
    <w:rsid w:val="00FF3E3B"/>
    <w:rsid w:val="00FF3EEC"/>
    <w:rsid w:val="00FF42C2"/>
    <w:rsid w:val="00FF44EB"/>
    <w:rsid w:val="00FF4520"/>
    <w:rsid w:val="00FF4528"/>
    <w:rsid w:val="00FF49D7"/>
    <w:rsid w:val="00FF4C37"/>
    <w:rsid w:val="00FF4C38"/>
    <w:rsid w:val="00FF52E2"/>
    <w:rsid w:val="00FF5358"/>
    <w:rsid w:val="00FF5A2C"/>
    <w:rsid w:val="00FF5D11"/>
    <w:rsid w:val="00FF5DEF"/>
    <w:rsid w:val="00FF609A"/>
    <w:rsid w:val="00FF6166"/>
    <w:rsid w:val="00FF6AB4"/>
    <w:rsid w:val="00FF6DA0"/>
    <w:rsid w:val="00FF73CF"/>
    <w:rsid w:val="00FF76D3"/>
    <w:rsid w:val="00FF799B"/>
    <w:rsid w:val="00FF7C78"/>
    <w:rsid w:val="010C2CD6"/>
    <w:rsid w:val="01672FC9"/>
    <w:rsid w:val="01C1212E"/>
    <w:rsid w:val="02091569"/>
    <w:rsid w:val="0212A373"/>
    <w:rsid w:val="0218AB96"/>
    <w:rsid w:val="024EAF4B"/>
    <w:rsid w:val="028C9A5B"/>
    <w:rsid w:val="02B7E16D"/>
    <w:rsid w:val="030431D3"/>
    <w:rsid w:val="03097DB7"/>
    <w:rsid w:val="030FFF1C"/>
    <w:rsid w:val="036358BD"/>
    <w:rsid w:val="0371DEC6"/>
    <w:rsid w:val="0381A3A2"/>
    <w:rsid w:val="03926CC8"/>
    <w:rsid w:val="03B843D4"/>
    <w:rsid w:val="03C4A333"/>
    <w:rsid w:val="03C6AFC6"/>
    <w:rsid w:val="042C357B"/>
    <w:rsid w:val="0437CB7C"/>
    <w:rsid w:val="0455BB6E"/>
    <w:rsid w:val="045B376F"/>
    <w:rsid w:val="04655B55"/>
    <w:rsid w:val="04770E59"/>
    <w:rsid w:val="047CD8D9"/>
    <w:rsid w:val="049759B3"/>
    <w:rsid w:val="04A973E3"/>
    <w:rsid w:val="04C16326"/>
    <w:rsid w:val="04D870BD"/>
    <w:rsid w:val="05041ECF"/>
    <w:rsid w:val="0504F87E"/>
    <w:rsid w:val="0514BEED"/>
    <w:rsid w:val="0516C24C"/>
    <w:rsid w:val="056160CE"/>
    <w:rsid w:val="05A42CAE"/>
    <w:rsid w:val="05AC4C0A"/>
    <w:rsid w:val="061BE839"/>
    <w:rsid w:val="061F1452"/>
    <w:rsid w:val="06255426"/>
    <w:rsid w:val="063F79DB"/>
    <w:rsid w:val="06B77E87"/>
    <w:rsid w:val="06C47CD8"/>
    <w:rsid w:val="06EA7FF4"/>
    <w:rsid w:val="06FA86D5"/>
    <w:rsid w:val="070063E4"/>
    <w:rsid w:val="0733F07C"/>
    <w:rsid w:val="0734791C"/>
    <w:rsid w:val="073C63E3"/>
    <w:rsid w:val="07613858"/>
    <w:rsid w:val="076E2E16"/>
    <w:rsid w:val="0772465C"/>
    <w:rsid w:val="07741B76"/>
    <w:rsid w:val="07B95F68"/>
    <w:rsid w:val="07B9DFCA"/>
    <w:rsid w:val="07D0E0F7"/>
    <w:rsid w:val="07E475CF"/>
    <w:rsid w:val="081EEFE4"/>
    <w:rsid w:val="08396090"/>
    <w:rsid w:val="08431030"/>
    <w:rsid w:val="085B533F"/>
    <w:rsid w:val="08629181"/>
    <w:rsid w:val="0878981D"/>
    <w:rsid w:val="087FCDBE"/>
    <w:rsid w:val="08816155"/>
    <w:rsid w:val="08B54F43"/>
    <w:rsid w:val="08CAFD88"/>
    <w:rsid w:val="091EF51F"/>
    <w:rsid w:val="09418A38"/>
    <w:rsid w:val="0953DC09"/>
    <w:rsid w:val="096767D7"/>
    <w:rsid w:val="09699D2E"/>
    <w:rsid w:val="09944B0F"/>
    <w:rsid w:val="09E2E30C"/>
    <w:rsid w:val="09F3FA4B"/>
    <w:rsid w:val="0A100BF8"/>
    <w:rsid w:val="0A6E4315"/>
    <w:rsid w:val="0A7AC4FF"/>
    <w:rsid w:val="0A7E9BD2"/>
    <w:rsid w:val="0AA5F0A4"/>
    <w:rsid w:val="0AB9861B"/>
    <w:rsid w:val="0AD2F001"/>
    <w:rsid w:val="0AE1B34C"/>
    <w:rsid w:val="0AF90B54"/>
    <w:rsid w:val="0B00F437"/>
    <w:rsid w:val="0B031F46"/>
    <w:rsid w:val="0B20710F"/>
    <w:rsid w:val="0B27D7A0"/>
    <w:rsid w:val="0B50E1CD"/>
    <w:rsid w:val="0B5D4232"/>
    <w:rsid w:val="0B693009"/>
    <w:rsid w:val="0B71DB1F"/>
    <w:rsid w:val="0B8E1C28"/>
    <w:rsid w:val="0B9D158D"/>
    <w:rsid w:val="0BB17078"/>
    <w:rsid w:val="0BBFBFB2"/>
    <w:rsid w:val="0BF7E930"/>
    <w:rsid w:val="0C0E1E3B"/>
    <w:rsid w:val="0C14386E"/>
    <w:rsid w:val="0C2943F0"/>
    <w:rsid w:val="0C67151C"/>
    <w:rsid w:val="0CCDE662"/>
    <w:rsid w:val="0CFD1E2E"/>
    <w:rsid w:val="0D0C8A5A"/>
    <w:rsid w:val="0D6D9B35"/>
    <w:rsid w:val="0D78CCBF"/>
    <w:rsid w:val="0D9F7217"/>
    <w:rsid w:val="0DB14B99"/>
    <w:rsid w:val="0DBF2639"/>
    <w:rsid w:val="0E07DDD9"/>
    <w:rsid w:val="0E2A21C4"/>
    <w:rsid w:val="0E423A2F"/>
    <w:rsid w:val="0E55A4AC"/>
    <w:rsid w:val="0E76AF49"/>
    <w:rsid w:val="0E7E04C0"/>
    <w:rsid w:val="0E831766"/>
    <w:rsid w:val="0E914021"/>
    <w:rsid w:val="0E9C3CF3"/>
    <w:rsid w:val="0E9CC42E"/>
    <w:rsid w:val="0EB43C5D"/>
    <w:rsid w:val="0ED328F0"/>
    <w:rsid w:val="0EE6F1F0"/>
    <w:rsid w:val="0EFE51DB"/>
    <w:rsid w:val="0F5A7BC8"/>
    <w:rsid w:val="0FCCEECE"/>
    <w:rsid w:val="0FEBEDB0"/>
    <w:rsid w:val="101496EC"/>
    <w:rsid w:val="1036D8EC"/>
    <w:rsid w:val="105A9808"/>
    <w:rsid w:val="1069DBCE"/>
    <w:rsid w:val="10B2ED4C"/>
    <w:rsid w:val="10B95AEA"/>
    <w:rsid w:val="10C88CF4"/>
    <w:rsid w:val="113C0A0F"/>
    <w:rsid w:val="1147E866"/>
    <w:rsid w:val="11504353"/>
    <w:rsid w:val="1161DD67"/>
    <w:rsid w:val="1168D812"/>
    <w:rsid w:val="116BE383"/>
    <w:rsid w:val="116C362E"/>
    <w:rsid w:val="11E024F8"/>
    <w:rsid w:val="11EC8CC2"/>
    <w:rsid w:val="12342BAF"/>
    <w:rsid w:val="1267BDF7"/>
    <w:rsid w:val="1283155B"/>
    <w:rsid w:val="1292DDF3"/>
    <w:rsid w:val="12BE507B"/>
    <w:rsid w:val="12C17388"/>
    <w:rsid w:val="12D0F50D"/>
    <w:rsid w:val="130D023B"/>
    <w:rsid w:val="131677F8"/>
    <w:rsid w:val="1360D71C"/>
    <w:rsid w:val="136225B1"/>
    <w:rsid w:val="13AA6635"/>
    <w:rsid w:val="13AB796B"/>
    <w:rsid w:val="13D8F69C"/>
    <w:rsid w:val="140F310E"/>
    <w:rsid w:val="142003B0"/>
    <w:rsid w:val="142ABBEC"/>
    <w:rsid w:val="142CE58F"/>
    <w:rsid w:val="143A6461"/>
    <w:rsid w:val="14A9E49E"/>
    <w:rsid w:val="14AB7EEA"/>
    <w:rsid w:val="14D1834B"/>
    <w:rsid w:val="14FA4BF5"/>
    <w:rsid w:val="1508C78B"/>
    <w:rsid w:val="1522C3EF"/>
    <w:rsid w:val="153CC7A1"/>
    <w:rsid w:val="154D052B"/>
    <w:rsid w:val="16130AF7"/>
    <w:rsid w:val="161AAA0E"/>
    <w:rsid w:val="161E9152"/>
    <w:rsid w:val="1640B724"/>
    <w:rsid w:val="1662577F"/>
    <w:rsid w:val="1662B089"/>
    <w:rsid w:val="16A63F14"/>
    <w:rsid w:val="17632826"/>
    <w:rsid w:val="17AFCD6B"/>
    <w:rsid w:val="17E39611"/>
    <w:rsid w:val="17E401ED"/>
    <w:rsid w:val="17F66295"/>
    <w:rsid w:val="1856EEE6"/>
    <w:rsid w:val="189D85DC"/>
    <w:rsid w:val="18AFB954"/>
    <w:rsid w:val="18BB6726"/>
    <w:rsid w:val="18BCE1F1"/>
    <w:rsid w:val="18F7F31C"/>
    <w:rsid w:val="1916AD02"/>
    <w:rsid w:val="193B72D7"/>
    <w:rsid w:val="19504B83"/>
    <w:rsid w:val="1965FB8A"/>
    <w:rsid w:val="19B806C2"/>
    <w:rsid w:val="19B93C04"/>
    <w:rsid w:val="19C4C93D"/>
    <w:rsid w:val="19CA3181"/>
    <w:rsid w:val="19DBF4CA"/>
    <w:rsid w:val="1A261417"/>
    <w:rsid w:val="1AFE7862"/>
    <w:rsid w:val="1B4A80AF"/>
    <w:rsid w:val="1B5E156D"/>
    <w:rsid w:val="1B64935E"/>
    <w:rsid w:val="1B7D68F1"/>
    <w:rsid w:val="1B993676"/>
    <w:rsid w:val="1BDA0764"/>
    <w:rsid w:val="1BDD538F"/>
    <w:rsid w:val="1BE7E778"/>
    <w:rsid w:val="1C0B0CDA"/>
    <w:rsid w:val="1C4D02EC"/>
    <w:rsid w:val="1C7B4963"/>
    <w:rsid w:val="1C915B58"/>
    <w:rsid w:val="1C9BC6D3"/>
    <w:rsid w:val="1CA5D0D8"/>
    <w:rsid w:val="1CBF2F16"/>
    <w:rsid w:val="1CD9E74E"/>
    <w:rsid w:val="1CF73D8D"/>
    <w:rsid w:val="1CF7883F"/>
    <w:rsid w:val="1D1CFA71"/>
    <w:rsid w:val="1D1CFDDD"/>
    <w:rsid w:val="1D2C6A9A"/>
    <w:rsid w:val="1D53AE52"/>
    <w:rsid w:val="1D79A43A"/>
    <w:rsid w:val="1DA7038C"/>
    <w:rsid w:val="1DD13011"/>
    <w:rsid w:val="1DDE3DE4"/>
    <w:rsid w:val="1E997EC3"/>
    <w:rsid w:val="1EDC5F6D"/>
    <w:rsid w:val="1EEC1CBD"/>
    <w:rsid w:val="1F37E94A"/>
    <w:rsid w:val="1F643751"/>
    <w:rsid w:val="1F72573E"/>
    <w:rsid w:val="1FB67159"/>
    <w:rsid w:val="1FBA65D3"/>
    <w:rsid w:val="1FCE5FAA"/>
    <w:rsid w:val="1FD7CD87"/>
    <w:rsid w:val="2002F704"/>
    <w:rsid w:val="200BE018"/>
    <w:rsid w:val="2035B4C6"/>
    <w:rsid w:val="2092229E"/>
    <w:rsid w:val="20A565A5"/>
    <w:rsid w:val="20ABF0FE"/>
    <w:rsid w:val="20AE5EDB"/>
    <w:rsid w:val="20C0ADD4"/>
    <w:rsid w:val="20CFAE5D"/>
    <w:rsid w:val="20D38EDD"/>
    <w:rsid w:val="214FE697"/>
    <w:rsid w:val="21A48838"/>
    <w:rsid w:val="21DAC5DE"/>
    <w:rsid w:val="2207DB8D"/>
    <w:rsid w:val="2241BCF5"/>
    <w:rsid w:val="224EF02E"/>
    <w:rsid w:val="229BC690"/>
    <w:rsid w:val="2301724E"/>
    <w:rsid w:val="2329924A"/>
    <w:rsid w:val="235507E0"/>
    <w:rsid w:val="23552153"/>
    <w:rsid w:val="2355831A"/>
    <w:rsid w:val="23618DB1"/>
    <w:rsid w:val="2375074B"/>
    <w:rsid w:val="237A0770"/>
    <w:rsid w:val="23AD21C0"/>
    <w:rsid w:val="23C7508C"/>
    <w:rsid w:val="24141A01"/>
    <w:rsid w:val="2414C170"/>
    <w:rsid w:val="2417FE50"/>
    <w:rsid w:val="24CA63D3"/>
    <w:rsid w:val="24F72F4E"/>
    <w:rsid w:val="250F24A3"/>
    <w:rsid w:val="253D578F"/>
    <w:rsid w:val="25427385"/>
    <w:rsid w:val="25654BFC"/>
    <w:rsid w:val="258913FE"/>
    <w:rsid w:val="25ABB956"/>
    <w:rsid w:val="25AF1D4D"/>
    <w:rsid w:val="25DC222D"/>
    <w:rsid w:val="25FA873A"/>
    <w:rsid w:val="26126988"/>
    <w:rsid w:val="26136291"/>
    <w:rsid w:val="26146B7B"/>
    <w:rsid w:val="2628FE6A"/>
    <w:rsid w:val="26ABCCB1"/>
    <w:rsid w:val="26AF292E"/>
    <w:rsid w:val="26D1536E"/>
    <w:rsid w:val="26E88EBE"/>
    <w:rsid w:val="26FA6619"/>
    <w:rsid w:val="27137390"/>
    <w:rsid w:val="2719EF3A"/>
    <w:rsid w:val="272DAE8C"/>
    <w:rsid w:val="2734BE9A"/>
    <w:rsid w:val="2758703B"/>
    <w:rsid w:val="277820CD"/>
    <w:rsid w:val="277B302A"/>
    <w:rsid w:val="27978A4D"/>
    <w:rsid w:val="2798058A"/>
    <w:rsid w:val="279DFDE5"/>
    <w:rsid w:val="27AA97B6"/>
    <w:rsid w:val="27B4C363"/>
    <w:rsid w:val="27BDE7FA"/>
    <w:rsid w:val="27E5996E"/>
    <w:rsid w:val="28080139"/>
    <w:rsid w:val="282F2AEF"/>
    <w:rsid w:val="28415E23"/>
    <w:rsid w:val="28479092"/>
    <w:rsid w:val="2855C2C9"/>
    <w:rsid w:val="28BB0B33"/>
    <w:rsid w:val="28BB71F0"/>
    <w:rsid w:val="28CC1CE4"/>
    <w:rsid w:val="28EFC068"/>
    <w:rsid w:val="290D5E68"/>
    <w:rsid w:val="29224609"/>
    <w:rsid w:val="29491EA8"/>
    <w:rsid w:val="294D6D1C"/>
    <w:rsid w:val="2977B05D"/>
    <w:rsid w:val="29BBED69"/>
    <w:rsid w:val="29CAB4B6"/>
    <w:rsid w:val="29F8AF2B"/>
    <w:rsid w:val="2A084F73"/>
    <w:rsid w:val="2A27FFE3"/>
    <w:rsid w:val="2A6B7426"/>
    <w:rsid w:val="2A6E96B1"/>
    <w:rsid w:val="2A95F4F6"/>
    <w:rsid w:val="2ABB2E5E"/>
    <w:rsid w:val="2AE01E45"/>
    <w:rsid w:val="2AE2A31E"/>
    <w:rsid w:val="2AF55893"/>
    <w:rsid w:val="2B039670"/>
    <w:rsid w:val="2B20C5E8"/>
    <w:rsid w:val="2B4C1251"/>
    <w:rsid w:val="2B514E1F"/>
    <w:rsid w:val="2B7C27B9"/>
    <w:rsid w:val="2BD1B0F4"/>
    <w:rsid w:val="2BD37F10"/>
    <w:rsid w:val="2C11EA7D"/>
    <w:rsid w:val="2C348B66"/>
    <w:rsid w:val="2C418924"/>
    <w:rsid w:val="2C46A72D"/>
    <w:rsid w:val="2C4C1197"/>
    <w:rsid w:val="2C687517"/>
    <w:rsid w:val="2CB7E982"/>
    <w:rsid w:val="2CBF2C06"/>
    <w:rsid w:val="2CF33F49"/>
    <w:rsid w:val="2CF5D3EE"/>
    <w:rsid w:val="2D1300E1"/>
    <w:rsid w:val="2D8A787E"/>
    <w:rsid w:val="2D8E3E06"/>
    <w:rsid w:val="2D9BCB65"/>
    <w:rsid w:val="2DAFF9A1"/>
    <w:rsid w:val="2DB361DB"/>
    <w:rsid w:val="2DFCB33C"/>
    <w:rsid w:val="2E18672A"/>
    <w:rsid w:val="2E65422F"/>
    <w:rsid w:val="2E9C7E89"/>
    <w:rsid w:val="2ECC8C31"/>
    <w:rsid w:val="2EDF4473"/>
    <w:rsid w:val="2F3C8464"/>
    <w:rsid w:val="2F445F7F"/>
    <w:rsid w:val="2F5145F4"/>
    <w:rsid w:val="2F6472EA"/>
    <w:rsid w:val="2F78B756"/>
    <w:rsid w:val="2FA5B5CB"/>
    <w:rsid w:val="2FBA03E7"/>
    <w:rsid w:val="2FE3EBC6"/>
    <w:rsid w:val="2FE881AB"/>
    <w:rsid w:val="2FFD8C31"/>
    <w:rsid w:val="304F6EE6"/>
    <w:rsid w:val="30625F10"/>
    <w:rsid w:val="30700539"/>
    <w:rsid w:val="30D39B5F"/>
    <w:rsid w:val="30EECF29"/>
    <w:rsid w:val="3165082F"/>
    <w:rsid w:val="316582CD"/>
    <w:rsid w:val="3173BCD8"/>
    <w:rsid w:val="31794AED"/>
    <w:rsid w:val="319D779D"/>
    <w:rsid w:val="31DA5101"/>
    <w:rsid w:val="31ED5804"/>
    <w:rsid w:val="3202B999"/>
    <w:rsid w:val="3269744A"/>
    <w:rsid w:val="3270F24F"/>
    <w:rsid w:val="330D332D"/>
    <w:rsid w:val="332DDF04"/>
    <w:rsid w:val="332F8BDF"/>
    <w:rsid w:val="333B4057"/>
    <w:rsid w:val="333C150B"/>
    <w:rsid w:val="3340CBDD"/>
    <w:rsid w:val="334211E3"/>
    <w:rsid w:val="3342ED03"/>
    <w:rsid w:val="33B24118"/>
    <w:rsid w:val="33D7A950"/>
    <w:rsid w:val="33DBC6BA"/>
    <w:rsid w:val="33FFB048"/>
    <w:rsid w:val="3416BBD4"/>
    <w:rsid w:val="3417B341"/>
    <w:rsid w:val="342D40CF"/>
    <w:rsid w:val="344CF141"/>
    <w:rsid w:val="3476CB91"/>
    <w:rsid w:val="347D44B3"/>
    <w:rsid w:val="348C7A4D"/>
    <w:rsid w:val="34E13C62"/>
    <w:rsid w:val="34F37EDC"/>
    <w:rsid w:val="3502EFC5"/>
    <w:rsid w:val="35145633"/>
    <w:rsid w:val="3519383A"/>
    <w:rsid w:val="35998AD5"/>
    <w:rsid w:val="35DFE9AC"/>
    <w:rsid w:val="35FF95FB"/>
    <w:rsid w:val="36302282"/>
    <w:rsid w:val="3652649E"/>
    <w:rsid w:val="36A32123"/>
    <w:rsid w:val="36E3EB57"/>
    <w:rsid w:val="36EA8D4A"/>
    <w:rsid w:val="3731FFDE"/>
    <w:rsid w:val="373F4F54"/>
    <w:rsid w:val="3750C8AF"/>
    <w:rsid w:val="3759F60E"/>
    <w:rsid w:val="3777D603"/>
    <w:rsid w:val="3780F35B"/>
    <w:rsid w:val="3785E540"/>
    <w:rsid w:val="379D4E40"/>
    <w:rsid w:val="37A17947"/>
    <w:rsid w:val="37B05E90"/>
    <w:rsid w:val="37BC18D2"/>
    <w:rsid w:val="37E05310"/>
    <w:rsid w:val="37E1E439"/>
    <w:rsid w:val="3820072F"/>
    <w:rsid w:val="3823EB3D"/>
    <w:rsid w:val="38262D20"/>
    <w:rsid w:val="3890804F"/>
    <w:rsid w:val="3893669F"/>
    <w:rsid w:val="389E2EDC"/>
    <w:rsid w:val="38B86D5D"/>
    <w:rsid w:val="38DBD290"/>
    <w:rsid w:val="38DE933F"/>
    <w:rsid w:val="393D78B2"/>
    <w:rsid w:val="3942017C"/>
    <w:rsid w:val="39763A25"/>
    <w:rsid w:val="39788D04"/>
    <w:rsid w:val="39A090D2"/>
    <w:rsid w:val="39A3F2F4"/>
    <w:rsid w:val="39B17F58"/>
    <w:rsid w:val="39F5A0D7"/>
    <w:rsid w:val="3A05DEDE"/>
    <w:rsid w:val="3A48A9D8"/>
    <w:rsid w:val="3A5830DB"/>
    <w:rsid w:val="3A630585"/>
    <w:rsid w:val="3AB11415"/>
    <w:rsid w:val="3AB69019"/>
    <w:rsid w:val="3AF5990E"/>
    <w:rsid w:val="3B263DE3"/>
    <w:rsid w:val="3B5DF8EE"/>
    <w:rsid w:val="3B62E0E6"/>
    <w:rsid w:val="3B77BE8B"/>
    <w:rsid w:val="3B9ACAE3"/>
    <w:rsid w:val="3BAC34F4"/>
    <w:rsid w:val="3BCB1DEB"/>
    <w:rsid w:val="3BEBF919"/>
    <w:rsid w:val="3C0A9A50"/>
    <w:rsid w:val="3C81E217"/>
    <w:rsid w:val="3C845BF4"/>
    <w:rsid w:val="3CEDC793"/>
    <w:rsid w:val="3CF47CF9"/>
    <w:rsid w:val="3CFB0D7F"/>
    <w:rsid w:val="3D0C0AE5"/>
    <w:rsid w:val="3D20934E"/>
    <w:rsid w:val="3D33CAA7"/>
    <w:rsid w:val="3D4B0D7F"/>
    <w:rsid w:val="3D584C9B"/>
    <w:rsid w:val="3D7F5255"/>
    <w:rsid w:val="3DAD46FC"/>
    <w:rsid w:val="3DC8516C"/>
    <w:rsid w:val="3DDB736E"/>
    <w:rsid w:val="3E142B32"/>
    <w:rsid w:val="3E17CA09"/>
    <w:rsid w:val="3E2523A1"/>
    <w:rsid w:val="3E488B5C"/>
    <w:rsid w:val="3E495B39"/>
    <w:rsid w:val="3E621D4C"/>
    <w:rsid w:val="3E98DDCD"/>
    <w:rsid w:val="3EA26CBE"/>
    <w:rsid w:val="3EB9F0A1"/>
    <w:rsid w:val="3EFBD2BA"/>
    <w:rsid w:val="3F059461"/>
    <w:rsid w:val="3F259D31"/>
    <w:rsid w:val="3F36D195"/>
    <w:rsid w:val="3F513145"/>
    <w:rsid w:val="3F9B57AC"/>
    <w:rsid w:val="3FAB40B8"/>
    <w:rsid w:val="40182F3A"/>
    <w:rsid w:val="407B5E17"/>
    <w:rsid w:val="40817D90"/>
    <w:rsid w:val="408D1D73"/>
    <w:rsid w:val="40C78A62"/>
    <w:rsid w:val="40E5E560"/>
    <w:rsid w:val="4124B64F"/>
    <w:rsid w:val="418C9085"/>
    <w:rsid w:val="4199AE24"/>
    <w:rsid w:val="41EB6DE8"/>
    <w:rsid w:val="421EE349"/>
    <w:rsid w:val="4220D6E4"/>
    <w:rsid w:val="42F0AB60"/>
    <w:rsid w:val="42FD64B7"/>
    <w:rsid w:val="432D11A9"/>
    <w:rsid w:val="4353A60A"/>
    <w:rsid w:val="4396104C"/>
    <w:rsid w:val="43B55FC7"/>
    <w:rsid w:val="43B65BE6"/>
    <w:rsid w:val="43E12895"/>
    <w:rsid w:val="44174756"/>
    <w:rsid w:val="4419408F"/>
    <w:rsid w:val="44381CD3"/>
    <w:rsid w:val="444B79D3"/>
    <w:rsid w:val="4469A4E4"/>
    <w:rsid w:val="44E233B1"/>
    <w:rsid w:val="4541C9CF"/>
    <w:rsid w:val="456CDCEF"/>
    <w:rsid w:val="457E8A5A"/>
    <w:rsid w:val="457EE57D"/>
    <w:rsid w:val="4584869E"/>
    <w:rsid w:val="458EB704"/>
    <w:rsid w:val="4592211F"/>
    <w:rsid w:val="45934E22"/>
    <w:rsid w:val="45BA91C3"/>
    <w:rsid w:val="45C47930"/>
    <w:rsid w:val="45DE47F7"/>
    <w:rsid w:val="45E42D18"/>
    <w:rsid w:val="45E71759"/>
    <w:rsid w:val="45EDF690"/>
    <w:rsid w:val="45F71287"/>
    <w:rsid w:val="46061A58"/>
    <w:rsid w:val="461A7613"/>
    <w:rsid w:val="461D8444"/>
    <w:rsid w:val="463020DC"/>
    <w:rsid w:val="46CDE69B"/>
    <w:rsid w:val="46D69AB3"/>
    <w:rsid w:val="471FA582"/>
    <w:rsid w:val="4733D2EF"/>
    <w:rsid w:val="474E3B2D"/>
    <w:rsid w:val="4775F14D"/>
    <w:rsid w:val="4791FA41"/>
    <w:rsid w:val="47C8AAAB"/>
    <w:rsid w:val="47C992F5"/>
    <w:rsid w:val="47FED577"/>
    <w:rsid w:val="48169448"/>
    <w:rsid w:val="481E318C"/>
    <w:rsid w:val="48228629"/>
    <w:rsid w:val="4858A348"/>
    <w:rsid w:val="487851CC"/>
    <w:rsid w:val="48B1F799"/>
    <w:rsid w:val="48C70661"/>
    <w:rsid w:val="494515CC"/>
    <w:rsid w:val="49BCA07A"/>
    <w:rsid w:val="49C1AF0D"/>
    <w:rsid w:val="49D20A24"/>
    <w:rsid w:val="49D6D79C"/>
    <w:rsid w:val="4A39BDA6"/>
    <w:rsid w:val="4A6BE40C"/>
    <w:rsid w:val="4A7E935D"/>
    <w:rsid w:val="4B23CB8B"/>
    <w:rsid w:val="4B4EE1E2"/>
    <w:rsid w:val="4B68C05C"/>
    <w:rsid w:val="4B7C1235"/>
    <w:rsid w:val="4B7F5A0D"/>
    <w:rsid w:val="4B9EEF2B"/>
    <w:rsid w:val="4BCE688D"/>
    <w:rsid w:val="4BDA82CD"/>
    <w:rsid w:val="4BF7A78B"/>
    <w:rsid w:val="4BF8C050"/>
    <w:rsid w:val="4C01EDAA"/>
    <w:rsid w:val="4C1755CA"/>
    <w:rsid w:val="4C626DA1"/>
    <w:rsid w:val="4C763098"/>
    <w:rsid w:val="4CADBF20"/>
    <w:rsid w:val="4CC04D1A"/>
    <w:rsid w:val="4D7BA892"/>
    <w:rsid w:val="4D827364"/>
    <w:rsid w:val="4DC1666F"/>
    <w:rsid w:val="4E1BDAB6"/>
    <w:rsid w:val="4E270144"/>
    <w:rsid w:val="4E3CD0F0"/>
    <w:rsid w:val="4E594F9E"/>
    <w:rsid w:val="4E5A5D63"/>
    <w:rsid w:val="4E617478"/>
    <w:rsid w:val="4E7027E0"/>
    <w:rsid w:val="4E8F38D6"/>
    <w:rsid w:val="4E9CFD24"/>
    <w:rsid w:val="4EB0C893"/>
    <w:rsid w:val="4EC8796A"/>
    <w:rsid w:val="4EE59FB5"/>
    <w:rsid w:val="4EFDB9E5"/>
    <w:rsid w:val="4F1F6665"/>
    <w:rsid w:val="4F768989"/>
    <w:rsid w:val="4FBF11F0"/>
    <w:rsid w:val="4FE3C50D"/>
    <w:rsid w:val="4FE5AE43"/>
    <w:rsid w:val="4FF0130F"/>
    <w:rsid w:val="4FF82D60"/>
    <w:rsid w:val="501E1CA9"/>
    <w:rsid w:val="50568C90"/>
    <w:rsid w:val="5059BD09"/>
    <w:rsid w:val="5067CBF1"/>
    <w:rsid w:val="506D01E9"/>
    <w:rsid w:val="5070F80D"/>
    <w:rsid w:val="507120AD"/>
    <w:rsid w:val="5097D5EC"/>
    <w:rsid w:val="50A177CC"/>
    <w:rsid w:val="50C275AD"/>
    <w:rsid w:val="510FD16F"/>
    <w:rsid w:val="512C2C96"/>
    <w:rsid w:val="5150E554"/>
    <w:rsid w:val="51521094"/>
    <w:rsid w:val="5158B9A3"/>
    <w:rsid w:val="51674023"/>
    <w:rsid w:val="517798E0"/>
    <w:rsid w:val="51781E4A"/>
    <w:rsid w:val="518571C1"/>
    <w:rsid w:val="51B3A62A"/>
    <w:rsid w:val="51BC42F9"/>
    <w:rsid w:val="51C293E5"/>
    <w:rsid w:val="51C537E3"/>
    <w:rsid w:val="52086F33"/>
    <w:rsid w:val="520F6DCE"/>
    <w:rsid w:val="52124AE0"/>
    <w:rsid w:val="52515C3F"/>
    <w:rsid w:val="52521971"/>
    <w:rsid w:val="5252BF84"/>
    <w:rsid w:val="525DD20D"/>
    <w:rsid w:val="527B8CF6"/>
    <w:rsid w:val="529CDA86"/>
    <w:rsid w:val="529EAF4D"/>
    <w:rsid w:val="52C40303"/>
    <w:rsid w:val="52C46975"/>
    <w:rsid w:val="530CC377"/>
    <w:rsid w:val="532FC85B"/>
    <w:rsid w:val="5330A958"/>
    <w:rsid w:val="5332531A"/>
    <w:rsid w:val="533E7979"/>
    <w:rsid w:val="53451075"/>
    <w:rsid w:val="53593190"/>
    <w:rsid w:val="5367FDBF"/>
    <w:rsid w:val="53A2DE30"/>
    <w:rsid w:val="53A66689"/>
    <w:rsid w:val="53D43A65"/>
    <w:rsid w:val="53E5CC4E"/>
    <w:rsid w:val="53F67FE3"/>
    <w:rsid w:val="53FD3B5E"/>
    <w:rsid w:val="5401982D"/>
    <w:rsid w:val="5405E517"/>
    <w:rsid w:val="543E2424"/>
    <w:rsid w:val="544509AF"/>
    <w:rsid w:val="544D094D"/>
    <w:rsid w:val="545E7C05"/>
    <w:rsid w:val="547E0963"/>
    <w:rsid w:val="54959667"/>
    <w:rsid w:val="549922EE"/>
    <w:rsid w:val="54D4A749"/>
    <w:rsid w:val="557127A8"/>
    <w:rsid w:val="55719E78"/>
    <w:rsid w:val="5573863B"/>
    <w:rsid w:val="55797B9D"/>
    <w:rsid w:val="557B52F6"/>
    <w:rsid w:val="558ACF03"/>
    <w:rsid w:val="558BAFFB"/>
    <w:rsid w:val="55D34681"/>
    <w:rsid w:val="55D50857"/>
    <w:rsid w:val="55D81015"/>
    <w:rsid w:val="560A593F"/>
    <w:rsid w:val="5623FBB6"/>
    <w:rsid w:val="56462749"/>
    <w:rsid w:val="5647FB7B"/>
    <w:rsid w:val="5660B315"/>
    <w:rsid w:val="56804817"/>
    <w:rsid w:val="5683EFC6"/>
    <w:rsid w:val="56C2B7F9"/>
    <w:rsid w:val="56E28CDE"/>
    <w:rsid w:val="56F1E951"/>
    <w:rsid w:val="5756F752"/>
    <w:rsid w:val="575A0087"/>
    <w:rsid w:val="57BCF41D"/>
    <w:rsid w:val="5818F9F3"/>
    <w:rsid w:val="58332A35"/>
    <w:rsid w:val="5833B98F"/>
    <w:rsid w:val="585DB095"/>
    <w:rsid w:val="586024E3"/>
    <w:rsid w:val="58BC1349"/>
    <w:rsid w:val="58C1A72C"/>
    <w:rsid w:val="58F0F214"/>
    <w:rsid w:val="5958FB6C"/>
    <w:rsid w:val="59616CDB"/>
    <w:rsid w:val="596F5AF1"/>
    <w:rsid w:val="59827BFE"/>
    <w:rsid w:val="59B598A8"/>
    <w:rsid w:val="59FC85F7"/>
    <w:rsid w:val="5A1511CB"/>
    <w:rsid w:val="5A1F7315"/>
    <w:rsid w:val="5A5D778D"/>
    <w:rsid w:val="5A82225D"/>
    <w:rsid w:val="5A9B7997"/>
    <w:rsid w:val="5AA93522"/>
    <w:rsid w:val="5AD53765"/>
    <w:rsid w:val="5B6ED813"/>
    <w:rsid w:val="5B6F670D"/>
    <w:rsid w:val="5B7F1C10"/>
    <w:rsid w:val="5BD020F9"/>
    <w:rsid w:val="5BD5F82B"/>
    <w:rsid w:val="5BF3216F"/>
    <w:rsid w:val="5C484981"/>
    <w:rsid w:val="5CC2B25E"/>
    <w:rsid w:val="5CCEA2B1"/>
    <w:rsid w:val="5CF5F6FC"/>
    <w:rsid w:val="5D30C848"/>
    <w:rsid w:val="5DA3EDEE"/>
    <w:rsid w:val="5DD2121B"/>
    <w:rsid w:val="5DFDBC4A"/>
    <w:rsid w:val="5E25BC70"/>
    <w:rsid w:val="5E60F9C2"/>
    <w:rsid w:val="5E92813F"/>
    <w:rsid w:val="5E9FD834"/>
    <w:rsid w:val="5EA28D26"/>
    <w:rsid w:val="5EB409EB"/>
    <w:rsid w:val="5EB8C6C8"/>
    <w:rsid w:val="5EDDC4B2"/>
    <w:rsid w:val="5EEFE3D7"/>
    <w:rsid w:val="5F6F5479"/>
    <w:rsid w:val="5F7A28C7"/>
    <w:rsid w:val="5F987266"/>
    <w:rsid w:val="5FA1C62E"/>
    <w:rsid w:val="5FB2D434"/>
    <w:rsid w:val="5FCEF4CB"/>
    <w:rsid w:val="5FE1C65D"/>
    <w:rsid w:val="5FE67331"/>
    <w:rsid w:val="5FED822E"/>
    <w:rsid w:val="601FA67F"/>
    <w:rsid w:val="603753EA"/>
    <w:rsid w:val="604BDF56"/>
    <w:rsid w:val="60961BE8"/>
    <w:rsid w:val="60AE83B2"/>
    <w:rsid w:val="60B18CF2"/>
    <w:rsid w:val="60EE954C"/>
    <w:rsid w:val="60F19FFA"/>
    <w:rsid w:val="611AF156"/>
    <w:rsid w:val="618BAA67"/>
    <w:rsid w:val="61A121E3"/>
    <w:rsid w:val="61EC866E"/>
    <w:rsid w:val="61FD667D"/>
    <w:rsid w:val="621E5F91"/>
    <w:rsid w:val="625E3FCE"/>
    <w:rsid w:val="6299790A"/>
    <w:rsid w:val="62B405AC"/>
    <w:rsid w:val="6317E341"/>
    <w:rsid w:val="636D1A42"/>
    <w:rsid w:val="63808DDC"/>
    <w:rsid w:val="63CECB1E"/>
    <w:rsid w:val="63D77D9A"/>
    <w:rsid w:val="63EF0A8B"/>
    <w:rsid w:val="6453E57C"/>
    <w:rsid w:val="646508D5"/>
    <w:rsid w:val="647AA677"/>
    <w:rsid w:val="6499B928"/>
    <w:rsid w:val="64CF6367"/>
    <w:rsid w:val="64D6055F"/>
    <w:rsid w:val="64D6E58F"/>
    <w:rsid w:val="64E8B26C"/>
    <w:rsid w:val="650FBB24"/>
    <w:rsid w:val="65196C11"/>
    <w:rsid w:val="6581AE55"/>
    <w:rsid w:val="6591BCC8"/>
    <w:rsid w:val="65B05E63"/>
    <w:rsid w:val="65DE9822"/>
    <w:rsid w:val="6612AE0F"/>
    <w:rsid w:val="66195EE4"/>
    <w:rsid w:val="664962D1"/>
    <w:rsid w:val="6659A89B"/>
    <w:rsid w:val="668599B7"/>
    <w:rsid w:val="6685C018"/>
    <w:rsid w:val="66D91B33"/>
    <w:rsid w:val="67184238"/>
    <w:rsid w:val="671EE5BE"/>
    <w:rsid w:val="6743B5E9"/>
    <w:rsid w:val="675F5BD5"/>
    <w:rsid w:val="6761BB74"/>
    <w:rsid w:val="67871615"/>
    <w:rsid w:val="679C6B8F"/>
    <w:rsid w:val="67BC02B7"/>
    <w:rsid w:val="67CAFFC5"/>
    <w:rsid w:val="67CC1A22"/>
    <w:rsid w:val="67CCC9E2"/>
    <w:rsid w:val="6851CF36"/>
    <w:rsid w:val="686452EA"/>
    <w:rsid w:val="686FBCE8"/>
    <w:rsid w:val="68B68C27"/>
    <w:rsid w:val="68E089F0"/>
    <w:rsid w:val="6915E5C4"/>
    <w:rsid w:val="6965DC12"/>
    <w:rsid w:val="698656E1"/>
    <w:rsid w:val="69C013C8"/>
    <w:rsid w:val="69CB8DE9"/>
    <w:rsid w:val="6A0CFA29"/>
    <w:rsid w:val="6A103C7B"/>
    <w:rsid w:val="6A1356C9"/>
    <w:rsid w:val="6A37FD77"/>
    <w:rsid w:val="6A3EE52E"/>
    <w:rsid w:val="6A6504B5"/>
    <w:rsid w:val="6A66DCE0"/>
    <w:rsid w:val="6A989262"/>
    <w:rsid w:val="6B04DD97"/>
    <w:rsid w:val="6B05A930"/>
    <w:rsid w:val="6B278F54"/>
    <w:rsid w:val="6B2DA4BE"/>
    <w:rsid w:val="6B327522"/>
    <w:rsid w:val="6B616A9C"/>
    <w:rsid w:val="6B6788C8"/>
    <w:rsid w:val="6B896666"/>
    <w:rsid w:val="6BB1B61C"/>
    <w:rsid w:val="6BC9520A"/>
    <w:rsid w:val="6BCC0B53"/>
    <w:rsid w:val="6BF53F47"/>
    <w:rsid w:val="6C0681A1"/>
    <w:rsid w:val="6C140AC8"/>
    <w:rsid w:val="6C210D9B"/>
    <w:rsid w:val="6C29D84E"/>
    <w:rsid w:val="6C357E21"/>
    <w:rsid w:val="6C3A15A5"/>
    <w:rsid w:val="6C4B14C6"/>
    <w:rsid w:val="6C6D46C4"/>
    <w:rsid w:val="6C7A676A"/>
    <w:rsid w:val="6C7D4C55"/>
    <w:rsid w:val="6C906899"/>
    <w:rsid w:val="6CC8E789"/>
    <w:rsid w:val="6CDDEB82"/>
    <w:rsid w:val="6D094566"/>
    <w:rsid w:val="6D3A6A9E"/>
    <w:rsid w:val="6D70197F"/>
    <w:rsid w:val="6D7EC358"/>
    <w:rsid w:val="6DB3666F"/>
    <w:rsid w:val="6DB5C92F"/>
    <w:rsid w:val="6DD1B4AD"/>
    <w:rsid w:val="6E135AA0"/>
    <w:rsid w:val="6E2F748E"/>
    <w:rsid w:val="6E44DB4F"/>
    <w:rsid w:val="6E703BC1"/>
    <w:rsid w:val="6E80B727"/>
    <w:rsid w:val="6E83847B"/>
    <w:rsid w:val="6E8AEAC3"/>
    <w:rsid w:val="6E914314"/>
    <w:rsid w:val="6E93A354"/>
    <w:rsid w:val="6E9B37CD"/>
    <w:rsid w:val="6EF579DD"/>
    <w:rsid w:val="6F15B979"/>
    <w:rsid w:val="6F1BB7A0"/>
    <w:rsid w:val="6F6E4779"/>
    <w:rsid w:val="6F7BC8DA"/>
    <w:rsid w:val="6FADDD3F"/>
    <w:rsid w:val="6FBDA532"/>
    <w:rsid w:val="6FBEA901"/>
    <w:rsid w:val="703EC0E0"/>
    <w:rsid w:val="7068A5ED"/>
    <w:rsid w:val="7074CC35"/>
    <w:rsid w:val="70A4C184"/>
    <w:rsid w:val="70A87675"/>
    <w:rsid w:val="70B93413"/>
    <w:rsid w:val="710687CD"/>
    <w:rsid w:val="7132B959"/>
    <w:rsid w:val="71555BCE"/>
    <w:rsid w:val="717A72D4"/>
    <w:rsid w:val="71C0452F"/>
    <w:rsid w:val="71E647AD"/>
    <w:rsid w:val="72314DF2"/>
    <w:rsid w:val="724E6581"/>
    <w:rsid w:val="725757D0"/>
    <w:rsid w:val="728046B7"/>
    <w:rsid w:val="72991505"/>
    <w:rsid w:val="729A60A1"/>
    <w:rsid w:val="7372B9FB"/>
    <w:rsid w:val="73A22A64"/>
    <w:rsid w:val="73AE35D4"/>
    <w:rsid w:val="73F117D6"/>
    <w:rsid w:val="73F995EA"/>
    <w:rsid w:val="742D089D"/>
    <w:rsid w:val="74454A4D"/>
    <w:rsid w:val="7463908A"/>
    <w:rsid w:val="74D1F37F"/>
    <w:rsid w:val="75269FD0"/>
    <w:rsid w:val="75305752"/>
    <w:rsid w:val="7572E754"/>
    <w:rsid w:val="757A6594"/>
    <w:rsid w:val="757FE8CA"/>
    <w:rsid w:val="7588E09E"/>
    <w:rsid w:val="758D7E3F"/>
    <w:rsid w:val="75B9FFAE"/>
    <w:rsid w:val="75C35D5C"/>
    <w:rsid w:val="75F50760"/>
    <w:rsid w:val="7643A687"/>
    <w:rsid w:val="764B40C7"/>
    <w:rsid w:val="766C6DC6"/>
    <w:rsid w:val="766DBD67"/>
    <w:rsid w:val="76934713"/>
    <w:rsid w:val="76965115"/>
    <w:rsid w:val="76C92226"/>
    <w:rsid w:val="76E04FC9"/>
    <w:rsid w:val="7701473C"/>
    <w:rsid w:val="776AA24E"/>
    <w:rsid w:val="778DFA72"/>
    <w:rsid w:val="779844DD"/>
    <w:rsid w:val="77E4BF73"/>
    <w:rsid w:val="77E96F08"/>
    <w:rsid w:val="77EA3856"/>
    <w:rsid w:val="78267F98"/>
    <w:rsid w:val="7849836B"/>
    <w:rsid w:val="7862F7CD"/>
    <w:rsid w:val="78690608"/>
    <w:rsid w:val="787152AE"/>
    <w:rsid w:val="789C9D9A"/>
    <w:rsid w:val="789F6F5C"/>
    <w:rsid w:val="78CC5F62"/>
    <w:rsid w:val="78EB2297"/>
    <w:rsid w:val="7921F619"/>
    <w:rsid w:val="7925B198"/>
    <w:rsid w:val="794E9625"/>
    <w:rsid w:val="7967BF2F"/>
    <w:rsid w:val="7A2188DA"/>
    <w:rsid w:val="7A664097"/>
    <w:rsid w:val="7A6FB67B"/>
    <w:rsid w:val="7AC689BE"/>
    <w:rsid w:val="7AC69753"/>
    <w:rsid w:val="7AD986BD"/>
    <w:rsid w:val="7B003EC6"/>
    <w:rsid w:val="7B277399"/>
    <w:rsid w:val="7B5CFE39"/>
    <w:rsid w:val="7BCA541F"/>
    <w:rsid w:val="7BE0A843"/>
    <w:rsid w:val="7C12F389"/>
    <w:rsid w:val="7C1B9058"/>
    <w:rsid w:val="7C22C55A"/>
    <w:rsid w:val="7C289C7D"/>
    <w:rsid w:val="7C545D98"/>
    <w:rsid w:val="7C5665ED"/>
    <w:rsid w:val="7C962896"/>
    <w:rsid w:val="7D0E2633"/>
    <w:rsid w:val="7D0E2CDB"/>
    <w:rsid w:val="7D18D36D"/>
    <w:rsid w:val="7D58E40F"/>
    <w:rsid w:val="7D5B19E3"/>
    <w:rsid w:val="7D9300B4"/>
    <w:rsid w:val="7DAA7203"/>
    <w:rsid w:val="7DCE5E07"/>
    <w:rsid w:val="7E0AE206"/>
    <w:rsid w:val="7E79F03B"/>
    <w:rsid w:val="7E7AA83B"/>
    <w:rsid w:val="7E85348A"/>
    <w:rsid w:val="7E9AB223"/>
    <w:rsid w:val="7EA30450"/>
    <w:rsid w:val="7EFCCF56"/>
    <w:rsid w:val="7F169244"/>
    <w:rsid w:val="7F3FFB64"/>
    <w:rsid w:val="7F738924"/>
    <w:rsid w:val="7FA7667E"/>
    <w:rsid w:val="7FAF966E"/>
    <w:rsid w:val="7FF0CEE4"/>
    <w:rsid w:val="7FFA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9060F69"/>
  <w15:chartTrackingRefBased/>
  <w15:docId w15:val="{7B09B00E-15D7-4913-A85C-2EF0319E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6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uiPriority w:val="99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910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2A6D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D0B6-80B8-4A04-8D04-9436BACB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77</Pages>
  <Words>15892</Words>
  <Characters>90587</Characters>
  <Application>Microsoft Office Word</Application>
  <DocSecurity>0</DocSecurity>
  <Lines>754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106267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Thanin, Yamapai</cp:lastModifiedBy>
  <cp:revision>5</cp:revision>
  <cp:lastPrinted>2022-02-24T05:22:00Z</cp:lastPrinted>
  <dcterms:created xsi:type="dcterms:W3CDTF">2023-02-24T02:55:00Z</dcterms:created>
  <dcterms:modified xsi:type="dcterms:W3CDTF">2023-02-24T06:33:00Z</dcterms:modified>
</cp:coreProperties>
</file>